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8755E" w:rsidRPr="00684322" w:rsidRDefault="00F8755E" w:rsidP="008D323F">
      <w:pPr>
        <w:sectPr w:rsidR="00F8755E" w:rsidRPr="00684322" w:rsidSect="00D346D4">
          <w:headerReference w:type="default" r:id="rId7"/>
          <w:footerReference w:type="default" r:id="rId8"/>
          <w:pgSz w:w="11906" w:h="16838"/>
          <w:pgMar w:top="1440" w:right="1800" w:bottom="1440" w:left="1800" w:header="708" w:footer="708" w:gutter="0"/>
          <w:cols w:space="708"/>
          <w:titlePg/>
          <w:docGrid w:linePitch="360"/>
        </w:sectPr>
      </w:pPr>
      <w:r w:rsidRPr="001A710E">
        <w:rPr>
          <w:noProof/>
          <w:lang w:eastAsia="el-G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Εικόνα 1" o:spid="_x0000_i1025" type="#_x0000_t75" style="width:411.75pt;height:102.75pt;visibility:visible">
            <v:imagedata r:id="rId9" o:title=""/>
          </v:shape>
        </w:pict>
      </w:r>
      <w:r>
        <w:rPr>
          <w:noProof/>
          <w:lang w:eastAsia="el-GR"/>
        </w:rPr>
        <w:pict>
          <v:group id="Καμβάς 2" o:spid="_x0000_s1026" editas="canvas" style="position:absolute;left:0;text-align:left;margin-left:0;margin-top:99pt;width:417pt;height:574.5pt;z-index:-251658240;mso-position-horizontal-relative:text;mso-position-vertical-relative:text" coordsize="52959,729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">
            <v:shape id="_x0000_s1027" type="#_x0000_t75" style="position:absolute;width:52959;height:72961;visibility:visible">
              <v:fill o:detectmouseclick="t"/>
              <v:path o:connecttype="none"/>
            </v:shape>
            <v:rect id="Rectangle 4" o:spid="_x0000_s1028" style="position:absolute;left:52482;width:451;height:42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mSrcAA&#10;AADbAAAADwAAAGRycy9kb3ducmV2LnhtbESPzYoCMRCE7wu+Q2jB25pRU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vmSrcAAAADbAAAADwAAAAAAAAAAAAAAAACYAgAAZHJzL2Rvd25y&#10;ZXYueG1sUEsFBgAAAAAEAAQA9QAAAIUDAAAAAA==&#10;" filled="f" stroked="f">
              <v:textbox style="mso-fit-shape-to-text:t" inset="0,0,0,0">
                <w:txbxContent>
                  <w:p w:rsidR="00F8755E" w:rsidRDefault="00F8755E">
                    <w:r>
                      <w:rPr>
                        <w:rFonts w:cs="Bookman Old Style"/>
                        <w:color w:val="000000"/>
                      </w:rPr>
                      <w:t xml:space="preserve"> </w:t>
                    </w:r>
                  </w:p>
                </w:txbxContent>
              </v:textbox>
            </v:rect>
            <v:rect id="Rectangle 5" o:spid="_x0000_s1029" style="position:absolute;top:3178;width:450;height:42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U3NsEA&#10;AADbAAAADwAAAGRycy9kb3ducmV2LnhtbESPzYoCMRCE74LvEFrwphkFd2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21NzbBAAAA2wAAAA8AAAAAAAAAAAAAAAAAmAIAAGRycy9kb3du&#10;cmV2LnhtbFBLBQYAAAAABAAEAPUAAACGAwAAAAA=&#10;" filled="f" stroked="f">
              <v:textbox style="mso-fit-shape-to-text:t" inset="0,0,0,0">
                <w:txbxContent>
                  <w:p w:rsidR="00F8755E" w:rsidRDefault="00F8755E">
                    <w:r>
                      <w:rPr>
                        <w:rFonts w:cs="Bookman Old Style"/>
                        <w:color w:val="000000"/>
                      </w:rPr>
                      <w:t xml:space="preserve"> </w:t>
                    </w:r>
                  </w:p>
                </w:txbxContent>
              </v:textbox>
            </v:rect>
            <v:rect id="Rectangle 6" o:spid="_x0000_s1030" style="position:absolute;top:6653;width:450;height:42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qjRL8A&#10;AADbAAAADwAAAGRycy9kb3ducmV2LnhtbERPS2rDMBDdF3IHMYXsarmG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8KqNEvwAAANsAAAAPAAAAAAAAAAAAAAAAAJgCAABkcnMvZG93bnJl&#10;di54bWxQSwUGAAAAAAQABAD1AAAAhAMAAAAA&#10;" filled="f" stroked="f">
              <v:textbox style="mso-fit-shape-to-text:t" inset="0,0,0,0">
                <w:txbxContent>
                  <w:p w:rsidR="00F8755E" w:rsidRDefault="00F8755E">
                    <w:r>
                      <w:rPr>
                        <w:rFonts w:cs="Bookman Old Style"/>
                        <w:color w:val="000000"/>
                      </w:rPr>
                      <w:t xml:space="preserve"> </w:t>
                    </w:r>
                  </w:p>
                </w:txbxContent>
              </v:textbox>
            </v:rect>
            <v:rect id="Rectangle 7" o:spid="_x0000_s1031" style="position:absolute;top:10129;width:450;height:42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YG38EA&#10;AADbAAAADwAAAGRycy9kb3ducmV2LnhtbESPzYoCMRCE7wu+Q2jB25pRc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NmBt/BAAAA2wAAAA8AAAAAAAAAAAAAAAAAmAIAAGRycy9kb3du&#10;cmV2LnhtbFBLBQYAAAAABAAEAPUAAACGAwAAAAA=&#10;" filled="f" stroked="f">
              <v:textbox style="mso-fit-shape-to-text:t" inset="0,0,0,0">
                <w:txbxContent>
                  <w:p w:rsidR="00F8755E" w:rsidRDefault="00F8755E">
                    <w:r>
                      <w:rPr>
                        <w:rFonts w:cs="Bookman Old Style"/>
                        <w:color w:val="000000"/>
                      </w:rPr>
                      <w:t xml:space="preserve"> </w:t>
                    </w:r>
                  </w:p>
                </w:txbxContent>
              </v:textbox>
            </v:rect>
            <v:group id="Group 8" o:spid="_x0000_s1032" style="position:absolute;left:12;top:13579;width:52305;height:7268" coordorigin="2,4138" coordsize="8241,1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uxZ8EAAADbAAAADwAAAGRycy9kb3ducmV2LnhtbERPy4rCMBTdD/gP4Qru&#10;xrTKiFRTEVFxIQOjgri7NLcPbG5KE9v695PFwCwP573eDKYWHbWusqwgnkYgiDOrKy4U3K6HzyUI&#10;55E11pZJwZscbNLRxxoTbXv+oe7iCxFC2CWooPS+SaR0WUkG3dQ2xIHLbWvQB9gWUrfYh3BTy1kU&#10;LaTBikNDiQ3tSsqel5dRcOyx387jfXd+5rv34/r1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tTuxZ8EAAADbAAAADwAA&#10;AAAAAAAAAAAAAACqAgAAZHJzL2Rvd25yZXYueG1sUEsFBgAAAAAEAAQA+gAAAJgDAAAAAA==&#10;">
              <v:rect id="Rectangle 9" o:spid="_x0000_s1033" style="position:absolute;left:2;top:4138;width:46;height:67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zAZMEA&#10;AADbAAAADwAAAGRycy9kb3ducmV2LnhtbESP3YrCMBSE7xf2HcJZ8G5N64VINYosFFS8se4DHJrT&#10;H0xOSpK19e2NIOzlMDPfMJvdZI24kw+9YwX5PANBXDvdc6vg91p+r0CEiKzROCYFDwqw235+bLDQ&#10;buQL3avYigThUKCCLsahkDLUHVkMczcQJ69x3mJM0rdSexwT3Bq5yLKltNhzWuhwoJ+O6lv1ZxXI&#10;a1WOq8r4zJ0WzdkcD5eGnFKzr2m/BhFpiv/hd/ugFSxzeH1JP0B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8wGTBAAAA2wAAAA8AAAAAAAAAAAAAAAAAmAIAAGRycy9kb3du&#10;cmV2LnhtbFBLBQYAAAAABAAEAPUAAACGAwAAAAA=&#10;" filled="f" stroked="f">
                <v:textbox style="mso-fit-shape-to-text:t" inset="0,0,0,0">
                  <w:txbxContent>
                    <w:p w:rsidR="00F8755E" w:rsidRDefault="00F8755E">
                      <w:r>
                        <w:rPr>
                          <w:rFonts w:ascii="Calibri" w:hAnsi="Calibri" w:cs="Calibri"/>
                          <w:color w:val="000000"/>
                          <w:sz w:val="20"/>
                          <w:szCs w:val="20"/>
                        </w:rPr>
                        <w:t xml:space="preserve"> </w:t>
                      </w:r>
                    </w:p>
                  </w:txbxContent>
                </v:textbox>
              </v:rect>
              <v:group id="Group 10" o:spid="_x0000_s1034" style="position:absolute;left:3;top:4141;width:8240;height:1145" coordorigin="3,4141" coordsize="8240,1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WKi8QAAADbAAAADwAAAGRycy9kb3ducmV2LnhtbESPQYvCMBSE74L/ITzB&#10;m6ZVFKlGEdld9iCCdWHx9miebbF5KU22rf9+Iwgeh5n5htnselOJlhpXWlYQTyMQxJnVJecKfi6f&#10;kxUI55E1VpZJwYMc7LbDwQYTbTs+U5v6XAQIuwQVFN7XiZQuK8igm9qaOHg32xj0QTa51A12AW4q&#10;OYuipTRYclgosKZDQdk9/TMKvjrs9vP4oz3eb4fH9bI4/R5jUmo86vdrEJ56/w6/2t9awXIG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qWKi8QAAADbAAAA&#10;DwAAAAAAAAAAAAAAAACqAgAAZHJzL2Rvd25yZXYueG1sUEsFBgAAAAAEAAQA+gAAAJsDAAAAAA==&#10;">
                <v:shape id="Freeform 11" o:spid="_x0000_s1035" style="position:absolute;left:1572;top:4186;width:205;height:408;visibility:visible;mso-wrap-style:square;v-text-anchor:top" coordsize="1502,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RousEA&#10;AADbAAAADwAAAGRycy9kb3ducmV2LnhtbESPzarCMBSE94LvEI7gTlMVqvYaRQTFjQt/HuDQnNv2&#10;3uakNlFrn94IgsthZr5hFqvGlOJOtSssKxgNIxDEqdUFZwou5+1gBsJ5ZI2lZVLwJAerZbezwETb&#10;Bx/pfvKZCBB2CSrIva8SKV2ak0E3tBVx8H5tbdAHWWdS1/gIcFPKcRTF0mDBYSHHijY5pf+nm1HQ&#10;ttm8jf74fIjLI8vp7ppWLSrV7zXrHxCeGv8Nf9p7rSCewPtL+A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10aLrBAAAA2wAAAA8AAAAAAAAAAAAAAAAAmAIAAGRycy9kb3du&#10;cmV2LnhtbFBLBQYAAAAABAAEAPUAAACGAwAAAAA=&#10;" path="m499,167v,405,,810,,1214c628,1381,756,1381,884,1381v100,,167,-26,200,-78c1129,1231,1155,1110,1159,936v17,,32,,49,c1208,1292,1208,1648,1208,2005v-17,,-32,,-49,c1148,1855,1135,1760,1124,1717v-16,-52,-42,-95,-77,-125c1013,1563,958,1547,884,1547v-128,,-256,,-385,c499,1885,499,2222,499,2559v,136,4,218,11,247c516,2835,529,2860,545,2877v17,18,51,27,99,27c743,2904,842,2904,942,2904v98,,170,-11,215,-37c1202,2842,1245,2795,1287,2725v52,-94,109,-236,163,-424c1468,2301,1485,2301,1502,2301v-49,257,-102,513,-151,770c900,3071,450,3071,,3071v,-28,,-55,,-84c21,2987,41,2987,62,2987v41,,81,-17,117,-52c207,2910,227,2875,237,2826v8,-47,14,-146,14,-296c251,1865,251,1199,251,534,251,340,239,220,217,174,187,113,134,84,62,84v-21,,-41,,-62,c,55,,28,,,450,,900,,1351,v6,224,13,448,20,672c1353,672,1337,672,1320,672,1302,512,1282,401,1261,340v-22,-61,-57,-106,-99,-138c1127,178,1067,167,980,167v-160,,-320,,-481,e" fillcolor="silver" strokeweight="0">
                  <v:path arrowok="t" o:connecttype="custom" o:connectlocs="68,22;68,183;121,183;148,173;158,124;165,124;165,266;158,266;153,228;143,212;121,206;68,206;68,340;70,373;74,382;88,386;129,386;158,381;176,362;198,306;205,306;184,408;0,408;0,397;8,397;24,390;32,375;34,336;34,71;30,23;8,11;0,11;0,0;184,0;187,89;180,89;172,45;159,27;134,22;68,22" o:connectangles="0,0,0,0,0,0,0,0,0,0,0,0,0,0,0,0,0,0,0,0,0,0,0,0,0,0,0,0,0,0,0,0,0,0,0,0,0,0,0,0"/>
                </v:shape>
                <v:shape id="Freeform 12" o:spid="_x0000_s1036" style="position:absolute;left:1792;top:4186;width:248;height:408;visibility:visible;mso-wrap-style:square;v-text-anchor:top" coordsize="1817,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mU5sMA&#10;AADbAAAADwAAAGRycy9kb3ducmV2LnhtbESPQWvCQBSE74X+h+UVvBTdKEVDdBUrFNqDB6PeH9ln&#10;Ept9G3a3Sfz3XUHwOMzMN8xqM5hGdOR8bVnBdJKAIC6srrlUcDp+jVMQPiBrbCyTght52KxfX1aY&#10;advzgbo8lCJC2GeooAqhzaT0RUUG/cS2xNG7WGcwROlKqR32EW4aOUuSuTRYc1yosKVdRcVv/mcU&#10;fKa0PdzK9707H7Hvfq7u3KULpUZvw3YJItAQnuFH+1srmH/A/Uv8AXL9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pmU5sMAAADbAAAADwAAAAAAAAAAAAAAAACYAgAAZHJzL2Rv&#10;d25yZXYueG1sUEsFBgAAAAAEAAQA9QAAAIgDAAAAAA==&#10;" path="m1315,167v-271,,-541,,-812,c503,949,503,1730,503,2511v,203,15,332,45,386c577,2952,646,2981,755,2987v,29,,56,,84c504,3071,252,3071,,3071v,-28,,-55,,-84c109,2981,180,2952,209,2897v29,-54,45,-183,45,-386c254,1861,254,1210,254,560,254,357,238,229,209,174,180,120,109,90,,84,,55,,28,,,606,,1212,,1817,v,28,,55,,84c1709,90,1638,120,1609,174v-29,55,-46,183,-46,386c1563,1210,1563,1861,1563,2511v,203,17,332,46,386c1638,2952,1709,2981,1817,2987v,29,,56,,84c1566,3071,1314,3071,1064,3071v,-28,,-55,,-84c1171,2981,1241,2952,1270,2897v30,-52,45,-182,45,-386c1315,1730,1315,949,1315,167e" fillcolor="silver" strokeweight="0">
                  <v:path arrowok="t" o:connecttype="custom" o:connectlocs="179,22;69,22;69,334;75,385;103,397;103,408;0,408;0,397;29,385;35,334;35,74;29,23;0,11;0,0;248,0;248,11;220,23;213,74;213,334;220,385;248,397;248,408;145,408;145,397;173,385;179,334;179,22" o:connectangles="0,0,0,0,0,0,0,0,0,0,0,0,0,0,0,0,0,0,0,0,0,0,0,0,0,0,0"/>
                </v:shape>
                <v:shape id="Freeform 13" o:spid="_x0000_s1037" style="position:absolute;left:2056;top:4186;width:102;height:408;visibility:visible;mso-wrap-style:square;v-text-anchor:top" coordsize="751,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LxsMA&#10;AADbAAAADwAAAGRycy9kb3ducmV2LnhtbESPwWrDMBBE74X+g9hAb42c0AbhRgluiqHQU5J+wGJt&#10;LCfWyliK7ebrq0Ihx2Fm3jDr7eRaMVAfGs8aFvMMBHHlTcO1hu9j+axAhIhssPVMGn4owHbz+LDG&#10;3PiR9zQcYi0ShEOOGmyMXS5lqCw5DHPfESfv5HuHMcm+lqbHMcFdK5dZtpIOG04LFjvaWaouh6vT&#10;oN5vWH3hiz2rpfoob1S4y1Bo/TSbijcQkaZ4D/+3P42G1Sv8fUk/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hLxsMAAADbAAAADwAAAAAAAAAAAAAAAACYAgAAZHJzL2Rv&#10;d25yZXYueG1sUEsFBgAAAAAEAAQA9QAAAIgDAAAAAA==&#10;" path="m751,2987v,29,,56,,84c501,3071,250,3071,,3071v,-28,,-55,,-84c20,2987,41,2987,62,2987v73,,126,-35,158,-110c240,2829,251,2711,251,2528v,-662,,-1323,,-1985c251,388,245,285,233,236v-8,-39,-25,-71,-53,-98c144,101,104,84,62,84v-21,,-42,,-62,c,55,,28,,,250,,501,,751,v,28,,55,,84c729,84,708,84,687,84v-70,,-124,36,-156,111c510,242,499,360,499,543v,662,,1323,,1985c499,2684,504,2786,515,2835v9,40,28,71,55,98c607,2970,646,2987,687,2987v21,,42,,64,e" fillcolor="silver" strokeweight="0">
                  <v:path arrowok="t" o:connecttype="custom" o:connectlocs="102,397;102,408;0,408;0,397;8,397;30,382;34,336;34,72;32,31;24,18;8,11;0,11;0,0;102,0;102,11;93,11;72,26;68,72;68,336;70,377;77,390;93,397;102,397" o:connectangles="0,0,0,0,0,0,0,0,0,0,0,0,0,0,0,0,0,0,0,0,0,0,0"/>
                </v:shape>
                <v:shape id="Freeform 14" o:spid="_x0000_s1038" style="position:absolute;left:2170;top:4186;width:254;height:408;visibility:visible;mso-wrap-style:square;v-text-anchor:top" coordsize="1862,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Z+QsYA&#10;AADbAAAADwAAAGRycy9kb3ducmV2LnhtbESPW2sCMRSE3wv+h3AE32pWkaWuRrFCoX0Q6wUvb4fN&#10;cXft5mRJUt3++6ZQ8HGYmW+Y6bw1tbiR85VlBYN+AoI4t7riQsF+9/b8AsIHZI21ZVLwQx7ms87T&#10;FDNt77yh2zYUIkLYZ6igDKHJpPR5SQZ93zbE0btYZzBE6QqpHd4j3NRymCSpNFhxXCixoWVJ+df2&#10;2yh4xXE4J4fN8cONl8P1afRJq2uhVK/bLiYgArXhEf5vv2sFaQp/X+IPk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rZ+QsYAAADbAAAADwAAAAAAAAAAAAAAAACYAgAAZHJz&#10;L2Rvd25yZXYueG1sUEsFBgAAAAAEAAQA9QAAAIsDAAAAAA==&#10;" path="m1061,1370v124,329,253,655,376,983c1540,2626,1620,2797,1670,2867v50,74,114,114,192,120c1862,3016,1862,3043,1862,3071v-251,,-502,,-752,c1110,3043,1110,3016,1110,2987v50,-2,86,-11,110,-26c1239,2946,1254,2926,1265,2897v12,-28,17,-54,17,-84c1282,2780,1278,2743,1271,2709v-7,-25,-31,-92,-72,-199c1102,2246,1000,1984,902,1722,782,1997,656,2270,535,2546v-38,88,-62,145,-70,174c458,2749,453,2781,453,2813v,48,12,88,35,120c511,2965,556,2983,622,2987v,29,,56,,84c414,3071,207,3071,,3071v,-28,,-55,,-84c44,2981,82,2965,114,2940v52,-39,105,-93,152,-159c313,2715,371,2614,431,2476,567,2169,710,1866,845,1561,733,1264,614,971,500,675,408,434,326,277,261,202,195,126,120,88,34,84v,-29,,-56,,-84c305,,575,,845,v,28,,55,,84c776,88,729,109,704,142v-25,35,-38,73,-38,116c666,314,687,396,728,503v88,235,180,468,269,705c1099,976,1206,747,1308,517v36,-83,59,-138,68,-169c1383,319,1387,288,1387,256v,-32,-6,-59,-16,-84c1358,141,1342,118,1323,104,1304,93,1261,86,1199,84v,-29,,-56,,-84c1407,,1614,,1821,v,28,,55,,84c1772,88,1732,101,1702,124v-47,35,-91,82,-129,141c1535,325,1479,432,1409,591v-114,261,-234,519,-348,779e" fillcolor="silver" strokeweight="0">
                  <v:path arrowok="t" o:connecttype="custom" o:connectlocs="145,182;196,313;228,381;254,397;254,408;151,408;151,397;166,393;173,385;175,374;173,360;164,333;123,229;73,338;63,361;62,374;67,390;85,397;85,408;0,408;0,397;16,391;36,369;59,329;115,207;68,90;36,27;5,11;5,0;115,0;115,11;96,19;91,34;99,67;136,160;178,69;188,46;189,34;187,23;180,14;164,11;164,0;248,0;248,11;232,16;215,35;192,79;145,182" o:connectangles="0,0,0,0,0,0,0,0,0,0,0,0,0,0,0,0,0,0,0,0,0,0,0,0,0,0,0,0,0,0,0,0,0,0,0,0,0,0,0,0,0,0,0,0,0,0,0,0"/>
                </v:shape>
                <v:shape id="Freeform 15" o:spid="_x0000_s1039" style="position:absolute;left:2436;top:4186;width:205;height:408;visibility:visible;mso-wrap-style:square;v-text-anchor:top" coordsize="1502,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9uucMA&#10;AADbAAAADwAAAGRycy9kb3ducmV2LnhtbESPzW7CMBCE70i8g7WVuBGnPQQaMBFCouqFAz8PsIq3&#10;SSBeh9gNIU+PkZA4jmbmG80y600tOmpdZVnBZxSDIM6trrhQcDpup3MQziNrrC2Tgjs5yFbj0RJT&#10;bW+8p+7gCxEg7FJUUHrfpFK6vCSDLrINcfD+bGvQB9kWUrd4C3BTy684TqTBisNCiQ1tSsovh3+j&#10;YBiK7yE+83GX1HuWs59r3gyo1OSjXy9AeOr9O/xq/2oFyQy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9uucMAAADbAAAADwAAAAAAAAAAAAAAAACYAgAAZHJzL2Rv&#10;d25yZXYueG1sUEsFBgAAAAAEAAQA9QAAAIgDAAAAAA==&#10;" path="m498,167v,405,,810,,1214c627,1381,756,1381,884,1381v99,,167,-26,200,-78c1129,1231,1155,1110,1159,936v17,,32,,49,c1208,1292,1208,1648,1208,2005v-17,,-32,,-49,c1148,1855,1134,1760,1123,1717v-15,-52,-42,-95,-76,-125c1013,1563,958,1547,884,1547v-128,,-257,,-386,c498,1885,498,2222,498,2559v,136,5,218,11,247c516,2835,529,2860,545,2877v17,18,50,27,99,27c743,2904,842,2904,940,2904v100,,172,-11,216,-37c1202,2842,1245,2795,1286,2725v52,-94,110,-236,164,-424c1467,2301,1485,2301,1502,2301v-49,257,-102,513,-152,770c900,3071,450,3071,,3071v,-28,,-55,,-84c21,2987,41,2987,62,2987v41,,81,-17,117,-52c207,2910,226,2875,237,2826v8,-47,13,-146,13,-296c250,1865,250,1199,250,534,250,340,239,220,217,174,186,113,134,84,62,84v-21,,-41,,-62,c,55,,28,,,450,,900,,1350,v7,224,14,448,20,672c1353,672,1337,672,1319,672,1302,512,1282,401,1260,340v-21,-61,-56,-106,-98,-138c1127,178,1067,167,980,167v-160,,-321,,-482,e" fillcolor="silver" strokeweight="0">
                  <v:path arrowok="t" o:connecttype="custom" o:connectlocs="68,22;68,183;121,183;148,173;158,124;165,124;165,266;158,266;153,228;143,212;121,206;68,206;68,340;69,373;74,382;88,386;128,386;158,381;176,362;198,306;205,306;184,408;0,408;0,397;8,397;24,390;32,375;34,336;34,71;30,23;8,11;0,11;0,0;184,0;187,89;180,89;172,45;159,27;134,22;68,22" o:connectangles="0,0,0,0,0,0,0,0,0,0,0,0,0,0,0,0,0,0,0,0,0,0,0,0,0,0,0,0,0,0,0,0,0,0,0,0,0,0,0,0"/>
                </v:shape>
                <v:shape id="Freeform 16" o:spid="_x0000_s1040" style="position:absolute;left:2658;top:4186;width:102;height:408;visibility:visible;mso-wrap-style:square;v-text-anchor:top" coordsize="752,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k9L8IA&#10;AADbAAAADwAAAGRycy9kb3ducmV2LnhtbERPz2vCMBS+C/sfwhvspumcyKhNZcyJwlBY52HHR/Ns&#10;6pqX0mRt/e/NYeDx4/udrUfbiJ46XztW8DxLQBCXTtdcKTh9b6evIHxA1tg4JgVX8rDOHyYZptoN&#10;/EV9ESoRQ9inqMCE0KZS+tKQRT9zLXHkzq6zGCLsKqk7HGK4beQ8SZbSYs2xwWBL74bK3+LPKvjQ&#10;n+VpV29fjj/jxVwGt98c+oVST4/j2wpEoDHcxf/uvVawjGPjl/gDZH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OT0vwgAAANsAAAAPAAAAAAAAAAAAAAAAAJgCAABkcnMvZG93&#10;bnJldi54bWxQSwUGAAAAAAQABAD1AAAAhwMAAAAA&#10;" path="m752,2987v,29,,56,,84c501,3071,251,3071,,3071v,-28,,-55,,-84c22,2987,42,2987,63,2987v72,,126,-35,157,-110c240,2829,251,2711,251,2528v,-662,,-1323,,-1985c251,388,246,285,235,236v-9,-39,-27,-71,-53,-98c144,101,104,84,63,84v-21,,-41,,-63,c,55,,28,,,251,,501,,752,v,28,,55,,84c731,84,710,84,689,84v-72,,-126,36,-157,111c510,242,499,360,499,543v,662,,1323,,1985c499,2684,505,2786,517,2835v8,40,27,71,54,98c608,2970,647,2987,689,2987v21,,42,,63,e" fillcolor="silver" strokeweight="0">
                  <v:path arrowok="t" o:connecttype="custom" o:connectlocs="102,397;102,408;0,408;0,397;9,397;30,382;34,336;34,72;32,31;25,18;9,11;0,11;0,0;102,0;102,11;93,11;72,26;68,72;68,336;70,377;77,390;93,397;102,397" o:connectangles="0,0,0,0,0,0,0,0,0,0,0,0,0,0,0,0,0,0,0,0,0,0,0"/>
                </v:shape>
                <v:shape id="Freeform 17" o:spid="_x0000_s1041" style="position:absolute;left:2775;top:4186;width:182;height:408;visibility:visible;mso-wrap-style:square;v-text-anchor:top" coordsize="1335,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X0cMA&#10;AADbAAAADwAAAGRycy9kb3ducmV2LnhtbESPwWrDMBBE74H+g9hCb4lcF5zEjWJM0oKvdfIBi7W1&#10;TKyVaymO26+vCoUch5l5w+yK2fZiotF3jhU8rxIQxI3THbcKzqf35QaED8gae8ek4Js8FPuHxQ5z&#10;7W78QVMdWhEh7HNUYEIYcil9Y8iiX7mBOHqfbrQYohxbqUe8RbjtZZokmbTYcVwwONDBUHOpr1YB&#10;mUt1fat+NlP59ZJ2pypdz0er1NPjXL6CCDSHe/i/XWkF2Rb+vsQfIP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NX0cMAAADbAAAADwAAAAAAAAAAAAAAAACYAgAAZHJzL2Rv&#10;d25yZXYueG1sUEsFBgAAAAAEAAQA9QAAAIgDAAAAAA==&#10;" path="m498,1633v,298,,597,,895c498,2720,510,2840,534,2888v32,65,83,99,149,99c705,2987,728,2987,750,2987v,29,,56,,84c500,3071,249,3071,,3071v,-28,,-55,,-84c22,2987,44,2987,65,2987v74,,128,-43,159,-126c240,2813,250,2702,250,2528v,-662,,-1323,,-1985c250,351,238,231,216,184,182,118,131,84,65,84v-21,,-43,,-65,c,55,,28,,,214,,428,,642,v156,,281,26,371,84c1103,142,1181,238,1241,371v62,135,94,295,94,478c1335,1100,1287,1304,1194,1461v-94,157,-229,235,-401,235c750,1696,705,1692,656,1681v-49,-12,-102,-27,-158,-48xm498,1504v45,16,87,27,122,34c655,1545,686,1549,711,1549v88,,167,-61,232,-183c1006,1245,1040,1087,1040,895v,-134,-16,-257,-47,-372c963,410,917,325,862,267,805,210,740,184,668,184v-44,,-101,12,-170,43c498,652,498,1079,498,1504xe" fillcolor="silver" strokeweight="0">
                  <v:path arrowok="t" o:connecttype="custom" o:connectlocs="68,217;68,336;73,384;93,397;102,397;102,408;0,408;0,397;9,397;31,380;34,336;34,72;29,24;9,11;0,11;0,0;88,0;138,11;169,49;182,113;163,194;108,225;89,223;68,217;68,200;85,204;97,206;129,181;142,119;135,69;118,35;91,24;68,30;68,200" o:connectangles="0,0,0,0,0,0,0,0,0,0,0,0,0,0,0,0,0,0,0,0,0,0,0,0,0,0,0,0,0,0,0,0,0,0"/>
                  <o:lock v:ext="edit" verticies="t"/>
                </v:shape>
                <v:shape id="Freeform 18" o:spid="_x0000_s1042" style="position:absolute;left:2976;top:4186;width:248;height:408;visibility:visible;mso-wrap-style:square;v-text-anchor:top" coordsize="1812,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8GSMEA&#10;AADbAAAADwAAAGRycy9kb3ducmV2LnhtbERPyW7CMBC9I/UfrKnUGzhFQCHFIASt4Mqu3kbxNA7E&#10;4yh2IfD1+IDU49Pbx9PGluJCtS8cK3jvJCCIM6cLzhXstt/tIQgfkDWWjknBjTxMJy+tMabaXXlN&#10;l03IRQxhn6ICE0KVSukzQxZ9x1XEkft1tcUQYZ1LXeM1httSdpNkIC0WHBsMVjQ3lJ03f1bBsvc1&#10;uuerxfZwui+an8T01/tjX6m312b2CSJQE/7FT/dKK/iI6+OX+APk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UvBkjBAAAA2wAAAA8AAAAAAAAAAAAAAAAAmAIAAGRycy9kb3du&#10;cmV2LnhtbFBLBQYAAAAABAAEAPUAAACGAwAAAAA=&#10;" path="m498,1424v272,,544,,816,c1314,1132,1314,839,1314,546v,-157,-6,-261,-18,-310c1287,197,1269,165,1242,138,1205,101,1166,84,1124,84v-20,,-41,,-62,c1062,55,1062,28,1062,v251,,501,,750,c1812,28,1812,55,1812,84v-21,,-41,,-62,c1709,84,1670,101,1633,136v-27,25,-47,61,-56,109c1567,294,1562,394,1562,546v,661,,1321,,1982c1562,2684,1567,2786,1578,2835v9,40,27,71,53,98c1669,2970,1709,2987,1750,2987v21,,41,,62,c1812,3016,1812,3043,1812,3071v-249,,-499,,-750,c1062,3043,1062,3016,1062,2987v21,,42,,62,c1196,2987,1250,2952,1281,2877v22,-48,33,-166,33,-349c1314,2216,1314,1904,1314,1592v-272,,-544,,-816,c498,1904,498,2216,498,2528v,156,6,258,18,307c525,2875,543,2906,570,2933v37,37,77,54,118,54c709,2987,730,2987,751,2987v,29,,56,,84c500,3071,251,3071,,3071v,-28,,-55,,-84c21,2987,41,2987,62,2987v72,,126,-35,157,-110c240,2829,251,2711,251,2528v,-661,,-1321,,-1982c251,389,245,285,234,236v-9,-39,-26,-71,-53,-98c143,101,103,84,62,84v-21,,-41,,-62,c,55,,28,,,251,,500,,751,v,28,,55,,84c730,84,709,84,688,84v-41,,-81,17,-118,52c543,161,525,197,514,245v-10,49,-16,149,-16,301c498,839,498,1132,498,1424e" fillcolor="silver" strokeweight="0">
                  <v:path arrowok="t" o:connecttype="custom" o:connectlocs="68,189;180,189;180,73;177,31;170,18;154,11;145,11;145,0;248,0;248,11;240,11;224,18;216,33;214,73;214,336;216,377;223,390;240,397;248,397;248,408;145,408;145,397;154,397;175,382;180,336;180,212;68,212;68,336;71,377;78,390;94,397;103,397;103,408;0,408;0,397;8,397;30,382;34,336;34,73;32,31;25,18;8,11;0,11;0,0;103,0;103,11;94,11;78,18;70,33;68,73;68,189" o:connectangles="0,0,0,0,0,0,0,0,0,0,0,0,0,0,0,0,0,0,0,0,0,0,0,0,0,0,0,0,0,0,0,0,0,0,0,0,0,0,0,0,0,0,0,0,0,0,0,0,0,0,0"/>
                </v:shape>
                <v:shape id="Freeform 19" o:spid="_x0000_s1043" style="position:absolute;left:3237;top:4186;width:195;height:408;visibility:visible;mso-wrap-style:square;v-text-anchor:top" coordsize="1431,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KnnsIA&#10;AADbAAAADwAAAGRycy9kb3ducmV2LnhtbESP3YrCMBSE7xd8h3AE79bUH/ypRnFFQeiV1gc4Nse2&#10;2JyUJqv17Y0geDnMzDfMct2aStypcaVlBYN+BII4s7rkXME53f/OQDiPrLGyTAqe5GC96vwsMdb2&#10;wUe6n3wuAoRdjAoK7+tYSpcVZND1bU0cvKttDPogm1zqBh8Bbio5jKKJNFhyWCiwpm1B2e30bxSM&#10;zvO/yE4vyS3d8SZNxomvDhelet12swDhqfXf8Kd90AqmA3h/CT9Ar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IqeewgAAANsAAAAPAAAAAAAAAAAAAAAAAJgCAABkcnMvZG93&#10;bnJldi54bWxQSwUGAAAAAAQABAD1AAAAhwMAAAAA&#10;" path="m,c438,,876,,1314,v12,258,24,515,35,772c1333,772,1317,772,1301,772v-7,-152,-21,-269,-44,-350c1234,342,1200,283,1161,247,1121,210,1056,193,969,193v-200,,-399,,-600,c545,594,729,992,904,1393,704,1813,496,2230,296,2650v222,,444,,666,c1082,2650,1175,2617,1239,2548v62,-69,111,-210,143,-425c1399,2129,1415,2135,1431,2143v-24,309,-51,618,-75,928c904,3071,452,3071,,3071v,-27,,-54,,-81c221,2523,453,2061,675,1595,453,1089,221,587,,81,,55,,27,,e" fillcolor="silver" strokeweight="0">
                  <v:path arrowok="t" o:connecttype="custom" o:connectlocs="0,0;179,0;184,103;177,103;171,56;158,33;132,26;50,26;123,185;40,352;131,352;169,339;188,282;195,285;185,408;0,408;0,397;92,212;0,11;0,0" o:connectangles="0,0,0,0,0,0,0,0,0,0,0,0,0,0,0,0,0,0,0,0"/>
                </v:shape>
                <v:shape id="Freeform 20" o:spid="_x0000_s1044" style="position:absolute;left:3450;top:4186;width:103;height:408;visibility:visible;mso-wrap-style:square;v-text-anchor:top" coordsize="751,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hFb8MA&#10;AADbAAAADwAAAGRycy9kb3ducmV2LnhtbESPzWrDMBCE74G+g9hCb7FcUxrjRjFuS6CQU34eYLG2&#10;lmtrZSzVcfP0USGQ4zAz3zDrcra9mGj0rWMFz0kKgrh2uuVGwem4XeYgfEDW2DsmBX/kodw8LNZY&#10;aHfmPU2H0IgIYV+gAhPCUEjpa0MWfeIG4uh9u9FiiHJspB7xHOG2l1mavkqLLccFgwN9GKq7w69V&#10;kL9fsN7hi/nJs/xze6HKdlOl1NPjXL2BCDSHe/jW/tIKVhn8f4k/QG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dhFb8MAAADbAAAADwAAAAAAAAAAAAAAAACYAgAAZHJzL2Rv&#10;d25yZXYueG1sUEsFBgAAAAAEAAQA9QAAAIgDAAAAAA==&#10;" path="m751,2987v,29,,56,,84c502,3071,251,3071,,3071v,-28,,-55,,-84c21,2987,42,2987,62,2987v73,,127,-35,158,-110c241,2829,251,2711,251,2528v,-662,,-1323,,-1985c251,388,245,285,234,236v-9,-39,-26,-71,-53,-98c145,101,104,84,62,84v-20,,-41,,-62,c,55,,28,,,251,,502,,751,v,28,,55,,84c730,84,709,84,688,84v-71,,-124,36,-156,111c510,242,500,360,500,543v,662,,1323,,1985c500,2684,505,2786,516,2835v9,40,28,71,54,98c608,2970,647,2987,688,2987v21,,42,,63,e" fillcolor="silver" strokeweight="0">
                  <v:path arrowok="t" o:connecttype="custom" o:connectlocs="103,397;103,408;0,408;0,397;9,397;30,382;34,336;34,72;32,31;25,18;9,11;0,11;0,0;103,0;103,11;94,11;73,26;69,72;69,336;71,377;78,390;94,397;103,397" o:connectangles="0,0,0,0,0,0,0,0,0,0,0,0,0,0,0,0,0,0,0,0,0,0,0"/>
                </v:shape>
                <v:shape id="Freeform 21" o:spid="_x0000_s1045" style="position:absolute;left:3565;top:4177;width:254;height:417;visibility:visible;mso-wrap-style:square;v-text-anchor:top" coordsize="1862,3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UrcUA&#10;AADbAAAADwAAAGRycy9kb3ducmV2LnhtbESPQWvCQBSE74L/YXmFXkQ3WqgaXUUKhUIvVr14e2Zf&#10;srHZt2l2o6m/vlsQPA4z8w2zXHe2EhdqfOlYwXiUgCDOnC65UHDYvw9nIHxA1lg5JgW/5GG96veW&#10;mGp35S+67EIhIoR9igpMCHUqpc8MWfQjVxNHL3eNxRBlU0jd4DXCbSUnSfIqLZYcFwzW9GYo+961&#10;VsHtvPXznH/Gn4hTkw9ObXmctEo9P3WbBYhAXXiE7+0PrWD6Av9f4g+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j9StxQAAANsAAAAPAAAAAAAAAAAAAAAAAJgCAABkcnMv&#10;ZG93bnJldi54bWxQSwUGAAAAAAQABAD1AAAAigMAAAAA&#10;" path="m1191,2113v-227,,-453,,-679,c473,2275,431,2436,393,2598v-29,120,-44,208,-44,267c349,2913,362,2953,388,2988v24,35,80,58,164,69c552,3086,552,3113,552,3141v-184,,-369,,-552,c,3113,,3086,,3057v74,-23,120,-51,142,-88c185,2896,237,2750,288,2527,490,1684,703,843,904,v16,,31,,46,c1150,852,1361,1702,1561,2555v47,206,94,337,134,398c1734,3015,1790,3051,1862,3057v,29,,56,,84c1631,3141,1400,3141,1170,3141v,-28,,-55,,-84c1239,3051,1288,3031,1312,2996v24,-34,36,-77,36,-126c1348,2804,1331,2698,1296,2555v-35,-147,-71,-295,-105,-442xm1154,1945c1057,1531,954,1118,857,704,757,1118,652,1531,552,1945v201,,402,,602,xe" fillcolor="silver" strokeweight="0">
                  <v:path arrowok="t" o:connecttype="custom" o:connectlocs="162,281;70,281;54,345;48,380;53,397;75,406;75,417;0,417;0,406;19,394;39,335;123,0;130,0;213,339;231,392;254,406;254,417;160,417;160,406;179,398;184,381;177,339;162,281;157,258;117,93;75,258;157,258" o:connectangles="0,0,0,0,0,0,0,0,0,0,0,0,0,0,0,0,0,0,0,0,0,0,0,0,0,0,0"/>
                  <o:lock v:ext="edit" verticies="t"/>
                </v:shape>
                <v:shape id="Freeform 22" o:spid="_x0000_s1046" style="position:absolute;left:3829;top:4186;width:258;height:408;visibility:visible;mso-wrap-style:square;v-text-anchor:top" coordsize="1890,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6HuCcMA&#10;AADbAAAADwAAAGRycy9kb3ducmV2LnhtbESPQWsCMRSE74L/ITyhNzerFJWtUYrQ0oKHunrx9rp5&#10;bpZuXuImXbf/vikUPA4z8w2z3g62FT11oXGsYJblIIgrpxuuFZyOL9MViBCRNbaOScEPBdhuxqM1&#10;Ftrd+EB9GWuRIBwKVGBi9IWUoTJkMWTOEyfv4jqLMcmulrrDW4LbVs7zfCEtNpwWDHraGaq+ym+r&#10;wEX8tPv+/DovLx/mKmdevzuv1MNkeH4CEWmI9/B/+00rWD7C35f0A+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6HuCcMAAADbAAAADwAAAAAAAAAAAAAAAACYAgAAZHJzL2Rv&#10;d25yZXYueG1sUEsFBgAAAAAEAAQA9QAAAIgDAAAAAA==&#10;" path="m747,1368v213,377,434,748,646,1126c1498,2681,1591,2805,1665,2872v74,69,150,106,225,115c1890,3016,1890,3043,1890,3071v-278,,-556,,-833,c1057,3043,1057,3016,1057,2987v50,,87,-15,108,-45c1187,2912,1198,2881,1198,2845v,-36,-5,-68,-12,-97c1177,2718,1149,2666,1104,2586,906,2235,698,1889,499,1538v,330,,660,,990c499,2684,505,2786,516,2835v9,40,27,71,54,98c607,2970,647,2987,688,2987v20,,39,,59,c747,3016,747,3043,747,3071v-249,,-498,,-747,c,3043,,3016,,2987v21,,42,,62,c134,2987,188,2952,219,2877v21,-48,32,-166,32,-349c251,1866,251,1205,251,543v,-155,-6,-258,-17,-310c225,197,208,165,181,138,144,101,103,84,62,84v-20,,-41,,-62,c,55,,28,,,249,,498,,747,v,28,,55,,84c727,84,708,84,688,84v-40,,-81,17,-118,52c543,161,525,197,515,245v-11,47,-16,146,-16,298c499,857,499,1170,499,1484v17,-30,78,-125,177,-288c929,784,1088,512,1140,374v23,-61,36,-114,36,-159c1176,181,1166,150,1148,122,1130,97,1099,84,1057,84v-14,,-28,,-41,c1016,55,1016,28,1016,v215,,430,,644,c1660,28,1660,55,1660,84v-38,2,-73,11,-104,27c1526,127,1488,158,1443,206v-45,48,-101,124,-166,231c1258,466,1169,622,1015,901v-88,156,-180,311,-268,467e" fillcolor="silver" strokeweight="0">
                  <v:path arrowok="t" o:connecttype="custom" o:connectlocs="102,182;190,331;227,382;258,397;258,408;144,408;144,397;159,391;164,378;162,365;151,344;68,204;68,336;70,377;78,390;94,397;102,397;102,408;0,408;0,397;8,397;30,382;34,336;34,72;32,31;25,18;8,11;0,11;0,0;102,0;102,11;94,11;78,18;70,33;68,72;68,197;92,159;156,50;161,29;157,16;144,11;139,11;139,0;227,0;227,11;212,15;197,27;174,58;139,120;102,182" o:connectangles="0,0,0,0,0,0,0,0,0,0,0,0,0,0,0,0,0,0,0,0,0,0,0,0,0,0,0,0,0,0,0,0,0,0,0,0,0,0,0,0,0,0,0,0,0,0,0,0,0,0"/>
                </v:shape>
                <v:shape id="Freeform 23" o:spid="_x0000_s1047" style="position:absolute;left:4096;top:4177;width:235;height:426;visibility:visible;mso-wrap-style:square;v-text-anchor:top" coordsize="1717,3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KXRMMA&#10;AADbAAAADwAAAGRycy9kb3ducmV2LnhtbESPQWsCMRSE74L/ITzBm2ZVtGVrFG0pehO1oMdH8txd&#10;unlZN6mu/nojCD0OM/MNM503thQXqn3hWMGgn4Ag1s4UnCn42X/33kH4gGywdEwKbuRhPmu3ppga&#10;d+UtXXYhExHCPkUFeQhVKqXXOVn0fVcRR+/kaoshyjqTpsZrhNtSDpNkIi0WHBdyrOgzJ/27+7MK&#10;tvv712HNy8VqdRrddHKWujpulOp2msUHiEBN+A+/2muj4G0Mzy/xB8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vKXRMMAAADbAAAADwAAAAAAAAAAAAAAAACYAgAAZHJzL2Rv&#10;d25yZXYueG1sUEsFBgAAAAAEAAQA9QAAAIgDAAAAAA==&#10;" path="m875,v228,,429,150,592,453c1631,758,1717,1135,1717,1588v,466,-87,852,-252,1162c1299,3059,1094,3212,854,3212v-241,,-445,-148,-607,-451c86,2458,,2072,,1594,,1107,98,710,284,401,446,132,647,,875,xm851,165c694,165,566,266,474,470,357,726,296,1096,296,1585v,500,63,888,184,1157c572,2949,698,3051,852,3051v164,,303,-113,409,-338c1366,2488,1421,2133,1421,1649v,-526,-62,-917,-177,-1176c1151,266,1017,165,851,165xe" fillcolor="silver" strokeweight="0">
                  <v:path arrowok="t" o:connecttype="custom" o:connectlocs="120,0;201,60;235,211;201,365;117,426;34,366;0,211;39,53;120,0;116,22;65,62;41,210;66,364;117,405;173,360;194,219;170,63;116,22" o:connectangles="0,0,0,0,0,0,0,0,0,0,0,0,0,0,0,0,0,0"/>
                  <o:lock v:ext="edit" verticies="t"/>
                </v:shape>
                <v:shape id="Freeform 24" o:spid="_x0000_s1048" style="position:absolute;left:4442;top:4186;width:247;height:408;visibility:visible;mso-wrap-style:square;v-text-anchor:top" coordsize="908,1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uLYsMA&#10;AADbAAAADwAAAGRycy9kb3ducmV2LnhtbESPQYvCMBSE7wv+h/AEL6LpFlGpRhFhxcsidj14fDbP&#10;tti8lCbWur/eCAt7HGbmG2a57kwlWmpcaVnB5zgCQZxZXXKu4PTzNZqDcB5ZY2WZFDzJwXrV+1hi&#10;ou2Dj9SmPhcBwi5BBYX3dSKlywoy6Ma2Jg7e1TYGfZBNLnWDjwA3lYyjaCoNlhwWCqxpW1B2S+9G&#10;wfUs43iih2nAxrvL9+7wOzy2Sg363WYBwlPn/8N/7b1WMJvC+0v4AXL1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MuLYsMAAADbAAAADwAAAAAAAAAAAAAAAACYAgAAZHJzL2Rv&#10;d25yZXYueG1sUEsFBgAAAAAEAAQA9QAAAIgDAAAAAA==&#10;" path="m658,83v-136,,-272,,-407,c251,474,251,865,251,1255v,102,8,166,22,193c288,1476,323,1490,378,1493v,15,,28,,42c252,1535,126,1535,,1535v,-14,,-27,,-42c55,1490,89,1476,104,1448v15,-27,23,-91,23,-193c127,930,127,605,127,280,127,178,119,114,104,87,89,60,55,45,,42,,27,,14,,,303,,605,,908,v,14,,27,,42c854,45,819,60,804,87v-15,27,-22,91,-22,193c782,605,782,930,782,1255v,102,7,166,22,193c819,1476,854,1490,908,1493v,15,,28,,42c782,1535,657,1535,531,1535v,-14,,-27,,-42c585,1490,620,1476,635,1448v14,-26,23,-91,23,-193c658,865,658,474,658,83e" fillcolor="silver" strokeweight="0">
                  <v:path arrowok="t" o:connecttype="custom" o:connectlocs="179,22;68,22;68,334;74,385;103,397;103,408;0,408;0,397;28,385;35,334;35,74;28,23;0,11;0,0;247,0;247,11;219,23;213,74;213,334;219,385;247,397;247,408;144,408;144,397;173,385;179,334;179,22" o:connectangles="0,0,0,0,0,0,0,0,0,0,0,0,0,0,0,0,0,0,0,0,0,0,0,0,0,0,0"/>
                </v:shape>
                <v:shape id="Freeform 25" o:spid="_x0000_s1049" style="position:absolute;left:4702;top:4186;width:182;height:408;visibility:visible;mso-wrap-style:square;v-text-anchor:top" coordsize="668,1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hQ4sYA&#10;AADbAAAADwAAAGRycy9kb3ducmV2LnhtbESP0WoCMRRE3wX/IdyCL1Kzbam6q1FKoVQQhaofcN1c&#10;d7dubpYk6tavN0LBx2FmzjDTeWtqcSbnK8sKXgYJCOLc6ooLBbvt1/MYhA/IGmvLpOCPPMxn3c4U&#10;M20v/EPnTShEhLDPUEEZQpNJ6fOSDPqBbYijd7DOYIjSFVI7vES4qeVrkgylwYrjQokNfZaUHzcn&#10;o2A/bL/f97tluu671e8qPaTX8VuqVO+p/ZiACNSGR/i/vdAKRiO4f4k/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DhQ4sYAAADbAAAADwAAAAAAAAAAAAAAAACYAgAAZHJz&#10;L2Rvd25yZXYueG1sUEsFBgAAAAAEAAQA9QAAAIsDAAAAAA==&#10;" path="m249,816v,149,,299,,448c249,1360,256,1420,268,1443v16,33,41,50,74,50c353,1493,364,1493,376,1493v,15,,28,,42c250,1535,125,1535,,1535v,-14,,-27,,-42c11,1493,22,1493,33,1493v37,,64,-21,80,-63c121,1406,125,1351,125,1264v,-331,,-662,,-993c125,175,119,115,108,92,92,59,66,42,33,42v-11,,-22,,-33,c,27,,14,,,107,,214,,321,v78,,141,13,186,42c552,70,591,119,621,185v31,68,47,148,47,239c668,550,644,652,598,730,551,809,483,848,397,848v-21,,-44,-2,-68,-8c304,834,277,827,249,816xm249,752v23,8,44,13,61,17c328,772,343,774,356,774v44,,84,-30,116,-91c504,622,520,543,520,447v,-67,-8,-128,-23,-186c482,205,459,162,431,133,403,105,371,92,334,92v-21,,-50,6,-85,21c249,326,249,539,249,752xe" fillcolor="silver" strokeweight="0">
                  <v:path arrowok="t" o:connecttype="custom" o:connectlocs="68,217;68,336;73,384;93,397;102,397;102,408;0,408;0,397;9,397;31,380;34,336;34,72;29,24;9,11;0,11;0,0;87,0;138,11;169,49;182,113;163,194;108,225;90,223;68,217;68,200;84,204;97,206;129,182;142,119;135,69;117,35;91,24;68,30;68,200" o:connectangles="0,0,0,0,0,0,0,0,0,0,0,0,0,0,0,0,0,0,0,0,0,0,0,0,0,0,0,0,0,0,0,0,0,0"/>
                  <o:lock v:ext="edit" verticies="t"/>
                </v:shape>
                <v:shape id="Freeform 26" o:spid="_x0000_s1050" style="position:absolute;left:4910;top:4177;width:234;height:427;visibility:visible;mso-wrap-style:square;v-text-anchor:top" coordsize="858,16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e6cAA&#10;AADbAAAADwAAAGRycy9kb3ducmV2LnhtbERPz2vCMBS+C/sfwht401QPWjqjjDFhMFCsXnZ7a96a&#10;sualNLGN/705CB4/vt+bXbStGKj3jWMFi3kGgrhyuuFaweW8n+UgfEDW2DomBTfysNu+TDZYaDfy&#10;iYYy1CKFsC9QgQmhK6T0lSGLfu464sT9ud5iSLCvpe5xTOG2lcssW0mLDacGgx19GKr+y6tVcPyU&#10;+zj8mEX5S/X3gfMK45grNX2N728gAsXwFD/cX1rBOo1NX9IPkNs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A/e6cAAAADbAAAADwAAAAAAAAAAAAAAAACYAgAAZHJzL2Rvd25y&#10;ZXYueG1sUEsFBgAAAAAEAAQA9QAAAIUDAAAAAA==&#10;" path="m437,c551,,651,75,733,226v83,153,125,341,125,568c858,1027,815,1220,732,1375v-82,154,-185,231,-305,231c306,1606,204,1532,123,1380,42,1229,,1036,,797,,553,48,355,142,200,223,66,323,,437,xm425,82v-78,,-142,51,-189,153c179,363,148,548,148,792v,250,31,444,92,579c286,1474,349,1525,426,1525v82,,151,-56,204,-169c683,1244,710,1066,710,824,710,561,679,366,622,236,575,133,509,82,425,82xe" fillcolor="silver" strokeweight="0">
                  <v:path arrowok="t" o:connecttype="custom" o:connectlocs="119,0;200,60;234,211;200,366;116,427;34,367;0,212;39,53;119,0;116,22;64,62;40,211;65,365;116,405;172,361;194,219;170,63;116,22" o:connectangles="0,0,0,0,0,0,0,0,0,0,0,0,0,0,0,0,0,0"/>
                  <o:lock v:ext="edit" verticies="t"/>
                </v:shape>
                <v:shape id="Freeform 27" o:spid="_x0000_s1051" style="position:absolute;left:5164;top:4186;width:193;height:408;visibility:visible;mso-wrap-style:square;v-text-anchor:top" coordsize="707,1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Ro8UA&#10;AADbAAAADwAAAGRycy9kb3ducmV2LnhtbESPzWrCQBSF94LvMFyhO50opdo0ExFtoYuKaFW6vGSu&#10;STBzJ82MJn37jiC4PJyfj5PMO1OJKzWutKxgPIpAEGdWl5wr2H9/DGcgnEfWWFkmBX/kYJ72ewnG&#10;2ra8pevO5yKMsItRQeF9HUvpsoIMupGtiYN3so1BH2STS91gG8ZNJSdR9CINlhwIBda0LCg77y4m&#10;QGaX3817/dwe2vX561j9rOx+sVLqadAt3kB46vwjfG9/agXTV7h9CT9Ap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81GjxQAAANsAAAAPAAAAAAAAAAAAAAAAAJgCAABkcnMv&#10;ZG93bnJldi54bWxQSwUGAAAAAAQABAD1AAAAigMAAAAA&#10;" path="m703,v1,119,3,239,4,359c698,359,690,359,681,359,680,286,671,228,655,184,639,140,619,113,597,101,573,89,540,83,497,83v-82,,-164,,-246,c251,474,251,865,251,1255v,102,8,166,23,193c288,1476,323,1490,376,1493v,15,,28,,42c251,1535,126,1535,,1535v,-14,,-27,,-42c55,1490,90,1476,104,1448v15,-27,23,-91,23,-193c127,930,127,605,127,280,127,178,119,114,104,87,90,60,55,45,,42,,27,,14,,,234,,469,,703,e" fillcolor="silver" strokeweight="0">
                  <v:path arrowok="t" o:connecttype="custom" o:connectlocs="192,0;193,95;186,95;179,49;163,27;136,22;69,22;69,334;75,385;103,397;103,408;0,408;0,397;28,385;35,334;35,74;28,23;0,11;0,0;192,0" o:connectangles="0,0,0,0,0,0,0,0,0,0,0,0,0,0,0,0,0,0,0,0"/>
                </v:shape>
                <v:shape id="Freeform 28" o:spid="_x0000_s1052" style="position:absolute;left:5373;top:4186;width:182;height:408;visibility:visible;mso-wrap-style:square;v-text-anchor:top" coordsize="667,1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KDVMIA&#10;AADbAAAADwAAAGRycy9kb3ducmV2LnhtbERPTYvCMBC9C/6HMII3TV3E1WoUcRFlQRarHrwNzdgW&#10;m0lpUq37681hYY+P971YtaYUD6pdYVnBaBiBIE6tLjhTcD5tB1MQziNrLC2Tghc5WC27nQXG2j75&#10;SI/EZyKEsItRQe59FUvp0pwMuqGtiAN3s7VBH2CdSV3jM4SbUn5E0UQaLDg05FjRJqf0njRGQaMv&#10;n4efS9Jcv9vjbLMvv3bj0a9S/V67noPw1Pp/8Z97rxVMw/rwJfwAuX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YoNUwgAAANsAAAAPAAAAAAAAAAAAAAAAAJgCAABkcnMvZG93&#10;bnJldi54bWxQSwUGAAAAAAQABAD1AAAAhwMAAAAA&#10;" path="m249,816v,149,,299,,448c249,1360,255,1420,267,1443v16,33,42,50,75,50c353,1493,364,1493,375,1493v,15,,28,,42c250,1535,125,1535,,1535v,-14,,-27,,-42c11,1493,22,1493,33,1493v36,,63,-21,79,-63c120,1406,125,1351,125,1264v,-331,,-662,,-993c125,175,119,115,107,92,91,59,66,42,33,42v-11,,-22,,-33,c,27,,14,,,107,,214,,321,v78,,140,13,185,42c551,70,590,119,621,185v30,68,46,148,46,239c667,550,643,652,597,730,550,809,482,848,396,848v-21,,-43,-2,-68,-8c304,834,277,827,249,816xm249,752v23,8,44,13,61,17c327,772,343,774,355,774v45,,84,-30,116,-91c503,622,520,543,520,447v,-67,-8,-128,-23,-186c482,205,459,162,431,133,402,105,370,92,334,92v-22,,-51,6,-85,21c249,326,249,539,249,752xe" fillcolor="silver" strokeweight="0">
                  <v:path arrowok="t" o:connecttype="custom" o:connectlocs="68,217;68,336;73,384;93,397;102,397;102,408;0,408;0,397;9,397;31,380;34,336;34,72;29,24;9,11;0,11;0,0;88,0;138,11;169,49;182,113;163,194;108,225;89,223;68,217;68,200;85,204;97,206;129,182;142,119;136,69;118,35;91,24;68,30;68,200" o:connectangles="0,0,0,0,0,0,0,0,0,0,0,0,0,0,0,0,0,0,0,0,0,0,0,0,0,0,0,0,0,0,0,0,0,0"/>
                  <o:lock v:ext="edit" verticies="t"/>
                </v:shape>
                <v:shape id="Freeform 29" o:spid="_x0000_s1053" style="position:absolute;left:5571;top:4177;width:254;height:417;visibility:visible;mso-wrap-style:square;v-text-anchor:top" coordsize="931,1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xP9sQA&#10;AADbAAAADwAAAGRycy9kb3ducmV2LnhtbESPzW7CMBCE75X6DtZW4gYOHCikGNRWQoILPymHHrfx&#10;Nk4bryPbhPTtMRJSj6OZ+UazWPW2ER35UDtWMB5lIIhLp2uuFJw+1sMZiBCRNTaOScEfBVgtHx8W&#10;mGt34SN1RaxEgnDIUYGJsc2lDKUhi2HkWuLkfTtvMSbpK6k9XhLcNnKSZVNpsea0YLCld0Plb3G2&#10;Cjrts62dfm5+5ua0f447+jq8kVKDp/71BUSkPv6H7+2NVjAbw+1L+gFye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sT/bEAAAA2wAAAA8AAAAAAAAAAAAAAAAAmAIAAGRycy9k&#10;b3ducmV2LnhtbFBLBQYAAAAABAAEAPUAAACJAwAAAAA=&#10;" path="m595,1056v-113,,-226,,-339,c237,1137,216,1218,197,1299v-15,60,-22,104,-22,133c175,1456,181,1476,194,1494v12,17,40,29,82,34c276,1543,276,1556,276,1570v-92,,-184,,-276,c,1556,,1543,,1528v37,-11,60,-25,71,-44c93,1448,118,1375,144,1263,245,842,352,421,452,v8,,16,,23,c575,426,680,851,780,1277v24,103,48,169,67,199c867,1507,895,1525,931,1528v,15,,28,,42c816,1570,700,1570,585,1570v,-14,,-27,,-42c620,1525,644,1515,656,1498v12,-17,18,-39,18,-63c674,1402,666,1349,648,1277v-17,-73,-35,-147,-53,-221xm577,972c529,765,477,559,429,352,379,559,326,765,276,972v101,,201,,301,xe" fillcolor="silver" strokeweight="0">
                  <v:path arrowok="t" o:connecttype="custom" o:connectlocs="162,280;70,280;54,345;48,380;53,397;75,406;75,417;0,417;0,406;19,394;39,335;123,0;130,0;213,339;231,392;254,406;254,417;160,417;160,406;179,398;184,381;177,339;162,280;157,258;117,93;75,258;157,258" o:connectangles="0,0,0,0,0,0,0,0,0,0,0,0,0,0,0,0,0,0,0,0,0,0,0,0,0,0,0"/>
                  <o:lock v:ext="edit" verticies="t"/>
                </v:shape>
                <v:shape id="Freeform 30" o:spid="_x0000_s1054" style="position:absolute;left:5835;top:4186;width:308;height:408;visibility:visible;mso-wrap-style:square;v-text-anchor:top" coordsize="1127,1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U/3cQA&#10;AADbAAAADwAAAGRycy9kb3ducmV2LnhtbESPQWsCMRSE74L/ITzBm2aroLIapbQIFkSoCuLtuXnd&#10;Xbp5iZt0Xf31jVDocZiZb5jFqjWVaKj2pWUFL8MEBHFmdcm5guNhPZiB8AFZY2WZFNzJw2rZ7Sww&#10;1fbGn9TsQy4ihH2KCooQXCqlzwoy6IfWEUfvy9YGQ5R1LnWNtwg3lRwlyUQaLDkuFOjoraDse/9j&#10;FFya65SMO08rt37324c8feyysVL9Xvs6BxGoDf/hv/ZGK5iN4Pkl/gC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FP93EAAAA2wAAAA8AAAAAAAAAAAAAAAAAmAIAAGRycy9k&#10;b3ducmV2LnhtbFBLBQYAAAAABAAEAPUAAACJAwAAAAA=&#10;" path="m519,1535c409,1104,292,674,181,243v,342,,684,,1026c181,1363,187,1422,198,1446v16,32,41,47,76,47c284,1493,294,1493,305,1493v,15,,28,,42c203,1535,101,1535,,1535v,-14,,-27,,-42c10,1493,20,1493,31,1493v37,,63,-19,78,-58c119,1411,124,1355,124,1269v,-334,,-669,,-1003c124,198,119,149,111,119,105,97,94,78,78,63,62,48,35,42,,42,,27,,14,,,82,,165,,248,,352,401,462,800,566,1201,668,800,777,401,879,v82,,165,,248,c1127,14,1127,27,1127,42v-10,,-20,,-30,c1059,42,1032,61,1017,101v-9,23,-14,79,-14,165c1003,600,1003,935,1003,1269v,94,6,153,18,177c1037,1478,1062,1493,1097,1493v10,,20,,30,c1127,1508,1127,1521,1127,1535v-124,,-248,,-372,c755,1521,755,1508,755,1493v10,,21,,31,c823,1493,850,1474,864,1435v10,-24,15,-80,15,-166c879,927,879,585,879,243,768,674,651,1104,541,1535v-7,,-14,,-22,e" fillcolor="silver" strokeweight="0">
                  <v:path arrowok="t" o:connecttype="custom" o:connectlocs="142,408;49,65;49,337;54,384;75,397;83,397;83,408;0,408;0,397;8,397;30,381;34,337;34,71;30,32;21,17;0,11;0,0;68,0;155,319;240,0;308,0;308,11;300,11;278,27;274,71;274,337;279,384;300,397;308,397;308,408;206,408;206,397;215,397;236,381;240,337;240,65;148,408;142,408" o:connectangles="0,0,0,0,0,0,0,0,0,0,0,0,0,0,0,0,0,0,0,0,0,0,0,0,0,0,0,0,0,0,0,0,0,0,0,0,0,0"/>
                </v:shape>
                <v:shape id="Freeform 31" o:spid="_x0000_s1055" style="position:absolute;left:6156;top:4186;width:308;height:408;visibility:visible;mso-wrap-style:square;v-text-anchor:top" coordsize="1127,1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maRsQA&#10;AADbAAAADwAAAGRycy9kb3ducmV2LnhtbESPQWsCMRSE74L/ITzBm2arUGU1SmkRFIpQFcTbc/O6&#10;u3TzEjdxXf31jVDocZiZb5j5sjWVaKj2pWUFL8MEBHFmdcm5gsN+NZiC8AFZY2WZFNzJw3LR7cwx&#10;1fbGX9TsQi4ihH2KCooQXCqlzwoy6IfWEUfv29YGQ5R1LnWNtwg3lRwlyas0WHJcKNDRe0HZz+5q&#10;FJyby4SMO00qt/rwnw953GyzsVL9Xvs2AxGoDf/hv/ZaK5iO4fkl/gC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JmkbEAAAA2wAAAA8AAAAAAAAAAAAAAAAAmAIAAGRycy9k&#10;b3ducmV2LnhtbFBLBQYAAAAABAAEAPUAAACJAwAAAAA=&#10;" path="m520,1535c409,1104,292,674,181,243v,342,,684,,1026c181,1363,187,1422,198,1446v16,32,42,47,76,47c284,1493,294,1493,305,1493v,15,,28,,42c203,1535,101,1535,,1535v,-14,,-27,,-42c10,1493,20,1493,31,1493v37,,64,-19,79,-58c119,1411,124,1355,124,1269v,-334,,-669,,-1003c124,198,119,149,111,119,105,97,94,78,78,63,62,48,36,42,,42,,27,,14,,,83,,165,,248,,352,401,462,800,566,1201,668,800,777,401,879,v83,,165,,248,c1127,14,1127,27,1127,42v-10,,-20,,-31,c1059,42,1032,61,1017,101v-9,23,-14,79,-14,165c1003,600,1003,935,1003,1269v,94,6,153,18,177c1037,1478,1062,1493,1096,1493v11,,21,,31,c1127,1508,1127,1521,1127,1535v-124,,-248,,-372,c755,1521,755,1508,755,1493v10,,20,,31,c823,1493,850,1474,865,1435v9,-24,14,-80,14,-166c879,927,879,585,879,243,768,674,651,1104,541,1535v-7,,-15,,-21,e" fillcolor="silver" strokeweight="0">
                  <v:path arrowok="t" o:connecttype="custom" o:connectlocs="142,408;49,65;49,337;54,384;75,397;83,397;83,408;0,408;0,397;8,397;30,381;34,337;34,71;30,32;21,17;0,11;0,0;68,0;155,319;240,0;308,0;308,11;300,11;278,27;274,71;274,337;279,384;300,397;308,397;308,408;206,408;206,397;215,397;236,381;240,337;240,65;148,408;142,408" o:connectangles="0,0,0,0,0,0,0,0,0,0,0,0,0,0,0,0,0,0,0,0,0,0,0,0,0,0,0,0,0,0,0,0,0,0,0,0,0,0"/>
                </v:shape>
                <v:shape id="Freeform 32" o:spid="_x0000_s1056" style="position:absolute;left:6474;top:4177;width:254;height:417;visibility:visible;mso-wrap-style:square;v-text-anchor:top" coordsize="931,1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vsbsQA&#10;AADbAAAADwAAAGRycy9kb3ducmV2LnhtbESPT2sCMRTE74LfITyhN80qRe3WKK1QsJda/xx6fN08&#10;N6ublyVJ1+23bwShx2FmfsMsVp2tRUs+VI4VjEcZCOLC6YpLBcfD23AOIkRkjbVjUvBLAVbLfm+B&#10;uXZX3lG7j6VIEA45KjAxNrmUoTBkMYxcQ5y8k/MWY5K+lNrjNcFtLSdZNpUWK04LBhtaGyou+x+r&#10;oNU+e7fTr835yRy3s/hB35+vpNTDoHt5BhGpi//he3ujFcwf4fYl/QC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b7G7EAAAA2wAAAA8AAAAAAAAAAAAAAAAAmAIAAGRycy9k&#10;b3ducmV2LnhtbFBLBQYAAAAABAAEAPUAAACJAwAAAAA=&#10;" path="m595,1056v-113,,-226,,-339,c237,1137,216,1218,197,1299v-15,60,-22,104,-22,133c175,1456,181,1476,194,1494v12,17,40,29,82,34c276,1543,276,1556,276,1570v-92,,-184,,-276,c,1556,,1543,,1528v37,-11,60,-25,71,-44c93,1448,118,1375,144,1263,245,842,352,421,453,v7,,15,,22,c575,426,680,851,780,1277v24,103,48,169,67,199c867,1507,895,1525,931,1528v,15,,28,,42c816,1570,701,1570,585,1570v,-14,,-27,,-42c620,1525,644,1515,656,1498v13,-17,18,-39,18,-63c674,1402,666,1349,648,1277v-17,-73,-35,-147,-53,-221xm577,972c529,765,477,559,429,352,379,559,326,765,276,972v101,,201,,301,xe" fillcolor="silver" strokeweight="0">
                  <v:path arrowok="t" o:connecttype="custom" o:connectlocs="162,280;70,280;54,345;48,380;53,397;75,406;75,417;0,417;0,406;19,394;39,335;124,0;130,0;213,339;231,392;254,406;254,417;160,417;160,406;179,398;184,381;177,339;162,280;157,258;117,93;75,258;157,258" o:connectangles="0,0,0,0,0,0,0,0,0,0,0,0,0,0,0,0,0,0,0,0,0,0,0,0,0,0,0"/>
                  <o:lock v:ext="edit" verticies="t"/>
                </v:shape>
                <v:shape id="Freeform 33" o:spid="_x0000_s1057" style="position:absolute;left:58;top:4869;width:205;height:407;visibility:visible;mso-wrap-style:square;v-text-anchor:top" coordsize="1502,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2zr8MA&#10;AADbAAAADwAAAGRycy9kb3ducmV2LnhtbESPQWvCQBSE74L/YXlCb2ajUJvGbKQUlF56SOwPeGSf&#10;STT7NmZXTfPru4VCj8PMfMNku9F04k6Day0rWEUxCOLK6pZrBV/H/TIB4Tyyxs4yKfgmB7t8Pssw&#10;1fbBBd1LX4sAYZeigsb7PpXSVQ0ZdJHtiYN3soNBH+RQSz3gI8BNJ9dxvJEGWw4LDfb03lB1KW9G&#10;wTTVr1N85uPnpitYvhyuVT+hUk+L8W0LwtPo/8N/7Q+tIHmG3y/hB8j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d2zr8MAAADbAAAADwAAAAAAAAAAAAAAAACYAgAAZHJzL2Rv&#10;d25yZXYueG1sUEsFBgAAAAAEAAQA9QAAAIgDAAAAAA==&#10;" path="m499,168v,404,,810,,1214c627,1382,756,1382,884,1382v100,,168,-27,201,-79c1130,1232,1154,1110,1160,936v15,,32,,47,c1207,1292,1207,1648,1207,2005v-15,,-32,,-47,c1148,1855,1135,1760,1123,1717v-14,-52,-41,-94,-76,-124c1012,1562,958,1548,884,1548v-128,,-257,,-385,c499,1884,499,2222,499,2560v,136,4,218,10,247c516,2836,529,2861,546,2877v16,19,50,27,98,27c743,2904,842,2904,941,2904v100,,171,-11,216,-36c1202,2843,1246,2796,1286,2725v52,-93,110,-235,165,-423c1467,2302,1485,2302,1502,2302v-49,257,-102,513,-151,769c901,3071,451,3071,,3071v,-27,,-56,,-83c21,2988,42,2988,62,2988v42,,80,-18,118,-52c206,2910,226,2875,237,2827v9,-48,14,-147,14,-297c251,1865,251,1200,251,535,251,340,238,220,217,174,186,113,134,84,62,84v-20,,-41,,-62,c,56,,28,,,451,,901,,1351,v6,225,13,449,19,673c1354,673,1336,673,1320,673,1303,512,1282,401,1260,340v-22,-61,-55,-106,-97,-138c1128,179,1066,168,980,168v-161,,-321,,-481,e" fillcolor="silver" strokeweight="0">
                  <v:path arrowok="t" o:connecttype="custom" o:connectlocs="68,22;68,183;121,183;148,173;158,124;165,124;165,266;158,266;153,228;143,211;121,205;68,205;68,339;69,372;75,381;88,385;128,385;158,380;176,361;198,305;205,305;184,407;0,407;0,396;8,396;25,389;32,375;34,335;34,71;30,23;8,11;0,11;0,0;184,0;187,89;180,89;172,45;159,27;134,22;68,22" o:connectangles="0,0,0,0,0,0,0,0,0,0,0,0,0,0,0,0,0,0,0,0,0,0,0,0,0,0,0,0,0,0,0,0,0,0,0,0,0,0,0,0"/>
                </v:shape>
                <v:shape id="Freeform 34" o:spid="_x0000_s1058" style="position:absolute;left:277;top:4869;width:258;height:407;visibility:visible;mso-wrap-style:square;v-text-anchor:top" coordsize="1890,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qlwsIA&#10;AADbAAAADwAAAGRycy9kb3ducmV2LnhtbESPQWsCMRSE74L/ITzBm2b1ILIapRQsFTzo1ou3181z&#10;s3TzEjdxXf+9KRR6HGbmG2a97W0jOmpD7VjBbJqBIC6drrlScP7aTZYgQkTW2DgmBU8KsN0MB2vM&#10;tXvwiboiViJBOOSowMTocylDachimDpPnLyray3GJNtK6hYfCW4bOc+yhbRYc1ow6OndUPlT3K0C&#10;F/HbHrrLx7y4Hs1NzrzeO6/UeNS/rUBE6uN/+K/9qRUsF/D7Jf0AuX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6qXCwgAAANsAAAAPAAAAAAAAAAAAAAAAAJgCAABkcnMvZG93&#10;bnJldi54bWxQSwUGAAAAAAQABAD1AAAAhwMAAAAA&#10;" path="m747,1368v212,377,435,749,647,1126c1498,2681,1591,2806,1665,2873v74,68,150,106,225,115c1890,3015,1890,3044,1890,3071v-278,,-556,,-834,c1056,3044,1056,3015,1056,2988v50,,87,-16,108,-46c1186,2913,1197,2881,1197,2845v,-36,-4,-67,-12,-98c1176,2718,1149,2667,1104,2587,905,2236,697,1890,499,1539v,329,,659,,989c499,2684,504,2786,515,2836v10,39,28,70,55,97c607,2970,646,2988,687,2988v21,,41,,60,c747,3015,747,3044,747,3071v-249,,-498,,-747,c,3044,,3015,,2988v20,,41,,62,c135,2988,188,2951,220,2877v20,-48,31,-165,31,-349c251,1867,251,1206,251,544v,-157,-6,-258,-17,-310c225,197,208,166,181,139,144,102,104,84,62,84v-21,,-42,,-62,c,56,,28,,,249,,498,,747,v,28,,56,,84c728,84,708,84,687,84v-40,,-80,18,-117,52c543,161,525,197,514,245v-10,47,-15,147,-15,299c499,857,499,1171,499,1484v16,-30,78,-124,177,-288c928,784,1088,513,1140,374v23,-62,35,-113,35,-159c1175,182,1166,150,1148,123,1130,97,1098,84,1056,84v-14,,-26,,-40,c1016,56,1016,28,1016,v215,,429,,644,c1660,28,1660,56,1660,84v-37,2,-73,12,-103,27c1526,128,1487,159,1442,206v-45,49,-100,125,-165,232c1258,467,1169,622,1015,902v-88,156,-180,310,-268,466e" fillcolor="silver" strokeweight="0">
                  <v:path arrowok="t" o:connecttype="custom" o:connectlocs="102,181;190,331;227,381;258,396;258,407;144,407;144,396;159,390;163,377;162,364;151,343;68,204;68,335;70,376;78,389;94,396;102,396;102,407;0,407;0,396;8,396;30,381;34,335;34,72;32,31;25,18;8,11;0,11;0,0;102,0;102,11;94,11;78,18;70,32;68,72;68,197;92,159;156,50;160,28;157,16;144,11;139,11;139,0;227,0;227,11;213,15;197,27;174,58;139,120;102,181" o:connectangles="0,0,0,0,0,0,0,0,0,0,0,0,0,0,0,0,0,0,0,0,0,0,0,0,0,0,0,0,0,0,0,0,0,0,0,0,0,0,0,0,0,0,0,0,0,0,0,0,0,0"/>
                </v:shape>
                <v:shape id="Freeform 35" o:spid="_x0000_s1059" style="position:absolute;left:539;top:4869;width:248;height:407;visibility:visible;mso-wrap-style:square;v-text-anchor:top" coordsize="1817,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fsa8IA&#10;AADbAAAADwAAAGRycy9kb3ducmV2LnhtbESPT4vCMBTE78J+h/AEL7Km7kFL1yiusLAePPjv/mie&#10;bbV5KUm2rd/eCILHYWZ+wyxWvalFS85XlhVMJwkI4tzqigsFp+PvZwrCB2SNtWVScCcPq+XHYIGZ&#10;th3vqT2EQkQI+wwVlCE0mZQ+L8mgn9iGOHoX6wyGKF0htcMuwk0tv5JkJg1WHBdKbGhTUn47/BsF&#10;Pymt9/divHPnI3bt9urObTpXajTs198gAvXhHX61/7SCdA7PL/EH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R+xrwgAAANsAAAAPAAAAAAAAAAAAAAAAAJgCAABkcnMvZG93&#10;bnJldi54bWxQSwUGAAAAAAQABAD1AAAAhwMAAAAA&#10;" path="m1315,168v-271,,-541,,-813,c502,949,502,1731,502,2512v,201,16,331,46,385c577,2952,645,2981,755,2988v,27,,56,,83c504,3071,252,3071,,3071v,-27,,-56,,-83c109,2981,180,2952,209,2897v29,-54,45,-184,45,-385c254,1862,254,1211,254,560,254,358,238,229,209,174,180,120,109,91,,84,,56,,28,,,606,,1212,,1817,v,28,,56,,84c1709,91,1638,120,1609,174v-29,55,-46,184,-46,386c1563,1211,1563,1862,1563,2512v,201,17,331,46,385c1638,2952,1709,2981,1817,2988v,27,,56,,83c1566,3071,1314,3071,1064,3071v,-27,,-56,,-83c1171,2981,1241,2952,1270,2897v30,-52,45,-181,45,-385c1315,1731,1315,949,1315,168e" fillcolor="silver" strokeweight="0">
                  <v:path arrowok="t" o:connecttype="custom" o:connectlocs="179,22;69,22;69,333;75,384;103,396;103,407;0,407;0,396;29,384;35,333;35,74;29,23;0,11;0,0;248,0;248,11;220,23;213,74;213,333;220,384;248,396;248,407;145,407;145,396;173,384;179,333;179,22" o:connectangles="0,0,0,0,0,0,0,0,0,0,0,0,0,0,0,0,0,0,0,0,0,0,0,0,0,0,0"/>
                </v:shape>
                <v:shape id="Freeform 36" o:spid="_x0000_s1060" style="position:absolute;left:796;top:4859;width:254;height:417;visibility:visible;mso-wrap-style:square;v-text-anchor:top" coordsize="1862,3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2+8IA&#10;AADbAAAADwAAAGRycy9kb3ducmV2LnhtbERPu27CMBTdK/EP1kViqYqTDC0NGIQqVULqUh4L2yW+&#10;idPG1yF2IOXr8YDU8ei8F6vBNuJCna8dK0inCQjiwumaKwWH/efLDIQPyBobx6TgjzyslqOnBeba&#10;XXlLl12oRAxhn6MCE0KbS+kLQxb91LXEkStdZzFE2FVSd3iN4baRWZK8Sos1xwaDLX0YKn53vVVw&#10;+/n27yWf0y/EN1M+n/r6mPVKTcbDeg4i0BD+xQ/3RiuYxbHxS/wBcn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jb7wgAAANsAAAAPAAAAAAAAAAAAAAAAAJgCAABkcnMvZG93&#10;bnJldi54bWxQSwUGAAAAAAQABAD1AAAAhwMAAAAA&#10;" path="m1191,2114v-226,,-452,,-678,c473,2275,432,2437,394,2598v-30,121,-44,208,-44,267c350,2913,363,2954,388,2988v24,36,81,58,164,70c552,3085,552,3114,552,3141v-184,,-368,,-552,c,3114,,3085,,3058v74,-23,121,-52,143,-89c186,2897,236,2750,289,2528,491,1685,704,844,905,v16,,30,,46,c1150,853,1361,1703,1560,2555v49,207,96,337,135,399c1734,3015,1791,3051,1862,3058v,27,,56,,83c1632,3141,1401,3141,1171,3141v,-27,,-56,,-83c1240,3051,1289,3031,1312,2997v25,-34,37,-77,37,-127c1349,2805,1332,2697,1297,2555v-35,-148,-71,-294,-106,-441xm1155,1945c1058,1532,955,1119,858,705,758,1119,652,1532,552,1945v201,,402,,603,xe" fillcolor="silver" strokeweight="0">
                  <v:path arrowok="t" o:connecttype="custom" o:connectlocs="162,281;70,281;54,345;48,380;53,397;75,406;75,417;0,417;0,406;20,394;39,336;123,0;130,0;213,339;231,392;254,406;254,417;160,417;160,406;179,398;184,381;177,339;162,281;158,258;117,94;75,258;158,258" o:connectangles="0,0,0,0,0,0,0,0,0,0,0,0,0,0,0,0,0,0,0,0,0,0,0,0,0,0,0"/>
                  <o:lock v:ext="edit" verticies="t"/>
                </v:shape>
                <v:shape id="Freeform 37" o:spid="_x0000_s1061" style="position:absolute;left:1063;top:4869;width:103;height:407;visibility:visible;mso-wrap-style:square;v-text-anchor:top" coordsize="751,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mnOcEA&#10;AADbAAAADwAAAGRycy9kb3ducmV2LnhtbESP3YrCMBSE74V9h3AWvNN0RaTbNUpXEQSv/HmAQ3Ns&#10;qs1JaWKtPr1ZWPBymPlmmPmyt7XoqPWVYwVf4wQEceF0xaWC03EzSkH4gKyxdkwKHuRhufgYzDHT&#10;7s576g6hFLGEfYYKTAhNJqUvDFn0Y9cQR+/sWoshyraUusV7LLe1nCTJTFqsOC4YbGhlqLgeblZB&#10;+vvEYodTc0kn6XrzpNxeu1yp4Wef/4AI1Id3+J/e6sh9w9+X+APk4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qppznBAAAA2wAAAA8AAAAAAAAAAAAAAAAAmAIAAGRycy9kb3du&#10;cmV2LnhtbFBLBQYAAAAABAAEAPUAAACGAwAAAAA=&#10;" path="m751,2988v,27,,56,,83c500,3071,250,3071,,3071v,-27,,-56,,-83c21,2988,41,2988,62,2988v72,,126,-37,157,-111c239,2829,250,2712,250,2528v,-661,,-1322,,-1984c250,387,245,286,234,236v-9,-39,-27,-70,-53,-97c143,102,103,84,62,84v-21,,-41,,-62,c,56,,28,,,250,,500,,751,v,28,,56,,84c730,84,709,84,688,84v-72,,-126,36,-157,111c509,243,498,360,498,544v,662,,1323,,1984c498,2684,504,2786,516,2836v9,39,27,70,54,97c607,2970,646,2988,688,2988v21,,42,,63,e" fillcolor="silver" strokeweight="0">
                  <v:path arrowok="t" o:connecttype="custom" o:connectlocs="103,396;103,407;0,407;0,396;9,396;30,381;34,335;34,72;32,31;25,18;9,11;0,11;0,0;103,0;103,11;94,11;73,26;68,72;68,335;71,376;78,389;94,396;103,396" o:connectangles="0,0,0,0,0,0,0,0,0,0,0,0,0,0,0,0,0,0,0,0,0,0,0"/>
                </v:shape>
                <v:shape id="Freeform 38" o:spid="_x0000_s1062" style="position:absolute;left:1183;top:4859;width:215;height:417;visibility:visible;mso-wrap-style:square;v-text-anchor:top" coordsize="1572,3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Peeb0A&#10;AADbAAAADwAAAGRycy9kb3ducmV2LnhtbERPy4rCMBTdC/5DuII7TUdQtGMqg1icra/9pbm2nTY3&#10;pYk2/r1ZDLg8nPd2F0wrntS72rKCr3kCgriwuuZSwfWSz9YgnEfW2FomBS9ysMvGoy2m2g58oufZ&#10;lyKGsEtRQeV9l0rpiooMurntiCN3t71BH2FfSt3jEMNNKxdJspIGa44NFXa0r6hozg+jQC9Nc9rn&#10;gwzJ4e94C/l9cWSp1HQSfr5BeAr+I/53/2oFm7g+fok/QGZ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zSPeeb0AAADbAAAADwAAAAAAAAAAAAAAAACYAgAAZHJzL2Rvd25yZXYu&#10;eG1sUEsFBgAAAAAEAAQA9QAAAIIDAAAAAA==&#10;" path="m,3141c257,2094,529,1049,786,v14,,29,,44,c1072,1049,1329,2094,1572,3141v-525,,-1048,,-1572,xm1263,2949c1091,2196,910,1446,739,694,554,1446,358,2196,174,2949v363,,725,,1089,xe" fillcolor="silver" strokeweight="0">
                  <v:path arrowok="t" o:connecttype="custom" o:connectlocs="0,417;107,0;114,0;215,417;0,417;173,392;101,92;24,392;173,392" o:connectangles="0,0,0,0,0,0,0,0,0"/>
                  <o:lock v:ext="edit" verticies="t"/>
                </v:shape>
                <v:shape id="Freeform 39" o:spid="_x0000_s1063" style="position:absolute;left:1414;top:4869;width:205;height:407;visibility:visible;mso-wrap-style:square;v-text-anchor:top" coordsize="1501,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kecUA&#10;AADbAAAADwAAAGRycy9kb3ducmV2LnhtbESPQWvCQBSE70L/w/KE3nRjoaLRVaS0VBQstbl4e2af&#10;STD7NmRXk/jrXUHocZiZb5j5sjWluFLtCssKRsMIBHFqdcGZguTvazAB4TyyxtIyKejIwXLx0ptj&#10;rG3Dv3Td+0wECLsYFeTeV7GULs3JoBvaijh4J1sb9EHWmdQ1NgFuSvkWRWNpsOCwkGNFHzml5/3F&#10;KDgk3++bz+mkueEu2a3KbXf7OXZKvfbb1QyEp9b/h5/ttVYwHcHjS/gB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5eR5xQAAANsAAAAPAAAAAAAAAAAAAAAAAJgCAABkcnMv&#10;ZG93bnJldi54bWxQSwUGAAAAAAQABAD1AAAAigMAAAAA&#10;" path="m498,168v,404,,810,,1214c626,1382,755,1382,883,1382v100,,168,-27,201,-79c1129,1232,1153,1110,1159,936v15,,32,,47,c1206,1292,1206,1648,1206,2005v-15,,-32,,-47,c1147,1855,1134,1760,1122,1717v-14,-52,-41,-94,-76,-124c1012,1562,957,1548,883,1548v-128,,-257,,-385,c498,1884,498,2222,498,2560v,136,4,218,10,247c515,2836,528,2861,545,2877v16,19,50,27,98,27c742,2904,841,2904,940,2904v100,,171,-11,216,-36c1201,2843,1245,2796,1285,2725v52,-93,110,-235,165,-423c1467,2302,1484,2302,1501,2302v-49,257,-101,513,-151,769c900,3071,450,3071,,3071v,-27,,-56,,-83c20,2988,41,2988,61,2988v42,,80,-18,118,-52c205,2910,226,2875,236,2827v9,-48,14,-147,14,-297c250,1865,250,1200,250,535,250,340,238,220,216,174,186,113,133,84,61,84v-20,,-41,,-61,c,56,,28,,,450,,900,,1350,v7,225,13,449,19,673c1353,673,1336,673,1319,673,1302,512,1282,401,1260,340v-22,-61,-56,-106,-98,-138c1127,179,1066,168,979,168v-160,,-321,,-481,e" fillcolor="silver" strokeweight="0">
                  <v:path arrowok="t" o:connecttype="custom" o:connectlocs="68,22;68,183;121,183;148,173;158,124;165,124;165,266;158,266;153,228;143,211;121,205;68,205;68,339;69,372;74,381;88,385;128,385;158,380;175,361;198,305;205,305;184,407;0,407;0,396;8,396;24,389;32,375;34,335;34,71;30,23;8,11;0,11;0,0;184,0;187,89;180,89;172,45;159,27;134,22;68,22" o:connectangles="0,0,0,0,0,0,0,0,0,0,0,0,0,0,0,0,0,0,0,0,0,0,0,0,0,0,0,0,0,0,0,0,0,0,0,0,0,0,0,0"/>
                </v:shape>
                <v:shape id="Freeform 40" o:spid="_x0000_s1064" style="position:absolute;left:1631;top:4869;width:252;height:407;visibility:visible;mso-wrap-style:square;v-text-anchor:top" coordsize="1849,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TY0sIA&#10;AADbAAAADwAAAGRycy9kb3ducmV2LnhtbESPT4vCMBTE7wt+h/AEb2tqD9KtRvEPiuDFrSIeH82z&#10;LTYvpYlav70RFvY4zMxvmOm8M7V4UOsqywpGwwgEcW51xYWC03HznYBwHlljbZkUvMjBfNb7mmKq&#10;7ZN/6ZH5QgQIuxQVlN43qZQuL8mgG9qGOHhX2xr0QbaF1C0+A9zUMo6isTRYcVgosaFVSfktuxsF&#10;2CTx/r7X52yJu+RyWG8vY9wqNeh3iwkIT53/D/+1d1rBTwyfL+EHyN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xNjSwgAAANsAAAAPAAAAAAAAAAAAAAAAAJgCAABkcnMvZG93&#10;bnJldi54bWxQSwUGAAAAAAQABAD1AAAAhwMAAAAA&#10;" path="m1237,v204,,408,,612,c1849,28,1849,56,1849,84v-11,,-22,,-33,c1794,84,1760,102,1718,136v-43,35,-84,84,-118,150c1565,352,1520,455,1469,603v-138,389,-284,776,-423,1166c1046,2026,1046,2283,1046,2540v,187,13,305,37,353c1115,2956,1167,2988,1237,2988v20,,39,,58,c1295,3015,1295,3044,1295,3071v-249,,-497,,-745,c550,3044,550,3015,550,2988v20,,41,,62,c686,2988,740,2950,770,2870v19,-48,28,-158,28,-330c798,2297,798,2055,798,1812,641,1382,475,956,318,526,261,374,222,281,202,243,182,204,138,160,75,107,59,91,33,84,,84,,56,,28,,,251,,501,,751,v,28,,56,,84c738,84,725,84,711,84v-39,,-78,15,-111,50c566,168,548,217,548,283v,55,28,152,80,295c748,908,874,1237,993,1568v113,-317,232,-631,344,-947c1388,478,1415,374,1415,304v,-43,-7,-79,-18,-113c1384,157,1365,132,1343,111,1320,93,1284,84,1237,84v,-28,,-56,,-84e" fillcolor="silver" strokeweight="0">
                  <v:path arrowok="t" o:connecttype="custom" o:connectlocs="169,0;252,0;252,11;248,11;234,18;218,38;200,80;143,234;143,337;148,383;169,396;176,396;176,407;75,407;75,396;83,396;105,380;109,337;109,240;43,70;28,32;10,14;0,11;0,0;102,0;102,11;97,11;82,18;75,38;86,77;135,208;182,82;193,40;190,25;183,15;169,11;169,0" o:connectangles="0,0,0,0,0,0,0,0,0,0,0,0,0,0,0,0,0,0,0,0,0,0,0,0,0,0,0,0,0,0,0,0,0,0,0,0,0"/>
                </v:shape>
                <v:shape id="Freeform 41" o:spid="_x0000_s1065" style="position:absolute;left:1894;top:4869;width:195;height:407;visibility:visible;mso-wrap-style:square;v-text-anchor:top" coordsize="1431,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B6iMMA&#10;AADbAAAADwAAAGRycy9kb3ducmV2LnhtbESP3YrCMBSE7xf2HcJZ8G5N/UFtbRQVBaFXWh/g2Bzb&#10;YnNSmqjdt98sLHg5zMw3TLruTSOe1LnasoLRMAJBXFhdc6ngkh++FyCcR9bYWCYFP+Rgvfr8SDHR&#10;9sUnep59KQKEXYIKKu/bREpXVGTQDW1LHLyb7Qz6ILtS6g5fAW4aOY6imTRYc1iosKVdRcX9/DAK&#10;Jpd4G9n5Nbvne97k2TTzzfGq1OCr3yxBeOr9O/zfPmoF8QT+vo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7B6iMMAAADbAAAADwAAAAAAAAAAAAAAAACYAgAAZHJzL2Rv&#10;d25yZXYueG1sUEsFBgAAAAAEAAQA9QAAAIgDAAAAAA==&#10;" path="m,c438,,877,,1315,v12,258,24,516,35,773c1333,773,1317,773,1301,773v-6,-152,-22,-270,-44,-352c1234,342,1201,284,1161,247,1122,211,1057,193,968,193v-199,,-399,,-598,c545,594,729,991,904,1393,705,1814,496,2229,297,2650v221,,443,,665,c1083,2650,1176,2617,1239,2549v62,-69,112,-211,144,-427c1398,2130,1415,2136,1431,2143v-25,310,-50,619,-75,928c904,3071,452,3071,,3071v,-26,,-54,,-81c222,2523,454,2062,675,1594,454,1088,222,588,,82,,54,,28,,e" fillcolor="silver" strokeweight="0">
                  <v:path arrowok="t" o:connecttype="custom" o:connectlocs="0,0;179,0;184,102;177,102;171,56;158,33;132,26;50,26;123,185;40,351;131,351;169,338;188,281;195,284;185,407;0,407;0,396;92,211;0,11;0,0" o:connectangles="0,0,0,0,0,0,0,0,0,0,0,0,0,0,0,0,0,0,0,0"/>
                </v:shape>
                <v:shape id="Freeform 42" o:spid="_x0000_s1066" style="position:absolute;left:2105;top:4869;width:247;height:407;visibility:visible;mso-wrap-style:square;v-text-anchor:top" coordsize="1811,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2UO8MA&#10;AADbAAAADwAAAGRycy9kb3ducmV2LnhtbESPzWrDMBCE74W8g9hAb7Wc1ITYjRJCQ4qPtZMHWKyt&#10;7dZaGUv1z9tXhUKPw8x8wxxOs+nESINrLSvYRDEI4srqlmsF99v1aQ/CeWSNnWVSsJCD03H1cMBM&#10;24kLGktfiwBhl6GCxvs+k9JVDRl0ke2Jg/dhB4M+yKGWesApwE0nt3G8kwZbDgsN9vTaUPVVfhsF&#10;2zamcnlO3j7HskjNUiTvl12u1ON6Pr+A8DT7//BfO9cK0gR+v4QfII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2UO8MAAADbAAAADwAAAAAAAAAAAAAAAACYAgAAZHJzL2Rv&#10;d25yZXYueG1sUEsFBgAAAAAEAAQA9QAAAIgDAAAAAA==&#10;" path="m498,1425v272,,543,,815,c1313,1132,1313,840,1313,546v,-156,-6,-260,-17,-310c1287,197,1269,166,1241,139,1205,102,1165,84,1124,84v-21,,-42,,-62,c1062,56,1062,28,1062,v250,,499,,749,c1811,28,1811,56,1811,84v-20,,-41,,-62,c1708,84,1669,102,1632,136v-27,25,-47,61,-56,109c1566,295,1561,395,1561,546v,660,,1321,,1982c1561,2684,1566,2786,1578,2836v8,39,26,70,52,97c1668,2970,1708,2988,1749,2988v21,,42,,62,c1811,3015,1811,3044,1811,3071v-250,,-499,,-749,c1062,3044,1062,3015,1062,2988v20,,41,,62,c1195,2988,1249,2951,1281,2877v21,-48,32,-165,32,-349c1313,2217,1313,1905,1313,1593v-272,,-543,,-815,c498,1905,498,2217,498,2528v,156,6,258,17,308c524,2875,542,2906,570,2933v36,37,76,55,117,55c708,2988,729,2988,750,2988v,27,,56,,83c500,3071,249,3071,,3071v,-27,,-56,,-83c20,2988,41,2988,61,2988v72,,126,-37,158,-111c239,2829,250,2712,250,2528v,-661,,-1322,,-1982c250,390,245,286,233,236v-8,-39,-26,-70,-53,-97c143,102,103,84,61,84v-20,,-41,,-61,c,56,,28,,,249,,500,,750,v,28,,56,,84c729,84,708,84,687,84v-41,,-81,18,-117,52c542,161,524,197,514,245v-10,50,-16,150,-16,301c498,840,498,1132,498,1425e" fillcolor="silver" strokeweight="0">
                  <v:path arrowok="t" o:connecttype="custom" o:connectlocs="68,189;179,189;179,72;177,31;169,18;153,11;145,11;145,0;247,0;247,11;239,11;223,18;215,32;213,72;213,335;215,376;222,389;239,396;247,396;247,407;145,407;145,396;153,396;175,381;179,335;179,211;68,211;68,335;70,376;78,389;94,396;102,396;102,407;0,407;0,396;8,396;30,381;34,335;34,72;32,31;25,18;8,11;0,11;0,0;102,0;102,11;94,11;78,18;70,32;68,72;68,189" o:connectangles="0,0,0,0,0,0,0,0,0,0,0,0,0,0,0,0,0,0,0,0,0,0,0,0,0,0,0,0,0,0,0,0,0,0,0,0,0,0,0,0,0,0,0,0,0,0,0,0,0,0,0"/>
                </v:shape>
                <v:shape id="Freeform 43" o:spid="_x0000_s1067" style="position:absolute;left:2456;top:4869;width:258;height:407;visibility:visible;mso-wrap-style:square;v-text-anchor:top" coordsize="1889,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sygcQA&#10;AADbAAAADwAAAGRycy9kb3ducmV2LnhtbESPQWvCQBSE74X+h+UVvNVNK5Y2ukorCB4KRu2lt0f2&#10;mQ1m34bsU2N/vSsUPA4z8w0znfe+USfqYh3YwMswA0VcBltzZeBnt3x+BxUF2WITmAxcKMJ89vgw&#10;xdyGM2/otJVKJQjHHA04kTbXOpaOPMZhaImTtw+dR0myq7Tt8JzgvtGvWfamPdacFhy2tHBUHrZH&#10;b2DjiuOXHIplPfpeFH+737juJRozeOo/J6CEermH/9sra+BjDLcv6Qfo2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bMoHEAAAA2wAAAA8AAAAAAAAAAAAAAAAAmAIAAGRycy9k&#10;b3ducmV2LnhtbFBLBQYAAAAABAAEAPUAAACJAwAAAAA=&#10;" path="m747,1368v212,377,434,749,646,1126c1498,2681,1590,2806,1665,2873v74,68,150,106,224,115c1889,3015,1889,3044,1889,3071v-277,,-555,,-833,c1056,3044,1056,3015,1056,2988v50,,87,-16,108,-46c1186,2913,1197,2881,1197,2845v,-36,-4,-67,-11,-98c1176,2718,1148,2667,1104,2587,905,2236,697,1890,498,1539v,329,,659,,989c498,2684,504,2786,516,2836v8,39,27,70,54,97c607,2970,646,2988,688,2988v19,,39,,59,c747,3015,747,3044,747,3071v-250,,-498,,-747,c,3044,,3015,,2988v21,,41,,62,c134,2988,187,2951,219,2877v20,-48,31,-165,31,-349c250,1867,250,1206,250,544v,-157,-5,-258,-16,-310c225,197,207,166,181,139,143,102,103,84,62,84v-21,,-41,,-62,c,56,,28,,,249,,497,,747,v,28,,56,,84c727,84,707,84,688,84v-41,,-81,18,-118,52c543,161,524,197,514,245v-10,47,-16,147,-16,299c498,857,498,1171,498,1484v17,-30,78,-124,178,-288c928,784,1088,513,1140,374v23,-62,35,-113,35,-159c1175,182,1165,150,1148,123,1130,97,1099,84,1056,84v-13,,-27,,-41,c1015,56,1015,28,1015,v215,,429,,645,c1660,28,1660,56,1660,84v-38,2,-73,12,-104,27c1525,128,1487,159,1443,206v-45,49,-101,125,-166,232c1258,467,1168,622,1014,902v-87,156,-179,310,-267,466e" fillcolor="silver" strokeweight="0">
                  <v:path arrowok="t" o:connecttype="custom" o:connectlocs="102,181;190,331;227,381;258,396;258,407;144,407;144,396;159,390;163,377;162,364;151,343;68,204;68,335;70,376;78,389;94,396;102,396;102,407;0,407;0,396;8,396;30,381;34,335;34,72;32,31;25,18;8,11;0,11;0,0;102,0;102,11;94,11;78,18;70,32;68,72;68,197;92,159;156,50;160,28;157,16;144,11;139,11;139,0;227,0;227,11;213,15;197,27;174,58;138,120;102,181" o:connectangles="0,0,0,0,0,0,0,0,0,0,0,0,0,0,0,0,0,0,0,0,0,0,0,0,0,0,0,0,0,0,0,0,0,0,0,0,0,0,0,0,0,0,0,0,0,0,0,0,0,0"/>
                </v:shape>
                <v:shape id="Freeform 44" o:spid="_x0000_s1068" style="position:absolute;left:2714;top:4859;width:254;height:417;visibility:visible;mso-wrap-style:square;v-text-anchor:top" coordsize="1861,3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sA/8MA&#10;AADbAAAADwAAAGRycy9kb3ducmV2LnhtbESPzarCMBSE9xd8h3AEd9fULopWo6ggXBAp/ixcHppj&#10;W21OSpOr9e2NILgcZuYbZrboTC3u1LrKsoLRMAJBnFtdcaHgdNz8jkE4j6yxtkwKnuRgMe/9zDDV&#10;9sF7uh98IQKEXYoKSu+bVEqXl2TQDW1DHLyLbQ36INtC6hYfAW5qGUdRIg1WHBZKbGhdUn47/BsF&#10;Pm52132cra7naFdvtjq7JM9MqUG/W05BeOr8N/xp/2kFkwTeX8IP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IsA/8MAAADbAAAADwAAAAAAAAAAAAAAAACYAgAAZHJzL2Rv&#10;d25yZXYueG1sUEsFBgAAAAAEAAQA9QAAAIgDAAAAAA==&#10;" path="m1191,2114v-226,,-452,,-678,c473,2275,432,2437,394,2598v-30,121,-44,208,-44,267c350,2913,363,2954,388,2988v24,36,81,58,164,70c552,3085,552,3114,552,3141v-184,,-368,,-552,c,3114,,3085,,3058v73,-23,121,-52,142,-89c186,2897,236,2750,288,2528,490,1685,704,844,905,v15,,30,,45,c1150,853,1361,1703,1560,2555v49,207,96,337,135,399c1734,3015,1791,3051,1861,3058v,27,,56,,83c1632,3141,1401,3141,1171,3141v,-27,,-56,,-83c1240,3051,1289,3031,1312,2997v25,-34,37,-77,37,-127c1349,2805,1332,2697,1297,2555v-35,-148,-72,-294,-106,-441xm1155,1945c1057,1532,955,1119,858,705,758,1119,652,1532,552,1945v201,,402,,603,xe" fillcolor="silver" strokeweight="0">
                  <v:path arrowok="t" o:connecttype="custom" o:connectlocs="163,281;70,281;54,345;48,380;53,397;75,406;75,417;0,417;0,406;19,394;39,336;124,0;130,0;213,339;231,392;254,406;254,417;160,417;160,406;179,398;184,381;177,339;163,281;158,258;117,94;75,258;158,258" o:connectangles="0,0,0,0,0,0,0,0,0,0,0,0,0,0,0,0,0,0,0,0,0,0,0,0,0,0,0"/>
                  <o:lock v:ext="edit" verticies="t"/>
                </v:shape>
                <v:shape id="Freeform 45" o:spid="_x0000_s1069" style="position:absolute;left:2981;top:4869;width:103;height:407;visibility:visible;mso-wrap-style:square;v-text-anchor:top" coordsize="752,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PZesUA&#10;AADbAAAADwAAAGRycy9kb3ducmV2LnhtbESPQWvCQBSE70L/w/IKvemmVmwbXUXaioJU0Hro8ZF9&#10;ZmOzb0N2m8R/7wqCx2FmvmGm886WoqHaF44VPA8SEMSZ0wXnCg4/y/4bCB+QNZaOScGZPMxnD70p&#10;ptq1vKNmH3IRIexTVGBCqFIpfWbIoh+4ijh6R1dbDFHWudQ1thFuSzlMkrG0WHBcMFjRh6Hsb/9v&#10;FXzpTXZYFcuX7W93MqfWrT+/m5FST4/dYgIiUBfu4Vt7rRW8v8L1S/wBcnY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c9l6xQAAANsAAAAPAAAAAAAAAAAAAAAAAJgCAABkcnMv&#10;ZG93bnJldi54bWxQSwUGAAAAAAQABAD1AAAAigMAAAAA&#10;" path="m752,2988v,27,,56,,83c501,3071,251,3071,,3071v,-27,,-56,,-83c22,2988,42,2988,63,2988v72,,125,-37,157,-111c240,2829,251,2712,251,2528v,-661,,-1322,,-1984c251,387,246,286,235,236v-9,-39,-27,-70,-53,-97c144,102,104,84,63,84v-21,,-41,,-63,c,56,,28,,,251,,501,,752,v,28,,56,,84c731,84,710,84,689,84v-72,,-126,36,-157,111c510,243,499,360,499,544v,662,,1323,,1984c499,2684,505,2786,517,2836v8,39,27,70,54,97c608,2970,646,2988,689,2988v21,,42,,63,e" fillcolor="silver" strokeweight="0">
                  <v:path arrowok="t" o:connecttype="custom" o:connectlocs="103,396;103,407;0,407;0,396;9,396;30,381;34,335;34,72;32,31;25,18;9,11;0,11;0,0;103,0;103,11;94,11;73,26;68,72;68,335;71,376;78,389;94,396;103,396" o:connectangles="0,0,0,0,0,0,0,0,0,0,0,0,0,0,0,0,0,0,0,0,0,0,0"/>
                </v:shape>
                <v:shape id="Freeform 46" o:spid="_x0000_s1070" style="position:absolute;left:3192;top:4859;width:214;height:417;visibility:visible;mso-wrap-style:square;v-text-anchor:top" coordsize="1572,3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XSf70A&#10;AADbAAAADwAAAGRycy9kb3ducmV2LnhtbERPy4rCMBTdC/5DuII7TUdQtGMqg1icra/9pbm2nTY3&#10;pYk2/r1ZDLg8nPd2F0wrntS72rKCr3kCgriwuuZSwfWSz9YgnEfW2FomBS9ysMvGoy2m2g58oufZ&#10;lyKGsEtRQeV9l0rpiooMurntiCN3t71BH2FfSt3jEMNNKxdJspIGa44NFXa0r6hozg+jQC9Nc9rn&#10;gwzJ4e94C/l9cWSp1HQSfr5BeAr+I/53/2oFmzg2fok/QGZ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M1XSf70AAADbAAAADwAAAAAAAAAAAAAAAACYAgAAZHJzL2Rvd25yZXYu&#10;eG1sUEsFBgAAAAAEAAQA9QAAAIIDAAAAAA==&#10;" path="m,3141c257,2094,530,1049,786,v15,,30,,44,c1074,1049,1330,2094,1572,3141v-523,,-1047,,-1572,xm1264,2949c1093,2196,912,1446,741,694,555,1446,359,2196,174,2949v363,,727,,1090,xe" fillcolor="silver" strokeweight="0">
                  <v:path arrowok="t" o:connecttype="custom" o:connectlocs="0,417;107,0;113,0;214,417;0,417;172,392;101,92;24,392;172,392" o:connectangles="0,0,0,0,0,0,0,0,0"/>
                  <o:lock v:ext="edit" verticies="t"/>
                </v:shape>
                <v:shape id="Freeform 47" o:spid="_x0000_s1071" style="position:absolute;left:3424;top:4869;width:103;height:407;visibility:visible;mso-wrap-style:square;v-text-anchor:top" coordsize="751,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Ax5MEA&#10;AADbAAAADwAAAGRycy9kb3ducmV2LnhtbESP0YrCMBRE34X9h3AF3zRVFqldo3RdBMEndT/g0lyb&#10;anNTmlirX28WFnwcZuYMs1z3thYdtb5yrGA6SUAQF05XXCr4PW3HKQgfkDXWjknBgzysVx+DJWba&#10;3flA3TGUIkLYZ6jAhNBkUvrCkEU/cQ1x9M6utRiibEupW7xHuK3lLEnm0mLFccFgQxtDxfV4swrS&#10;7ycWe/w0l3SW/myflNtrlys1Gvb5F4hAfXiH/9s7rWCxgL8v8Q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9wMeTBAAAA2wAAAA8AAAAAAAAAAAAAAAAAmAIAAGRycy9kb3du&#10;cmV2LnhtbFBLBQYAAAAABAAEAPUAAACGAwAAAAA=&#10;" path="m751,2988v,27,,56,,83c501,3071,251,3071,1,3071,,3044,,3015,1,2988v20,,41,,61,c135,2988,189,2951,221,2877v20,-48,31,-165,31,-349c252,1867,252,1206,252,544v,-157,-6,-258,-18,-308c226,197,209,166,181,139,145,102,104,84,62,84v-20,,-41,,-61,c,56,,28,1,,251,,501,,751,v,28,,56,,84c730,84,709,84,688,84v-71,,-124,36,-156,111c511,243,500,360,500,544v,662,,1323,,1984c500,2684,505,2786,516,2836v9,39,28,70,55,97c608,2970,647,2988,688,2988v21,,42,,63,e" fillcolor="silver" strokeweight="0">
                  <v:path arrowok="t" o:connecttype="custom" o:connectlocs="103,396;103,407;0,407;0,396;9,396;30,381;35,335;35,72;32,31;25,18;9,11;0,11;0,0;103,0;103,11;94,11;73,26;69,72;69,335;71,376;78,389;94,396;103,396" o:connectangles="0,0,0,0,0,0,0,0,0,0,0,0,0,0,0,0,0,0,0,0,0,0,0"/>
                </v:shape>
                <v:shape id="Freeform 48" o:spid="_x0000_s1072" style="position:absolute;left:3538;top:4859;width:254;height:417;visibility:visible;mso-wrap-style:square;v-text-anchor:top" coordsize="1861,3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Ks78UA&#10;AADcAAAADwAAAGRycy9kb3ducmV2LnhtbESPT2vCQBDF74V+h2WE3ppdc5CSuooKQqFI8M+hxyE7&#10;JtHsbMhuNX77zqHgbYb35r3fzJej79SNhtgGtjDNDCjiKriWawun4/b9A1RMyA67wGThQRGWi9eX&#10;ORYu3HlPt0OqlYRwLNBCk1JfaB2rhjzGLPTEop3D4DHJOtTaDXiXcN/p3JiZ9tiyNDTY06ah6nr4&#10;9RZS3u8u+7xcX37Mrtt+u/I8e5TWvk3G1SeoRGN6mv+vv5zgG8GXZ2QCv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QqzvxQAAANwAAAAPAAAAAAAAAAAAAAAAAJgCAABkcnMv&#10;ZG93bnJldi54bWxQSwUGAAAAAAQABAD1AAAAigMAAAAA&#10;" path="m1191,2114v-227,,-453,,-679,c473,2275,432,2437,393,2598v-29,121,-44,208,-44,267c349,2913,363,2954,387,2988v25,36,81,58,165,70c552,3085,552,3114,552,3141v-184,,-368,,-552,c,3114,,3085,,3058v73,-23,120,-52,142,-89c185,2897,236,2750,289,2528,490,1685,703,844,905,v15,,30,,45,c1150,853,1361,1703,1560,2555v48,207,96,337,135,399c1734,3015,1790,3051,1861,3058v,27,,56,,83c1631,3141,1400,3141,1170,3141v,-27,,-56,,-83c1239,3051,1288,3031,1312,2997v24,-34,36,-77,36,-127c1348,2805,1331,2697,1297,2555v-35,-148,-71,-294,-106,-441xm1154,1945c1057,1532,954,1119,857,705,757,1119,652,1532,552,1945v200,,402,,602,xe" fillcolor="silver" strokeweight="0">
                  <v:path arrowok="t" o:connecttype="custom" o:connectlocs="163,281;70,281;54,345;48,380;53,397;75,406;75,417;0,417;0,406;19,394;39,336;124,0;130,0;213,339;231,392;254,406;254,417;160,417;160,406;179,398;184,381;177,339;163,281;158,258;117,94;75,258;158,258" o:connectangles="0,0,0,0,0,0,0,0,0,0,0,0,0,0,0,0,0,0,0,0,0,0,0,0,0,0,0"/>
                  <o:lock v:ext="edit" verticies="t"/>
                </v:shape>
                <v:shape id="Freeform 49" o:spid="_x0000_s1073" style="position:absolute;left:3893;top:4869;width:215;height:407;visibility:visible;mso-wrap-style:square;v-text-anchor:top" coordsize="1577,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nYI8MA&#10;AADcAAAADwAAAGRycy9kb3ducmV2LnhtbERP22oCMRB9F/yHMELfNKuFKqtRSkEqglhv2MfpZrq7&#10;NJksSbpu/74RCn2bw7nOYtVZI1ryoXasYDzKQBAXTtdcKjif1sMZiBCRNRrHpOCHAqyW/d4Cc+1u&#10;fKD2GEuRQjjkqKCKscmlDEVFFsPINcSJ+3TeYkzQl1J7vKVwa+Qky56kxZpTQ4UNvVRUfB2/rYLL&#10;YWrat8tus/2YPl73M++ceX1X6mHQPc9BROriv/jPvdFpfjaG+zPpAr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ZnYI8MAAADcAAAADwAAAAAAAAAAAAAAAACYAgAAZHJzL2Rv&#10;d25yZXYueG1sUEsFBgAAAAAEAAQA9QAAAIgDAAAAAA==&#10;" path="m1179,1504v121,46,213,118,272,218c1535,1861,1577,2030,1577,2231v,152,-28,299,-83,438c1439,2810,1363,2910,1268,2974v-96,67,-243,97,-441,97c552,3071,276,3071,,3071v,-27,,-56,,-83c22,2988,44,2988,66,2988v73,,126,-40,157,-123c243,2813,254,2700,254,2528v,-661,,-1322,,-1984c254,354,240,234,216,183,183,118,132,84,66,84v-22,,-44,,-66,c,56,,28,,,253,,505,,758,v141,,254,18,339,54c1226,110,1326,204,1394,343v66,138,101,298,101,477c1495,974,1468,1112,1416,1232v-53,124,-133,212,-237,272xm502,1382v32,11,68,18,109,23c652,1411,696,1413,746,1413v125,,221,-24,284,-72c1094,1293,1142,1221,1175,1124v33,-98,50,-207,50,-322c1225,624,1183,470,1100,343,1018,215,894,152,734,152v-86,,-164,15,-232,50c502,595,502,989,502,1382xm502,2850v98,41,199,61,296,61c954,2911,1074,2851,1154,2725v80,-123,123,-274,123,-455c1277,2150,1258,2036,1222,1926v-37,-112,-98,-197,-182,-261c957,1601,853,1570,730,1570v-53,,-99,2,-137,4c556,1577,524,1583,502,1591v,419,,839,,1259xe" fillcolor="silver" strokeweight="0">
                  <v:path arrowok="t" o:connecttype="custom" o:connectlocs="161,199;198,228;215,296;204,354;173,394;113,407;0,407;0,396;9,396;30,380;35,335;35,72;29,24;9,11;0,11;0,0;103,0;150,7;190,45;204,109;193,163;161,199;68,183;83,186;102,187;140,178;160,149;167,106;150,45;100,20;68,27;68,183;68,378;109,386;157,361;174,301;167,255;142,221;100,208;81,209;68,211;68,378" o:connectangles="0,0,0,0,0,0,0,0,0,0,0,0,0,0,0,0,0,0,0,0,0,0,0,0,0,0,0,0,0,0,0,0,0,0,0,0,0,0,0,0,0,0"/>
                  <o:lock v:ext="edit" verticies="t"/>
                </v:shape>
                <v:shape id="Freeform 50" o:spid="_x0000_s1074" style="position:absolute;left:4137;top:4869;width:102;height:407;visibility:visible;mso-wrap-style:square;v-text-anchor:top" coordsize="751,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8IcAA&#10;AADcAAAADwAAAGRycy9kb3ducmV2LnhtbERP24rCMBB9F/Yfwizsm6ZbFinVKHVFWPDJywcMzdhU&#10;m0lpYu369UYQfJvDuc58OdhG9NT52rGC70kCgrh0uuZKwfGwGWcgfEDW2DgmBf/kYbn4GM0x1+7G&#10;O+r3oRIxhH2OCkwIbS6lLw1Z9BPXEkfu5DqLIcKukrrDWwy3jUyTZCot1hwbDLb0a6i87K9WQba6&#10;Y7nFH3PO0my9uVNhL32h1NfnUMxABBrCW/xy/+k4P0nh+Uy8QC4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2/8IcAAAADcAAAADwAAAAAAAAAAAAAAAACYAgAAZHJzL2Rvd25y&#10;ZXYueG1sUEsFBgAAAAAEAAQA9QAAAIUDAAAAAA==&#10;" path="m751,2988v,27,,56,,83c501,3071,250,3071,,3071v,-27,,-56,,-83c20,2988,41,2988,62,2988v73,,126,-37,158,-111c240,2829,251,2712,251,2528v,-661,,-1322,,-1984c251,387,245,286,233,236v-8,-39,-25,-70,-52,-97c144,102,103,84,62,84v-21,,-42,,-62,c,56,,28,,,250,,501,,751,v,28,,56,,84c729,84,708,84,687,84v-70,,-124,36,-156,111c510,243,499,360,499,544v,662,,1323,,1984c499,2684,504,2786,515,2836v9,39,28,70,55,97c607,2970,646,2988,687,2988v21,,42,,64,e" fillcolor="silver" strokeweight="0">
                  <v:path arrowok="t" o:connecttype="custom" o:connectlocs="102,396;102,407;0,407;0,396;8,396;30,381;34,335;34,72;32,31;25,18;8,11;0,11;0,0;102,0;102,11;93,11;72,26;68,72;68,335;70,376;77,389;93,396;102,396" o:connectangles="0,0,0,0,0,0,0,0,0,0,0,0,0,0,0,0,0,0,0,0,0,0,0"/>
                </v:shape>
                <v:shape id="Freeform 51" o:spid="_x0000_s1075" style="position:absolute;left:4261;top:4859;width:234;height:427;visibility:visible;mso-wrap-style:square;v-text-anchor:top" coordsize="858,16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81usEA&#10;AADcAAAADwAAAGRycy9kb3ducmV2LnhtbERP32vCMBB+H/g/hBP2NlMVRqlGEVEYCBurvvh2NmdT&#10;bC6lydrsv18Gg73dx/fz1ttoWzFQ7xvHCuazDARx5XTDtYLL+fiSg/ABWWPrmBR8k4ftZvK0xkK7&#10;kT9pKEMtUgj7AhWYELpCSl8ZsuhnriNO3N31FkOCfS11j2MKt61cZNmrtNhwajDY0d5Q9Si/rIKP&#10;gzzG4Wrm5Y3q0zvnFcYxV+p5GncrEIFi+Bf/ud90mp8t4feZdIHc/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ePNbrBAAAA3AAAAA8AAAAAAAAAAAAAAAAAmAIAAGRycy9kb3du&#10;cmV2LnhtbFBLBQYAAAAABAAEAPUAAACGAwAAAAA=&#10;" path="m437,c551,,651,75,733,227v82,152,125,341,125,567c858,1027,814,1220,732,1375v-83,155,-186,231,-305,231c306,1606,204,1532,123,1381,42,1230,,1036,,798,,554,48,356,142,201,223,67,323,,437,xm425,83v-78,,-143,50,-189,153c178,363,147,548,147,793v,250,32,443,92,579c286,1475,349,1526,426,1526v81,,151,-56,204,-169c683,1245,710,1067,710,825,710,562,679,367,621,237,575,133,508,83,425,83xe" fillcolor="silver" strokeweight="0">
                  <v:path arrowok="t" o:connecttype="custom" o:connectlocs="119,0;200,60;234,211;200,366;116,427;34,367;0,212;39,53;119,0;116,22;64,63;40,211;65,365;116,406;172,361;194,219;169,63;116,22" o:connectangles="0,0,0,0,0,0,0,0,0,0,0,0,0,0,0,0,0,0"/>
                  <o:lock v:ext="edit" verticies="t"/>
                </v:shape>
                <v:shape id="Freeform 52" o:spid="_x0000_s1076" style="position:absolute;left:4513;top:4869;width:252;height:407;visibility:visible;mso-wrap-style:square;v-text-anchor:top" coordsize="925,1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z9KcIA&#10;AADcAAAADwAAAGRycy9kb3ducmV2LnhtbERPzWrCQBC+C32HZQredNc2tDV1E0qhIPVQq3mAITsm&#10;wexsyG6T+PZuQfA2H9/vbPLJtmKg3jeONayWCgRx6UzDlYbi+LV4A+EDssHWMWm4kIc8e5htMDVu&#10;5F8aDqESMYR9ihrqELpUSl/WZNEvXUccuZPrLYYI+0qaHscYblv5pNSLtNhwbKixo8+ayvPhz2pQ&#10;3T4J01A483rafRc/Oz6u189azx+nj3cQgaZwF9/cWxPnqwT+n4kXyOw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nP0pwgAAANwAAAAPAAAAAAAAAAAAAAAAAJgCAABkcnMvZG93&#10;bnJldi54bWxQSwUGAAAAAAQABAD1AAAAhwMAAAAA&#10;" path="m619,c721,,823,,925,v,14,,28,,42c919,42,913,42,908,42v-11,,-28,9,-49,26c837,86,817,110,800,143v-17,33,-40,85,-66,158c665,496,592,690,523,885v,128,,256,,385c523,1364,529,1423,541,1447v16,31,42,47,78,47c628,1494,638,1494,647,1494v,14,,28,,42c523,1536,399,1536,275,1536v,-14,,-28,,-42c285,1494,296,1494,306,1494v37,,64,-19,79,-59c394,1411,399,1356,399,1270v,-121,,-242,,-364c320,691,237,478,159,263,131,187,111,141,101,122,91,102,69,80,38,54,29,46,16,42,,42,,28,,14,,,125,,250,,375,v,14,,28,,42c369,42,362,42,356,42v-20,,-39,8,-56,25c283,84,275,109,275,142v,27,13,76,39,147c374,454,437,619,497,784,553,626,612,469,668,311v26,-72,39,-124,39,-159c707,131,704,113,698,96,692,79,683,66,671,56,660,47,642,42,619,42v,-14,,-28,,-42e" fillcolor="silver" strokeweight="0">
                  <v:path arrowok="t" o:connecttype="custom" o:connectlocs="169,0;252,0;252,11;247,11;234,18;218,38;200,80;142,235;142,337;147,383;169,396;176,396;176,407;75,407;75,396;83,396;105,380;109,337;109,240;43,70;28,32;10,14;0,11;0,0;102,0;102,11;97,11;82,18;75,38;86,77;135,208;182,82;193,40;190,25;183,15;169,11;169,0" o:connectangles="0,0,0,0,0,0,0,0,0,0,0,0,0,0,0,0,0,0,0,0,0,0,0,0,0,0,0,0,0,0,0,0,0,0,0,0,0"/>
                </v:shape>
                <v:shape id="Freeform 53" o:spid="_x0000_s1077" style="position:absolute;left:4867;top:4869;width:307;height:407;visibility:visible;mso-wrap-style:square;v-text-anchor:top" coordsize="1127,1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KeBMQA&#10;AADcAAAADwAAAGRycy9kb3ducmV2LnhtbERPTWvCQBC9F/wPywi91V1blBqzESlIeygFY1GPQ3ZM&#10;gtnZNLs16b/vCoK3ebzPSVeDbcSFOl871jCdKBDEhTM1lxq+d5unVxA+IBtsHJOGP/KwykYPKSbG&#10;9bylSx5KEUPYJ6ihCqFNpPRFRRb9xLXEkTu5zmKIsCul6bCP4baRz0rNpcWaY0OFLb1VVJzzX6th&#10;u2/Uz9f7fHZcF/3u8+AXm5fcaP04HtZLEIGGcBff3B8mzlczuD4TL5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ingTEAAAA3AAAAA8AAAAAAAAAAAAAAAAAmAIAAGRycy9k&#10;b3ducmV2LnhtbFBLBQYAAAAABAAEAPUAAACJAwAAAAA=&#10;" path="m519,1536c409,1105,291,675,181,244v,342,,684,,1026c181,1364,187,1423,198,1447v16,31,42,47,76,47c284,1494,295,1494,305,1494v,14,,28,,42c203,1536,102,1536,,1536v,-14,,-28,,-42c10,1494,21,1494,31,1494v37,,63,-19,79,-59c119,1411,124,1356,124,1270v,-334,,-669,,-1003c124,199,119,150,111,119,105,98,94,79,78,64,62,49,35,42,,42,,28,,14,,,82,,165,,248,,352,401,462,801,566,1202,668,801,776,401,879,v83,,166,,248,c1127,14,1127,28,1127,42v-10,,-20,,-30,c1059,42,1033,61,1017,101v-10,24,-14,79,-14,166c1003,601,1003,936,1003,1270v,94,6,153,18,177c1037,1478,1062,1494,1097,1494v10,,20,,30,c1127,1508,1127,1522,1127,1536v-124,,-248,,-372,c755,1522,755,1508,755,1494v10,,21,,31,c823,1494,850,1475,865,1435v9,-24,14,-79,14,-165c879,928,879,586,879,244,768,675,652,1105,541,1536v-7,,-14,,-22,e" fillcolor="silver" strokeweight="0">
                  <v:path arrowok="t" o:connecttype="custom" o:connectlocs="141,407;49,65;49,337;54,383;75,396;83,396;83,407;0,407;0,396;8,396;30,380;34,337;34,71;30,32;21,17;0,11;0,0;68,0;154,318;239,0;307,0;307,11;299,11;277,27;273,71;273,337;278,383;299,396;307,396;307,407;206,407;206,396;214,396;236,380;239,337;239,65;147,407;141,407" o:connectangles="0,0,0,0,0,0,0,0,0,0,0,0,0,0,0,0,0,0,0,0,0,0,0,0,0,0,0,0,0,0,0,0,0,0,0,0,0,0"/>
                </v:shape>
                <v:shape id="Freeform 54" o:spid="_x0000_s1078" style="position:absolute;left:5185;top:4859;width:254;height:417;visibility:visible;mso-wrap-style:square;v-text-anchor:top" coordsize="931,1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M4g8MA&#10;AADcAAAADwAAAGRycy9kb3ducmV2LnhtbERPTWvCQBC9F/wPywi9SN2kB6mpqwQhUuipaSseh+yY&#10;pM3Oht3VJP++Kwi9zeN9zmY3mk5cyfnWsoJ0mYAgrqxuuVbw9Vk8vYDwAVljZ5kUTORht509bDDT&#10;duAPupahFjGEfYYKmhD6TEpfNWTQL21PHLmzdQZDhK6W2uEQw00nn5NkJQ22HBsa7GnfUPVbXoyC&#10;79yk7njCQ34uL8VRTouf9ftCqcf5mL+CCDSGf/Hd/abj/GQFt2fiBXL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cM4g8MAAADcAAAADwAAAAAAAAAAAAAAAACYAgAAZHJzL2Rv&#10;d25yZXYueG1sUEsFBgAAAAAEAAQA9QAAAIgDAAAAAA==&#10;" path="m596,1057v-113,,-227,,-340,c237,1138,216,1219,197,1299v-15,60,-22,104,-22,134c175,1456,181,1477,194,1494v12,18,40,29,82,35c276,1543,276,1557,276,1571v-92,,-184,,-276,c,1557,,1543,,1529v37,-11,61,-26,71,-44c93,1449,118,1375,144,1264,245,843,352,422,453,v7,,15,,22,c575,427,681,852,780,1278v25,103,48,168,68,199c867,1508,896,1526,931,1529v,14,,28,,42c816,1571,700,1571,585,1571v,-14,,-28,,-42c620,1526,644,1516,656,1499v12,-17,18,-39,18,-64c674,1403,666,1349,649,1278v-18,-74,-36,-147,-53,-221xm577,973c529,766,477,560,429,353,379,560,326,766,276,973v101,,201,,301,xe" fillcolor="silver" strokeweight="0">
                  <v:path arrowok="t" o:connecttype="custom" o:connectlocs="163,281;70,281;54,345;48,380;53,397;75,406;75,417;0,417;0,406;19,394;39,336;124,0;130,0;213,339;231,392;254,406;254,417;160,417;160,406;179,398;184,381;177,339;163,281;157,258;117,94;75,258;157,258" o:connectangles="0,0,0,0,0,0,0,0,0,0,0,0,0,0,0,0,0,0,0,0,0,0,0,0,0,0,0"/>
                  <o:lock v:ext="edit" verticies="t"/>
                </v:shape>
                <v:shape id="Freeform 55" o:spid="_x0000_s1079" style="position:absolute;left:5456;top:4859;width:235;height:427;visibility:visible;mso-wrap-style:square;v-text-anchor:top" coordsize="858,16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QzucEA&#10;AADcAAAADwAAAGRycy9kb3ducmV2LnhtbERPTWvCQBC9F/wPywi91Y0ebIiuIqJQEFoavXgbs2M2&#10;mJ0N2W2y/ffdQqG3ebzPWW+jbcVAvW8cK5jPMhDEldMN1wou5+NLDsIHZI2tY1LwTR62m8nTGgvt&#10;Rv6koQy1SCHsC1RgQugKKX1lyKKfuY44cXfXWwwJ9rXUPY4p3LZykWVLabHh1GCwo72h6lF+WQUf&#10;B3mMw9XMyxvVp3fOK4xjrtTzNO5WIALF8C/+c7/pND97hd9n0gVy8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i0M7nBAAAA3AAAAA8AAAAAAAAAAAAAAAAAmAIAAGRycy9kb3du&#10;cmV2LnhtbFBLBQYAAAAABAAEAPUAAACGAwAAAAA=&#10;" path="m438,c545,,643,72,728,218v86,146,130,339,130,577c858,1033,814,1227,731,1379v-85,152,-187,227,-304,227c297,1606,193,1527,116,1367,40,1207,,1018,,798,,558,45,367,131,220,217,73,321,,438,xm425,83v-83,,-151,60,-201,181c174,386,148,562,148,793v,216,25,392,71,528c265,1458,335,1526,426,1526v88,,158,-60,208,-180c684,1226,710,1053,710,825,710,594,686,413,639,280,592,148,520,83,425,83xm274,529v8,,16,,24,c298,594,306,640,321,669v14,28,42,41,83,41c421,710,439,710,456,710v39,,66,-13,81,-41c552,641,560,595,560,529v9,,17,,25,c585,712,585,894,585,1076v-8,,-16,,-25,c560,1012,552,966,538,938,523,910,495,896,455,896v-18,,-36,,-54,c363,896,336,910,321,938v-15,28,-23,74,-23,138c290,1076,282,1076,274,1076v,-182,,-364,,-547xe" fillcolor="silver" strokeweight="0">
                  <v:path arrowok="t" o:connecttype="custom" o:connectlocs="120,0;199,58;235,211;200,367;117,427;32,363;0,212;36,58;120,0;116,22;61,70;41,211;60,351;117,406;174,358;194,219;175,74;116,22;75,141;82,141;88,178;111,189;125,189;147,178;153,141;160,141;160,286;153,286;147,249;125,238;110,238;88,249;82,286;75,286;75,141" o:connectangles="0,0,0,0,0,0,0,0,0,0,0,0,0,0,0,0,0,0,0,0,0,0,0,0,0,0,0,0,0,0,0,0,0,0,0"/>
                  <o:lock v:ext="edit" verticies="t"/>
                </v:shape>
                <v:shape id="Freeform 56" o:spid="_x0000_s1080" style="position:absolute;left:5710;top:4869;width:247;height:407;visibility:visible;mso-wrap-style:square;v-text-anchor:top" coordsize="905,1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gRpcUA&#10;AADcAAAADwAAAGRycy9kb3ducmV2LnhtbESPQUsDMRCF74L/IYzgRdpEDyJr0yKCKIpgVy/ehs10&#10;s5hMtkls1/31zkHwNsN78943q80UgzpQLkNiC5dLA4q4S27g3sLH+8PiBlSpyA5DYrLwQwU269OT&#10;FTYuHXlLh7b2SkK4NGjB1zo2WpfOU8SyTCOxaLuUI1ZZc69dxqOEx6CvjLnWEQeWBo8j3Xvqvtrv&#10;aCHPb/Me+4vQmrB/fn182X7O1Vt7fjbd3YKqNNV/89/1kxN8I7TyjEy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KBGlxQAAANwAAAAPAAAAAAAAAAAAAAAAAJgCAABkcnMv&#10;ZG93bnJldi54bWxQSwUGAAAAAAQABAD1AAAAigMAAAAA&#10;" path="m249,713v136,,271,,407,c656,566,656,420,656,273v,-78,-3,-130,-8,-155c643,99,634,83,620,70,602,51,582,42,562,42v-11,,-21,,-31,c531,28,531,14,531,,656,,781,,905,v,14,,28,,42c895,42,885,42,875,42v-21,,-40,9,-59,26c803,81,792,99,788,123v-5,25,-8,75,-8,150c780,603,780,934,780,1264v,78,3,129,9,154c793,1438,802,1453,815,1467v19,18,39,27,60,27c885,1494,895,1494,905,1494v,14,,28,,42c781,1536,656,1536,531,1536v,-14,,-28,,-42c541,1494,551,1494,562,1494v35,,62,-18,78,-55c651,1415,656,1356,656,1264v,-155,,-311,,-467c520,797,385,797,249,797v,156,,312,,467c249,1342,252,1393,257,1418v5,20,14,35,28,49c303,1485,323,1494,343,1494v11,,21,,32,c375,1508,375,1522,375,1536v-125,,-251,,-375,c,1522,,1508,,1494v10,,20,,30,c67,1494,93,1476,109,1439v10,-24,16,-83,16,-175c125,934,125,603,125,273v,-78,-3,-130,-9,-155c112,99,103,83,90,70,71,51,51,42,30,42v-10,,-20,,-30,c,28,,14,,,124,,250,,375,v,14,,28,,42c364,42,354,42,343,42v-20,,-40,9,-58,26c271,81,262,99,257,123v-5,25,-8,75,-8,150c249,420,249,566,249,713e" fillcolor="silver" strokeweight="0">
                  <v:path arrowok="t" o:connecttype="custom" o:connectlocs="68,189;179,189;179,72;177,31;169,19;153,11;145,11;145,0;247,0;247,11;239,11;223,18;215,33;213,72;213,335;215,376;222,389;239,396;247,396;247,407;145,407;145,396;153,396;175,381;179,335;179,211;68,211;68,335;70,376;78,389;94,396;102,396;102,407;0,407;0,396;8,396;30,381;34,335;34,72;32,31;25,19;8,11;0,11;0,0;102,0;102,11;94,11;78,18;70,33;68,72;68,189" o:connectangles="0,0,0,0,0,0,0,0,0,0,0,0,0,0,0,0,0,0,0,0,0,0,0,0,0,0,0,0,0,0,0,0,0,0,0,0,0,0,0,0,0,0,0,0,0,0,0,0,0,0,0"/>
                </v:shape>
                <v:shape id="Freeform 57" o:spid="_x0000_s1081" style="position:absolute;left:5971;top:4869;width:195;height:407;visibility:visible;mso-wrap-style:square;v-text-anchor:top" coordsize="715,1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z0cQA&#10;AADcAAAADwAAAGRycy9kb3ducmV2LnhtbERPTWsCMRC9F/wPYQQvRbNa0HY1SinVevBg1yJ6m26m&#10;u0s3kyWJuv57IxR6m8f7nNmiNbU4k/OVZQXDQQKCOLe64kLB127ZfwbhA7LG2jIpuJKHxbzzMMNU&#10;2wt/0jkLhYgh7FNUUIbQpFL6vCSDfmAb4sj9WGcwROgKqR1eYrip5ShJxtJgxbGhxIbeSsp/s5NR&#10;sP3m42q49yv3/hgwe5psDh/FRqlet32dggjUhn/xn3ut4/zkBe7PxAvk/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0Sc9HEAAAA3AAAAA8AAAAAAAAAAAAAAAAAmAIAAGRycy9k&#10;b3ducmV2LnhtbFBLBQYAAAAABAAEAPUAAACJAwAAAAA=&#10;" path="m,c219,,438,,657,v5,129,11,258,17,387c666,387,658,387,650,387,646,311,639,252,628,211,616,171,600,142,580,124,560,106,527,97,484,97v-100,,-200,,-300,c272,297,364,496,451,697,352,907,247,1115,147,1325v111,,222,,333,c540,1325,587,1309,619,1275v31,-35,56,-106,71,-214c699,1065,707,1068,715,1072v-12,155,-25,309,-37,464c452,1536,226,1536,,1536v,-13,,-27,,-41c110,1262,226,1031,337,797,226,544,110,294,,41,,27,,14,,e" fillcolor="silver" strokeweight="0">
                  <v:path arrowok="t" o:connecttype="custom" o:connectlocs="0,0;179,0;184,103;177,103;171,56;158,33;132,26;50,26;123,185;40,351;131,351;169,338;188,281;195,284;185,407;0,407;0,396;92,211;0,11;0,0" o:connectangles="0,0,0,0,0,0,0,0,0,0,0,0,0,0,0,0,0,0,0,0"/>
                </v:shape>
                <v:shape id="Freeform 58" o:spid="_x0000_s1082" style="position:absolute;left:6181;top:4869;width:248;height:407;visibility:visible;mso-wrap-style:square;v-text-anchor:top" coordsize="906,1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v8GsQA&#10;AADcAAAADwAAAGRycy9kb3ducmV2LnhtbESPQWvCQBCF7wX/wzKCt7rRQ5DUVcQieKtGofQ2ZKfJ&#10;0uxsyK6a+uudg+BthvfmvW+W68G36kp9dIENzKYZKOIqWMe1gfNp974AFROyxTYwGfinCOvV6G2J&#10;hQ03PtK1TLWSEI4FGmhS6gqtY9WQxzgNHbFov6H3mGTta217vEm4b/U8y3Lt0bE0NNjRtqHqr7x4&#10;A/l52HRc/ri7//7c5m5fzQ9fC2Mm42HzASrRkF7m5/XeCv5M8OUZmUCv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L/BrEAAAA3AAAAA8AAAAAAAAAAAAAAAAAmAIAAGRycy9k&#10;b3ducmV2LnhtbFBLBQYAAAAABAAEAPUAAACJAwAAAAA=&#10;" path="m250,713v135,,271,,407,c657,566,657,420,657,273v,-78,-3,-130,-9,-155c643,99,634,83,621,70,602,51,583,42,562,42v-10,,-21,,-31,c531,28,531,14,531,,656,,781,,906,v,14,,28,,42c896,42,886,42,875,42v-21,,-40,9,-59,26c803,81,793,99,789,123v-6,25,-8,75,-8,150c781,603,781,934,781,1264v,78,2,129,8,154c794,1438,802,1453,816,1467v18,18,38,27,59,27c886,1494,896,1494,906,1494v,14,,28,,42c781,1536,656,1536,531,1536v,-14,,-28,,-42c541,1494,552,1494,562,1494v36,,63,-18,78,-55c651,1415,657,1356,657,1264v,-155,,-311,,-467c521,797,385,797,250,797v,156,,312,,467c250,1342,252,1393,258,1418v4,20,14,35,27,49c304,1485,323,1494,344,1494v10,,21,,31,c375,1508,375,1522,375,1536v-125,,-250,,-375,c,1522,,1508,,1494v10,,20,,31,c67,1494,94,1476,110,1439v10,-24,15,-83,15,-175c125,934,125,603,125,273v,-78,-3,-130,-8,-155c112,99,104,83,90,70,72,51,51,42,31,42v-11,,-21,,-31,c,28,,14,,,125,,250,,375,v,14,,28,,42c365,42,354,42,344,42v-21,,-40,9,-59,26c272,81,262,99,257,123v-5,25,-7,75,-7,150c250,420,250,566,250,713e" fillcolor="silver" strokeweight="0">
                  <v:path arrowok="t" o:connecttype="custom" o:connectlocs="68,189;180,189;180,72;177,31;170,19;154,11;145,11;145,0;248,0;248,11;240,11;223,18;216,33;214,72;214,335;216,376;223,389;240,396;248,396;248,407;145,407;145,396;154,396;175,381;180,335;180,211;68,211;68,335;71,376;78,389;94,396;103,396;103,407;0,407;0,396;8,396;30,381;34,335;34,72;32,31;25,19;8,11;0,11;0,0;103,0;103,11;94,11;78,18;70,33;68,72;68,189" o:connectangles="0,0,0,0,0,0,0,0,0,0,0,0,0,0,0,0,0,0,0,0,0,0,0,0,0,0,0,0,0,0,0,0,0,0,0,0,0,0,0,0,0,0,0,0,0,0,0,0,0,0,0"/>
                </v:shape>
                <v:shape id="Freeform 59" o:spid="_x0000_s1083" style="position:absolute;left:6534;top:4860;width:158;height:416;visibility:visible;mso-wrap-style:square;v-text-anchor:top" coordsize="578,15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9VQ8IA&#10;AADcAAAADwAAAGRycy9kb3ducmV2LnhtbERPTWsCMRC9F/wPYQRvNbsqIqtRRLRUb1Up9DZsxt3F&#10;zWRJUjf++6ZQ6G0e73NWm2ha8SDnG8sK8nEGgri0uuFKwfVyeF2A8AFZY2uZFDzJw2Y9eFlhoW3P&#10;H/Q4h0qkEPYFKqhD6AopfVmTQT+2HXHibtYZDAm6SmqHfQo3rZxk2VwabDg11NjRrqbyfv42Ct5m&#10;i37u4ime/O14nD3v++nX51Wp0TBulyACxfAv/nO/6zQ/z+H3mXSBX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f1VDwgAAANwAAAAPAAAAAAAAAAAAAAAAAJgCAABkcnMvZG93&#10;bnJldi54bWxQSwUGAAAAAAQABAD1AAAAhwMAAAAA&#10;" path="m578,1271v-20,99,-41,198,-61,296c344,1567,172,1567,,1567v,-14,,-28,,-42c149,1280,260,1084,321,930,382,775,414,635,414,507v,-97,-18,-178,-51,-240c329,204,288,173,241,173v-44,,-82,21,-116,66c91,283,65,349,49,434v-8,,-16,,-24,c35,294,64,187,108,112,152,36,208,,275,v71,,131,39,179,120c500,201,524,294,524,403v,78,-11,155,-31,233c462,758,409,887,338,1025,233,1231,163,1354,137,1396v76,,153,,229,c412,1396,446,1393,465,1387v18,-6,35,-18,50,-37c529,1331,543,1306,554,1271v8,,16,,24,e" fillcolor="silver" strokeweight="0">
                  <v:path arrowok="t" o:connecttype="custom" o:connectlocs="158,337;141,416;0,416;0,405;88,247;113,135;99,71;66,46;34,63;13,115;7,115;30,30;75,0;124,32;143,107;135,169;92,272;37,371;100,371;127,368;141,358;151,337;158,337" o:connectangles="0,0,0,0,0,0,0,0,0,0,0,0,0,0,0,0,0,0,0,0,0,0,0"/>
                </v:shape>
                <v:shape id="Freeform 60" o:spid="_x0000_s1084" style="position:absolute;left:6720;top:4860;width:155;height:424;visibility:visible;mso-wrap-style:square;v-text-anchor:top" coordsize="567,1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eQwMIA&#10;AADcAAAADwAAAGRycy9kb3ducmV2LnhtbERPS4vCMBC+C/6HMMLetqkVfFSjqLiwoIivg8ehGdti&#10;MylN1O6/3ywseJuP7zmzRWsq8aTGlZYV9KMYBHFmdcm5gsv563MMwnlkjZVlUvBDDhbzbmeGqbYv&#10;PtLz5HMRQtilqKDwvk6ldFlBBl1ka+LA3Wxj0AfY5FI3+ArhppJJHA+lwZJDQ4E1rQvK7qeHUXBd&#10;beV5gOVmmO13h8nDmq0eJUp99NrlFISn1r/F/+5vHeb3E/h7Jlwg5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N5DAwgAAANwAAAAPAAAAAAAAAAAAAAAAAJgCAABkcnMvZG93&#10;bnJldi54bWxQSwUGAAAAAAQABAD1AAAAhwMAAAAA&#10;" path="m,808c,633,15,482,45,355,75,230,116,136,165,73,204,24,244,,285,v68,,129,59,182,180c532,328,567,530,567,785v,177,-16,329,-44,454c494,1363,456,1453,411,1509v-46,57,-90,85,-132,85c196,1594,125,1508,70,1335,24,1189,,1013,,808xm127,837v,212,15,384,44,517c195,1466,232,1523,281,1523v23,,47,-18,73,-55c378,1431,398,1370,410,1284v20,-130,30,-313,30,-549c440,559,429,413,409,296,394,209,373,148,349,112,332,87,310,74,285,74v-29,,-56,23,-78,70c176,206,154,304,143,439,133,574,127,706,127,837xe" fillcolor="silver" strokeweight="0">
                  <v:path arrowok="t" o:connecttype="custom" o:connectlocs="0,215;12,94;45,19;78,0;128,48;155,209;143,330;112,401;76,424;19,355;0,215;35,223;47,360;77,405;97,390;112,342;120,196;112,79;95,30;78,20;57,38;39,117;35,223" o:connectangles="0,0,0,0,0,0,0,0,0,0,0,0,0,0,0,0,0,0,0,0,0,0,0"/>
                  <o:lock v:ext="edit" verticies="t"/>
                </v:shape>
                <v:shape id="Freeform 61" o:spid="_x0000_s1085" style="position:absolute;left:6901;top:4860;width:154;height:424;visibility:visible;mso-wrap-style:square;v-text-anchor:top" coordsize="567,1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s1W8EA&#10;AADcAAAADwAAAGRycy9kb3ducmV2LnhtbERPy6rCMBDdX/AfwgjuNFXBq9UoKgqCF/G1cDk0Y1ts&#10;JqWJWv/eCMLdzeE8ZzKrTSEeVLncsoJuJwJBnFidc6rgfFq3hyCcR9ZYWCYFL3IwmzZ+Jhhr++QD&#10;PY4+FSGEXYwKMu/LWEqXZGTQdWxJHLirrQz6AKtU6gqfIdwUshdFA2kw59CQYUnLjJLb8W4UXBZb&#10;eepjvhoku7/96G7NVv/2lGo16/kYhKfa/4u/7o0O87t9+DwTLpDT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7NVvBAAAA3AAAAA8AAAAAAAAAAAAAAAAAmAIAAGRycy9kb3du&#10;cmV2LnhtbFBLBQYAAAAABAAEAPUAAACGAwAAAAA=&#10;" path="m,808c,633,16,482,46,355,76,230,117,136,166,73,205,24,245,,286,v68,,129,59,182,180c533,328,567,530,567,785v,177,-15,329,-44,454c495,1363,457,1453,412,1509v-45,57,-90,85,-132,85c197,1594,126,1508,71,1335,25,1189,,1013,,808xm127,837v,212,16,384,45,517c196,1466,233,1523,282,1523v23,,47,-18,72,-55c379,1431,399,1370,411,1284v20,-130,30,-313,30,-549c441,559,430,413,410,296,395,209,374,148,350,112,333,87,311,74,286,74v-29,,-56,23,-78,70c177,206,155,304,144,439,134,574,127,706,127,837xe" fillcolor="silver" strokeweight="0">
                  <v:path arrowok="t" o:connecttype="custom" o:connectlocs="0,215;12,94;45,19;78,0;127,48;154,209;142,330;112,401;76,424;19,355;0,215;34,223;47,360;77,405;96,390;112,342;120,196;111,79;95,30;78,20;56,38;39,117;34,223" o:connectangles="0,0,0,0,0,0,0,0,0,0,0,0,0,0,0,0,0,0,0,0,0,0,0"/>
                  <o:lock v:ext="edit" verticies="t"/>
                </v:shape>
                <v:shape id="Freeform 62" o:spid="_x0000_s1086" style="position:absolute;left:7082;top:4869;width:151;height:416;visibility:visible;mso-wrap-style:square;v-text-anchor:top" coordsize="554,15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excIA&#10;AADcAAAADwAAAGRycy9kb3ducmV2LnhtbERP3WrCMBS+H/gO4QjejJk6x5DOKCIIUjo2dQ9waE6b&#10;suakNFlb394MBO/Ox/d71tvRNqKnzteOFSzmCQjiwumaKwU/l8PLCoQPyBobx6TgSh62m8nTGlPt&#10;Bj5Rfw6ViCHsU1RgQmhTKX1hyKKfu5Y4cqXrLIYIu0rqDocYbhv5miTv0mLNscFgS3tDxe/5zyo4&#10;jtjkJR+eZbnMs8/TV2a+C1RqNh13HyACjeEhvruPOs5fvMH/M/ECub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Al7FwgAAANwAAAAPAAAAAAAAAAAAAAAAAJgCAABkcnMvZG93&#10;bnJldi54bWxQSwUGAAAAAAQABAD1AAAAhwMAAAAA&#10;" path="m84,c241,,397,,554,v,15,,29,,43c458,552,357,1059,262,1568v-25,,-48,,-73,c275,1107,365,646,451,185v-81,,-161,,-241,c161,185,126,195,106,215,70,251,40,304,19,377,12,372,6,368,,364,27,242,57,122,84,e" fillcolor="silver" strokeweight="0">
                  <v:path arrowok="t" o:connecttype="custom" o:connectlocs="23,0;151,0;151,11;71,416;52,416;123,49;57,49;29,57;5,100;0,97;23,0" o:connectangles="0,0,0,0,0,0,0,0,0,0,0"/>
                </v:shape>
                <v:shape id="Freeform 63" o:spid="_x0000_s1087" style="position:absolute;left:7354;top:5116;width:91;height:45;visibility:visible;mso-wrap-style:square;v-text-anchor:top" coordsize="334,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FO8IA&#10;AADcAAAADwAAAGRycy9kb3ducmV2LnhtbERPS4vCMBC+L/gfwgje1tSVFalG0RVZL4v4ug/N2Fab&#10;SWliW/31G0HwNh/fc6bz1hSipsrllhUM+hEI4sTqnFMFx8P6cwzCeWSNhWVScCcH81nnY4qxtg3v&#10;qN77VIQQdjEqyLwvYyldkpFB17clceDOtjLoA6xSqStsQrgp5FcUjaTBnENDhiX9ZJRc9zej4FT/&#10;DqPHfXMyD30cb/O/1XDZXJTqddvFBISn1r/FL/dGh/mDb3g+Ey6Qs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9oU7wgAAANwAAAAPAAAAAAAAAAAAAAAAAJgCAABkcnMvZG93&#10;bnJldi54bWxQSwUGAAAAAAQABAD1AAAAhwMAAAAA&#10;" path="m,c111,,223,,334,v,57,,114,,171c223,171,111,171,,171,,114,,57,,e" fillcolor="silver" strokeweight="0">
                  <v:path arrowok="t" o:connecttype="custom" o:connectlocs="0,0;91,0;91,45;0,45;0,0" o:connectangles="0,0,0,0,0"/>
                </v:shape>
                <v:shape id="Freeform 64" o:spid="_x0000_s1088" style="position:absolute;left:7558;top:4860;width:158;height:416;visibility:visible;mso-wrap-style:square;v-text-anchor:top" coordsize="578,15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bNN8IA&#10;AADcAAAADwAAAGRycy9kb3ducmV2LnhtbERPTWsCMRC9F/ofwhS81axVFlmNImKlequK4G3YjLuL&#10;m8mSRDf++6ZQ6G0e73Pmy2ha8SDnG8sKRsMMBHFpdcOVgtPx830Kwgdkja1lUvAkD8vF68scC217&#10;/qbHIVQihbAvUEEdQldI6cuaDPqh7YgTd7XOYEjQVVI77FO4aeVHluXSYMOpocaO1jWVt8PdKNhO&#10;pn3u4j7u/XW3mzxvm/HlfFJq8BZXMxCBYvgX/7m/dJo/yuH3mXSBXP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s03wgAAANwAAAAPAAAAAAAAAAAAAAAAAJgCAABkcnMvZG93&#10;bnJldi54bWxQSwUGAAAAAAQABAD1AAAAhwMAAAAA&#10;" path="m578,1271v-20,99,-41,198,-61,296c344,1567,172,1567,,1567v,-14,,-28,,-42c150,1280,260,1084,321,930,382,775,414,635,414,507v,-97,-17,-178,-51,-240c329,204,288,173,241,173v-43,,-82,21,-116,66c91,283,65,349,49,434v-8,,-16,,-24,c36,294,64,187,108,112,152,36,209,,275,v71,,131,39,178,120c500,201,525,294,525,403v,78,-11,155,-31,233c462,758,409,887,338,1025,233,1231,164,1354,138,1396v76,,152,,228,c413,1396,446,1393,464,1387v19,-6,36,-18,51,-37c530,1331,543,1306,554,1271v8,,16,,24,e" fillcolor="silver" strokeweight="0">
                  <v:path arrowok="t" o:connecttype="custom" o:connectlocs="158,337;141,416;0,416;0,405;88,247;113,135;99,71;66,46;34,63;13,115;7,115;30,30;75,0;124,32;144,107;135,169;92,272;38,371;100,371;127,368;141,358;151,337;158,337" o:connectangles="0,0,0,0,0,0,0,0,0,0,0,0,0,0,0,0,0,0,0,0,0,0,0"/>
                </v:shape>
                <v:shape id="Freeform 65" o:spid="_x0000_s1089" style="position:absolute;left:7744;top:4860;width:155;height:424;visibility:visible;mso-wrap-style:square;v-text-anchor:top" coordsize="567,1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AzWMEA&#10;AADcAAAADwAAAGRycy9kb3ducmV2LnhtbERPy6rCMBDdC/5DGMGdpiqot9coKgqCIj7u4i6HZmyL&#10;zaQ0UevfG0FwN4fznMmsNoW4U+Vyywp63QgEcWJ1zqmCv/O6MwbhPLLGwjIpeJKD2bTZmGCs7YOP&#10;dD/5VIQQdjEqyLwvYyldkpFB17UlceAutjLoA6xSqSt8hHBTyH4UDaXBnENDhiUtM0qup5tR8L/Y&#10;yvMA89Uw2e8OPzdrtnrUV6rdque/IDzV/iv+uDc6zO+N4P1MuEBO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NAM1jBAAAA3AAAAA8AAAAAAAAAAAAAAAAAmAIAAGRycy9kb3du&#10;cmV2LnhtbFBLBQYAAAAABAAEAPUAAACGAwAAAAA=&#10;" path="m,808c,633,15,482,45,355,75,230,116,136,165,73,204,24,244,,286,v67,,128,59,181,180c532,328,567,530,567,785v,177,-16,329,-44,454c494,1363,456,1453,411,1509v-45,57,-90,85,-132,85c196,1594,125,1508,71,1335,24,1189,,1013,,808xm127,837v,212,15,384,44,517c195,1466,233,1523,281,1523v23,,48,-18,73,-55c378,1431,398,1370,411,1284v19,-130,29,-313,29,-549c440,559,429,413,409,296,394,209,373,148,349,112,332,87,310,74,285,74v-29,,-56,23,-78,70c176,206,154,304,143,439,133,574,127,706,127,837xe" fillcolor="silver" strokeweight="0">
                  <v:path arrowok="t" o:connecttype="custom" o:connectlocs="0,215;12,94;45,19;78,0;128,48;155,209;143,330;112,401;76,424;19,355;0,215;35,223;47,360;77,405;97,390;112,342;120,196;112,79;95,30;78,20;57,38;39,117;35,223" o:connectangles="0,0,0,0,0,0,0,0,0,0,0,0,0,0,0,0,0,0,0,0,0,0,0"/>
                  <o:lock v:ext="edit" verticies="t"/>
                </v:shape>
                <v:shape id="Freeform 66" o:spid="_x0000_s1090" style="position:absolute;left:7954;top:4860;width:94;height:416;visibility:visible;mso-wrap-style:square;v-text-anchor:top" coordsize="345,15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qMQA&#10;AADcAAAADwAAAGRycy9kb3ducmV2LnhtbESPQUvDQBCF70L/wzKCN7uJB5XYbSmWQqEnq0S8Ddkx&#10;Cc3ObnbXNvn3zkHwNsN78943q83kBnWhmHrPBsplAYq48bbn1sDH+/7+GVTKyBYHz2RgpgSb9eJm&#10;hZX1V36jyym3SkI4VWigyzlUWqemI4dp6QOxaN8+OsyyxlbbiFcJd4N+KIpH7bBnaegw0GtHzfn0&#10;4wyMw26uP+tQH5/G/Vh+BZwjoTF3t9P2BVSmKf+b/64PVvBLoZVnZAK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w/6jEAAAA3AAAAA8AAAAAAAAAAAAAAAAAmAIAAGRycy9k&#10;b3ducmV2LnhtbFBLBQYAAAAABAAEAPUAAACJAwAAAAA=&#10;" path="m,182c71,121,143,61,213,v8,,15,,22,c235,432,235,864,235,1296v,86,2,140,6,161c245,1479,254,1495,266,1506v13,11,40,18,79,19c345,1539,345,1553,345,1567v-110,,-219,,-329,c16,1553,16,1539,16,1525v41,-1,67,-8,80,-19c108,1495,116,1481,121,1462v5,-18,7,-74,7,-166c128,1020,128,744,128,467v,-112,-2,-183,-6,-215c119,229,113,210,105,199,97,187,88,182,77,182v-17,,-39,11,-67,35c7,205,3,194,,182e" fillcolor="silver" strokeweight="0">
                  <v:path arrowok="t" o:connecttype="custom" o:connectlocs="0,48;58,0;64,0;64,344;66,387;72,400;94,405;94,416;4,416;4,405;26,400;33,388;35,344;35,124;33,67;29,53;21,48;3,58;0,48" o:connectangles="0,0,0,0,0,0,0,0,0,0,0,0,0,0,0,0,0,0,0"/>
                </v:shape>
                <v:shape id="Freeform 67" o:spid="_x0000_s1091" style="position:absolute;left:8107;top:4860;width:136;height:424;visibility:visible;mso-wrap-style:square;v-text-anchor:top" coordsize="498,1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adsEA&#10;AADcAAAADwAAAGRycy9kb3ducmV2LnhtbERPTWsCMRC9F/ofwgi91axCpa5GsZZCvdmthR7HZJos&#10;3UyWTaq7/94IQm/zeJ+zXPe+ESfqYh1YwWRcgCDWwdRsFRw+3x6fQcSEbLAJTAoGirBe3d8tsTTh&#10;zB90qpIVOYRjiQpcSm0pZdSOPMZxaIkz9xM6jynDzkrT4TmH+0ZOi2ImPdacGxy2tHWkf6s/r2BX&#10;DTS8PB332n7Vg9Xf+rV3UamHUb9ZgEjUp3/xzf1u8vzJHK7P5Avk6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Sf2nbBAAAA3AAAAA8AAAAAAAAAAAAAAAAAmAIAAGRycy9kb3du&#10;cmV2LnhtbFBLBQYAAAAABAAEAPUAAACGAwAAAAA=&#10;" path="m13,323c38,220,71,140,108,84,146,28,194,,250,v71,,125,39,162,120c440,180,454,243,454,311v,112,-41,227,-119,347c388,696,429,747,457,816v27,70,41,150,41,243c498,1191,473,1306,426,1404v-62,127,-154,190,-274,190c93,1594,53,1582,32,1556,11,1529,,1502,,1473v,-21,5,-41,15,-58c25,1398,37,1390,51,1390v11,,22,3,33,9c91,1403,109,1416,134,1440v26,24,44,39,54,43c204,1491,221,1495,239,1495v44,,82,-28,115,-89c386,1346,402,1276,402,1194v,-59,-8,-117,-22,-174c369,978,356,946,343,924,324,893,298,866,266,841,234,817,201,805,168,805v-7,,-14,,-21,c147,794,147,782,147,771v34,-8,69,-29,103,-65c284,671,309,629,324,578v15,-50,23,-104,23,-164c347,336,333,274,306,225,279,177,243,154,202,154,136,154,78,216,34,342,28,336,20,330,13,323e" fillcolor="silver" strokeweight="0">
                  <v:path arrowok="t" o:connecttype="custom" o:connectlocs="4,86;29,22;68,0;113,32;124,83;91,175;125,217;136,282;116,373;42,424;9,414;0,392;4,376;14,370;23,372;37,383;51,394;65,398;97,374;110,318;104,271;94,246;73,224;46,214;40,214;40,205;68,188;88,154;95,110;84,60;55,41;9,91;4,86" o:connectangles="0,0,0,0,0,0,0,0,0,0,0,0,0,0,0,0,0,0,0,0,0,0,0,0,0,0,0,0,0,0,0,0,0"/>
                </v:shape>
                <v:shape id="Freeform 68" o:spid="_x0000_s1092" style="position:absolute;left:1518;top:4151;width:205;height:408;visibility:visible;mso-wrap-style:square;v-text-anchor:top" coordsize="1502,3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AhusgA&#10;AADcAAAADwAAAGRycy9kb3ducmV2LnhtbESPT2vCQBDF7wW/wzIFL6VuDFhsdBX/INiD2NpSPA7Z&#10;aRLMzobsqtFP3zkUepvhvXnvN9N552p1oTZUng0MBwko4tzbigsDX5+b5zGoEJEt1p7JwI0CzGe9&#10;hylm1l/5gy6HWCgJ4ZChgTLGJtM65CU5DAPfEIv241uHUda20LbFq4S7WqdJ8qIdViwNJTa0Kik/&#10;Hc7OwG7xerwv9RPf0vt49/a+X3+PkrUx/cduMQEVqYv/5r/rrRX8VPDlGZlAz3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24CG6yAAAANwAAAAPAAAAAAAAAAAAAAAAAJgCAABk&#10;cnMvZG93bnJldi54bWxQSwUGAAAAAAQABAD1AAAAjQMAAAAA&#10;" path="m499,167v,406,,810,,1215c628,1382,756,1382,884,1382v100,,167,-27,200,-79c1129,1232,1155,1110,1159,936v17,,32,,49,c1208,1292,1208,1648,1208,2005v-17,,-32,,-49,c1148,1856,1135,1761,1124,1718v-16,-53,-42,-96,-77,-126c1013,1563,958,1547,884,1547v-128,,-256,,-385,c499,1885,499,2223,499,2559v,137,4,218,11,247c516,2836,529,2860,545,2877v17,18,51,27,99,27c743,2904,842,2904,942,2904v98,,170,-11,215,-36c1202,2842,1245,2795,1287,2725v52,-93,109,-235,163,-424c1468,2301,1485,2301,1502,2301v-49,257,-102,514,-151,771c900,3072,450,3072,,3072v,-29,,-56,,-84c21,2988,41,2988,62,2988v41,,81,-18,117,-53c207,2911,227,2875,237,2827v8,-48,14,-147,14,-297c251,1865,251,1200,251,534,251,340,239,221,217,175,187,113,134,84,62,84v-21,,-41,,-62,c,56,,28,,,450,,900,,1351,v6,224,13,448,20,673c1353,673,1337,673,1320,673,1302,512,1282,402,1261,340v-22,-61,-57,-106,-99,-138c1127,178,1067,167,980,167v-160,,-320,,-481,e" fillcolor="#369" strokeweight="0">
                  <v:path arrowok="t" o:connecttype="custom" o:connectlocs="68,22;68,184;121,184;148,173;158,124;165,124;165,266;158,266;153,228;143,211;121,205;68,205;68,340;70,373;74,382;88,386;129,386;158,381;176,362;198,306;205,306;184,408;0,408;0,397;8,397;24,390;32,375;34,336;34,71;30,23;8,11;0,11;0,0;184,0;187,89;180,89;172,45;159,27;134,22;68,22" o:connectangles="0,0,0,0,0,0,0,0,0,0,0,0,0,0,0,0,0,0,0,0,0,0,0,0,0,0,0,0,0,0,0,0,0,0,0,0,0,0,0,0"/>
                </v:shape>
                <v:shape id="Freeform 69" o:spid="_x0000_s1093" style="position:absolute;left:1738;top:4151;width:248;height:408;visibility:visible;mso-wrap-style:square;v-text-anchor:top" coordsize="1817,3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wwiMAA&#10;AADcAAAADwAAAGRycy9kb3ducmV2LnhtbERPzYrCMBC+L/gOYQRva6oHka5RRFBUULHrAwzN2Bab&#10;SWlSW316Iwje5uP7ndmiM6W4U+0KywpGwwgEcWp1wZmCy//6dwrCeWSNpWVS8CAHi3nvZ4axti2f&#10;6Z74TIQQdjEqyL2vYildmpNBN7QVceCutjboA6wzqWtsQ7gp5TiKJtJgwaEhx4pWOaW3pDEK3Ony&#10;ON+K/VOuN1GbJE1z2HVHpQb9bvkHwlPnv+KPe6vD/PEI3s+EC+T8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ZwwiMAAAADcAAAADwAAAAAAAAAAAAAAAACYAgAAZHJzL2Rvd25y&#10;ZXYueG1sUEsFBgAAAAAEAAQA9QAAAIUDAAAAAA==&#10;" path="m1315,167v-271,,-541,,-812,c503,949,503,1730,503,2512v,202,15,331,45,385c577,2952,646,2981,755,2988v,28,,55,,84c504,3072,252,3072,,3072v,-29,,-56,,-84c109,2981,180,2952,209,2897v29,-54,45,-183,45,-385c254,1861,254,1211,254,560,254,358,238,230,209,175,180,120,109,91,,84,,56,,28,,,606,,1212,,1817,v,28,,56,,84c1709,91,1638,120,1609,175v-29,55,-46,183,-46,385c1563,1211,1563,1861,1563,2512v,202,17,331,46,385c1638,2952,1709,2981,1817,2988v,28,,55,,84c1566,3072,1314,3072,1064,3072v,-29,,-56,,-84c1171,2981,1241,2952,1270,2897v30,-52,45,-181,45,-385c1315,1730,1315,949,1315,167e" fillcolor="#369" strokeweight="0">
                  <v:path arrowok="t" o:connecttype="custom" o:connectlocs="179,22;69,22;69,334;75,385;103,397;103,408;0,408;0,397;29,385;35,334;35,74;29,23;0,11;0,0;248,0;248,11;220,23;213,74;213,334;220,385;248,397;248,408;145,408;145,397;173,385;179,334;179,22" o:connectangles="0,0,0,0,0,0,0,0,0,0,0,0,0,0,0,0,0,0,0,0,0,0,0,0,0,0,0"/>
                </v:shape>
                <v:shape id="Freeform 70" o:spid="_x0000_s1094" style="position:absolute;left:2001;top:4151;width:103;height:408;visibility:visible;mso-wrap-style:square;v-text-anchor:top" coordsize="751,3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u3tcMA&#10;AADcAAAADwAAAGRycy9kb3ducmV2LnhtbERPTWvCQBC9C/6HZYTedGMKIqmriK20xUNrmt6H7JgE&#10;s7Mxu03iv3eFgrd5vM9ZbQZTi45aV1lWMJ9FIIhzqysuFGQ/++kShPPIGmvLpOBKDjbr8WiFibY9&#10;H6lLfSFCCLsEFZTeN4mULi/JoJvZhjhwJ9sa9AG2hdQt9iHc1DKOooU0WHFoKLGhXUn5Of0zCj79&#10;Jfv90v3y+/35VS4Ox6xLT29KPU2G7QsIT4N/iP/dHzrMj2O4PxMukO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Bu3tcMAAADcAAAADwAAAAAAAAAAAAAAAACYAgAAZHJzL2Rv&#10;d25yZXYueG1sUEsFBgAAAAAEAAQA9QAAAIgDAAAAAA==&#10;" path="m751,2988v,28,,55,,84c501,3072,250,3072,,3072v,-29,,-56,,-84c20,2988,41,2988,62,2988v73,,126,-36,158,-111c240,2829,251,2711,251,2528v,-661,,-1323,,-1984c251,388,245,286,233,236v-8,-38,-25,-70,-53,-98c144,102,104,84,62,84v-21,,-42,,-62,c,56,,28,,,250,,501,,751,v,28,,56,,84c729,84,708,84,687,84v-70,,-124,36,-156,111c510,242,499,361,499,544v,661,,1323,,1984c499,2685,504,2786,515,2836v9,39,28,70,55,98c607,2970,646,2988,687,2988v21,,42,,64,e" fillcolor="#369" strokeweight="0">
                  <v:path arrowok="t" o:connecttype="custom" o:connectlocs="103,397;103,408;0,408;0,397;9,397;30,382;34,336;34,72;32,31;25,18;9,11;0,11;0,0;103,0;103,11;94,11;73,26;68,72;68,336;71,377;78,390;94,397;103,397" o:connectangles="0,0,0,0,0,0,0,0,0,0,0,0,0,0,0,0,0,0,0,0,0,0,0"/>
                </v:shape>
                <v:shape id="Freeform 71" o:spid="_x0000_s1095" style="position:absolute;left:2115;top:4151;width:254;height:408;visibility:visible;mso-wrap-style:square;v-text-anchor:top" coordsize="1862,3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qHMIA&#10;AADcAAAADwAAAGRycy9kb3ducmV2LnhtbERPS2sCMRC+C/0PYQq9LDXrAylbo4ggtngQt6XnYTPd&#10;Dd1M1iSu239vCgVv8/E9Z7kebCt68sE4VjAZ5yCIK6cN1wo+P3bPLyBCRNbYOiYFvxRgvXoYLbHQ&#10;7son6stYixTCoUAFTYxdIWWoGrIYxq4jTty38xZjgr6W2uM1hdtWTvN8IS0aTg0NdrRtqPopL1bB&#10;Zd6/H83si4e4P5vMU8bdIVPq6XHYvIKINMS7+N/9ptP86Qz+nkkXyN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7iocwgAAANwAAAAPAAAAAAAAAAAAAAAAAJgCAABkcnMvZG93&#10;bnJldi54bWxQSwUGAAAAAAQABAD1AAAAhwMAAAAA&#10;" path="m1061,1371v124,328,253,654,376,982c1540,2626,1620,2797,1670,2868v50,73,114,113,192,120c1862,3016,1862,3043,1862,3072v-251,,-502,,-752,c1110,3043,1110,3016,1110,2988v50,-2,86,-11,110,-27c1239,2946,1254,2926,1265,2897v12,-27,17,-54,17,-83c1282,2780,1278,2743,1271,2709v-7,-24,-31,-92,-72,-199c1102,2246,1000,1985,902,1722,782,1998,656,2270,535,2547v-38,87,-62,144,-70,173c458,2750,453,2782,453,2814v,47,12,88,35,120c511,2966,556,2983,622,2988v,28,,55,,84c414,3072,207,3072,,3072v,-29,,-56,,-84c44,2981,82,2966,114,2940v52,-38,105,-92,152,-158c313,2716,371,2614,431,2476,567,2170,710,1867,845,1561,733,1265,614,971,500,675,408,435,326,277,261,202,195,126,120,89,34,84v,-28,,-56,,-84c305,,575,,845,v,28,,56,,84c776,89,729,109,704,143v-25,35,-38,72,-38,115c666,315,687,396,728,503v88,235,180,469,269,705c1099,976,1206,748,1308,517v36,-82,59,-138,68,-168c1383,319,1387,288,1387,256v,-32,-6,-58,-16,-84c1358,141,1342,118,1323,104,1304,93,1261,86,1199,84v,-28,,-56,,-84c1407,,1614,,1821,v,28,,56,,84c1772,89,1732,102,1702,124v-47,35,-91,82,-129,141c1535,325,1479,432,1409,591v-114,261,-234,519,-348,780e" fillcolor="#369" strokeweight="0">
                  <v:path arrowok="t" o:connecttype="custom" o:connectlocs="145,182;196,313;228,381;254,397;254,408;151,408;151,397;166,393;173,385;175,374;173,360;164,333;123,229;73,338;63,361;62,374;67,390;85,397;85,408;0,408;0,397;16,390;36,369;59,329;115,207;68,90;36,27;5,11;5,0;115,0;115,11;96,19;91,34;99,67;136,160;178,69;188,46;189,34;187,23;180,14;164,11;164,0;248,0;248,11;232,16;215,35;192,78;145,182" o:connectangles="0,0,0,0,0,0,0,0,0,0,0,0,0,0,0,0,0,0,0,0,0,0,0,0,0,0,0,0,0,0,0,0,0,0,0,0,0,0,0,0,0,0,0,0,0,0,0,0"/>
                </v:shape>
                <v:shape id="Freeform 72" o:spid="_x0000_s1096" style="position:absolute;left:2381;top:4151;width:205;height:408;visibility:visible;mso-wrap-style:square;v-text-anchor:top" coordsize="1502,3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snucQA&#10;AADcAAAADwAAAGRycy9kb3ducmV2LnhtbERPS2vCQBC+F/wPywheRDeGVjR1FR8U2oP4pPQ4ZKdJ&#10;MDsbsqtGf71bEHqbj+85k1ljSnGh2hWWFQz6EQji1OqCMwXHw0dvBMJ5ZI2lZVJwIwezaetlgom2&#10;V97RZe8zEULYJagg975KpHRpTgZd31bEgfu1tUEfYJ1JXeM1hJtSxlE0lAYLDg05VrTMKT3tz0bB&#10;ej7+uS9kl2/xfbT+2m5W32/RSqlOu5m/g/DU+H/x0/2pw/z4Ff6eCRfI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bJ7nEAAAA3AAAAA8AAAAAAAAAAAAAAAAAmAIAAGRycy9k&#10;b3ducmV2LnhtbFBLBQYAAAAABAAEAPUAAACJAwAAAAA=&#10;" path="m498,167v,406,,810,,1215c627,1382,756,1382,884,1382v99,,167,-27,200,-79c1129,1232,1155,1110,1159,936v17,,32,,49,c1208,1292,1208,1648,1208,2005v-17,,-32,,-49,c1148,1856,1134,1761,1123,1718v-15,-53,-42,-96,-76,-126c1013,1563,958,1547,884,1547v-128,,-257,,-386,c498,1885,498,2223,498,2559v,137,5,218,11,247c516,2836,529,2860,545,2877v17,18,50,27,99,27c743,2904,842,2904,940,2904v100,,172,-11,216,-36c1202,2842,1245,2795,1286,2725v52,-93,110,-235,164,-424c1467,2301,1485,2301,1502,2301v-49,257,-102,514,-152,771c900,3072,450,3072,,3072v,-29,,-56,,-84c21,2988,41,2988,62,2988v41,,81,-18,117,-53c207,2911,226,2875,237,2827v8,-48,13,-147,13,-297c250,1865,250,1200,250,534,250,340,239,221,217,175,186,113,134,84,62,84v-21,,-41,,-62,c,56,,28,,,450,,900,,1350,v7,224,14,448,20,673c1353,673,1337,673,1319,673,1302,512,1282,402,1260,340v-21,-61,-56,-106,-98,-138c1127,178,1067,167,980,167v-160,,-321,,-482,e" fillcolor="#369" strokeweight="0">
                  <v:path arrowok="t" o:connecttype="custom" o:connectlocs="68,22;68,184;121,184;148,173;158,124;165,124;165,266;158,266;153,228;143,211;121,205;68,205;68,340;69,373;74,382;88,386;128,386;158,381;176,362;198,306;205,306;184,408;0,408;0,397;8,397;24,390;32,375;34,336;34,71;30,23;8,11;0,11;0,0;184,0;187,89;180,89;172,45;159,27;134,22;68,22" o:connectangles="0,0,0,0,0,0,0,0,0,0,0,0,0,0,0,0,0,0,0,0,0,0,0,0,0,0,0,0,0,0,0,0,0,0,0,0,0,0,0,0"/>
                </v:shape>
                <v:shape id="Freeform 73" o:spid="_x0000_s1097" style="position:absolute;left:2603;top:4151;width:103;height:408;visibility:visible;mso-wrap-style:square;v-text-anchor:top" coordsize="752,3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Jb58MA&#10;AADcAAAADwAAAGRycy9kb3ducmV2LnhtbERP22rCQBB9L/gPywh9KbppqCLRVSQQsC9tjX7AkB2T&#10;YHY2za65/H23UOjbHM51dofRNKKnztWWFbwuIxDEhdU1lwqul2yxAeE8ssbGMimYyMFhP3vaYaLt&#10;wGfqc1+KEMIuQQWV920ipSsqMuiWtiUO3M12Bn2AXSl1h0MIN42Mo2gtDdYcGipsKa2ouOcPo+Dt&#10;5XM9fqxyeXnfxFn6PX21WV0q9Twfj1sQnkb/L/5zn3SYH6/g95lwgd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HJb58MAAADcAAAADwAAAAAAAAAAAAAAAACYAgAAZHJzL2Rv&#10;d25yZXYueG1sUEsFBgAAAAAEAAQA9QAAAIgDAAAAAA==&#10;" path="m752,2988v,28,,55,,84c501,3072,251,3072,,3072v,-29,,-56,,-84c22,2988,42,2988,63,2988v72,,126,-36,157,-111c240,2829,251,2711,251,2528v,-661,,-1323,,-1984c251,388,246,286,235,236v-9,-38,-27,-70,-53,-98c144,102,104,84,63,84v-21,,-41,,-63,c,56,,28,,,251,,501,,752,v,28,,56,,84c731,84,710,84,689,84v-72,,-126,36,-157,111c510,242,499,361,499,544v,661,,1323,,1984c499,2685,505,2786,517,2836v8,39,27,70,54,98c608,2970,647,2988,689,2988v21,,42,,63,e" fillcolor="#369" strokeweight="0">
                  <v:path arrowok="t" o:connecttype="custom" o:connectlocs="103,397;103,408;0,408;0,397;9,397;30,382;34,336;34,72;32,31;25,18;9,11;0,11;0,0;103,0;103,11;94,11;73,26;68,72;68,336;71,377;78,390;94,397;103,397" o:connectangles="0,0,0,0,0,0,0,0,0,0,0,0,0,0,0,0,0,0,0,0,0,0,0"/>
                </v:shape>
                <v:shape id="Freeform 74" o:spid="_x0000_s1098" style="position:absolute;left:2721;top:4151;width:182;height:408;visibility:visible;mso-wrap-style:square;v-text-anchor:top" coordsize="1335,3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WsV8QA&#10;AADcAAAADwAAAGRycy9kb3ducmV2LnhtbERPS2vCQBC+C/0PyxS81U2DphpdQxBqexBKUy/ehuzk&#10;QbOzIbvV1F/fFQre5uN7ziYbTSfONLjWsoLnWQSCuLS65VrB8ev1aQnCeWSNnWVS8EsOsu3DZIOp&#10;thf+pHPhaxFC2KWooPG+T6V0ZUMG3cz2xIGr7GDQBzjUUg94CeGmk3EUJdJgy6GhwZ52DZXfxY9R&#10;sMDDdf+Cp3hXtft8/lZ8rI5JpdT0cczXIDyN/i7+d7/rMD9O4PZMuEB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FrFfEAAAA3AAAAA8AAAAAAAAAAAAAAAAAmAIAAGRycy9k&#10;b3ducmV2LnhtbFBLBQYAAAAABAAEAPUAAACJAwAAAAA=&#10;" path="m498,1633v,299,,597,,895c498,2720,510,2840,534,2888v32,66,83,100,149,100c705,2988,728,2988,750,2988v,28,,55,,84c500,3072,249,3072,,3072v,-29,,-56,,-84c22,2988,44,2988,65,2988v74,,128,-43,159,-127c240,2814,250,2702,250,2528v,-661,,-1323,,-1984c250,351,238,232,216,184,182,118,131,84,65,84v-21,,-43,,-65,c,56,,28,,,214,,428,,642,v156,,281,27,371,84c1103,142,1181,238,1241,372v62,134,94,294,94,477c1335,1101,1287,1304,1194,1461v-94,158,-229,235,-401,235c750,1696,705,1693,656,1681v-49,-12,-102,-27,-158,-48xm498,1504v45,17,87,27,122,34c655,1546,686,1549,711,1549v88,,167,-60,232,-183c1006,1245,1040,1087,1040,895v,-134,-16,-256,-47,-372c963,410,917,325,862,267,805,210,740,184,668,184v-44,,-101,13,-170,43c498,652,498,1079,498,1504xe" fillcolor="#369" strokeweight="0">
                  <v:path arrowok="t" o:connecttype="custom" o:connectlocs="68,217;68,336;73,384;93,397;102,397;102,408;0,408;0,397;9,397;31,380;34,336;34,72;29,24;9,11;0,11;0,0;88,0;138,11;169,49;182,113;163,194;108,225;89,223;68,217;68,200;85,204;97,206;129,181;142,119;135,69;118,35;91,24;68,30;68,200" o:connectangles="0,0,0,0,0,0,0,0,0,0,0,0,0,0,0,0,0,0,0,0,0,0,0,0,0,0,0,0,0,0,0,0,0,0"/>
                  <o:lock v:ext="edit" verticies="t"/>
                </v:shape>
                <v:shape id="Freeform 75" o:spid="_x0000_s1099" style="position:absolute;left:2922;top:4151;width:247;height:408;visibility:visible;mso-wrap-style:square;v-text-anchor:top" coordsize="1812,3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2RJ5cYA&#10;AADcAAAADwAAAGRycy9kb3ducmV2LnhtbESPQW/CMAyF70j7D5En7QYpPWyoIyAEqthhOwDTxtE0&#10;pi00TpVkbffvl0lI3Gy99z0/z5eDaURHzteWFUwnCQjiwuqaSwWfh3w8A+EDssbGMin4JQ/LxcNo&#10;jpm2Pe+o24dSxBD2GSqoQmgzKX1RkUE/sS1x1M7WGQxxdaXUDvsYbhqZJsmzNFhzvFBhS+uKiuv+&#10;x8QaOx6szlenj9n2vdXf7nL8Wm+UenocVq8gAg3hbr7Rbzpy6Qv8PxMn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2RJ5cYAAADcAAAADwAAAAAAAAAAAAAAAACYAgAAZHJz&#10;L2Rvd25yZXYueG1sUEsFBgAAAAAEAAQA9QAAAIsDAAAAAA==&#10;" path="m498,1425v272,,544,,816,c1314,1132,1314,839,1314,546v,-156,-6,-260,-18,-310c1287,198,1269,166,1242,138,1205,102,1166,84,1124,84v-20,,-41,,-62,c1062,56,1062,28,1062,v251,,501,,750,c1812,28,1812,56,1812,84v-21,,-41,,-62,c1709,84,1670,102,1633,136v-27,25,-47,62,-56,109c1567,295,1562,394,1562,546v,661,,1322,,1982c1562,2685,1567,2786,1578,2836v9,39,27,70,53,98c1669,2970,1709,2988,1750,2988v21,,41,,62,c1812,3016,1812,3043,1812,3072v-249,,-499,,-750,c1062,3043,1062,3016,1062,2988v21,,42,,62,c1196,2988,1250,2952,1281,2877v22,-48,33,-166,33,-349c1314,2216,1314,1904,1314,1592v-272,,-544,,-816,c498,1904,498,2216,498,2528v,157,6,258,18,308c525,2875,543,2906,570,2934v37,36,77,54,118,54c709,2988,730,2988,751,2988v,28,,55,,84c500,3072,251,3072,,3072v,-29,,-56,,-84c21,2988,41,2988,62,2988v72,,126,-36,157,-111c240,2829,251,2711,251,2528v,-660,,-1321,,-1982c251,390,245,286,234,236v-9,-38,-26,-70,-53,-98c143,102,103,84,62,84v-21,,-41,,-62,c,56,,28,,,251,,500,,751,v,28,,56,,84c730,84,709,84,688,84v-41,,-81,18,-118,52c543,161,525,198,514,245v-10,50,-16,149,-16,301c498,839,498,1132,498,1425e" fillcolor="#369" strokeweight="0">
                  <v:path arrowok="t" o:connecttype="custom" o:connectlocs="68,189;179,189;179,73;177,31;169,18;153,11;145,11;145,0;247,0;247,11;239,11;223,18;215,33;213,73;213,336;215,377;222,390;239,397;247,397;247,408;145,408;145,397;153,397;175,382;179,336;179,211;68,211;68,336;70,377;78,390;94,397;102,397;102,408;0,408;0,397;8,397;30,382;34,336;34,73;32,31;25,18;8,11;0,11;0,0;102,0;102,11;94,11;78,18;70,33;68,73;68,189" o:connectangles="0,0,0,0,0,0,0,0,0,0,0,0,0,0,0,0,0,0,0,0,0,0,0,0,0,0,0,0,0,0,0,0,0,0,0,0,0,0,0,0,0,0,0,0,0,0,0,0,0,0,0"/>
                </v:shape>
                <v:shape id="Freeform 76" o:spid="_x0000_s1100" style="position:absolute;left:3182;top:4151;width:195;height:408;visibility:visible;mso-wrap-style:square;v-text-anchor:top" coordsize="1431,3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SausUA&#10;AADcAAAADwAAAGRycy9kb3ducmV2LnhtbESPQWvCQBCF74X+h2UKvRTdNASR6CqlpdBTRS0Fb2N2&#10;TILZ2SW7xvTfdw6Ctxnem/e+Wa5H16mB+th6NvA6zUARV962XBv42X9O5qBiQrbYeSYDfxRhvXp8&#10;WGJp/ZW3NOxSrSSEY4kGmpRCqXWsGnIYpz4Qi3byvcMka19r2+NVwl2n8yybaYctS0ODgd4bqs67&#10;izPgQ378LTZ2yMM8XA72u3j52BbGPD+NbwtQicZ0N9+uv6zg50Irz8gEevU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9Jq6xQAAANwAAAAPAAAAAAAAAAAAAAAAAJgCAABkcnMv&#10;ZG93bnJldi54bWxQSwUGAAAAAAQABAD1AAAAigMAAAAA&#10;" path="m,c438,,876,,1314,v12,258,24,515,35,772c1333,772,1317,772,1301,772v-7,-152,-21,-269,-44,-350c1234,342,1200,284,1161,247,1121,210,1056,193,969,193v-200,,-399,,-600,c545,594,729,992,904,1394,704,1814,496,2230,296,2650v222,,444,,666,c1082,2650,1175,2617,1239,2548v62,-68,111,-210,143,-425c1399,2129,1415,2136,1431,2143v-24,309,-51,619,-75,929c904,3072,452,3072,,3072v,-28,,-55,,-82c221,2524,453,2062,675,1595,453,1089,221,587,,81,,55,,27,,e" fillcolor="#369" strokeweight="0">
                  <v:path arrowok="t" o:connecttype="custom" o:connectlocs="0,0;179,0;184,103;177,103;171,56;158,33;132,26;50,26;123,185;40,352;131,352;169,338;188,282;195,285;185,408;0,408;0,397;92,212;0,11;0,0" o:connectangles="0,0,0,0,0,0,0,0,0,0,0,0,0,0,0,0,0,0,0,0"/>
                </v:shape>
                <v:shape id="Freeform 77" o:spid="_x0000_s1101" style="position:absolute;left:3396;top:4151;width:102;height:408;visibility:visible;mso-wrap-style:square;v-text-anchor:top" coordsize="751,3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8lxMMA&#10;AADcAAAADwAAAGRycy9kb3ducmV2LnhtbERPS2vCQBC+C/0PyxS86aYWxEZXKX2gxYNNjPchOybB&#10;7GyaXZP033cLgrf5+J6z2gymFh21rrKs4GkagSDOra64UJAdPycLEM4ja6wtk4JfcrBZP4xWGGvb&#10;c0Jd6gsRQtjFqKD0vomldHlJBt3UNsSBO9vWoA+wLaRusQ/hppazKJpLgxWHhhIbeispv6RXo+DL&#10;/2Sng+4X39vndznfJ1mXnj+UGj8Or0sQngZ/F9/cOx3mz17g/5lwgV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r8lxMMAAADcAAAADwAAAAAAAAAAAAAAAACYAgAAZHJzL2Rv&#10;d25yZXYueG1sUEsFBgAAAAAEAAQA9QAAAIgDAAAAAA==&#10;" path="m751,2988v,28,,55,,84c502,3072,251,3072,,3072v,-29,,-56,,-84c21,2988,42,2988,62,2988v73,,127,-36,158,-111c241,2829,251,2711,251,2528v,-661,,-1323,,-1984c251,388,245,286,234,236v-9,-38,-26,-70,-53,-98c145,102,104,84,62,84v-20,,-41,,-62,c,56,,28,,,251,,502,,751,v,28,,56,,84c730,84,709,84,688,84v-71,,-124,36,-156,111c510,242,500,361,500,544v,661,,1323,,1984c500,2685,505,2786,516,2836v9,39,28,70,54,98c608,2970,647,2988,688,2988v21,,42,,63,e" fillcolor="#369" strokeweight="0">
                  <v:path arrowok="t" o:connecttype="custom" o:connectlocs="102,397;102,408;0,408;0,397;8,397;30,382;34,336;34,72;32,31;25,18;8,11;0,11;0,0;102,0;102,11;93,11;72,26;68,72;68,336;70,377;77,390;93,397;102,397" o:connectangles="0,0,0,0,0,0,0,0,0,0,0,0,0,0,0,0,0,0,0,0,0,0,0"/>
                </v:shape>
                <v:shape id="Freeform 78" o:spid="_x0000_s1102" style="position:absolute;left:3510;top:4141;width:254;height:418;visibility:visible;mso-wrap-style:square;v-text-anchor:top" coordsize="1862,3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MYs8YA&#10;AADcAAAADwAAAGRycy9kb3ducmV2LnhtbESPS0/DMBCE70j8B2uReqMOjYRoqFtVPCTggvqQuC7x&#10;xk4br6PYbcO/Zw9I3HY1szPfLlZj6NSZhtRGNnA3LUAR19G27Azsd6+3D6BSRrbYRSYDP5Rgtby+&#10;WmBl44U3dN5mpySEU4UGfM59pXWqPQVM09gTi9bEIWCWdXDaDniR8NDpWVHc64AtS4PHnp481cft&#10;KRjQu3nZfLjvl/LLu8/jYf38PmsOxkxuxvUjqExj/jf/Xb9ZwS8FX56RCf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6MYs8YAAADcAAAADwAAAAAAAAAAAAAAAACYAgAAZHJz&#10;L2Rvd25yZXYueG1sUEsFBgAAAAAEAAQA9QAAAIsDAAAAAA==&#10;" path="m1191,2113v-227,,-453,,-679,c473,2275,431,2436,393,2598v-29,120,-44,208,-44,267c349,2913,362,2953,388,2988v24,36,80,59,164,70c552,3086,552,3113,552,3142v-184,,-369,,-552,c,3113,,3086,,3058v74,-23,120,-52,142,-88c185,2897,237,2750,288,2528,490,1684,703,843,904,v16,,31,,46,c1150,852,1361,1702,1561,2555v47,206,94,337,134,398c1734,3016,1790,3051,1862,3058v,28,,55,,84c1631,3142,1400,3142,1170,3142v,-29,,-56,,-84c1239,3051,1288,3031,1312,2996v24,-34,36,-77,36,-126c1348,2804,1331,2698,1296,2555v-35,-147,-71,-294,-105,-442xm1154,1946c1057,1531,954,1119,857,704,757,1119,652,1531,552,1946v201,,402,,602,xe" fillcolor="#369" strokeweight="0">
                  <v:path arrowok="t" o:connecttype="custom" o:connectlocs="162,281;70,281;54,346;48,381;53,398;75,407;75,418;0,418;0,407;19,395;39,336;123,0;130,0;213,340;231,393;254,407;254,418;160,418;160,407;179,399;184,382;177,340;162,281;157,259;117,94;75,259;157,259" o:connectangles="0,0,0,0,0,0,0,0,0,0,0,0,0,0,0,0,0,0,0,0,0,0,0,0,0,0,0"/>
                  <o:lock v:ext="edit" verticies="t"/>
                </v:shape>
                <v:shape id="Freeform 79" o:spid="_x0000_s1103" style="position:absolute;left:3774;top:4151;width:258;height:408;visibility:visible;mso-wrap-style:square;v-text-anchor:top" coordsize="1890,3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N+6sIA&#10;AADcAAAADwAAAGRycy9kb3ducmV2LnhtbERPTWvCQBC9C/6HZQRvdWOVWlJXkWppT0VTDz0O2TEJ&#10;ZmdjdjTpv+8WCt7m8T5nue5drW7UhsqzgekkAUWce1txYeD49fbwDCoIssXaMxn4oQDr1XCwxNT6&#10;jg90y6RQMYRDigZKkSbVOuQlOQwT3xBH7uRbhxJhW2jbYhfDXa0fk+RJO6w4NpTY0GtJ+Tm7OgPv&#10;OyE5fXbsrD5e5ov9d76t58aMR/3mBZRQL3fxv/vDxvmzKfw9Ey/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Y37qwgAAANwAAAAPAAAAAAAAAAAAAAAAAJgCAABkcnMvZG93&#10;bnJldi54bWxQSwUGAAAAAAQABAD1AAAAhwMAAAAA&#10;" path="m747,1368v213,377,434,748,646,1126c1498,2681,1591,2806,1665,2872v74,69,150,106,225,116c1890,3016,1890,3043,1890,3072v-278,,-556,,-833,c1057,3043,1057,3016,1057,2988v50,,87,-16,108,-45c1187,2913,1198,2881,1198,2845v,-36,-5,-68,-12,-97c1177,2719,1149,2666,1104,2587,906,2235,698,1890,499,1538v,331,,660,,990c499,2685,505,2786,516,2836v9,39,27,70,54,98c607,2970,647,2988,688,2988v20,,39,,59,c747,3016,747,3043,747,3072v-249,,-498,,-747,c,3043,,3016,,2988v21,,42,,62,c134,2988,188,2952,219,2877v21,-48,32,-166,32,-349c251,1867,251,1205,251,544v,-156,-6,-258,-17,-311c225,198,208,166,181,138,144,102,103,84,62,84v-20,,-41,,-62,c,56,,28,,,249,,498,,747,v,28,,56,,84c727,84,708,84,688,84v-40,,-81,18,-118,52c543,161,525,198,515,245v-11,48,-16,147,-16,299c499,857,499,1170,499,1484v17,-30,78,-124,177,-288c929,784,1088,512,1140,374v23,-61,36,-113,36,-159c1176,181,1166,150,1148,123,1130,97,1099,84,1057,84v-14,,-28,,-41,c1016,56,1016,28,1016,v215,,430,,644,c1660,28,1660,56,1660,84v-38,2,-73,11,-104,28c1526,127,1488,158,1443,206v-45,48,-101,124,-166,231c1258,467,1169,622,1015,901v-88,157,-180,311,-268,467e" fillcolor="#369" strokeweight="0">
                  <v:path arrowok="t" o:connecttype="custom" o:connectlocs="102,182;190,331;227,381;258,397;258,408;144,408;144,397;159,391;164,378;162,365;151,344;68,204;68,336;70,377;78,390;94,397;102,397;102,408;0,408;0,397;8,397;30,382;34,336;34,72;32,31;25,18;8,11;0,11;0,0;102,0;102,11;94,11;78,18;70,33;68,72;68,197;92,159;156,50;161,29;157,16;144,11;139,11;139,0;227,0;227,11;212,15;197,27;174,58;139,120;102,182" o:connectangles="0,0,0,0,0,0,0,0,0,0,0,0,0,0,0,0,0,0,0,0,0,0,0,0,0,0,0,0,0,0,0,0,0,0,0,0,0,0,0,0,0,0,0,0,0,0,0,0,0,0"/>
                </v:shape>
                <v:shape id="Freeform 80" o:spid="_x0000_s1104" style="position:absolute;left:4042;top:4141;width:234;height:427;visibility:visible;mso-wrap-style:square;v-text-anchor:top" coordsize="1717,3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W1M8EA&#10;AADcAAAADwAAAGRycy9kb3ducmV2LnhtbERPTWvCQBC9F/wPyxS81U0ViqSuIoJgTrVpxOuQnWaD&#10;2dmQnZr033cLhd7m8T5ns5t8p+40xDawgedFBoq4DrblxkD1cXxag4qCbLELTAa+KcJuO3vYYG7D&#10;yO90L6VRKYRjjgacSJ9rHWtHHuMi9MSJ+wyDR0lwaLQdcEzhvtPLLHvRHltODQ57Ojiqb+WXN3B7&#10;K4vrZaycnPW6qq99cTpLYcz8cdq/ghKa5F/85z7ZNH+1hN9n0gV6+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tVtTPBAAAA3AAAAA8AAAAAAAAAAAAAAAAAmAIAAGRycy9kb3du&#10;cmV2LnhtbFBLBQYAAAAABAAEAPUAAACGAwAAAAA=&#10;" path="m875,v228,,429,151,592,453c1631,758,1717,1135,1717,1588v,467,-87,852,-252,1162c1299,3059,1094,3212,854,3212v-241,,-445,-148,-607,-451c86,2458,,2072,,1594,,1108,98,711,284,401,446,132,647,,875,xm851,165c694,165,566,267,474,471,357,726,296,1097,296,1585v,501,63,888,184,1158c572,2950,698,3051,852,3051v164,,303,-112,409,-337c1366,2488,1421,2133,1421,1649v,-526,-62,-917,-177,-1175c1151,267,1017,165,851,165xe" fillcolor="#369" strokeweight="0">
                  <v:path arrowok="t" o:connecttype="custom" o:connectlocs="119,0;200,60;234,211;200,366;116,427;34,367;0,212;39,53;119,0;116,22;65,63;40,211;65,365;116,406;172,361;194,219;170,63;116,22" o:connectangles="0,0,0,0,0,0,0,0,0,0,0,0,0,0,0,0,0,0"/>
                  <o:lock v:ext="edit" verticies="t"/>
                </v:shape>
                <v:shape id="Freeform 81" o:spid="_x0000_s1105" style="position:absolute;left:4387;top:4151;width:248;height:408;visibility:visible;mso-wrap-style:square;v-text-anchor:top" coordsize="908,1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H+P8MA&#10;AADcAAAADwAAAGRycy9kb3ducmV2LnhtbERP24rCMBB9X/Afwgj7tqbaXdFqFBVkXdAHLx8wNGNb&#10;2kxKErX790ZY2Lc5nOvMl51pxJ2crywrGA4SEMS51RUXCi7n7ccEhA/IGhvLpOCXPCwXvbc5Zto+&#10;+Ej3UyhEDGGfoYIyhDaT0uclGfQD2xJH7mqdwRChK6R2+IjhppGjJBlLgxXHhhJb2pSU16ebUfA9&#10;rX7c4bq/FPXnYVe3w3W6/Toq9d7vVjMQgbrwL/5z73Scn6bweiZeIB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QH+P8MAAADcAAAADwAAAAAAAAAAAAAAAACYAgAAZHJzL2Rv&#10;d25yZXYueG1sUEsFBgAAAAAEAAQA9QAAAIgDAAAAAA==&#10;" path="m658,84v-136,,-272,,-407,c251,475,251,865,251,1256v,101,8,166,22,193c288,1476,323,1491,378,1494v,14,,28,,42c252,1536,126,1536,,1536v,-14,,-28,,-42c55,1491,89,1476,104,1449v15,-27,23,-92,23,-193c127,931,127,606,127,280,127,179,119,115,104,88,89,60,55,46,,42,,28,,14,,,303,,605,,908,v,14,,28,,42c854,46,819,60,804,88v-15,27,-22,91,-22,192c782,606,782,931,782,1256v,101,7,166,22,193c819,1476,854,1491,908,1494v,14,,28,,42c782,1536,657,1536,531,1536v,-14,,-28,,-42c585,1491,620,1476,635,1449v14,-26,23,-91,23,-193c658,865,658,475,658,84e" fillcolor="#369" strokeweight="0">
                  <v:path arrowok="t" o:connecttype="custom" o:connectlocs="180,22;69,22;69,334;75,385;103,397;103,408;0,408;0,397;28,385;35,334;35,74;28,23;0,11;0,0;248,0;248,11;220,23;214,74;214,334;220,385;248,397;248,408;145,408;145,397;173,385;180,334;180,22" o:connectangles="0,0,0,0,0,0,0,0,0,0,0,0,0,0,0,0,0,0,0,0,0,0,0,0,0,0,0"/>
                </v:shape>
                <v:shape id="Freeform 82" o:spid="_x0000_s1106" style="position:absolute;left:4647;top:4151;width:183;height:408;visibility:visible;mso-wrap-style:square;v-text-anchor:top" coordsize="668,1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e+K8IA&#10;AADcAAAADwAAAGRycy9kb3ducmV2LnhtbERP32vCMBB+H/g/hBvsbabbVFxnFNkUfBKsjr0eza0p&#10;ay61yZr63xthsLf7+H7eYjXYRvTU+dqxgqdxBoK4dLrmSsHpuH2cg/ABWWPjmBRcyMNqObpbYK5d&#10;5AP1RahECmGfowITQptL6UtDFv3YtcSJ+3adxZBgV0ndYUzhtpHPWTaTFmtODQZbejdU/hS/VkEh&#10;bdydztMviuZzf/7oX4+bGJR6uB/WbyACDeFf/Ofe6TT/ZQK3Z9IFcn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t74rwgAAANwAAAAPAAAAAAAAAAAAAAAAAJgCAABkcnMvZG93&#10;bnJldi54bWxQSwUGAAAAAAQABAD1AAAAhwMAAAAA&#10;" path="m249,817v,149,,298,,447c249,1360,256,1420,268,1444v16,33,41,50,74,50c353,1494,364,1494,376,1494v,14,,28,,42c250,1536,125,1536,,1536v,-14,,-28,,-42c11,1494,22,1494,33,1494v37,,64,-21,80,-63c121,1407,125,1351,125,1264v,-330,,-661,,-992c125,176,119,116,108,92,92,59,66,42,33,42v-11,,-22,,-33,c,28,,14,,,107,,214,,321,v78,,141,14,186,42c552,71,591,119,621,186v31,67,47,147,47,239c668,551,644,652,598,731,551,810,483,848,397,848v-21,,-44,-1,-68,-7c304,835,277,827,249,817xm249,752v23,9,44,14,61,17c328,773,343,775,356,775v44,,84,-30,116,-92c504,623,520,544,520,448v,-67,-8,-128,-23,-186c482,205,459,163,431,134,403,105,371,92,334,92v-21,,-50,7,-85,22c249,326,249,540,249,752xe" fillcolor="#369" strokeweight="0">
                  <v:path arrowok="t" o:connecttype="custom" o:connectlocs="68,217;68,336;73,384;94,397;103,397;103,408;0,408;0,397;9,397;31,380;34,336;34,72;30,24;9,11;0,11;0,0;88,0;139,11;170,49;183,113;164,194;109,225;90,223;68,217;68,200;85,204;98,206;129,181;142,119;136,70;118,36;92,24;68,30;68,200" o:connectangles="0,0,0,0,0,0,0,0,0,0,0,0,0,0,0,0,0,0,0,0,0,0,0,0,0,0,0,0,0,0,0,0,0,0"/>
                  <o:lock v:ext="edit" verticies="t"/>
                </v:shape>
                <v:shape id="Freeform 83" o:spid="_x0000_s1107" style="position:absolute;left:4855;top:4141;width:234;height:427;visibility:visible;mso-wrap-style:square;v-text-anchor:top" coordsize="858,16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GKdMMA&#10;AADcAAAADwAAAGRycy9kb3ducmV2LnhtbERPS2vCQBC+F/wPywje6iYRi0RXEUUsHnzE9uBtyE6T&#10;0OxsyG5N/PduodDbfHzPWax6U4s7ta6yrCAeRyCIc6srLhR8XHevMxDOI2usLZOCBzlYLQcvC0y1&#10;7fhC98wXIoSwS1FB6X2TSunykgy6sW2IA/dlW4M+wLaQusUuhJtaJlH0Jg1WHBpKbGhTUv6d/RgF&#10;u5g+u+QU7090SLZ7dztOzxNSajTs13MQnnr/L/5zv+swfzKF32fCBXL5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7GKdMMAAADcAAAADwAAAAAAAAAAAAAAAACYAgAAZHJzL2Rv&#10;d25yZXYueG1sUEsFBgAAAAAEAAQA9QAAAIgDAAAAAA==&#10;" path="m437,c551,,651,76,733,227v83,152,125,341,125,567c858,1028,815,1220,732,1375v-82,155,-185,231,-305,231c306,1606,204,1532,123,1381,42,1229,,1036,,797,,554,48,356,142,201,223,66,323,,437,xm425,83v-78,,-142,51,-189,153c179,363,148,549,148,793v,250,31,444,92,579c286,1475,349,1526,426,1526v82,,151,-56,204,-169c683,1244,710,1067,710,825,710,562,679,366,622,237,575,134,509,83,425,83xe" fillcolor="#369" strokeweight="0">
                  <v:path arrowok="t" o:connecttype="custom" o:connectlocs="119,0;200,60;234,211;200,366;116,427;34,367;0,212;39,53;119,0;116,22;64,63;40,211;65,365;116,406;172,361;194,219;170,63;116,22" o:connectangles="0,0,0,0,0,0,0,0,0,0,0,0,0,0,0,0,0,0"/>
                  <o:lock v:ext="edit" verticies="t"/>
                </v:shape>
                <v:shape id="Freeform 84" o:spid="_x0000_s1108" style="position:absolute;left:5110;top:4151;width:193;height:408;visibility:visible;mso-wrap-style:square;v-text-anchor:top" coordsize="707,1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fRA8AA&#10;AADcAAAADwAAAGRycy9kb3ducmV2LnhtbERPS4vCMBC+C/6HMII3TVUoUo0iguBpZX3gdWzGtthM&#10;SpPtY3/9ZkHwNh/fc9bbzpSiodoVlhXMphEI4tTqgjMF18thsgThPLLG0jIp6MnBdjMcrDHRtuVv&#10;as4+EyGEXYIKcu+rREqX5mTQTW1FHLinrQ36AOtM6hrbEG5KOY+iWBosODTkWNE+p/R1/jEK9tjL&#10;y+N3d+/j50JWXyfdtDev1HjU7VYgPHX+I367jzrMX8Tw/0y4QG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RfRA8AAAADcAAAADwAAAAAAAAAAAAAAAACYAgAAZHJzL2Rvd25y&#10;ZXYueG1sUEsFBgAAAAAEAAQA9QAAAIUDAAAAAA==&#10;" path="m703,v1,120,3,240,4,359c698,359,690,359,681,359,680,287,671,229,655,185,639,141,619,114,597,101,573,89,540,84,497,84v-82,,-164,,-246,c251,475,251,865,251,1256v,101,8,166,23,193c288,1476,323,1491,376,1494v,14,,28,,42c251,1536,126,1536,,1536v,-14,,-28,,-42c55,1491,90,1476,104,1449v15,-27,23,-92,23,-193c127,931,127,606,127,280,127,179,119,115,104,88,90,60,55,46,,42,,28,,14,,,234,,469,,703,e" fillcolor="#369" strokeweight="0">
                  <v:path arrowok="t" o:connecttype="custom" o:connectlocs="192,0;193,95;186,95;179,49;163,27;136,22;69,22;69,334;75,385;103,397;103,408;0,408;0,397;28,385;35,334;35,74;28,23;0,11;0,0;192,0" o:connectangles="0,0,0,0,0,0,0,0,0,0,0,0,0,0,0,0,0,0,0,0"/>
                </v:shape>
                <v:shape id="Freeform 85" o:spid="_x0000_s1109" style="position:absolute;left:5318;top:4151;width:183;height:408;visibility:visible;mso-wrap-style:square;v-text-anchor:top" coordsize="667,1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4ZG8UA&#10;AADcAAAADwAAAGRycy9kb3ducmV2LnhtbERPTWvCQBC9F/oflil4Ed200laiq4gQLfQgRhG8Ddkx&#10;iWZnQ3aN6b93hYK3ebzPmc47U4mWGldaVvA+jEAQZ1aXnCvY75LBGITzyBory6TgjxzMZ68vU4y1&#10;vfGW2tTnIoSwi1FB4X0dS+myggy6oa2JA3eyjUEfYJNL3eAthJtKfkTRlzRYcmgosKZlQdklvRoF&#10;n7+jpDoutrv+ob9eXjar9NwmpVK9t24xAeGp80/xv/tHh/mjb3g8Ey6Q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DhkbxQAAANwAAAAPAAAAAAAAAAAAAAAAAJgCAABkcnMv&#10;ZG93bnJldi54bWxQSwUGAAAAAAQABAD1AAAAigMAAAAA&#10;" path="m249,817v,149,,298,,447c249,1360,255,1420,267,1444v16,33,42,50,75,50c353,1494,364,1494,375,1494v,14,,28,,42c250,1536,125,1536,,1536v,-14,,-28,,-42c11,1494,22,1494,33,1494v36,,63,-21,79,-63c120,1407,125,1351,125,1264v,-330,,-661,,-992c125,176,119,116,107,92,91,59,66,42,33,42v-11,,-22,,-33,c,28,,14,,,107,,214,,321,v78,,140,14,185,42c551,71,590,119,621,186v30,67,46,147,46,239c667,551,643,652,597,731,550,810,482,848,396,848v-21,,-43,-1,-68,-7c304,835,277,827,249,817xm249,752v23,9,44,14,61,17c327,773,343,775,355,775v45,,84,-30,116,-92c503,623,520,544,520,448v,-67,-8,-128,-23,-186c482,205,459,163,431,134,402,105,370,92,334,92v-22,,-51,7,-85,22c249,326,249,540,249,752xe" fillcolor="#369" strokeweight="0">
                  <v:path arrowok="t" o:connecttype="custom" o:connectlocs="68,217;68,336;73,384;94,397;103,397;103,408;0,408;0,397;9,397;31,380;34,336;34,72;29,24;9,11;0,11;0,0;88,0;139,11;170,49;183,113;164,194;109,225;90,223;68,217;68,200;85,204;97,206;129,181;143,119;136,70;118,36;92,24;68,30;68,200" o:connectangles="0,0,0,0,0,0,0,0,0,0,0,0,0,0,0,0,0,0,0,0,0,0,0,0,0,0,0,0,0,0,0,0,0,0"/>
                  <o:lock v:ext="edit" verticies="t"/>
                </v:shape>
                <v:shape id="Freeform 86" o:spid="_x0000_s1110" style="position:absolute;left:5516;top:4141;width:254;height:418;visibility:visible;mso-wrap-style:square;v-text-anchor:top" coordsize="931,1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28bcUA&#10;AADcAAAADwAAAGRycy9kb3ducmV2LnhtbESPQW/CMAyF75P2HyIjcYOUIdjoCAhNmhiXCdjE2WpM&#10;09E4VROg49fPB6TdbL3n9z7Pl52v1YXaWAU2MBpmoIiLYCsuDXx/vQ9eQMWEbLEOTAZ+KcJy8fgw&#10;x9yGK+/osk+lkhCOORpwKTW51rFw5DEOQ0Ms2jG0HpOsbalti1cJ97V+yrKp9lixNDhs6M1Rcdqf&#10;vYHNYXb7iTj53NrJ6Hm1PjqH086Yfq9bvYJK1KV/8/36wwr+WGjlGZlA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LbxtxQAAANwAAAAPAAAAAAAAAAAAAAAAAJgCAABkcnMv&#10;ZG93bnJldi54bWxQSwUGAAAAAAQABAD1AAAAigMAAAAA&#10;" path="m595,1057v-113,,-226,,-339,c237,1138,216,1218,197,1299v-15,60,-22,104,-22,134c175,1457,181,1477,194,1494v12,18,40,30,82,35c276,1543,276,1557,276,1571v-92,,-184,,-276,c,1557,,1543,,1529v37,-11,60,-26,71,-44c93,1449,118,1375,144,1264,245,842,352,422,452,v8,,16,,23,c575,426,680,851,780,1278v24,103,48,168,67,199c867,1508,895,1526,931,1529v,14,,28,,42c816,1571,700,1571,585,1571v,-14,,-28,,-42c620,1526,644,1516,656,1498v12,-17,18,-38,18,-63c674,1402,666,1349,648,1278v-17,-74,-35,-147,-53,-221xm577,973c529,766,477,560,429,352,379,560,326,766,276,973v101,,201,,301,xe" fillcolor="#369" strokeweight="0">
                  <v:path arrowok="t" o:connecttype="custom" o:connectlocs="162,281;70,281;54,346;48,381;53,398;75,407;75,418;0,418;0,407;19,395;39,336;123,0;130,0;213,340;231,393;254,407;254,418;160,418;160,407;179,399;184,382;177,340;162,281;157,259;117,94;75,259;157,259" o:connectangles="0,0,0,0,0,0,0,0,0,0,0,0,0,0,0,0,0,0,0,0,0,0,0,0,0,0,0"/>
                  <o:lock v:ext="edit" verticies="t"/>
                </v:shape>
                <v:shape id="Freeform 87" o:spid="_x0000_s1111" style="position:absolute;left:5780;top:4151;width:308;height:408;visibility:visible;mso-wrap-style:square;v-text-anchor:top" coordsize="1127,1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gG8MA&#10;AADcAAAADwAAAGRycy9kb3ducmV2LnhtbERPTWvCQBC9F/wPywje6sYIUlNXUakg3hoj9Thkp8nS&#10;7GzMbjX667uFQm/zeJ+zWPW2EVfqvHGsYDJOQBCXThuuFBTH3fMLCB+QNTaOScGdPKyWg6cFZtrd&#10;+J2ueahEDGGfoYI6hDaT0pc1WfRj1xJH7tN1FkOEXSV1h7cYbhuZJslMWjQcG2psaVtT+ZV/WwVv&#10;l/O+f9w/DueLSYu0mOab08EoNRr261cQgfrwL/5z73WcP53D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4+gG8MAAADcAAAADwAAAAAAAAAAAAAAAACYAgAAZHJzL2Rv&#10;d25yZXYueG1sUEsFBgAAAAAEAAQA9QAAAIgDAAAAAA==&#10;" path="m519,1536c409,1105,292,675,181,244v,342,,684,,1026c181,1364,187,1423,198,1446v16,32,41,48,76,48c284,1494,294,1494,305,1494v,14,,28,,42c203,1536,101,1536,,1536v,-14,,-28,,-42c10,1494,20,1494,31,1494v37,,63,-19,78,-59c119,1411,124,1356,124,1270v,-335,,-669,,-1003c124,198,119,150,111,119,105,98,94,78,78,64,62,49,35,42,,42,,28,,14,,,82,,165,,248,,352,401,462,801,566,1202,668,801,777,401,879,v82,,165,,248,c1127,14,1127,28,1127,42v-10,,-20,,-30,c1059,42,1032,62,1017,101v-9,24,-14,80,-14,166c1003,601,1003,935,1003,1270v,94,6,153,18,176c1037,1478,1062,1494,1097,1494v10,,20,,30,c1127,1508,1127,1522,1127,1536v-124,,-248,,-372,c755,1522,755,1508,755,1494v10,,21,,31,c823,1494,850,1475,864,1435v10,-24,15,-79,15,-165c879,928,879,586,879,244,768,675,651,1105,541,1536v-7,,-14,,-22,e" fillcolor="#369" strokeweight="0">
                  <v:path arrowok="t" o:connecttype="custom" o:connectlocs="142,408;49,65;49,337;54,384;75,397;83,397;83,408;0,408;0,397;8,397;30,381;34,337;34,71;30,32;21,17;0,11;0,0;68,0;155,319;240,0;308,0;308,11;300,11;278,27;274,71;274,337;279,384;300,397;308,397;308,408;206,408;206,397;215,397;236,381;240,337;240,65;148,408;142,408" o:connectangles="0,0,0,0,0,0,0,0,0,0,0,0,0,0,0,0,0,0,0,0,0,0,0,0,0,0,0,0,0,0,0,0,0,0,0,0,0,0"/>
                </v:shape>
                <v:shape id="Freeform 88" o:spid="_x0000_s1112" style="position:absolute;left:6102;top:4151;width:307;height:408;visibility:visible;mso-wrap-style:square;v-text-anchor:top" coordsize="1127,1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N6+8YA&#10;AADcAAAADwAAAGRycy9kb3ducmV2LnhtbESPQUvDQBCF74L/YRnBm900ikjstrRFofRmGrHHITtN&#10;lmZn0+zapv565yB4m+G9ee+b2WL0nTrTEF1gA9NJBoq4DtZxY6DavT+8gIoJ2WIXmAxcKcJifnsz&#10;w8KGC3/QuUyNkhCOBRpoU+oLrWPdksc4CT2xaIcweEyyDo22A14k3Hc6z7Jn7dGxNLTY07ql+lh+&#10;ewNvp/1m/Ll+bfcnl1d59ViuPrfOmPu7cfkKKtGY/s1/1xsr+E+CL8/IBHr+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rN6+8YAAADcAAAADwAAAAAAAAAAAAAAAACYAgAAZHJz&#10;L2Rvd25yZXYueG1sUEsFBgAAAAAEAAQA9QAAAIsDAAAAAA==&#10;" path="m520,1536c409,1105,292,675,181,244v,342,,684,,1026c181,1364,187,1423,198,1446v16,32,42,48,76,48c284,1494,294,1494,305,1494v,14,,28,,42c203,1536,101,1536,,1536v,-14,,-28,,-42c10,1494,20,1494,31,1494v37,,64,-19,79,-59c119,1411,124,1356,124,1270v,-335,,-669,,-1003c124,198,119,150,111,119,105,98,94,78,78,64,62,49,36,42,,42,,28,,14,,,83,,165,,248,,352,401,462,801,566,1202,668,801,777,401,879,v83,,165,,248,c1127,14,1127,28,1127,42v-10,,-20,,-31,c1059,42,1032,62,1017,101v-9,24,-14,80,-14,166c1003,601,1003,935,1003,1270v,94,6,153,18,176c1037,1478,1062,1494,1096,1494v11,,21,,31,c1127,1508,1127,1522,1127,1536v-124,,-248,,-372,c755,1522,755,1508,755,1494v10,,20,,31,c823,1494,850,1475,865,1435v9,-24,14,-79,14,-165c879,928,879,586,879,244,768,675,651,1105,541,1536v-7,,-15,,-21,e" fillcolor="#369" strokeweight="0">
                  <v:path arrowok="t" o:connecttype="custom" o:connectlocs="142,408;49,65;49,337;54,384;75,397;83,397;83,408;0,408;0,397;8,397;30,381;34,337;34,71;30,32;21,17;0,11;0,0;68,0;154,319;239,0;307,0;307,11;299,11;277,27;273,71;273,337;278,384;299,397;307,397;307,408;206,408;206,397;214,397;236,381;239,337;239,65;147,408;142,408" o:connectangles="0,0,0,0,0,0,0,0,0,0,0,0,0,0,0,0,0,0,0,0,0,0,0,0,0,0,0,0,0,0,0,0,0,0,0,0,0,0"/>
                </v:shape>
                <v:shape id="Freeform 89" o:spid="_x0000_s1113" style="position:absolute;left:6420;top:4141;width:254;height:418;visibility:visible;mso-wrap-style:square;v-text-anchor:top" coordsize="931,1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FmjcEA&#10;AADcAAAADwAAAGRycy9kb3ducmV2LnhtbERPS2sCMRC+F/wPYYTeanbF52oUEaT1UnzhediMm9XN&#10;ZNmkuu2vN4VCb/PxPWe+bG0l7tT40rGCtJeAIM6dLrlQcDpu3iYgfEDWWDkmBd/kYbnovMwx0+7B&#10;e7ofQiFiCPsMFZgQ6kxKnxuy6HuuJo7cxTUWQ4RNIXWDjxhuK9lPkpG0WHJsMFjT2lB+O3xZBdvz&#10;9Ofqcfi508N0vHq/GIOjVqnXbruagQjUhn/xn/tDx/mDFH6fiRfIx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ERZo3BAAAA3AAAAA8AAAAAAAAAAAAAAAAAmAIAAGRycy9kb3du&#10;cmV2LnhtbFBLBQYAAAAABAAEAPUAAACGAwAAAAA=&#10;" path="m595,1057v-113,,-226,,-339,c237,1138,216,1218,197,1299v-15,60,-22,104,-22,134c175,1457,181,1477,194,1494v12,18,40,30,82,35c276,1543,276,1557,276,1571v-92,,-184,,-276,c,1557,,1543,,1529v37,-11,60,-26,71,-44c93,1449,118,1375,144,1264,245,842,352,422,453,v7,,15,,22,c575,426,680,851,780,1278v24,103,48,168,67,199c867,1508,895,1526,931,1529v,14,,28,,42c816,1571,701,1571,585,1571v,-14,,-28,,-42c620,1526,644,1516,656,1498v13,-17,18,-38,18,-63c674,1402,666,1349,648,1278v-17,-74,-35,-147,-53,-221xm577,973c529,766,477,560,429,352,379,560,326,766,276,973v101,,201,,301,xe" fillcolor="#369" strokeweight="0">
                  <v:path arrowok="t" o:connecttype="custom" o:connectlocs="162,281;70,281;54,346;48,381;53,398;75,407;75,418;0,418;0,407;19,395;39,336;124,0;130,0;213,340;231,393;254,407;254,418;160,418;160,407;179,399;184,382;177,340;162,281;157,259;117,94;75,259;157,259" o:connectangles="0,0,0,0,0,0,0,0,0,0,0,0,0,0,0,0,0,0,0,0,0,0,0,0,0,0,0"/>
                  <o:lock v:ext="edit" verticies="t"/>
                </v:shape>
                <v:shape id="Freeform 90" o:spid="_x0000_s1114" style="position:absolute;left:3;top:4833;width:205;height:408;visibility:visible;mso-wrap-style:square;v-text-anchor:top" coordsize="1502,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RksIA&#10;AADcAAAADwAAAGRycy9kb3ducmV2LnhtbERPzWrCQBC+F/oOywheim4aUpHUVYpQ8CBVow8wZKfJ&#10;YnY2ZFeTvL1bEHqbj+93VpvBNuJOnTeOFbzPExDEpdOGKwWX8/dsCcIHZI2NY1IwkofN+vVlhbl2&#10;PZ/oXoRKxBD2OSqoQ2hzKX1Zk0U/dy1x5H5dZzFE2FVSd9jHcNvINEkW0qLh2FBjS9uaymtxswqO&#10;oyn2hw97+tHmTevsclzctpVS08nw9Qki0BD+xU/3Tsf5WQp/z8QL5P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pGSwgAAANwAAAAPAAAAAAAAAAAAAAAAAJgCAABkcnMvZG93&#10;bnJldi54bWxQSwUGAAAAAAQABAD1AAAAhwMAAAAA&#10;" path="m499,167v,405,,810,,1214c627,1381,756,1381,884,1381v100,,168,-27,201,-79c1130,1231,1154,1110,1160,935v15,,32,,47,c1207,1292,1207,1648,1207,2005v-15,,-32,,-47,c1148,1855,1135,1759,1123,1716v-14,-52,-41,-94,-76,-124c1012,1562,958,1547,884,1547v-128,,-257,,-385,c499,1884,499,2221,499,2559v,136,4,218,10,247c516,2835,529,2860,546,2877v16,18,50,26,98,26c743,2903,842,2903,941,2903v100,,171,-11,216,-36c1202,2842,1246,2795,1286,2725v52,-94,110,-235,165,-424c1467,2301,1485,2301,1502,2301v-49,257,-102,513,-151,770c901,3071,451,3071,,3071v,-28,,-56,,-84c21,2987,42,2987,62,2987v42,,80,-18,118,-52c206,2910,226,2874,237,2826v9,-47,14,-147,14,-296c251,1865,251,1199,251,534,251,339,238,219,217,174,186,112,134,83,62,83v-20,,-41,,-62,c,56,,27,,,451,,901,,1351,v6,224,13,448,19,672c1354,672,1336,672,1320,672,1303,511,1282,401,1260,339v-22,-61,-55,-106,-97,-138c1128,178,1066,167,980,167v-161,,-321,,-481,e" fillcolor="#369" strokeweight="0">
                  <v:path arrowok="t" o:connecttype="custom" o:connectlocs="68,22;68,183;121,183;148,173;158,124;165,124;165,266;158,266;153,228;143,212;121,206;68,206;68,340;69,373;75,382;88,386;128,386;158,381;176,362;198,306;205,306;184,408;0,408;0,397;8,397;25,390;32,375;34,336;34,71;30,23;8,11;0,11;0,0;184,0;187,89;180,89;172,45;159,27;134,22;68,22" o:connectangles="0,0,0,0,0,0,0,0,0,0,0,0,0,0,0,0,0,0,0,0,0,0,0,0,0,0,0,0,0,0,0,0,0,0,0,0,0,0,0,0"/>
                </v:shape>
                <v:shape id="Freeform 91" o:spid="_x0000_s1115" style="position:absolute;left:223;top:4833;width:258;height:408;visibility:visible;mso-wrap-style:square;v-text-anchor:top" coordsize="1890,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o1G8IA&#10;AADcAAAADwAAAGRycy9kb3ducmV2LnhtbERPzWrCQBC+C32HZQq9iNnYiErqKqVg9SamfYBJdkxC&#10;s7Nhd2vSt+8Kgrf5+H5nsxtNJ67kfGtZwTxJQRBXVrdcK/j+2s/WIHxA1thZJgV/5GG3fZpsMNd2&#10;4DNdi1CLGMI+RwVNCH0upa8aMugT2xNH7mKdwRChq6V2OMRw08nXNF1Kgy3HhgZ7+mio+il+jYKy&#10;nHaHLJxO9kDHT1fvS7+cr5R6eR7f30AEGsNDfHcfdZy/yOD2TLxAb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CjUbwgAAANwAAAAPAAAAAAAAAAAAAAAAAJgCAABkcnMvZG93&#10;bnJldi54bWxQSwUGAAAAAAQABAD1AAAAhwMAAAAA&#10;" path="m747,1368v212,377,435,748,647,1125c1498,2680,1591,2805,1665,2872v74,69,150,106,225,115c1890,3015,1890,3043,1890,3071v-278,,-556,,-834,c1056,3043,1056,3015,1056,2987v50,,87,-15,108,-45c1186,2912,1197,2880,1197,2845v,-37,-4,-68,-12,-98c1176,2717,1149,2666,1104,2587,905,2235,697,1889,499,1538v,329,,660,,989c499,2684,504,2785,515,2835v10,39,28,70,55,97c607,2969,646,2987,687,2987v21,,41,,60,c747,3015,747,3043,747,3071v-249,,-498,,-747,c,3043,,3015,,2987v20,,41,,62,c135,2987,188,2951,220,2877v20,-49,31,-166,31,-350c251,1866,251,1205,251,543v,-156,-6,-258,-17,-310c225,196,208,165,181,138,144,101,104,83,62,83v-21,,-42,,-62,c,56,,27,,,249,,498,,747,v,27,,56,,83c728,83,708,83,687,83v-40,,-80,18,-117,52c543,161,525,196,514,244v-10,48,-15,147,-15,299c499,856,499,1170,499,1483v16,-29,78,-124,177,-287c928,783,1088,512,1140,373v23,-61,35,-112,35,-158c1175,181,1166,149,1148,122,1130,97,1098,83,1056,83v-14,,-26,,-40,c1016,56,1016,27,1016,v215,,429,,644,c1660,27,1660,56,1660,83v-37,3,-73,12,-103,27c1526,127,1487,158,1442,206v-45,48,-100,124,-165,231c1258,466,1169,621,1015,901v-88,157,-180,310,-268,467e" fillcolor="#369" strokeweight="0">
                  <v:path arrowok="t" o:connecttype="custom" o:connectlocs="102,182;190,331;227,382;258,397;258,408;144,408;144,397;159,391;163,378;162,365;151,344;68,204;68,336;70,377;78,390;94,397;102,397;102,408;0,408;0,397;8,397;30,382;34,336;34,72;32,31;25,18;8,11;0,11;0,0;102,0;102,11;94,11;78,18;70,32;68,72;68,197;92,159;156,50;160,29;157,16;144,11;139,11;139,0;227,0;227,11;213,15;197,27;174,58;139,120;102,182" o:connectangles="0,0,0,0,0,0,0,0,0,0,0,0,0,0,0,0,0,0,0,0,0,0,0,0,0,0,0,0,0,0,0,0,0,0,0,0,0,0,0,0,0,0,0,0,0,0,0,0,0,0"/>
                </v:shape>
                <v:shape id="Freeform 92" o:spid="_x0000_s1116" style="position:absolute;left:484;top:4833;width:248;height:408;visibility:visible;mso-wrap-style:square;v-text-anchor:top" coordsize="1817,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1NJMMA&#10;AADcAAAADwAAAGRycy9kb3ducmV2LnhtbERPTWvCQBC9F/wPywi91Y0irY3ZiGhLiweLqQePQ3bM&#10;BrOzMbvV+O+7QqG3ebzPyRa9bcSFOl87VjAeJSCIS6drrhTsv9+fZiB8QNbYOCYFN/KwyAcPGaba&#10;XXlHlyJUIoawT1GBCaFNpfSlIYt+5FriyB1dZzFE2FVSd3iN4baRkyR5lhZrjg0GW1oZKk/Fj1VA&#10;Wlbr2+5rMzuY8/Zj7V9fireg1OOwX85BBOrDv/jP/anj/OkU7s/EC2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m1NJMMAAADcAAAADwAAAAAAAAAAAAAAAACYAgAAZHJzL2Rv&#10;d25yZXYueG1sUEsFBgAAAAAEAAQA9QAAAIgDAAAAAA==&#10;" path="m1315,167v-271,,-541,,-813,c502,949,502,1730,502,2512v,201,16,330,46,385c577,2952,645,2980,755,2987v,28,,56,,84c504,3071,252,3071,,3071v,-28,,-56,,-84c109,2980,180,2952,209,2897v29,-55,45,-184,45,-385c254,1861,254,1210,254,559,254,358,238,229,209,174,180,120,109,90,,83,,56,,27,,,606,,1212,,1817,v,27,,56,,83c1709,90,1638,120,1609,174v-29,55,-46,184,-46,385c1563,1210,1563,1861,1563,2512v,201,17,330,46,385c1638,2952,1709,2980,1817,2987v,28,,56,,84c1566,3071,1314,3071,1064,3071v,-28,,-56,,-84c1171,2980,1241,2952,1270,2897v30,-52,45,-181,45,-385c1315,1730,1315,949,1315,167e" fillcolor="#369" strokeweight="0">
                  <v:path arrowok="t" o:connecttype="custom" o:connectlocs="179,22;69,22;69,334;75,385;103,397;103,408;0,408;0,397;29,385;35,334;35,74;29,23;0,11;0,0;248,0;248,11;220,23;213,74;213,334;220,385;248,397;248,408;145,408;145,397;173,385;179,334;179,22" o:connectangles="0,0,0,0,0,0,0,0,0,0,0,0,0,0,0,0,0,0,0,0,0,0,0,0,0,0,0"/>
                </v:shape>
                <v:shape id="Freeform 93" o:spid="_x0000_s1117" style="position:absolute;left:741;top:4824;width:254;height:417;visibility:visible;mso-wrap-style:square;v-text-anchor:top" coordsize="1862,3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LIVsQA&#10;AADcAAAADwAAAGRycy9kb3ducmV2LnhtbERPTWsCMRC9C/6HMIXearbaFt0aRWwL2kupCl6nm9lk&#10;dTNZNqmu/94UCt7m8T5nOu9cLU7UhsqzgsdBBoK48Lpio2C3/XgYgwgRWWPtmRRcKMB81u9NMdf+&#10;zN902kQjUgiHHBXYGJtcylBYchgGviFOXOlbhzHB1kjd4jmFu1oOs+xFOqw4NVhsaGmpOG5+nQK5&#10;nYzKT/PzPtpb83U8LN7Ww/Kg1P1dt3gFEamLN/G/e6XT/Kdn+HsmXSB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SyFbEAAAA3AAAAA8AAAAAAAAAAAAAAAAAmAIAAGRycy9k&#10;b3ducmV2LnhtbFBLBQYAAAAABAAEAPUAAACJAwAAAAA=&#10;" path="m1191,2114v-226,,-452,,-678,c473,2275,432,2437,394,2598v-30,121,-44,209,-44,267c350,2913,363,2954,388,2988v24,36,81,58,164,70c552,3086,552,3114,552,3142v-184,,-368,,-552,c,3114,,3086,,3058v74,-23,121,-52,143,-88c186,2897,236,2750,289,2529,491,1685,704,844,905,v16,,30,,46,c1150,853,1361,1703,1560,2555v49,207,96,338,135,399c1734,3015,1791,3051,1862,3058v,28,,56,,84c1632,3142,1401,3142,1171,3142v,-28,,-56,,-84c1240,3051,1289,3031,1312,2997v25,-34,37,-77,37,-127c1349,2805,1332,2698,1297,2555v-35,-147,-71,-294,-106,-441xm1155,1946c1058,1532,955,1119,858,705,758,1119,652,1532,552,1946v201,,402,,603,xe" fillcolor="#369" strokeweight="0">
                  <v:path arrowok="t" o:connecttype="custom" o:connectlocs="162,281;70,281;54,345;48,380;53,397;75,406;75,417;0,417;0,406;20,394;39,336;123,0;130,0;213,339;231,392;254,406;254,417;160,417;160,406;179,398;184,381;177,339;162,281;158,258;117,94;75,258;158,258" o:connectangles="0,0,0,0,0,0,0,0,0,0,0,0,0,0,0,0,0,0,0,0,0,0,0,0,0,0,0"/>
                  <o:lock v:ext="edit" verticies="t"/>
                </v:shape>
                <v:shape id="Freeform 94" o:spid="_x0000_s1118" style="position:absolute;left:1009;top:4833;width:102;height:408;visibility:visible;mso-wrap-style:square;v-text-anchor:top" coordsize="751,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pUMcMA&#10;AADcAAAADwAAAGRycy9kb3ducmV2LnhtbERPS2vCQBC+F/wPywi91Y1FQomuIlrBQkF8HPQ2Zsck&#10;mJ0N2TWJ/fVuQfA2H99zJrPOlKKh2hWWFQwHEQji1OqCMwWH/erjC4TzyBpLy6TgTg5m097bBBNt&#10;W95Ss/OZCCHsElSQe18lUro0J4NuYCviwF1sbdAHWGdS19iGcFPKzyiKpcGCQ0OOFS1ySq+7m1Hw&#10;a2K5veJx83c/7S/L7+bcdj9npd773XwMwlPnX+Kne63D/FEM/8+EC+T0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CpUMcMAAADcAAAADwAAAAAAAAAAAAAAAACYAgAAZHJzL2Rv&#10;d25yZXYueG1sUEsFBgAAAAAEAAQA9QAAAIgDAAAAAA==&#10;" path="m751,2987v,28,,56,,84c500,3071,250,3071,,3071v,-28,,-56,,-84c21,2987,41,2987,62,2987v72,,126,-36,157,-110c239,2828,250,2711,250,2527v,-661,,-1322,,-1984c250,387,245,285,234,235v-9,-39,-27,-70,-53,-97c143,101,103,83,62,83v-21,,-41,,-62,c,56,,27,,,250,,500,,751,v,27,,56,,83c730,83,709,83,688,83v-72,,-126,37,-157,112c509,242,498,359,498,543v,662,,1323,,1984c498,2684,504,2785,516,2835v9,39,27,70,54,97c607,2969,646,2987,688,2987v21,,42,,63,e" fillcolor="#369" strokeweight="0">
                  <v:path arrowok="t" o:connecttype="custom" o:connectlocs="102,397;102,408;0,408;0,397;8,397;30,382;34,336;34,72;32,31;25,18;8,11;0,11;0,0;102,0;102,11;93,11;72,26;68,72;68,336;70,377;77,390;93,397;102,397" o:connectangles="0,0,0,0,0,0,0,0,0,0,0,0,0,0,0,0,0,0,0,0,0,0,0"/>
                </v:shape>
                <v:shape id="Freeform 95" o:spid="_x0000_s1119" style="position:absolute;left:1129;top:4824;width:214;height:417;visibility:visible;mso-wrap-style:square;v-text-anchor:top" coordsize="1572,3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p0psUA&#10;AADcAAAADwAAAGRycy9kb3ducmV2LnhtbESPT2sCMRDF74LfIYzgrSYWUdkaRYSK0ENxWw/ehs10&#10;d9vNZN1k//TbN0LB2wzvzfu92ewGW4mOGl861jCfKRDEmTMl5xo+P16f1iB8QDZYOSYNv+Rhtx2P&#10;NpgY1/OZujTkIoawT1BDEUKdSOmzgiz6mauJo/blGoshrk0uTYN9DLeVfFZqKS2WHAkF1nQoKPtJ&#10;Wxu578s1tv1bqm7t9+Xarag6KtJ6Ohn2LyACDeFh/r8+mVh/sYL7M3ECuf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2nSmxQAAANwAAAAPAAAAAAAAAAAAAAAAAJgCAABkcnMv&#10;ZG93bnJldi54bWxQSwUGAAAAAAQABAD1AAAAigMAAAAA&#10;" path="m,3142c257,2094,529,1049,786,v14,,29,,44,c1072,1049,1329,2094,1572,3142v-525,,-1048,,-1572,xm1263,2949c1091,2196,910,1446,739,694,554,1446,358,2196,174,2949v363,,725,,1089,xe" fillcolor="#369" strokeweight="0">
                  <v:path arrowok="t" o:connecttype="custom" o:connectlocs="0,417;107,0;113,0;214,417;0,417;172,391;101,92;24,391;172,391" o:connectangles="0,0,0,0,0,0,0,0,0"/>
                  <o:lock v:ext="edit" verticies="t"/>
                </v:shape>
                <v:shape id="Freeform 96" o:spid="_x0000_s1120" style="position:absolute;left:1360;top:4833;width:205;height:408;visibility:visible;mso-wrap-style:square;v-text-anchor:top" coordsize="1501,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R0mMcA&#10;AADcAAAADwAAAGRycy9kb3ducmV2LnhtbESPQUvDQBCF74L/YRnBi9hNixabdltKoaAgWBsLPQ7Z&#10;ySYkOxuyaxv/vXMQvM3w3rz3zWoz+k5daIhNYAPTSQaKuAy2YWfgq9g/voCKCdliF5gM/FCEzfr2&#10;ZoW5DVf+pMsxOSUhHHM0UKfU51rHsiaPcRJ6YtGqMHhMsg5O2wGvEu47PcuyufbYsDTU2NOuprI9&#10;fnsDz9OimL+5tq1m1cP5w73vaXE4GXN/N26XoBKN6d/8d/1qBf9JaOUZmUCv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9kdJjHAAAA3AAAAA8AAAAAAAAAAAAAAAAAmAIAAGRy&#10;cy9kb3ducmV2LnhtbFBLBQYAAAAABAAEAPUAAACMAwAAAAA=&#10;" path="m498,167v,405,,810,,1214c626,1381,755,1381,883,1381v100,,168,-27,201,-79c1129,1231,1153,1110,1159,935v15,,32,,47,c1206,1292,1206,1648,1206,2005v-15,,-32,,-47,c1147,1855,1134,1759,1122,1716v-14,-52,-41,-94,-76,-124c1012,1562,957,1547,883,1547v-128,,-257,,-385,c498,1884,498,2221,498,2559v,136,4,218,10,247c515,2835,528,2860,545,2877v16,18,50,26,98,26c742,2903,841,2903,940,2903v100,,171,-11,216,-36c1201,2842,1245,2795,1285,2725v52,-94,110,-235,165,-424c1467,2301,1484,2301,1501,2301v-49,257,-101,513,-151,770c900,3071,450,3071,,3071v,-28,,-56,,-84c20,2987,41,2987,61,2987v42,,80,-18,118,-52c205,2910,226,2874,236,2826v9,-47,14,-147,14,-296c250,1865,250,1199,250,534,250,339,238,219,216,174,186,112,133,83,61,83v-20,,-41,,-61,c,56,,27,,,450,,900,,1350,v7,224,13,448,19,672c1353,672,1336,672,1319,672,1302,511,1282,401,1260,339v-22,-61,-56,-106,-98,-138c1127,178,1066,167,979,167v-160,,-321,,-481,e" fillcolor="#369" strokeweight="0">
                  <v:path arrowok="t" o:connecttype="custom" o:connectlocs="68,22;68,183;121,183;148,173;158,124;165,124;165,266;158,266;153,228;143,212;121,206;68,206;68,340;69,373;74,382;88,386;128,386;158,381;175,362;198,306;205,306;184,408;0,408;0,397;8,397;24,390;32,375;34,336;34,71;30,23;8,11;0,11;0,0;184,0;187,89;180,89;172,45;159,27;134,22;68,22" o:connectangles="0,0,0,0,0,0,0,0,0,0,0,0,0,0,0,0,0,0,0,0,0,0,0,0,0,0,0,0,0,0,0,0,0,0,0,0,0,0,0,0"/>
                </v:shape>
                <v:shape id="Freeform 97" o:spid="_x0000_s1121" style="position:absolute;left:1576;top:4833;width:253;height:408;visibility:visible;mso-wrap-style:square;v-text-anchor:top" coordsize="1849,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I3NsUA&#10;AADcAAAADwAAAGRycy9kb3ducmV2LnhtbERPS2vCQBC+F/wPywjemk1L6yO6ikgFL5aqOehtyI5J&#10;aHY2za5J6q/vFgq9zcf3nMWqN5VoqXGlZQVPUQyCOLO65FxBeto+TkE4j6yxskwKvsnBajl4WGCi&#10;bccHao8+FyGEXYIKCu/rREqXFWTQRbYmDtzVNgZ9gE0udYNdCDeVfI7jsTRYcmgosKZNQdnn8WYU&#10;fNjD2r6PT+718vW2n03O6eZOsVKjYb+eg/DU+3/xn3unw/yXGfw+Ey6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Yjc2xQAAANwAAAAPAAAAAAAAAAAAAAAAAJgCAABkcnMv&#10;ZG93bnJldi54bWxQSwUGAAAAAAQABAD1AAAAigMAAAAA&#10;" path="m1237,v204,,408,,612,c1849,27,1849,56,1849,83v-11,,-22,,-33,c1794,83,1760,101,1718,135v-43,35,-84,84,-118,150c1565,351,1520,455,1469,602v-138,390,-284,777,-423,1167c1046,2026,1046,2282,1046,2539v,188,13,306,37,353c1115,2955,1167,2987,1237,2987v20,,39,,58,c1295,3015,1295,3043,1295,3071v-249,,-497,,-745,c550,3043,550,3015,550,2987v20,,41,,62,c686,2987,740,2949,770,2869v19,-47,28,-158,28,-330c798,2296,798,2054,798,1812,641,1381,475,955,318,525,261,373,222,281,202,242,182,203,138,159,75,106,59,90,33,83,,83,,56,,27,,,251,,501,,751,v,27,,56,,83c738,83,725,83,711,83v-39,,-78,16,-111,50c566,167,548,217,548,282v,55,28,152,80,295c748,907,874,1236,993,1567v113,-316,232,-630,344,-947c1388,477,1415,373,1415,304v,-43,-7,-80,-18,-114c1384,156,1365,132,1343,110,1320,92,1284,83,1237,83v,-27,,-56,,-83e" fillcolor="#369" strokeweight="0">
                  <v:path arrowok="t" o:connecttype="custom" o:connectlocs="169,0;253,0;253,11;248,11;235,18;219,38;201,80;143,235;143,337;148,384;169,397;177,397;177,408;75,408;75,397;84,397;105,381;109,337;109,241;44,70;28,32;10,14;0,11;0,0;103,0;103,11;97,11;82,18;75,37;86,77;136,208;183,82;194,40;191,25;184,15;169,11;169,0" o:connectangles="0,0,0,0,0,0,0,0,0,0,0,0,0,0,0,0,0,0,0,0,0,0,0,0,0,0,0,0,0,0,0,0,0,0,0,0,0"/>
                </v:shape>
                <v:shape id="Freeform 98" o:spid="_x0000_s1122" style="position:absolute;left:1840;top:4833;width:195;height:408;visibility:visible;mso-wrap-style:square;v-text-anchor:top" coordsize="1431,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LlT8UA&#10;AADcAAAADwAAAGRycy9kb3ducmV2LnhtbESPQWvCQBCF7wX/wzJCb3VjIa1EVxFB7aWH2Ap6G7Jj&#10;Es3OptmtSf9951DobYb35r1vFqvBNepOXag9G5hOElDEhbc1lwY+P7ZPM1AhIltsPJOBHwqwWo4e&#10;FphZ33NO90MslYRwyNBAFWObaR2KihyGiW+JRbv4zmGUtSu17bCXcNfo5yR50Q5rloYKW9pUVNwO&#10;387AJe9f6Tzb5ac9fjXWX9PwfkyNeRwP6zmoSEP8N/9dv1nBTwVfnpEJ9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cuVPxQAAANwAAAAPAAAAAAAAAAAAAAAAAJgCAABkcnMv&#10;ZG93bnJldi54bWxQSwUGAAAAAAQABAD1AAAAigMAAAAA&#10;" path="m,c438,,877,,1315,v12,257,24,515,35,772c1333,772,1317,772,1301,772v-6,-152,-22,-270,-44,-351c1234,341,1201,283,1161,247,1122,210,1057,192,968,192v-199,,-399,,-598,c545,594,729,991,904,1392,705,1813,496,2229,297,2650v221,,443,,665,c1083,2650,1176,2617,1239,2548v62,-69,112,-210,144,-426c1398,2129,1415,2135,1431,2143v-25,309,-50,618,-75,928c904,3071,452,3071,,3071v,-27,,-54,,-82c222,2522,454,2061,675,1594,454,1088,222,587,,81,,54,,27,,e" fillcolor="#369" strokeweight="0">
                  <v:path arrowok="t" o:connecttype="custom" o:connectlocs="0,0;179,0;184,103;177,103;171,56;158,33;132,26;50,26;123,185;40,352;131,352;169,339;188,282;195,285;185,408;0,408;0,397;92,212;0,11;0,0" o:connectangles="0,0,0,0,0,0,0,0,0,0,0,0,0,0,0,0,0,0,0,0"/>
                </v:shape>
                <v:shape id="Freeform 99" o:spid="_x0000_s1123" style="position:absolute;left:2051;top:4833;width:247;height:408;visibility:visible;mso-wrap-style:square;v-text-anchor:top" coordsize="1811,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R7scMA&#10;AADcAAAADwAAAGRycy9kb3ducmV2LnhtbERP22rCQBB9L/gPywh9qxuLLRpdRQRBpFgv+YAhOybR&#10;7Gy6u03i33cLhb7N4VxnsepNLVpyvrKsYDxKQBDnVldcKMgu25cpCB+QNdaWScGDPKyWg6cFptp2&#10;fKL2HAoRQ9inqKAMoUml9HlJBv3INsSRu1pnMEToCqkddjHc1PI1Sd6lwYpjQ4kNbUrK7+dvo0Du&#10;v/qHa2+Hz4nOjvts67vD7EOp52G/noMI1Id/8Z97p+P8tzH8PhMvk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R7scMAAADcAAAADwAAAAAAAAAAAAAAAACYAgAAZHJzL2Rv&#10;d25yZXYueG1sUEsFBgAAAAAEAAQA9QAAAIgDAAAAAA==&#10;" path="m498,1424v272,,543,,815,c1313,1132,1313,839,1313,545v,-155,-6,-260,-17,-310c1287,196,1269,165,1241,138,1205,101,1165,83,1124,83v-21,,-42,,-62,c1062,56,1062,27,1062,v250,,499,,749,c1811,27,1811,56,1811,83v-20,,-41,,-62,c1708,83,1669,101,1632,135v-27,26,-47,61,-56,109c1566,294,1561,394,1561,545v,661,,1321,,1982c1561,2684,1566,2785,1578,2835v8,39,26,70,52,97c1668,2969,1708,2987,1749,2987v21,,42,,62,c1811,3015,1811,3043,1811,3071v-250,,-499,,-749,c1062,3043,1062,3015,1062,2987v20,,41,,62,c1195,2987,1249,2951,1281,2877v21,-49,32,-166,32,-350c1313,2216,1313,1904,1313,1592v-272,,-543,,-815,c498,1904,498,2216,498,2527v,157,6,258,17,308c524,2874,542,2905,570,2932v36,37,76,55,117,55c708,2987,729,2987,750,2987v,28,,56,,84c500,3071,249,3071,,3071v,-28,,-56,,-84c20,2987,41,2987,61,2987v72,,126,-36,158,-110c239,2828,250,2711,250,2527v,-661,,-1321,,-1982c250,390,245,285,233,235v-8,-39,-26,-70,-53,-97c143,101,103,83,61,83v-20,,-41,,-61,c,56,,27,,,249,,500,,750,v,27,,56,,83c729,83,708,83,687,83v-41,,-81,18,-117,52c542,161,524,196,514,244v-10,50,-16,150,-16,301c498,839,498,1132,498,1424e" fillcolor="#369" strokeweight="0">
                  <v:path arrowok="t" o:connecttype="custom" o:connectlocs="68,189;179,189;179,72;177,31;169,18;153,11;145,11;145,0;247,0;247,11;239,11;223,18;215,32;213,72;213,336;215,377;222,390;239,397;247,397;247,408;145,408;145,397;153,397;175,382;179,336;179,212;68,212;68,336;70,377;78,390;94,397;102,397;102,408;0,408;0,397;8,397;30,382;34,336;34,72;32,31;25,18;8,11;0,11;0,0;102,0;102,11;94,11;78,18;70,32;68,72;68,189" o:connectangles="0,0,0,0,0,0,0,0,0,0,0,0,0,0,0,0,0,0,0,0,0,0,0,0,0,0,0,0,0,0,0,0,0,0,0,0,0,0,0,0,0,0,0,0,0,0,0,0,0,0,0"/>
                </v:shape>
                <v:shape id="Freeform 100" o:spid="_x0000_s1124" style="position:absolute;left:2402;top:4833;width:257;height:408;visibility:visible;mso-wrap-style:square;v-text-anchor:top" coordsize="1889,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ptcUA&#10;AADcAAAADwAAAGRycy9kb3ducmV2LnhtbERPTWvCQBC9C/0PyxS8SLMxYJHoRqpgLUgFY5Eep9lp&#10;EszOptmtxn/fLQje5vE+Z77oTSPO1LnasoJxFIMgLqyuuVTwcVg/TUE4j6yxsUwKruRgkT0M5phq&#10;e+E9nXNfihDCLkUFlfdtKqUrKjLoItsSB+7bdgZ9gF0pdYeXEG4amcTxszRYc2iosKVVRcUp/zUK&#10;Noe9m74ff+xptCp3r8ly+3kdfyk1fOxfZiA89f4uvrnfdJg/SeD/mXCBz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9Gm1xQAAANwAAAAPAAAAAAAAAAAAAAAAAJgCAABkcnMv&#10;ZG93bnJldi54bWxQSwUGAAAAAAQABAD1AAAAigMAAAAA&#10;" path="m747,1368v212,377,434,748,646,1125c1498,2680,1590,2805,1665,2872v74,69,150,106,224,115c1889,3015,1889,3043,1889,3071v-277,,-555,,-833,c1056,3043,1056,3015,1056,2987v50,,87,-15,108,-45c1186,2912,1197,2880,1197,2845v,-37,-4,-68,-11,-98c1176,2717,1148,2666,1104,2587,905,2235,697,1889,498,1538v,329,,660,,989c498,2684,504,2785,516,2835v8,39,27,70,54,97c607,2969,646,2987,688,2987v19,,39,,59,c747,3015,747,3043,747,3071v-250,,-498,,-747,c,3043,,3015,,2987v21,,41,,62,c134,2987,187,2951,219,2877v20,-49,31,-166,31,-350c250,1866,250,1205,250,543v,-156,-5,-258,-16,-310c225,196,207,165,181,138,143,101,103,83,62,83v-21,,-41,,-62,c,56,,27,,,249,,497,,747,v,27,,56,,83c727,83,707,83,688,83v-41,,-81,18,-118,52c543,161,524,196,514,244v-10,48,-16,147,-16,299c498,856,498,1170,498,1483v17,-29,78,-124,178,-287c928,783,1088,512,1140,373v23,-61,35,-112,35,-158c1175,181,1165,149,1148,122,1130,97,1099,83,1056,83v-13,,-27,,-41,c1015,56,1015,27,1015,v215,,429,,645,c1660,27,1660,56,1660,83v-38,3,-73,12,-104,27c1525,127,1487,158,1443,206v-45,48,-101,124,-166,231c1258,466,1168,621,1014,901v-87,157,-179,310,-267,467e" fillcolor="#369" strokeweight="0">
                  <v:path arrowok="t" o:connecttype="custom" o:connectlocs="102,182;190,331;227,382;257,397;257,408;144,408;144,397;158,391;163,378;161,365;150,344;68,204;68,336;70,377;78,390;94,397;102,397;102,408;0,408;0,397;8,397;30,382;34,336;34,72;32,31;25,18;8,11;0,11;0,0;102,0;102,11;94,11;78,18;70,32;68,72;68,197;92,159;155,50;160,29;156,16;144,11;138,11;138,0;226,0;226,11;212,15;196,27;174,58;138,120;102,182" o:connectangles="0,0,0,0,0,0,0,0,0,0,0,0,0,0,0,0,0,0,0,0,0,0,0,0,0,0,0,0,0,0,0,0,0,0,0,0,0,0,0,0,0,0,0,0,0,0,0,0,0,0"/>
                </v:shape>
                <v:shape id="Freeform 101" o:spid="_x0000_s1125" style="position:absolute;left:2659;top:4824;width:254;height:417;visibility:visible;mso-wrap-style:square;v-text-anchor:top" coordsize="1861,3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G1Mb8A&#10;AADcAAAADwAAAGRycy9kb3ducmV2LnhtbERPy6rCMBDdC/cfwlxwp6lXfFWjXETBlWAVcTk0Y1ts&#10;JqWJtv69EQR3czjPWaxaU4oH1a6wrGDQj0AQp1YXnCk4Hbe9KQjnkTWWlknBkxyslj+dBcbaNnyg&#10;R+IzEULYxagg976KpXRpTgZd31bEgbva2qAPsM6krrEJ4aaUf1E0lgYLDg05VrTOKb0ld6Og9aaZ&#10;XDeO3f7+LM6zk7lE8qxU97f9n4Pw1Pqv+OPe6TB/NIT3M+ECuXw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6wbUxvwAAANwAAAAPAAAAAAAAAAAAAAAAAJgCAABkcnMvZG93bnJl&#10;di54bWxQSwUGAAAAAAQABAD1AAAAhAMAAAAA&#10;" path="m1191,2114v-226,,-452,,-678,c473,2275,432,2437,394,2598v-30,121,-44,209,-44,267c350,2913,363,2954,388,2988v24,36,81,58,164,70c552,3086,552,3114,552,3142v-184,,-368,,-552,c,3114,,3086,,3058v73,-23,121,-52,142,-88c186,2897,236,2750,288,2529,490,1685,704,844,905,v15,,30,,45,c1150,853,1361,1703,1560,2555v49,207,96,338,135,399c1734,3015,1791,3051,1861,3058v,28,,56,,84c1632,3142,1401,3142,1171,3142v,-28,,-56,,-84c1240,3051,1289,3031,1312,2997v25,-34,37,-77,37,-127c1349,2805,1332,2698,1297,2555v-35,-147,-72,-294,-106,-441xm1155,1946c1057,1532,955,1119,858,705,758,1119,652,1532,552,1946v201,,402,,603,xe" fillcolor="#369" strokeweight="0">
                  <v:path arrowok="t" o:connecttype="custom" o:connectlocs="163,281;70,281;54,345;48,380;53,397;75,406;75,417;0,417;0,406;19,394;39,336;124,0;130,0;213,339;231,392;254,406;254,417;160,417;160,406;179,398;184,381;177,339;163,281;158,258;117,94;75,258;158,258" o:connectangles="0,0,0,0,0,0,0,0,0,0,0,0,0,0,0,0,0,0,0,0,0,0,0,0,0,0,0"/>
                  <o:lock v:ext="edit" verticies="t"/>
                </v:shape>
                <v:shape id="Freeform 102" o:spid="_x0000_s1126" style="position:absolute;left:2926;top:4833;width:103;height:408;visibility:visible;mso-wrap-style:square;v-text-anchor:top" coordsize="752,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2OqcEA&#10;AADcAAAADwAAAGRycy9kb3ducmV2LnhtbERPS2sCMRC+F/wPYQrearbii9UoVhDEi6il4G3YzD5w&#10;M9kmcV3/vSkUvM3H95zFqjO1aMn5yrKCz0ECgjizuuJCwfd5+zED4QOyxtoyKXiQh9Wy97bAVNs7&#10;H6k9hULEEPYpKihDaFIpfVaSQT+wDXHkcusMhghdIbXDeww3tRwmyUQarDg2lNjQpqTseroZBaFp&#10;p8nm1x32l/yStz/kH/Q1U6r/3q3nIAJ14SX+d+90nD8ewd8z8QK5f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PNjqnBAAAA3AAAAA8AAAAAAAAAAAAAAAAAmAIAAGRycy9kb3du&#10;cmV2LnhtbFBLBQYAAAAABAAEAPUAAACGAwAAAAA=&#10;" path="m752,2987v,28,,56,,84c501,3071,251,3071,,3071v,-28,,-56,,-84c22,2987,42,2987,63,2987v72,,125,-36,157,-110c240,2828,251,2711,251,2527v,-661,,-1322,,-1984c251,387,246,285,235,235v-9,-39,-27,-70,-53,-97c144,101,104,83,63,83v-21,,-41,,-63,c,56,,27,,,251,,501,,752,v,27,,56,,83c731,83,710,83,689,83v-72,,-126,37,-157,112c510,242,499,359,499,543v,662,,1323,,1984c499,2684,505,2785,517,2835v8,39,27,70,54,97c608,2969,646,2987,689,2987v21,,42,,63,e" fillcolor="#369" strokeweight="0">
                  <v:path arrowok="t" o:connecttype="custom" o:connectlocs="103,397;103,408;0,408;0,397;9,397;30,382;34,336;34,72;32,31;25,18;9,11;0,11;0,0;103,0;103,11;94,11;73,26;68,72;68,336;71,377;78,390;94,397;103,397" o:connectangles="0,0,0,0,0,0,0,0,0,0,0,0,0,0,0,0,0,0,0,0,0,0,0"/>
                </v:shape>
                <v:shape id="Freeform 103" o:spid="_x0000_s1127" style="position:absolute;left:3137;top:4824;width:215;height:417;visibility:visible;mso-wrap-style:square;v-text-anchor:top" coordsize="1572,3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3Zl8YA&#10;AADcAAAADwAAAGRycy9kb3ducmV2LnhtbESPT2vCQBDF70K/wzIFb3W3BW2IrlIKFcFDabSH3obs&#10;mESzs2l286ffvisI3mZ4b97vzWoz2lr01PrKsYbnmQJBnDtTcaHhePh4SkD4gGywdkwa/sjDZv0w&#10;WWFq3MBf1GehEDGEfYoayhCaVEqfl2TRz1xDHLWTay2GuLaFNC0OMdzW8kWphbRYcSSU2NB7Sfkl&#10;62zkfi4S7IZ9pn678/dP/0r1VpHW08fxbQki0Bju5tv1zsT68zlcn4kTyP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53Zl8YAAADcAAAADwAAAAAAAAAAAAAAAACYAgAAZHJz&#10;L2Rvd25yZXYueG1sUEsFBgAAAAAEAAQA9QAAAIsDAAAAAA==&#10;" path="m,3142c257,2094,530,1049,786,v15,,30,,44,c1074,1049,1330,2094,1572,3142v-523,,-1047,,-1572,xm1264,2949c1093,2196,912,1446,741,694,555,1446,359,2196,174,2949v363,,727,,1090,xe" fillcolor="#369" strokeweight="0">
                  <v:path arrowok="t" o:connecttype="custom" o:connectlocs="0,417;107,0;114,0;215,417;0,417;173,391;101,92;24,391;173,391" o:connectangles="0,0,0,0,0,0,0,0,0"/>
                  <o:lock v:ext="edit" verticies="t"/>
                </v:shape>
                <v:shape id="Freeform 104" o:spid="_x0000_s1128" style="position:absolute;left:3370;top:4833;width:102;height:408;visibility:visible;mso-wrap-style:square;v-text-anchor:top" coordsize="751,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PC7MMA&#10;AADcAAAADwAAAGRycy9kb3ducmV2LnhtbERPS2vCQBC+F/wPywi91Y0FQ4muIlrBQkF8HPQ2Zsck&#10;mJ0N2TWJ/fVuQfA2H99zJrPOlKKh2hWWFQwHEQji1OqCMwWH/erjC4TzyBpLy6TgTg5m097bBBNt&#10;W95Ss/OZCCHsElSQe18lUro0J4NuYCviwF1sbdAHWGdS19iGcFPKzyiKpcGCQ0OOFS1ySq+7m1Hw&#10;a2K5veJx83c/7S/L7+bcdj9npd773XwMwlPnX+Kne63D/FEM/8+EC+T0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fPC7MMAAADcAAAADwAAAAAAAAAAAAAAAACYAgAAZHJzL2Rv&#10;d25yZXYueG1sUEsFBgAAAAAEAAQA9QAAAIgDAAAAAA==&#10;" path="m751,2987v,28,,56,,84c501,3071,251,3071,1,3071,,3043,,3015,1,2987v20,,41,,61,c135,2987,189,2951,221,2877v20,-49,31,-166,31,-350c252,1866,252,1205,252,543v,-156,-6,-258,-18,-308c226,196,209,165,181,138,145,101,104,83,62,83v-20,,-41,,-61,c,56,,27,1,,251,,501,,751,v,27,,56,,83c730,83,709,83,688,83v-71,,-124,37,-156,112c511,242,500,359,500,543v,662,,1323,,1984c500,2684,505,2785,516,2835v9,39,28,70,55,97c608,2969,647,2987,688,2987v21,,42,,63,e" fillcolor="#369" strokeweight="0">
                  <v:path arrowok="t" o:connecttype="custom" o:connectlocs="102,397;102,408;0,408;0,397;8,397;30,382;34,336;34,72;32,31;25,18;8,11;0,11;0,0;102,0;102,11;93,11;72,26;68,72;68,336;70,377;78,390;93,397;102,397" o:connectangles="0,0,0,0,0,0,0,0,0,0,0,0,0,0,0,0,0,0,0,0,0,0,0"/>
                </v:shape>
                <v:shape id="Freeform 105" o:spid="_x0000_s1129" style="position:absolute;left:3484;top:4824;width:254;height:417;visibility:visible;mso-wrap-style:square;v-text-anchor:top" coordsize="1861,3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qzMr0A&#10;AADcAAAADwAAAGRycy9kb3ducmV2LnhtbERPyQrCMBC9C/5DGMGbpgpu1SgiCp4EF8Tj0IxtsZmU&#10;Jtr690YQvM3jrbNYNaYQL6pcblnBoB+BIE6szjlVcDnvelMQziNrLCyTgjc5WC3brQXG2tZ8pNfJ&#10;pyKEsItRQeZ9GUvpkowMur4tiQN3t5VBH2CVSl1hHcJNIYdRNJYGcw4NGZa0ySh5nJ5GQeNNPblv&#10;HbvD851fZxdzi+RVqW6nWc9BeGr8X/xz73WYP5rA95lwgVx+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RfqzMr0AAADcAAAADwAAAAAAAAAAAAAAAACYAgAAZHJzL2Rvd25yZXYu&#10;eG1sUEsFBgAAAAAEAAQA9QAAAIIDAAAAAA==&#10;" path="m1191,2114v-227,,-453,,-679,c473,2275,432,2437,393,2598v-29,121,-44,209,-44,267c349,2913,363,2954,387,2988v25,36,81,58,165,70c552,3086,552,3114,552,3142v-184,,-368,,-552,c,3114,,3086,,3058v73,-23,120,-52,142,-88c185,2897,236,2750,289,2529,490,1685,703,844,905,v15,,30,,45,c1150,853,1361,1703,1560,2555v48,207,96,338,135,399c1734,3015,1790,3051,1861,3058v,28,,56,,84c1631,3142,1400,3142,1170,3142v,-28,,-56,,-84c1239,3051,1288,3031,1312,2997v24,-34,36,-77,36,-127c1348,2805,1331,2698,1297,2555v-35,-147,-71,-294,-106,-441xm1154,1946c1057,1532,954,1119,857,705,757,1119,652,1532,552,1946v200,,402,,602,xe" fillcolor="#369" strokeweight="0">
                  <v:path arrowok="t" o:connecttype="custom" o:connectlocs="163,281;70,281;54,345;48,380;53,397;75,406;75,417;0,417;0,406;19,394;39,336;124,0;130,0;213,339;231,392;254,406;254,417;160,417;160,406;179,398;184,381;177,339;163,281;158,258;117,94;75,258;158,258" o:connectangles="0,0,0,0,0,0,0,0,0,0,0,0,0,0,0,0,0,0,0,0,0,0,0,0,0,0,0"/>
                  <o:lock v:ext="edit" verticies="t"/>
                </v:shape>
                <v:shape id="Freeform 106" o:spid="_x0000_s1130" style="position:absolute;left:3838;top:4833;width:216;height:408;visibility:visible;mso-wrap-style:square;v-text-anchor:top" coordsize="1577,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Sl+cUA&#10;AADcAAAADwAAAGRycy9kb3ducmV2LnhtbESPQWvCQBCF7wX/wzKCl1I3tVg0dRWpCD140UrPY3aa&#10;BLOzIbuJ0V/vHARvM7w3732zWPWuUh01ofRs4H2cgCLOvC05N3D83b7NQIWIbLHyTAauFGC1HLws&#10;MLX+wnvqDjFXEsIhRQNFjHWqdcgKchjGviYW7d83DqOsTa5tgxcJd5WeJMmndliyNBRY03dB2fnQ&#10;OgNZ+3Ga31rbv/qw2dV/s25+PHXGjIb9+gtUpD4+zY/rHyv4U6GVZ2QCv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RKX5xQAAANwAAAAPAAAAAAAAAAAAAAAAAJgCAABkcnMv&#10;ZG93bnJldi54bWxQSwUGAAAAAAQABAD1AAAAigMAAAAA&#10;" path="m1179,1503v121,47,213,118,272,218c1535,1860,1577,2029,1577,2231v,151,-28,298,-83,437c1439,2809,1363,2910,1268,2974v-96,66,-243,97,-441,97c552,3071,276,3071,,3071v,-28,,-56,,-84c22,2987,44,2987,66,2987v73,,126,-40,157,-122c243,2813,254,2699,254,2527v,-661,,-1322,,-1984c254,353,240,233,216,183,183,117,132,83,66,83v-22,,-44,,-66,c,56,,27,,,253,,505,,758,v141,,254,17,339,54c1226,110,1326,203,1394,342v66,138,101,298,101,478c1495,973,1468,1112,1416,1231v-53,124,-133,213,-237,272xm502,1381v32,11,68,19,109,23c652,1411,696,1413,746,1413v125,,221,-24,284,-73c1094,1293,1142,1220,1175,1123v33,-97,50,-206,50,-322c1225,623,1183,469,1100,342,1018,214,894,152,734,152v-86,,-164,14,-232,49c502,595,502,988,502,1381xm502,2849v98,41,199,61,296,61c954,2910,1074,2850,1154,2725v80,-124,123,-275,123,-456c1277,2149,1258,2036,1222,1925v-37,-112,-98,-197,-182,-261c957,1600,853,1569,730,1569v-53,,-99,3,-137,5c556,1576,524,1583,502,1590v,419,,839,,1259xe" fillcolor="#369" strokeweight="0">
                  <v:path arrowok="t" o:connecttype="custom" o:connectlocs="161,200;199,229;216,296;205,354;174,395;113,408;0,408;0,397;9,397;31,381;35,336;35,72;30,24;9,11;0,11;0,0;104,0;150,7;191,45;205,109;194,164;161,200;69,183;84,187;102,188;141,178;161,149;168,106;151,45;101,20;69,27;69,183;69,379;109,387;158,362;175,301;167,256;142,221;100,208;81,209;69,211;69,379" o:connectangles="0,0,0,0,0,0,0,0,0,0,0,0,0,0,0,0,0,0,0,0,0,0,0,0,0,0,0,0,0,0,0,0,0,0,0,0,0,0,0,0,0,0"/>
                  <o:lock v:ext="edit" verticies="t"/>
                </v:shape>
                <v:shape id="Freeform 107" o:spid="_x0000_s1131" style="position:absolute;left:4082;top:4833;width:103;height:408;visibility:visible;mso-wrap-style:square;v-text-anchor:top" coordsize="751,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WnsQA&#10;AADcAAAADwAAAGRycy9kb3ducmV2LnhtbERPS2vCQBC+C/6HZYTedNOCUmNWKVpBoVDUHuptzE4e&#10;mJ0N2W0S++u7BcHbfHzPSVa9qURLjSstK3ieRCCIU6tLzhV8nbbjVxDOI2usLJOCGzlYLYeDBGNt&#10;Oz5Qe/S5CCHsYlRQeF/HUrq0IINuYmviwGW2MegDbHKpG+xCuKnkSxTNpMGSQ0OBNa0LSq/HH6Pg&#10;w8zk4Yrfn7+38ynbvLeXrt9flHoa9W8LEJ56/xDf3Tsd5k/n8P9MuEA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sVp7EAAAA3AAAAA8AAAAAAAAAAAAAAAAAmAIAAGRycy9k&#10;b3ducmV2LnhtbFBLBQYAAAAABAAEAPUAAACJAwAAAAA=&#10;" path="m751,2987v,28,,56,,84c501,3071,250,3071,,3071v,-28,,-56,,-84c20,2987,41,2987,62,2987v73,,126,-36,158,-110c240,2828,251,2711,251,2527v,-661,,-1322,,-1984c251,387,245,285,233,235v-8,-39,-25,-70,-52,-97c144,101,103,83,62,83v-21,,-42,,-62,c,56,,27,,,250,,501,,751,v,27,,56,,83c729,83,708,83,687,83v-70,,-124,37,-156,112c510,242,499,359,499,543v,662,,1323,,1984c499,2684,504,2785,515,2835v9,39,28,70,55,97c607,2969,646,2987,687,2987v21,,42,,64,e" fillcolor="#369" strokeweight="0">
                  <v:path arrowok="t" o:connecttype="custom" o:connectlocs="103,397;103,408;0,408;0,397;9,397;30,382;34,336;34,72;32,31;25,18;9,11;0,11;0,0;103,0;103,11;94,11;73,26;68,72;68,336;71,377;78,390;94,397;103,397" o:connectangles="0,0,0,0,0,0,0,0,0,0,0,0,0,0,0,0,0,0,0,0,0,0,0"/>
                </v:shape>
                <v:shape id="Freeform 108" o:spid="_x0000_s1132" style="position:absolute;left:4206;top:4824;width:235;height:426;visibility:visible;mso-wrap-style:square;v-text-anchor:top" coordsize="1716,3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3IEMcA&#10;AADcAAAADwAAAGRycy9kb3ducmV2LnhtbESPQUvDQBCF70L/wzKCN7uxSjFpt6UKYkEQWhXa25Cd&#10;ZkOysyG7pqm/3jkI3mZ4b977ZrkefasG6mMd2MDdNANFXAZbc2Xg8+Pl9hFUTMgW28Bk4EIR1qvJ&#10;1RILG868o2GfKiUhHAs04FLqCq1j6chjnIaOWLRT6D0mWftK2x7PEu5bPcuyufZYszQ47OjZUdns&#10;v72BpN+Hr+btx83yS54/NcfXw/bh3pib63GzAJVoTP/mv+utFfy54MszMoFe/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jNyBDHAAAA3AAAAA8AAAAAAAAAAAAAAAAAmAIAAGRy&#10;cy9kb3ducmV2LnhtbFBLBQYAAAAABAAEAPUAAACMAwAAAAA=&#10;" path="m874,v228,,429,150,592,453c1631,758,1716,1135,1716,1588v,467,-87,853,-251,1162c1299,3059,1093,3212,854,3212v-241,,-446,-148,-607,-450c85,2459,,2073,,1595,,1108,97,711,284,401,446,133,646,,874,xm851,166c694,166,565,267,473,472,357,726,295,1097,295,1586v,501,63,887,184,1158c572,2950,698,3051,852,3051v163,,302,-112,408,-337c1366,2489,1421,2134,1421,1649v,-525,-63,-916,-178,-1176c1151,267,1017,166,851,166xe" fillcolor="#369" strokeweight="0">
                  <v:path arrowok="t" o:connecttype="custom" o:connectlocs="120,0;201,60;235,211;201,365;117,426;34,366;0,212;39,53;120,0;117,22;65,63;40,210;66,364;117,405;173,360;195,219;170,63;117,22" o:connectangles="0,0,0,0,0,0,0,0,0,0,0,0,0,0,0,0,0,0"/>
                  <o:lock v:ext="edit" verticies="t"/>
                </v:shape>
                <v:shape id="Freeform 109" o:spid="_x0000_s1133" style="position:absolute;left:4458;top:4833;width:252;height:408;visibility:visible;mso-wrap-style:square;v-text-anchor:top" coordsize="925,1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p1MEA&#10;AADcAAAADwAAAGRycy9kb3ducmV2LnhtbERPzWrCQBC+F3yHZQRvdWMPUlLXUASxImhr+wBDdpqk&#10;yc7G7JjEt3cLhd7m4/udVTa6RvXUhcqzgcU8AUWce1txYeDrc/v4DCoIssXGMxm4UYBsPXlYYWr9&#10;wB/Un6VQMYRDigZKkTbVOuQlOQxz3xJH7tt3DiXCrtC2wyGGu0Y/JclSO6w4NpTY0qakvD5fnQFn&#10;3w/DSerkJBfR/THwz3G/M2Y2HV9fQAmN8i/+c7/ZOH+5gN9n4gV6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f0qdTBAAAA3AAAAA8AAAAAAAAAAAAAAAAAmAIAAGRycy9kb3du&#10;cmV2LnhtbFBLBQYAAAAABAAEAPUAAACGAwAAAAA=&#10;" path="m619,c721,,823,,925,v,14,,28,,42c919,42,913,42,908,42v-11,,-28,9,-49,26c837,85,817,110,800,143v-17,33,-40,84,-66,158c665,496,592,690,523,884v,129,,257,,386c523,1364,529,1423,541,1446v16,32,42,48,78,48c628,1494,638,1494,647,1494v,14,,28,,42c523,1536,399,1536,275,1536v,-14,,-28,,-42c285,1494,296,1494,306,1494v37,,64,-19,79,-59c394,1411,399,1356,399,1270v,-122,,-243,,-364c320,691,237,478,159,263,131,187,111,141,101,121,91,102,69,80,38,53,29,45,16,42,,42,,28,,14,,,125,,250,,375,v,14,,28,,42c369,42,362,42,356,42v-20,,-39,8,-56,25c283,84,275,109,275,141v,28,13,76,39,148c374,454,437,618,497,784,553,626,612,469,668,310v26,-71,39,-123,39,-158c707,131,704,112,698,95,692,78,683,66,671,55,660,46,642,42,619,42v,-14,,-28,,-42e" fillcolor="#369" strokeweight="0">
                  <v:path arrowok="t" o:connecttype="custom" o:connectlocs="169,0;252,0;252,11;247,11;234,18;218,38;200,80;142,235;142,337;147,384;169,397;176,397;176,408;75,408;75,397;83,397;105,381;109,337;109,241;43,70;28,32;10,14;0,11;0,0;102,0;102,11;97,11;82,18;75,37;86,77;135,208;182,82;193,40;190,25;183,15;169,11;169,0" o:connectangles="0,0,0,0,0,0,0,0,0,0,0,0,0,0,0,0,0,0,0,0,0,0,0,0,0,0,0,0,0,0,0,0,0,0,0,0,0"/>
                </v:shape>
                <v:shape id="Freeform 110" o:spid="_x0000_s1134" style="position:absolute;left:4812;top:4833;width:308;height:408;visibility:visible;mso-wrap-style:square;v-text-anchor:top" coordsize="1127,1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gdd8MA&#10;AADcAAAADwAAAGRycy9kb3ducmV2LnhtbERPTWvCQBC9C/6HZQredNMURFLXoNKCeGtMqcchO02W&#10;ZmeT7Fajv75bKPQ2j/c563y0rbjQ4I1jBY+LBARx5bThWkF5ep2vQPiArLF1TApu5CHfTCdrzLS7&#10;8htdilCLGMI+QwVNCF0mpa8asugXriOO3KcbLIYIh1rqAa8x3LYyTZKltGg4NjTY0b6h6qv4tgpe&#10;+vNhvN8+jufepGVaPhW796NRavYwbp9BBBrDv/jPfdBx/jKF32fiBXL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pgdd8MAAADcAAAADwAAAAAAAAAAAAAAAACYAgAAZHJzL2Rv&#10;d25yZXYueG1sUEsFBgAAAAAEAAQA9QAAAIgDAAAAAA==&#10;" path="m519,1536c409,1105,291,675,181,244v,342,,683,,1026c181,1364,187,1423,198,1446v16,32,42,48,76,48c284,1494,295,1494,305,1494v,14,,28,,42c203,1536,102,1536,,1536v,-14,,-28,,-42c10,1494,21,1494,31,1494v37,,63,-19,79,-59c119,1411,124,1356,124,1270v,-335,,-669,,-1004c124,198,119,150,111,119,105,98,94,78,78,63,62,49,35,42,,42,,28,,14,,,82,,165,,248,,352,401,462,801,566,1202,668,801,776,401,879,v83,,166,,248,c1127,14,1127,28,1127,42v-10,,-20,,-30,c1059,42,1033,61,1017,101v-10,24,-14,79,-14,165c1003,601,1003,935,1003,1270v,94,6,153,18,176c1037,1478,1062,1494,1097,1494v10,,20,,30,c1127,1508,1127,1522,1127,1536v-124,,-248,,-372,c755,1522,755,1508,755,1494v10,,21,,31,c823,1494,850,1475,865,1435v9,-24,14,-79,14,-165c879,927,879,586,879,244,768,675,652,1105,541,1536v-7,,-14,,-22,e" fillcolor="#369" strokeweight="0">
                  <v:path arrowok="t" o:connecttype="custom" o:connectlocs="142,408;49,65;49,337;54,384;75,397;83,397;83,408;0,408;0,397;8,397;30,381;34,337;34,71;30,32;21,17;0,11;0,0;68,0;155,319;240,0;308,0;308,11;300,11;278,27;274,71;274,337;279,384;300,397;308,397;308,408;206,408;206,397;215,397;236,381;240,337;240,65;148,408;142,408" o:connectangles="0,0,0,0,0,0,0,0,0,0,0,0,0,0,0,0,0,0,0,0,0,0,0,0,0,0,0,0,0,0,0,0,0,0,0,0,0,0"/>
                </v:shape>
                <v:shape id="Freeform 111" o:spid="_x0000_s1135" style="position:absolute;left:5130;top:4824;width:254;height:417;visibility:visible;mso-wrap-style:square;v-text-anchor:top" coordsize="931,1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oBAcMA&#10;AADcAAAADwAAAGRycy9kb3ducmV2LnhtbERPTWvCQBC9C/0PyxS81Y0tpm2aVaRQ1ItYK56H7CSb&#10;NjsbsqtGf70rFLzN431OPuttI47U+dqxgvEoAUFcOF1zpWD38/X0BsIHZI2NY1JwJg+z6cMgx0y7&#10;E3/TcRsqEUPYZ6jAhNBmUvrCkEU/ci1x5ErXWQwRdpXUHZ5iuG3kc5Kk0mLNscFgS5+Gir/twSpY&#10;7d8vvx4n642ejF/ni9IYTHulho/9/ANEoD7cxf/upY7z0xe4PRMvkNM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ToBAcMAAADcAAAADwAAAAAAAAAAAAAAAACYAgAAZHJzL2Rv&#10;d25yZXYueG1sUEsFBgAAAAAEAAQA9QAAAIgDAAAAAA==&#10;" path="m596,1057v-113,,-227,,-340,c237,1137,216,1218,197,1299v-15,60,-22,104,-22,133c175,1456,181,1477,194,1494v12,18,40,29,82,35c276,1543,276,1557,276,1571v-92,,-184,,-276,c,1557,,1543,,1529v37,-12,61,-26,71,-44c93,1448,118,1375,144,1264,245,842,352,422,453,v7,,15,,22,c575,426,681,851,780,1277v25,104,48,169,68,200c867,1507,896,1525,931,1529v,14,,28,,42c816,1571,700,1571,585,1571v,-14,,-28,,-42c620,1525,644,1515,656,1498v12,-17,18,-38,18,-63c674,1402,666,1349,649,1277v-18,-73,-36,-147,-53,-220xm577,973c529,766,477,559,429,352,379,559,326,766,276,973v101,,201,,301,xe" fillcolor="#369" strokeweight="0">
                  <v:path arrowok="t" o:connecttype="custom" o:connectlocs="163,281;70,281;54,345;48,380;53,397;75,406;75,417;0,417;0,406;19,394;39,336;124,0;130,0;213,339;231,392;254,406;254,417;160,417;160,406;179,398;184,381;177,339;163,281;157,258;117,93;75,258;157,258" o:connectangles="0,0,0,0,0,0,0,0,0,0,0,0,0,0,0,0,0,0,0,0,0,0,0,0,0,0,0"/>
                  <o:lock v:ext="edit" verticies="t"/>
                </v:shape>
                <v:shape id="Freeform 112" o:spid="_x0000_s1136" style="position:absolute;left:5402;top:4824;width:234;height:426;visibility:visible;mso-wrap-style:square;v-text-anchor:top" coordsize="858,16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04A8sMA&#10;AADcAAAADwAAAGRycy9kb3ducmV2LnhtbERPS2vCQBC+F/wPywje6iaxFYmuUipi6aG+D96G7JgE&#10;s7Mhu5r037tCobf5+J4zW3SmEndqXGlZQTyMQBBnVpecKzgeVq8TEM4ja6wsk4JfcrCY915mmGrb&#10;8o7ue5+LEMIuRQWF93UqpcsKMuiGtiYO3MU2Bn2ATS51g20IN5VMomgsDZYcGgqs6bOg7Lq/GQWr&#10;mE5tsonXG/pOlmt3/nnfjkipQb/7mILw1Pl/8Z/7S4f54zd4PhMu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04A8sMAAADcAAAADwAAAAAAAAAAAAAAAACYAgAAZHJzL2Rv&#10;d25yZXYueG1sUEsFBgAAAAAEAAQA9QAAAIgDAAAAAA==&#10;" path="m438,c545,,643,72,728,217v86,147,130,339,130,578c858,1033,814,1227,731,1378v-85,153,-187,228,-304,228c297,1606,193,1527,116,1367,40,1207,,1018,,797,,558,45,366,131,219,217,73,321,,438,xm425,83v-83,,-151,59,-201,181c174,386,148,562,148,793v,216,25,391,71,527c265,1458,335,1525,426,1525v88,,158,-59,208,-180c684,1226,710,1052,710,824,710,593,686,413,639,280,592,148,520,83,425,83xm274,529v8,,16,,24,c298,593,306,639,321,668v14,29,42,42,83,42c421,710,439,710,456,710v39,,66,-13,81,-42c552,641,560,595,560,529v9,,17,,25,c585,711,585,893,585,1076v-8,,-16,,-25,c560,1011,552,966,538,938,523,909,495,896,455,896v-18,,-36,,-54,c363,896,336,909,321,938v-15,28,-23,73,-23,138c290,1076,282,1076,274,1076v,-183,,-365,,-547xe" fillcolor="#369" strokeweight="0">
                  <v:path arrowok="t" o:connecttype="custom" o:connectlocs="119,0;199,58;234,211;199,366;116,426;32,363;0,211;36,58;119,0;116,22;61,70;40,210;60,350;116,405;173,357;194,219;174,74;116,22;75,140;81,140;88,177;110,188;124,188;146,177;153,140;160,140;160,285;153,285;147,249;124,238;109,238;88,249;81,285;75,285;75,140" o:connectangles="0,0,0,0,0,0,0,0,0,0,0,0,0,0,0,0,0,0,0,0,0,0,0,0,0,0,0,0,0,0,0,0,0,0,0"/>
                  <o:lock v:ext="edit" verticies="t"/>
                </v:shape>
                <v:shape id="Freeform 113" o:spid="_x0000_s1137" style="position:absolute;left:5656;top:4833;width:247;height:408;visibility:visible;mso-wrap-style:square;v-text-anchor:top" coordsize="905,1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qFWcYA&#10;AADcAAAADwAAAGRycy9kb3ducmV2LnhtbESPQWvCQBCF7wX/wzJCb3VTRZHUVVTQimghaSkeh+w0&#10;CWZnY3bV+O9dQehthvfmfW8ms9ZU4kKNKy0reO9FIIgzq0vOFfx8r97GIJxH1lhZJgU3cjCbdl4m&#10;GGt75YQuqc9FCGEXo4LC+zqW0mUFGXQ9WxMH7c82Bn1Ym1zqBq8h3FSyH0UjabDkQCiwpmVB2TE9&#10;mwDx9WLAg33yddptx/N1evj9PB2Ueu228w8Qnlr/b35eb3SoPxrC45kwgZz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6qFWcYAAADcAAAADwAAAAAAAAAAAAAAAACYAgAAZHJz&#10;L2Rvd25yZXYueG1sUEsFBgAAAAAEAAQA9QAAAIsDAAAAAA==&#10;" path="m249,712v136,,271,,407,c656,566,656,420,656,273v,-78,-3,-130,-8,-155c643,98,634,83,620,69,602,51,582,42,562,42v-11,,-21,,-31,c531,28,531,14,531,,656,,781,,905,v,14,,28,,42c895,42,885,42,875,42v-21,,-40,9,-59,26c803,81,792,98,788,122v-5,25,-8,75,-8,151c780,603,780,933,780,1264v,78,3,129,9,154c793,1437,802,1453,815,1466v19,19,39,28,60,28c885,1494,895,1494,905,1494v,14,,28,,42c781,1536,656,1536,531,1536v,-14,,-28,,-42c541,1494,551,1494,562,1494v35,,62,-18,78,-55c651,1414,656,1356,656,1264v,-156,,-312,,-468c520,796,385,796,249,796v,156,,312,,468c249,1342,252,1393,257,1418v5,19,14,35,28,48c303,1485,323,1494,343,1494v11,,21,,32,c375,1508,375,1522,375,1536v-125,,-251,,-375,c,1522,,1508,,1494v10,,20,,30,c67,1494,93,1476,109,1439v10,-25,16,-83,16,-175c125,933,125,603,125,273v,-78,-3,-130,-9,-155c112,98,103,83,90,69,71,51,51,42,30,42v-10,,-20,,-30,c,28,,14,,,124,,250,,375,v,14,,28,,42c364,42,354,42,343,42v-20,,-40,9,-58,26c271,81,262,98,257,122v-5,25,-8,75,-8,151c249,420,249,566,249,712e" fillcolor="#369" strokeweight="0">
                  <v:path arrowok="t" o:connecttype="custom" o:connectlocs="68,189;179,189;179,73;177,31;169,18;153,11;145,11;145,0;247,0;247,11;239,11;223,18;215,32;213,73;213,336;215,377;222,389;239,397;247,397;247,408;145,408;145,397;153,397;175,382;179,336;179,211;68,211;68,336;70,377;78,389;94,397;102,397;102,408;0,408;0,397;8,397;30,382;34,336;34,73;32,31;25,18;8,11;0,11;0,0;102,0;102,11;94,11;78,18;70,32;68,73;68,189" o:connectangles="0,0,0,0,0,0,0,0,0,0,0,0,0,0,0,0,0,0,0,0,0,0,0,0,0,0,0,0,0,0,0,0,0,0,0,0,0,0,0,0,0,0,0,0,0,0,0,0,0,0,0"/>
                </v:shape>
                <v:shape id="Freeform 114" o:spid="_x0000_s1138" style="position:absolute;left:5916;top:4833;width:195;height:408;visibility:visible;mso-wrap-style:square;v-text-anchor:top" coordsize="715,1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nt5sIA&#10;AADcAAAADwAAAGRycy9kb3ducmV2LnhtbERPTWvCQBC9C/6HZQredFPFtKSuQQQx3lprS3sbsmMS&#10;zM6G3TWm/75bKHibx/ucVT6YVvTkfGNZweMsAUFcWt1wpeD0vps+g/ABWWNrmRT8kId8PR6tMNP2&#10;xm/UH0MlYgj7DBXUIXSZlL6syaCf2Y44cmfrDIYIXSW1w1sMN62cJ0kqDTYcG2rsaFtTeTlejYL+&#10;0+kDL1+fLt/F8vzx5RYntnulJg/D5gVEoCHcxf/uQsf5aQp/z8QL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ae3mwgAAANwAAAAPAAAAAAAAAAAAAAAAAJgCAABkcnMvZG93&#10;bnJldi54bWxQSwUGAAAAAAQABAD1AAAAhwMAAAAA&#10;" path="m,c219,,438,,657,v5,129,11,258,17,386c666,386,658,386,650,386,646,310,639,251,628,211,616,171,600,142,580,124,560,105,527,96,484,96v-100,,-200,,-300,c272,297,364,496,451,696,352,907,247,1115,147,1325v111,,222,,333,c540,1325,587,1309,619,1274v31,-34,56,-105,71,-213c699,1065,707,1068,715,1072v-12,154,-25,309,-37,464c452,1536,226,1536,,1536v,-14,,-27,,-41c110,1261,226,1031,337,797,226,544,110,294,,41,,27,,14,,e" fillcolor="#369" strokeweight="0">
                  <v:path arrowok="t" o:connecttype="custom" o:connectlocs="0,0;179,0;184,103;177,103;171,56;158,33;132,26;50,26;123,185;40,352;131,352;169,338;188,282;195,285;185,408;0,408;0,397;92,212;0,11;0,0" o:connectangles="0,0,0,0,0,0,0,0,0,0,0,0,0,0,0,0,0,0,0,0"/>
                </v:shape>
                <v:shape id="Freeform 115" o:spid="_x0000_s1139" style="position:absolute;left:6127;top:4833;width:247;height:408;visibility:visible;mso-wrap-style:square;v-text-anchor:top" coordsize="906,1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yXsMA&#10;AADcAAAADwAAAGRycy9kb3ducmV2LnhtbERP32vCMBB+F/Y/hBv4IjN1g252pmUUBsJAUYfPR3M2&#10;nc2lNJnt/vtFEHy7j+/nrYrRtuJCvW8cK1jMExDEldMN1wq+D59PbyB8QNbYOiYFf+ShyB8mK8y0&#10;G3hHl32oRQxhn6ECE0KXSekrQxb93HXEkTu53mKIsK+l7nGI4baVz0mSSosNxwaDHZWGqvP+1yo4&#10;mg0vli+HXZXY84+ZjeXX9lgqNX0cP95BBBrDXXxzr3Wcn77C9Zl4gc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dyXsMAAADcAAAADwAAAAAAAAAAAAAAAACYAgAAZHJzL2Rv&#10;d25yZXYueG1sUEsFBgAAAAAEAAQA9QAAAIgDAAAAAA==&#10;" path="m250,712v135,,271,,407,c657,566,657,420,657,273v,-78,-3,-130,-9,-155c643,98,634,83,621,69,602,51,583,42,562,42v-10,,-21,,-31,c531,28,531,14,531,,656,,781,,906,v,14,,28,,42c896,42,886,42,875,42v-21,,-40,9,-59,26c803,81,793,98,789,122v-6,25,-8,75,-8,151c781,603,781,933,781,1264v,78,2,129,8,154c794,1437,802,1453,816,1466v18,19,38,28,59,28c886,1494,896,1494,906,1494v,14,,28,,42c781,1536,656,1536,531,1536v,-14,,-28,,-42c541,1494,552,1494,562,1494v36,,63,-18,78,-55c651,1414,657,1356,657,1264v,-156,,-312,,-468c521,796,385,796,250,796v,156,,312,,468c250,1342,252,1393,258,1418v4,19,14,35,27,48c304,1485,323,1494,344,1494v10,,21,,31,c375,1508,375,1522,375,1536v-125,,-250,,-375,c,1522,,1508,,1494v10,,20,,31,c67,1494,94,1476,110,1439v10,-25,15,-83,15,-175c125,933,125,603,125,273v,-78,-3,-130,-8,-155c112,98,104,83,90,69,72,51,51,42,31,42v-11,,-21,,-31,c,28,,14,,,125,,250,,375,v,14,,28,,42c365,42,354,42,344,42v-21,,-40,9,-59,26c272,81,262,98,257,122v-5,25,-7,75,-7,151c250,420,250,566,250,712e" fillcolor="#369" strokeweight="0">
                  <v:path arrowok="t" o:connecttype="custom" o:connectlocs="68,189;179,189;179,73;177,31;169,18;153,11;145,11;145,0;247,0;247,11;239,11;222,18;215,32;213,73;213,336;215,377;222,389;239,397;247,397;247,408;145,408;145,397;153,397;174,382;179,336;179,211;68,211;68,336;70,377;78,389;94,397;102,397;102,408;0,408;0,397;8,397;30,382;34,336;34,73;32,31;25,18;8,11;0,11;0,0;102,0;102,11;94,11;78,18;70,32;68,73;68,189" o:connectangles="0,0,0,0,0,0,0,0,0,0,0,0,0,0,0,0,0,0,0,0,0,0,0,0,0,0,0,0,0,0,0,0,0,0,0,0,0,0,0,0,0,0,0,0,0,0,0,0,0,0,0"/>
                </v:shape>
                <v:shape id="Freeform 116" o:spid="_x0000_s1140" style="position:absolute;left:6480;top:4825;width:158;height:416;visibility:visible;mso-wrap-style:square;v-text-anchor:top" coordsize="578,15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JnMMUA&#10;AADcAAAADwAAAGRycy9kb3ducmV2LnhtbESPQWvCQBCF7wX/wzKCt7qx0FCiq1Sh1kuFqmC9Ddlp&#10;EpqdXbKrpv/eOQjeZnhv3vtmtuhdqy7Uxcazgck4A0VcettwZeCw/3h+AxUTssXWMxn4pwiL+eBp&#10;hoX1V/6myy5VSkI4FmigTikUWseyJodx7AOxaL++c5hk7SptO7xKuGv1S5bl2mHD0lBjoFVN5d/u&#10;7Awcy8l6/xVO5xNGvV3+2Nd8/RmMGQ379ymoRH16mO/XGyv4udDKMzKBn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cmcwxQAAANwAAAAPAAAAAAAAAAAAAAAAAJgCAABkcnMv&#10;ZG93bnJldi54bWxQSwUGAAAAAAQABAD1AAAAigMAAAAA&#10;" path="m578,1271v-20,99,-41,197,-61,296c344,1567,172,1567,,1567v,-14,,-28,,-42c149,1280,260,1083,321,929,382,775,414,635,414,506v,-97,-18,-177,-51,-239c329,204,288,172,241,172v-44,,-82,22,-116,66c91,283,65,348,49,433v-8,,-16,,-24,c35,294,64,187,108,112,152,36,208,,275,v71,,131,38,179,119c500,200,524,294,524,403v,78,-11,155,-31,233c462,758,409,887,338,1024,233,1230,163,1354,137,1396v76,,153,,229,c412,1396,446,1392,465,1387v18,-6,35,-18,50,-38c529,1331,543,1305,554,1271v8,,16,,24,e" fillcolor="#369" strokeweight="0">
                  <v:path arrowok="t" o:connecttype="custom" o:connectlocs="158,337;141,416;0,416;0,405;88,247;113,134;99,71;66,46;34,63;13,115;7,115;30,30;75,0;124,32;143,107;135,169;92,272;37,371;100,371;127,368;141,358;151,337;158,337" o:connectangles="0,0,0,0,0,0,0,0,0,0,0,0,0,0,0,0,0,0,0,0,0,0,0"/>
                </v:shape>
                <v:shape id="Freeform 117" o:spid="_x0000_s1141" style="position:absolute;left:6666;top:4825;width:154;height:423;visibility:visible;mso-wrap-style:square;v-text-anchor:top" coordsize="567,1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KRd8IA&#10;AADcAAAADwAAAGRycy9kb3ducmV2LnhtbERPS2vCQBC+F/wPywi96UYpotFVRCm01B7UHuptyE6T&#10;0OxsyE7z+PddodDbfHzP2ex6V6mWmlB6NjCbJqCIM29Lzg18XJ8nS1BBkC1WnsnAQAF229HDBlPr&#10;Oz5Te5FcxRAOKRooROpU65AV5DBMfU0cuS/fOJQIm1zbBrsY7io9T5KFdlhybCiwpkNB2fflxxk4&#10;Dl37Jq9SPZ0On++3MNhaSIx5HPf7NSihXv7Ff+4XG+cvVnB/Jl6gt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MpF3wgAAANwAAAAPAAAAAAAAAAAAAAAAAJgCAABkcnMvZG93&#10;bnJldi54bWxQSwUGAAAAAAQABAD1AAAAhwMAAAAA&#10;" path="m,808c,632,15,482,45,355,75,229,116,136,165,73,204,24,244,,285,v68,,129,59,182,179c532,328,567,529,567,784v,178,-16,330,-44,454c494,1363,456,1453,411,1509v-46,57,-90,85,-132,85c196,1594,125,1508,70,1335,24,1188,,1013,,808xm127,836v,212,15,384,44,518c195,1466,232,1523,281,1523v23,,47,-18,73,-56c378,1431,398,1370,410,1284v20,-131,30,-313,30,-550c440,559,429,413,409,296,394,209,373,148,349,112,332,86,310,74,285,74v-29,,-56,23,-78,69c176,206,154,304,143,439,133,574,127,706,127,836xe" fillcolor="#369" strokeweight="0">
                  <v:path arrowok="t" o:connecttype="custom" o:connectlocs="0,214;12,94;45,19;77,0;127,48;154,208;142,329;112,400;76,423;19,354;0,214;34,222;46,359;76,404;96,389;111,341;120,195;111,79;95,30;77,20;56,38;39,116;34,222" o:connectangles="0,0,0,0,0,0,0,0,0,0,0,0,0,0,0,0,0,0,0,0,0,0,0"/>
                  <o:lock v:ext="edit" verticies="t"/>
                </v:shape>
                <v:shape id="Freeform 118" o:spid="_x0000_s1142" style="position:absolute;left:6846;top:4825;width:155;height:423;visibility:visible;mso-wrap-style:square;v-text-anchor:top" coordsize="567,1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GuN8UA&#10;AADcAAAADwAAAGRycy9kb3ducmV2LnhtbESPT0sDQQzF74LfYYjQm51VRGXbaZFKwaIeWntob2En&#10;7i7uZJaddP98e3MQvCW8l/d+Wa7H0JieulRHdnA3z8AQF9HXXDo4fm1vn8EkQfbYRCYHEyVYr66v&#10;lpj7OPCe+oOURkM45eigEmlza1NRUcA0jy2xat+xCyi6dqX1HQ4aHhp7n2WPNmDN2lBhS5uKip/D&#10;JTh4nYb+XXbSPHxsTp/nNPlWSJyb3YwvCzBCo/yb/67fvOI/Kb4+oxPY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0a43xQAAANwAAAAPAAAAAAAAAAAAAAAAAJgCAABkcnMv&#10;ZG93bnJldi54bWxQSwUGAAAAAAQABAD1AAAAigMAAAAA&#10;" path="m,808c,632,16,482,46,355,76,229,117,136,166,73,205,24,245,,286,v68,,129,59,182,179c533,328,567,529,567,784v,178,-15,330,-44,454c495,1363,457,1453,412,1509v-45,57,-90,85,-132,85c197,1594,126,1508,71,1335,25,1188,,1013,,808xm127,836v,212,16,384,45,518c196,1466,233,1523,282,1523v23,,47,-18,72,-56c379,1431,399,1370,411,1284v20,-131,30,-313,30,-550c441,559,430,413,410,296,395,209,374,148,350,112,333,86,311,74,286,74v-29,,-56,23,-78,69c177,206,155,304,144,439,134,574,127,706,127,836xe" fillcolor="#369" strokeweight="0">
                  <v:path arrowok="t" o:connecttype="custom" o:connectlocs="0,214;13,94;45,19;78,0;128,48;155,208;143,329;113,400;77,423;19,354;0,214;35,222;47,359;77,404;97,389;112,341;121,195;112,79;96,30;78,20;57,38;39,116;35,222" o:connectangles="0,0,0,0,0,0,0,0,0,0,0,0,0,0,0,0,0,0,0,0,0,0,0"/>
                  <o:lock v:ext="edit" verticies="t"/>
                </v:shape>
                <v:shape id="Freeform 119" o:spid="_x0000_s1143" style="position:absolute;left:7027;top:4833;width:152;height:417;visibility:visible;mso-wrap-style:square;v-text-anchor:top" coordsize="554,15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KZpcUA&#10;AADcAAAADwAAAGRycy9kb3ducmV2LnhtbERPS2vCQBC+F/wPywi9NRsVqqSuooK1hx58FFtvQ3ZM&#10;gtnZdHcb03/fLQje5uN7znTemVq05HxlWcEgSUEQ51ZXXCj4OKyfJiB8QNZYWyYFv+RhPus9TDHT&#10;9so7avehEDGEfYYKyhCaTEqfl2TQJ7YhjtzZOoMhQldI7fAaw00th2n6LA1WHBtKbGhVUn7Z/xgF&#10;oy9z3Ey2m9fhcvT96U5Svh8vrVKP/W7xAiJQF+7im/tNx/njAfw/Ey+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opmlxQAAANwAAAAPAAAAAAAAAAAAAAAAAJgCAABkcnMv&#10;ZG93bnJldi54bWxQSwUGAAAAAAQABAD1AAAAigMAAAAA&#10;" path="m84,c241,,397,,554,v,14,,29,,43c458,551,357,1059,262,1568v-25,,-48,,-73,c275,1106,365,646,451,184v-81,,-161,,-241,c161,184,126,195,106,215,70,251,40,303,19,376,12,372,6,368,,363,27,242,57,121,84,e" fillcolor="#369" strokeweight="0">
                  <v:path arrowok="t" o:connecttype="custom" o:connectlocs="23,0;152,0;152,11;72,417;52,417;124,49;58,49;29,57;5,100;0,97;23,0" o:connectangles="0,0,0,0,0,0,0,0,0,0,0"/>
                </v:shape>
                <v:shape id="Freeform 120" o:spid="_x0000_s1144" style="position:absolute;left:7300;top:5080;width:91;height:46;visibility:visible;mso-wrap-style:square;v-text-anchor:top" coordsize="334,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ic1cIA&#10;AADcAAAADwAAAGRycy9kb3ducmV2LnhtbERPTWsCMRC9F/wPYQRvNasHla1RqiL14EVrRW/DZtws&#10;3UyWJHXXf98UhN7m8T5nvuxsLe7kQ+VYwWiYgSAunK64VHD63L7OQISIrLF2TAoeFGC56L3MMdeu&#10;5QPdj7EUKYRDjgpMjE0uZSgMWQxD1xAn7ua8xZigL6X22KZwW8txlk2kxYpTg8GG1oaK7+OPVbBn&#10;M/lYnfz5MNXn9uuyvl43WaPUoN+9v4GI1MV/8dO902n+dAx/z6QL5O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eJzVwgAAANwAAAAPAAAAAAAAAAAAAAAAAJgCAABkcnMvZG93&#10;bnJldi54bWxQSwUGAAAAAAQABAD1AAAAhwMAAAAA&#10;" path="m,c111,,223,,334,v,57,,114,,171c223,171,111,171,,171,,114,,57,,e" fillcolor="#369" strokeweight="0">
                  <v:path arrowok="t" o:connecttype="custom" o:connectlocs="0,0;91,0;91,46;0,46;0,0" o:connectangles="0,0,0,0,0"/>
                </v:shape>
                <v:shape id="Freeform 121" o:spid="_x0000_s1145" style="position:absolute;left:7503;top:4825;width:158;height:416;visibility:visible;mso-wrap-style:square;v-text-anchor:top" coordsize="578,15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9jnMMA&#10;AADcAAAADwAAAGRycy9kb3ducmV2LnhtbERPS2vCQBC+F/wPywje6saKD2JWaQtqLy1UBc1tyI5J&#10;MDu7ZFeN/75bKPQ2H99zslVnGnGj1teWFYyGCQjiwuqaSwWH/fp5DsIHZI2NZVLwIA+rZe8pw1Tb&#10;O3/TbRdKEUPYp6igCsGlUvqiIoN+aB1x5M62NRgibEupW7zHcNPIlySZSoM1x4YKHb1XVFx2V6Pg&#10;WIw2+0+XX3P08uvtpCfTzdYpNeh3rwsQgbrwL/5zf+g4fzaG32fiBX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g9jnMMAAADcAAAADwAAAAAAAAAAAAAAAACYAgAAZHJzL2Rv&#10;d25yZXYueG1sUEsFBgAAAAAEAAQA9QAAAIgDAAAAAA==&#10;" path="m578,1271v-20,99,-41,197,-61,296c344,1567,172,1567,,1567v,-14,,-28,,-42c150,1280,260,1083,321,929,382,775,414,635,414,506v,-97,-17,-177,-51,-239c329,204,288,172,241,172v-43,,-82,22,-116,66c91,283,65,348,49,433v-8,,-16,,-24,c36,294,64,187,108,112,152,36,209,,275,v71,,131,38,178,119c500,200,525,294,525,403v,78,-11,155,-31,233c462,758,409,887,338,1024,233,1230,164,1354,138,1396v76,,152,,228,c413,1396,446,1392,464,1387v19,-6,36,-18,51,-38c530,1331,543,1305,554,1271v8,,16,,24,e" fillcolor="#369" strokeweight="0">
                  <v:path arrowok="t" o:connecttype="custom" o:connectlocs="158,337;141,416;0,416;0,405;88,247;113,134;99,71;66,46;34,63;13,115;7,115;30,30;75,0;124,32;144,107;135,169;92,272;38,371;100,371;127,368;141,358;151,337;158,337" o:connectangles="0,0,0,0,0,0,0,0,0,0,0,0,0,0,0,0,0,0,0,0,0,0,0"/>
                </v:shape>
                <v:shape id="Freeform 122" o:spid="_x0000_s1146" style="position:absolute;left:7689;top:4825;width:155;height:423;visibility:visible;mso-wrap-style:square;v-text-anchor:top" coordsize="567,1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qoNMIA&#10;AADcAAAADwAAAGRycy9kb3ducmV2LnhtbERPS2vCQBC+F/wPywi91U2LWImuUixCS/Wg9lBvQ3aa&#10;hGZnQ3bM49+7gtDbfHzPWa57V6mWmlB6NvA8SUARZ96WnBv4Pm2f5qCCIFusPJOBgQKsV6OHJabW&#10;d3yg9ii5iiEcUjRQiNSp1iEryGGY+Jo4cr++cSgRNrm2DXYx3FX6JUlm2mHJsaHAmjYFZX/HizPw&#10;PnTtl3xKNd1tfvbnMNhaSIx5HPdvC1BCvfyL7+4PG+e/TuH2TLxAr6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6qg0wgAAANwAAAAPAAAAAAAAAAAAAAAAAJgCAABkcnMvZG93&#10;bnJldi54bWxQSwUGAAAAAAQABAD1AAAAhwMAAAAA&#10;" path="m,808c,632,15,482,45,355,75,229,116,136,165,73,204,24,244,,286,v67,,128,59,181,179c532,328,567,529,567,784v,178,-16,330,-44,454c494,1363,456,1453,411,1509v-45,57,-90,85,-132,85c196,1594,125,1508,71,1335,24,1188,,1013,,808xm127,836v,212,15,384,44,518c195,1466,233,1523,281,1523v23,,48,-18,73,-56c378,1431,398,1370,411,1284v19,-131,29,-313,29,-550c440,559,429,413,409,296,394,209,373,148,349,112,332,86,310,74,285,74v-29,,-56,23,-78,69c176,206,154,304,143,439,133,574,127,706,127,836xe" fillcolor="#369" strokeweight="0">
                  <v:path arrowok="t" o:connecttype="custom" o:connectlocs="0,214;12,94;45,19;78,0;128,48;155,208;143,329;112,400;76,423;19,354;0,214;35,222;47,359;77,404;97,389;112,341;120,195;112,79;95,30;78,20;57,38;39,116;35,222" o:connectangles="0,0,0,0,0,0,0,0,0,0,0,0,0,0,0,0,0,0,0,0,0,0,0"/>
                  <o:lock v:ext="edit" verticies="t"/>
                </v:shape>
                <v:shape id="Freeform 123" o:spid="_x0000_s1147" style="position:absolute;left:7899;top:4825;width:94;height:416;visibility:visible;mso-wrap-style:square;v-text-anchor:top" coordsize="345,15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VTxcYA&#10;AADcAAAADwAAAGRycy9kb3ducmV2LnhtbESPQWvCQBCF70L/wzKF3nRjodWmbkJJFDx4UNuDvQ3Z&#10;aRKanQ272xj/fVcQvM3w3rzvzSofTScGcr61rGA+S0AQV1a3XCv4+txMlyB8QNbYWSYFF/KQZw+T&#10;FabanvlAwzHUIoawT1FBE0KfSumrhgz6me2Jo/ZjncEQV1dL7fAcw00nn5PkVRpsORIa7KloqPo9&#10;/pkI+d5d3Nt8TevSFPp02pdFMpRKPT2OH+8gAo3hbr5db3Wsv3iB6zNxApn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FVTxcYAAADcAAAADwAAAAAAAAAAAAAAAACYAgAAZHJz&#10;L2Rvd25yZXYueG1sUEsFBgAAAAAEAAQA9QAAAIsDAAAAAA==&#10;" path="m,182c71,120,143,61,213,v8,,15,,22,c235,431,235,864,235,1296v,86,2,139,6,161c245,1478,254,1494,266,1506v13,11,40,18,79,19c345,1539,345,1553,345,1567v-110,,-219,,-329,c16,1553,16,1539,16,1525v41,-1,67,-8,80,-19c108,1495,116,1481,121,1461v5,-18,7,-73,7,-165c128,1020,128,743,128,467v,-112,-2,-183,-6,-215c119,228,113,210,105,199,97,187,88,182,77,182v-17,,-39,11,-67,35c7,205,3,194,,182e" fillcolor="#369" strokeweight="0">
                  <v:path arrowok="t" o:connecttype="custom" o:connectlocs="0,48;58,0;64,0;64,344;66,387;72,400;94,405;94,416;4,416;4,405;26,400;33,388;35,344;35,124;33,67;29,53;21,48;3,58;0,48" o:connectangles="0,0,0,0,0,0,0,0,0,0,0,0,0,0,0,0,0,0,0"/>
                </v:shape>
                <v:shape id="Freeform 124" o:spid="_x0000_s1148" style="position:absolute;left:8052;top:4825;width:136;height:423;visibility:visible;mso-wrap-style:square;v-text-anchor:top" coordsize="498,1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t9MMA&#10;AADcAAAADwAAAGRycy9kb3ducmV2LnhtbERPzWrCQBC+F/oOywi9NRstNZq6SrUUCh7U6AMM2WkS&#10;zM7G3W2Mb98VCr3Nx/c7i9VgWtGT841lBeMkBUFcWt1wpeB0/HyegfABWWNrmRTcyMNq+fiwwFzb&#10;Kx+oL0IlYgj7HBXUIXS5lL6syaBPbEccuW/rDIYIXSW1w2sMN62cpOlUGmw4NtTY0aam8lz8GAXb&#10;3pG87LLbx3g9f81cV7zsQ6PU02h4fwMRaAj/4j/3l47zsyncn4kXy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K+t9MMAAADcAAAADwAAAAAAAAAAAAAAAACYAgAAZHJzL2Rv&#10;d25yZXYueG1sUEsFBgAAAAAEAAQA9QAAAIgDAAAAAA==&#10;" path="m13,323c38,220,71,140,108,83,146,27,194,,250,v71,,125,39,162,119c440,180,454,243,454,311v,112,-41,227,-119,346c388,695,429,747,457,816v27,69,41,149,41,242c498,1191,473,1306,426,1404v-62,127,-154,190,-274,190c93,1594,53,1582,32,1556,11,1529,,1502,,1473v,-22,5,-41,15,-58c25,1398,37,1390,51,1390v11,,22,3,33,9c91,1403,109,1416,134,1440v26,24,44,38,54,43c204,1491,221,1495,239,1495v44,,82,-29,115,-89c386,1346,402,1276,402,1194v,-60,-8,-117,-22,-174c369,978,356,945,343,923,324,893,298,866,266,841,234,817,201,805,168,805v-7,,-14,,-21,c147,793,147,782,147,770v34,-7,69,-28,103,-64c284,671,309,628,324,578v15,-50,23,-104,23,-164c347,336,333,274,306,225,279,177,243,153,202,153,136,153,78,215,34,341,28,335,20,329,13,323e" fillcolor="#369" strokeweight="0">
                  <v:path arrowok="t" o:connecttype="custom" o:connectlocs="4,86;29,22;68,0;113,32;124,83;91,174;125,217;136,281;116,373;42,423;9,413;0,391;4,375;14,369;23,371;37,382;51,394;65,397;97,373;110,317;104,271;94,245;73,223;46,214;40,214;40,204;68,187;88,153;95,110;84,60;55,41;9,90;4,86" o:connectangles="0,0,0,0,0,0,0,0,0,0,0,0,0,0,0,0,0,0,0,0,0,0,0,0,0,0,0,0,0,0,0,0,0"/>
                </v:shape>
              </v:group>
            </v:group>
            <v:rect id="Rectangle 125" o:spid="_x0000_s1149" style="position:absolute;left:52311;top:19637;width:451;height:425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U578A&#10;AADcAAAADwAAAGRycy9kb3ducmV2LnhtbERPzYrCMBC+L/gOYQRva6oHlWoUEQRXvFh9gKGZ/mAy&#10;KUm03bc3wsLe5uP7nc1usEa8yIfWsYLZNANBXDrdcq3gfjt+r0CEiKzROCYFvxRgtx19bTDXrucr&#10;vYpYixTCIUcFTYxdLmUoG7IYpq4jTlzlvMWYoK+l9tincGvkPMsW0mLLqaHBjg4NlY/iaRXIW3Hs&#10;V4XxmTvPq4v5OV0rckpNxsN+DSLSEP/Ff+6TTvOXS/g8ky6Q2z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9FTnvwAAANwAAAAPAAAAAAAAAAAAAAAAAJgCAABkcnMvZG93bnJl&#10;di54bWxQSwUGAAAAAAQABAD1AAAAhAMAAAAA&#10;" filled="f" stroked="f">
              <v:textbox style="mso-fit-shape-to-text:t" inset="0,0,0,0">
                <w:txbxContent>
                  <w:p w:rsidR="00F8755E" w:rsidRDefault="00F8755E">
                    <w:r>
                      <w:rPr>
                        <w:rFonts w:cs="Bookman Old Style"/>
                        <w:color w:val="000000"/>
                      </w:rPr>
                      <w:t xml:space="preserve"> </w:t>
                    </w:r>
                  </w:p>
                </w:txbxContent>
              </v:textbox>
            </v:rect>
            <v:rect id="Rectangle 126" o:spid="_x0000_s1150" style="position:absolute;top:22809;width:450;height:42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vAlcMA&#10;AADcAAAADwAAAGRycy9kb3ducmV2LnhtbESPT2sCMRDF70K/Q5hCb5qthypbo5SCoMWLqx9g2Mz+&#10;oclkSVJ3/fadg+Bthvfmvd9sdpN36kYx9YENvC8KUMR1sD23Bq6X/XwNKmVkiy4wGbhTgt32ZbbB&#10;0oaRz3SrcqskhFOJBrqch1LrVHfkMS3CQCxaE6LHLGtstY04Srh3elkUH9pjz9LQ4UDfHdW/1Z83&#10;oC/VflxXLhbhZ9mc3PFwbigY8/Y6fX2CyjTlp/lxfbCCvxJaeUYm0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mvAlcMAAADcAAAADwAAAAAAAAAAAAAAAACYAgAAZHJzL2Rv&#10;d25yZXYueG1sUEsFBgAAAAAEAAQA9QAAAIgDAAAAAA==&#10;" filled="f" stroked="f">
              <v:textbox style="mso-fit-shape-to-text:t" inset="0,0,0,0">
                <w:txbxContent>
                  <w:p w:rsidR="00F8755E" w:rsidRDefault="00F8755E">
                    <w:r>
                      <w:rPr>
                        <w:rFonts w:cs="Bookman Old Style"/>
                        <w:color w:val="000000"/>
                      </w:rPr>
                      <w:t xml:space="preserve"> </w:t>
                    </w:r>
                  </w:p>
                </w:txbxContent>
              </v:textbox>
            </v:rect>
            <v:rect id="Rectangle 127" o:spid="_x0000_s1151" style="position:absolute;top:26291;width:450;height:42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dlDr8A&#10;AADcAAAADwAAAGRycy9kb3ducmV2LnhtbERPzYrCMBC+L/gOYQRva6oHV6tRRBBU9mL1AYZm+oPJ&#10;pCRZ2317IyzsbT6+39nsBmvEk3xoHSuYTTMQxKXTLdcK7rfj5xJEiMgajWNS8EsBdtvRxwZz7Xq+&#10;0rOItUghHHJU0MTY5VKGsiGLYeo64sRVzluMCfpaao99CrdGzrNsIS22nBoa7OjQUPkofqwCeSuO&#10;/bIwPnOXefVtzqdrRU6pyXjYr0FEGuK/+M990mn+1wrez6QL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hJ2UOvwAAANwAAAAPAAAAAAAAAAAAAAAAAJgCAABkcnMvZG93bnJl&#10;di54bWxQSwUGAAAAAAQABAD1AAAAhAMAAAAA&#10;" filled="f" stroked="f">
              <v:textbox style="mso-fit-shape-to-text:t" inset="0,0,0,0">
                <w:txbxContent>
                  <w:p w:rsidR="00F8755E" w:rsidRDefault="00F8755E">
                    <w:r>
                      <w:rPr>
                        <w:rFonts w:cs="Bookman Old Style"/>
                        <w:color w:val="000000"/>
                      </w:rPr>
                      <w:t xml:space="preserve"> </w:t>
                    </w:r>
                  </w:p>
                </w:txbxContent>
              </v:textbox>
            </v:rect>
            <v:rect id="Rectangle 128" o:spid="_x0000_s1152" style="position:absolute;left:3655;top:29874;width:2000;height:626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i8tMMA&#10;AADcAAAADwAAAGRycy9kb3ducmV2LnhtbESPzWoDMQyE74G8g1Ght8TbHMKyjRNKIZCGXLLpA4i1&#10;9ofa8mI72e3bR4dCbxIzmvm0O8zeqQfFNAQ28LYuQBE3wQ7cGfi+HVclqJSRLbrAZOCXEhz2y8UO&#10;KxsmvtKjzp2SEE4VGuhzHiutU9OTx7QOI7FobYges6yx0zbiJOHe6U1RbLXHgaWhx5E+e2p+6rs3&#10;oG/1cSprF4tw3rQX93W6thSMeX2ZP95BZZrzv/nv+mQFvxR8eUYm0P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ci8tMMAAADcAAAADwAAAAAAAAAAAAAAAACYAgAAZHJzL2Rv&#10;d25yZXYueG1sUEsFBgAAAAAEAAQA9QAAAIgDAAAAAA==&#10;" filled="f" stroked="f">
              <v:textbox style="mso-fit-shape-to-text:t" inset="0,0,0,0">
                <w:txbxContent>
                  <w:p w:rsidR="00F8755E" w:rsidRDefault="00F8755E">
                    <w:r>
                      <w:rPr>
                        <w:rFonts w:cs="Bookman Old Style"/>
                        <w:b/>
                        <w:bCs/>
                        <w:color w:val="C0C0C0"/>
                        <w:sz w:val="44"/>
                        <w:szCs w:val="44"/>
                      </w:rPr>
                      <w:t>Ε</w:t>
                    </w:r>
                  </w:p>
                </w:txbxContent>
              </v:textbox>
            </v:rect>
            <v:rect id="Rectangle 129" o:spid="_x0000_s1153" style="position:absolute;left:3535;top:29754;width:1999;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QZL78A&#10;AADcAAAADwAAAGRycy9kb3ducmV2LnhtbERPzYrCMBC+L/gOYQRv21QPUqpRRBB02Yt1H2Bopj+Y&#10;TEoSbfftN4Kwt/n4fme7n6wRT/Khd6xgmeUgiGune24V/NxOnwWIEJE1Gsek4JcC7Hezjy2W2o18&#10;pWcVW5FCOJSooItxKKUMdUcWQ+YG4sQ1zluMCfpWao9jCrdGrvJ8LS32nBo6HOjYUX2vHlaBvFWn&#10;saiMz93Xqvk2l/O1IafUYj4dNiAiTfFf/HafdZpfLOH1TLpA7v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qhBkvvwAAANwAAAAPAAAAAAAAAAAAAAAAAJgCAABkcnMvZG93bnJl&#10;di54bWxQSwUGAAAAAAQABAD1AAAAhAMAAAAA&#10;" filled="f" stroked="f">
              <v:textbox style="mso-fit-shape-to-text:t" inset="0,0,0,0">
                <w:txbxContent>
                  <w:p w:rsidR="00F8755E" w:rsidRDefault="00F8755E">
                    <w:r>
                      <w:rPr>
                        <w:rFonts w:cs="Bookman Old Style"/>
                        <w:b/>
                        <w:bCs/>
                        <w:color w:val="0000FF"/>
                        <w:sz w:val="44"/>
                        <w:szCs w:val="44"/>
                      </w:rPr>
                      <w:t>Ε</w:t>
                    </w:r>
                  </w:p>
                </w:txbxContent>
              </v:textbox>
            </v:rect>
            <v:rect id="Rectangle 130" o:spid="_x0000_s1154" style="position:absolute;left:5667;top:29874;width:1968;height:62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aHWL8A&#10;AADcAAAADwAAAGRycy9kb3ducmV2LnhtbERPzYrCMBC+L/gOYQRva7o9SKlGkQVBFy/WfYChmf5g&#10;MilJtN23N4Kwt/n4fmezm6wRD/Khd6zga5mBIK6d7rlV8Hs9fBYgQkTWaByTgj8KsNvOPjZYajfy&#10;hR5VbEUK4VCigi7GoZQy1B1ZDEs3ECeucd5iTNC3UnscU7g1Ms+ylbTYc2rocKDvjupbdbcK5LU6&#10;jEVlfOZ+8uZsTsdLQ06pxXzar0FEmuK/+O0+6jS/yOH1TLpAb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aVodYvwAAANwAAAAPAAAAAAAAAAAAAAAAAJgCAABkcnMvZG93bnJl&#10;di54bWxQSwUGAAAAAAQABAD1AAAAhAMAAAAA&#10;" filled="f" stroked="f">
              <v:textbox style="mso-fit-shape-to-text:t" inset="0,0,0,0">
                <w:txbxContent>
                  <w:p w:rsidR="00F8755E" w:rsidRDefault="00F8755E">
                    <w:r>
                      <w:rPr>
                        <w:rFonts w:cs="Bookman Old Style"/>
                        <w:b/>
                        <w:bCs/>
                        <w:color w:val="C0C0C0"/>
                        <w:sz w:val="44"/>
                        <w:szCs w:val="44"/>
                      </w:rPr>
                      <w:t>Τ</w:t>
                    </w:r>
                  </w:p>
                </w:txbxContent>
              </v:textbox>
            </v:rect>
            <v:rect id="Rectangle 131" o:spid="_x0000_s1155" style="position:absolute;left:5547;top:29754;width:1967;height:62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oiw78A&#10;AADcAAAADwAAAGRycy9kb3ducmV2LnhtbERP24rCMBB9X/Afwgi+rakuLKVrFBEEXXyx7gcMzfSC&#10;yaQk0da/N4Kwb3M411ltRmvEnXzoHCtYzDMQxJXTHTcK/i77zxxEiMgajWNS8KAAm/XkY4WFdgOf&#10;6V7GRqQQDgUqaGPsCylD1ZLFMHc9ceJq5y3GBH0jtcchhVsjl1n2LS12nBpa7GnXUnUtb1aBvJT7&#10;IS+Nz9zvsj6Z4+Fck1NqNh23PyAijfFf/HYfdJqff8HrmXS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1GiLDvwAAANwAAAAPAAAAAAAAAAAAAAAAAJgCAABkcnMvZG93bnJl&#10;di54bWxQSwUGAAAAAAQABAD1AAAAhAMAAAAA&#10;" filled="f" stroked="f">
              <v:textbox style="mso-fit-shape-to-text:t" inset="0,0,0,0">
                <w:txbxContent>
                  <w:p w:rsidR="00F8755E" w:rsidRDefault="00F8755E">
                    <w:r>
                      <w:rPr>
                        <w:rFonts w:cs="Bookman Old Style"/>
                        <w:b/>
                        <w:bCs/>
                        <w:color w:val="0000FF"/>
                        <w:sz w:val="44"/>
                        <w:szCs w:val="44"/>
                      </w:rPr>
                      <w:t>Τ</w:t>
                    </w:r>
                  </w:p>
                </w:txbxContent>
              </v:textbox>
            </v:rect>
            <v:rect id="Rectangle 132" o:spid="_x0000_s1156" style="position:absolute;left:7616;top:29874;width:2285;height:626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O6t78A&#10;AADcAAAADwAAAGRycy9kb3ducmV2LnhtbERP24rCMBB9X/Afwgi+ramyLKVrFBEEXXyx7gcMzfSC&#10;yaQk0da/N4Kwb3M411ltRmvEnXzoHCtYzDMQxJXTHTcK/i77zxxEiMgajWNS8KAAm/XkY4WFdgOf&#10;6V7GRqQQDgUqaGPsCylD1ZLFMHc9ceJq5y3GBH0jtcchhVsjl1n2LS12nBpa7GnXUnUtb1aBvJT7&#10;IS+Nz9zvsj6Z4+Fck1NqNh23PyAijfFf/HYfdJqff8HrmXS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687q3vwAAANwAAAAPAAAAAAAAAAAAAAAAAJgCAABkcnMvZG93bnJl&#10;di54bWxQSwUGAAAAAAQABAD1AAAAhAMAAAAA&#10;" filled="f" stroked="f">
              <v:textbox style="mso-fit-shape-to-text:t" inset="0,0,0,0">
                <w:txbxContent>
                  <w:p w:rsidR="00F8755E" w:rsidRDefault="00F8755E">
                    <w:r>
                      <w:rPr>
                        <w:rFonts w:cs="Bookman Old Style"/>
                        <w:b/>
                        <w:bCs/>
                        <w:color w:val="C0C0C0"/>
                        <w:sz w:val="44"/>
                        <w:szCs w:val="44"/>
                      </w:rPr>
                      <w:t>Η</w:t>
                    </w:r>
                  </w:p>
                </w:txbxContent>
              </v:textbox>
            </v:rect>
            <v:rect id="Rectangle 133" o:spid="_x0000_s1157" style="position:absolute;left:7495;top:29754;width:2285;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8fLL8A&#10;AADcAAAADwAAAGRycy9kb3ducmV2LnhtbERP24rCMBB9X/Afwgi+ranCLqVrFBEEXXyx7gcMzfSC&#10;yaQk0da/N4Kwb3M411ltRmvEnXzoHCtYzDMQxJXTHTcK/i77zxxEiMgajWNS8KAAm/XkY4WFdgOf&#10;6V7GRqQQDgUqaGPsCylD1ZLFMHc9ceJq5y3GBH0jtcchhVsjl1n2LS12nBpa7GnXUnUtb1aBvJT7&#10;IS+Nz9zvsj6Z4+Fck1NqNh23PyAijfFf/HYfdJqff8HrmXS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Vvx8svwAAANwAAAAPAAAAAAAAAAAAAAAAAJgCAABkcnMvZG93bnJl&#10;di54bWxQSwUGAAAAAAQABAD1AAAAhAMAAAAA&#10;" filled="f" stroked="f">
              <v:textbox style="mso-fit-shape-to-text:t" inset="0,0,0,0">
                <w:txbxContent>
                  <w:p w:rsidR="00F8755E" w:rsidRDefault="00F8755E">
                    <w:r>
                      <w:rPr>
                        <w:rFonts w:cs="Bookman Old Style"/>
                        <w:b/>
                        <w:bCs/>
                        <w:color w:val="0000FF"/>
                        <w:sz w:val="44"/>
                        <w:szCs w:val="44"/>
                      </w:rPr>
                      <w:t>Η</w:t>
                    </w:r>
                  </w:p>
                </w:txbxContent>
              </v:textbox>
            </v:rect>
            <v:rect id="Rectangle 134" o:spid="_x0000_s1158" style="position:absolute;left:9901;top:29874;width:1809;height:626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2BW74A&#10;AADcAAAADwAAAGRycy9kb3ducmV2LnhtbERPzYrCMBC+L/gOYYS9rakepHSNIoKgsherDzA00x82&#10;mZQk2vr2RhC8zcf3O6vNaI24kw+dYwXzWQaCuHK640bB9bL/yUGEiKzROCYFDwqwWU++VlhoN/CZ&#10;7mVsRArhUKCCNsa+kDJULVkMM9cTJ6523mJM0DdSexxSuDVykWVLabHj1NBiT7uWqv/yZhXIS7kf&#10;8tL4zJ0W9Z85Hs41OaW+p+P2F0SkMX7Eb/dBp/n5El7PpAvk+gk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VtgVu+AAAA3AAAAA8AAAAAAAAAAAAAAAAAmAIAAGRycy9kb3ducmV2&#10;LnhtbFBLBQYAAAAABAAEAPUAAACDAwAAAAA=&#10;" filled="f" stroked="f">
              <v:textbox style="mso-fit-shape-to-text:t" inset="0,0,0,0">
                <w:txbxContent>
                  <w:p w:rsidR="00F8755E" w:rsidRDefault="00F8755E">
                    <w:r>
                      <w:rPr>
                        <w:rFonts w:cs="Bookman Old Style"/>
                        <w:b/>
                        <w:bCs/>
                        <w:color w:val="C0C0C0"/>
                        <w:sz w:val="44"/>
                        <w:szCs w:val="44"/>
                      </w:rPr>
                      <w:t>Σ</w:t>
                    </w:r>
                  </w:p>
                </w:txbxContent>
              </v:textbox>
            </v:rect>
            <v:rect id="Rectangle 135" o:spid="_x0000_s1159" style="position:absolute;left:9780;top:29754;width:1809;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EkwL8A&#10;AADcAAAADwAAAGRycy9kb3ducmV2LnhtbERPzYrCMBC+L/gOYQRva6qH3dI1igiCLl6s+wBDM/3B&#10;ZFKSaOvbG0HY23x8v7PajNaIO/nQOVawmGcgiCunO24U/F32nzmIEJE1Gsek4EEBNuvJxwoL7QY+&#10;072MjUghHApU0MbYF1KGqiWLYe564sTVzluMCfpGao9DCrdGLrPsS1rsODW02NOupepa3qwCeSn3&#10;Q14an7nfZX0yx8O5JqfUbDpuf0BEGuO/+O0+6DQ//4bXM+kCuX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KISTAvwAAANwAAAAPAAAAAAAAAAAAAAAAAJgCAABkcnMvZG93bnJl&#10;di54bWxQSwUGAAAAAAQABAD1AAAAhAMAAAAA&#10;" filled="f" stroked="f">
              <v:textbox style="mso-fit-shape-to-text:t" inset="0,0,0,0">
                <w:txbxContent>
                  <w:p w:rsidR="00F8755E" w:rsidRDefault="00F8755E">
                    <w:r>
                      <w:rPr>
                        <w:rFonts w:cs="Bookman Old Style"/>
                        <w:b/>
                        <w:bCs/>
                        <w:color w:val="0000FF"/>
                        <w:sz w:val="44"/>
                        <w:szCs w:val="44"/>
                      </w:rPr>
                      <w:t>Σ</w:t>
                    </w:r>
                  </w:p>
                </w:txbxContent>
              </v:textbox>
            </v:rect>
            <v:rect id="Rectangle 136" o:spid="_x0000_s1160" style="position:absolute;left:11684;top:29874;width:1143;height:626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wssMA&#10;AADcAAAADwAAAGRycy9kb3ducmV2LnhtbESPzWoDMQyE74G8g1Ght8TbHMKyjRNKIZCGXLLpA4i1&#10;9ofa8mI72e3bR4dCbxIzmvm0O8zeqQfFNAQ28LYuQBE3wQ7cGfi+HVclqJSRLbrAZOCXEhz2y8UO&#10;KxsmvtKjzp2SEE4VGuhzHiutU9OTx7QOI7FobYges6yx0zbiJOHe6U1RbLXHgaWhx5E+e2p+6rs3&#10;oG/1cSprF4tw3rQX93W6thSMeX2ZP95BZZrzv/nv+mQFvxRaeUYm0P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6wssMAAADcAAAADwAAAAAAAAAAAAAAAACYAgAAZHJzL2Rv&#10;d25yZXYueG1sUEsFBgAAAAAEAAQA9QAAAIgDAAAAAA==&#10;" filled="f" stroked="f">
              <v:textbox style="mso-fit-shape-to-text:t" inset="0,0,0,0">
                <w:txbxContent>
                  <w:p w:rsidR="00F8755E" w:rsidRDefault="00F8755E">
                    <w:r>
                      <w:rPr>
                        <w:rFonts w:cs="Bookman Old Style"/>
                        <w:b/>
                        <w:bCs/>
                        <w:color w:val="C0C0C0"/>
                        <w:sz w:val="44"/>
                        <w:szCs w:val="44"/>
                      </w:rPr>
                      <w:t>Ι</w:t>
                    </w:r>
                  </w:p>
                </w:txbxContent>
              </v:textbox>
            </v:rect>
            <v:rect id="Rectangle 137" o:spid="_x0000_s1161" style="position:absolute;left:11564;top:29754;width:1142;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IVKb8A&#10;AADcAAAADwAAAGRycy9kb3ducmV2LnhtbERPzYrCMBC+L/gOYQRva6qHpds1igiCLl6s+wBDM/3B&#10;ZFKSaOvbG0HY23x8v7PajNaIO/nQOVawmGcgiCunO24U/F32nzmIEJE1Gsek4EEBNuvJxwoL7QY+&#10;072MjUghHApU0MbYF1KGqiWLYe564sTVzluMCfpGao9DCrdGLrPsS1rsODW02NOupepa3qwCeSn3&#10;Q14an7nfZX0yx8O5JqfUbDpuf0BEGuO/+O0+6DQ//4bXM+kCuX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U8hUpvwAAANwAAAAPAAAAAAAAAAAAAAAAAJgCAABkcnMvZG93bnJl&#10;di54bWxQSwUGAAAAAAQABAD1AAAAhAMAAAAA&#10;" filled="f" stroked="f">
              <v:textbox style="mso-fit-shape-to-text:t" inset="0,0,0,0">
                <w:txbxContent>
                  <w:p w:rsidR="00F8755E" w:rsidRDefault="00F8755E">
                    <w:r>
                      <w:rPr>
                        <w:rFonts w:cs="Bookman Old Style"/>
                        <w:b/>
                        <w:bCs/>
                        <w:color w:val="0000FF"/>
                        <w:sz w:val="44"/>
                        <w:szCs w:val="44"/>
                      </w:rPr>
                      <w:t>Ι</w:t>
                    </w:r>
                  </w:p>
                </w:txbxContent>
              </v:textbox>
            </v:rect>
            <v:rect id="Rectangle 138" o:spid="_x0000_s1162" style="position:absolute;left:12795;top:29874;width:1999;height:626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EqacMA&#10;AADcAAAADwAAAGRycy9kb3ducmV2LnhtbESPT2sCMRDF70K/Q5hCb5qth6Jbo5SCoMWLqx9g2Mz+&#10;oclkSVJ3/fadg+Bthvfmvd9sdpN36kYx9YENvC8KUMR1sD23Bq6X/XwFKmVkiy4wGbhTgt32ZbbB&#10;0oaRz3SrcqskhFOJBrqch1LrVHfkMS3CQCxaE6LHLGtstY04Srh3elkUH9pjz9LQ4UDfHdW/1Z83&#10;oC/VflxVLhbhZ9mc3PFwbigY8/Y6fX2CyjTlp/lxfbCCvxZ8eUYm0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BEqacMAAADcAAAADwAAAAAAAAAAAAAAAACYAgAAZHJzL2Rv&#10;d25yZXYueG1sUEsFBgAAAAAEAAQA9QAAAIgDAAAAAA==&#10;" filled="f" stroked="f">
              <v:textbox style="mso-fit-shape-to-text:t" inset="0,0,0,0">
                <w:txbxContent>
                  <w:p w:rsidR="00F8755E" w:rsidRDefault="00F8755E">
                    <w:r>
                      <w:rPr>
                        <w:rFonts w:cs="Bookman Old Style"/>
                        <w:b/>
                        <w:bCs/>
                        <w:color w:val="C0C0C0"/>
                        <w:sz w:val="44"/>
                        <w:szCs w:val="44"/>
                      </w:rPr>
                      <w:t>Α</w:t>
                    </w:r>
                  </w:p>
                </w:txbxContent>
              </v:textbox>
            </v:rect>
            <v:rect id="Rectangle 139" o:spid="_x0000_s1163" style="position:absolute;left:12674;top:29754;width:2000;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2P8r8A&#10;AADcAAAADwAAAGRycy9kb3ducmV2LnhtbERPzYrCMBC+L/gOYQRva6qHxa1GEUHQxYvVBxia6Q8m&#10;k5JEW9/eCMLe5uP7ndVmsEY8yIfWsYLZNANBXDrdcq3getl/L0CEiKzROCYFTwqwWY++Vphr1/OZ&#10;HkWsRQrhkKOCJsYulzKUDVkMU9cRJ65y3mJM0NdSe+xTuDVynmU/0mLLqaHBjnYNlbfibhXIS7Hv&#10;F4XxmfubVydzPJwrckpNxsN2CSLSEP/FH/dBp/m/M3g/ky6Q6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vXY/yvwAAANwAAAAPAAAAAAAAAAAAAAAAAJgCAABkcnMvZG93bnJl&#10;di54bWxQSwUGAAAAAAQABAD1AAAAhAMAAAAA&#10;" filled="f" stroked="f">
              <v:textbox style="mso-fit-shape-to-text:t" inset="0,0,0,0">
                <w:txbxContent>
                  <w:p w:rsidR="00F8755E" w:rsidRDefault="00F8755E">
                    <w:r>
                      <w:rPr>
                        <w:rFonts w:cs="Bookman Old Style"/>
                        <w:b/>
                        <w:bCs/>
                        <w:color w:val="0000FF"/>
                        <w:sz w:val="44"/>
                        <w:szCs w:val="44"/>
                      </w:rPr>
                      <w:t>Α</w:t>
                    </w:r>
                  </w:p>
                </w:txbxContent>
              </v:textbox>
            </v:rect>
            <v:rect id="Rectangle 140" o:spid="_x0000_s1164" style="position:absolute;left:14820;top:29874;width:952;height:42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8Rhb8A&#10;AADcAAAADwAAAGRycy9kb3ducmV2LnhtbERPzYrCMBC+C/sOYRa8aWoPi1uNIoKgixerDzA00x9M&#10;JiWJtvv2G0HY23x8v7PejtaIJ/nQOVawmGcgiCunO24U3K6H2RJEiMgajWNS8EsBtpuPyRoL7Qa+&#10;0LOMjUghHApU0MbYF1KGqiWLYe564sTVzluMCfpGao9DCrdG5ln2JS12nBpa7GnfUnUvH1aBvJaH&#10;YVkan7mfvD6b0/FSk1Nq+jnuViAijfFf/HYfdZr/ncPrmXSB3Pw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jxGFvwAAANwAAAAPAAAAAAAAAAAAAAAAAJgCAABkcnMvZG93bnJl&#10;di54bWxQSwUGAAAAAAQABAD1AAAAhAMAAAAA&#10;" filled="f" stroked="f">
              <v:textbox style="mso-fit-shape-to-text:t" inset="0,0,0,0">
                <w:txbxContent>
                  <w:p w:rsidR="00F8755E" w:rsidRDefault="00F8755E">
                    <w:r>
                      <w:rPr>
                        <w:rFonts w:cs="Bookman Old Style"/>
                        <w:b/>
                        <w:bCs/>
                        <w:color w:val="C0C0C0"/>
                        <w:sz w:val="44"/>
                        <w:szCs w:val="44"/>
                      </w:rPr>
                      <w:t xml:space="preserve"> </w:t>
                    </w:r>
                  </w:p>
                </w:txbxContent>
              </v:textbox>
            </v:rect>
            <v:rect id="Rectangle 141" o:spid="_x0000_s1165" style="position:absolute;left:14699;top:29754;width:952;height:42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O0Hr8A&#10;AADcAAAADwAAAGRycy9kb3ducmV2LnhtbERP24rCMBB9X/Afwgi+rakKi1ajiCCo7IvVDxia6QWT&#10;SUmytvv3RljYtzmc62x2gzXiST60jhXMphkI4tLplmsF99vxcwkiRGSNxjEp+KUAu+3oY4O5dj1f&#10;6VnEWqQQDjkqaGLscilD2ZDFMHUdceIq5y3GBH0ttcc+hVsj51n2JS22nBoa7OjQUPkofqwCeSuO&#10;/bIwPnOXefVtzqdrRU6pyXjYr0FEGuK/+M990mn+agHvZ9IF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ww7QevwAAANwAAAAPAAAAAAAAAAAAAAAAAJgCAABkcnMvZG93bnJl&#10;di54bWxQSwUGAAAAAAQABAD1AAAAhAMAAAAA&#10;" filled="f" stroked="f">
              <v:textbox style="mso-fit-shape-to-text:t" inset="0,0,0,0">
                <w:txbxContent>
                  <w:p w:rsidR="00F8755E" w:rsidRDefault="00F8755E">
                    <w:r>
                      <w:rPr>
                        <w:rFonts w:cs="Bookman Old Style"/>
                        <w:b/>
                        <w:bCs/>
                        <w:color w:val="0000FF"/>
                        <w:sz w:val="44"/>
                        <w:szCs w:val="44"/>
                      </w:rPr>
                      <w:t xml:space="preserve"> </w:t>
                    </w:r>
                  </w:p>
                </w:txbxContent>
              </v:textbox>
            </v:rect>
            <v:rect id="Rectangle 142" o:spid="_x0000_s1166" style="position:absolute;left:15765;top:29874;width:2000;height:626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sar8A&#10;AADcAAAADwAAAGRycy9kb3ducmV2LnhtbERP24rCMBB9X/Afwgi+rakii1ajiCCo7IvVDxia6QWT&#10;SUmytvv3RljYtzmc62x2gzXiST60jhXMphkI4tLplmsF99vxcwkiRGSNxjEp+KUAu+3oY4O5dj1f&#10;6VnEWqQQDjkqaGLscilD2ZDFMHUdceIq5y3GBH0ttcc+hVsj51n2JS22nBoa7OjQUPkofqwCeSuO&#10;/bIwPnOXefVtzqdrRU6pyXjYr0FEGuK/+M990mn+agHvZ9IF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KixqvwAAANwAAAAPAAAAAAAAAAAAAAAAAJgCAABkcnMvZG93bnJl&#10;di54bWxQSwUGAAAAAAQABAD1AAAAhAMAAAAA&#10;" filled="f" stroked="f">
              <v:textbox style="mso-fit-shape-to-text:t" inset="0,0,0,0">
                <w:txbxContent>
                  <w:p w:rsidR="00F8755E" w:rsidRDefault="00F8755E">
                    <w:r>
                      <w:rPr>
                        <w:rFonts w:cs="Bookman Old Style"/>
                        <w:b/>
                        <w:bCs/>
                        <w:color w:val="C0C0C0"/>
                        <w:sz w:val="44"/>
                        <w:szCs w:val="44"/>
                      </w:rPr>
                      <w:t>Ε</w:t>
                    </w:r>
                  </w:p>
                </w:txbxContent>
              </v:textbox>
            </v:rect>
            <v:rect id="Rectangle 143" o:spid="_x0000_s1167" style="position:absolute;left:15645;top:29754;width:1999;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aJ8b8A&#10;AADcAAAADwAAAGRycy9kb3ducmV2LnhtbERP24rCMBB9X/Afwgi+ramCi1ajiCCo7IvVDxia6QWT&#10;SUmytvv3RljYtzmc62x2gzXiST60jhXMphkI4tLplmsF99vxcwkiRGSNxjEp+KUAu+3oY4O5dj1f&#10;6VnEWqQQDjkqaGLscilD2ZDFMHUdceIq5y3GBH0ttcc+hVsj51n2JS22nBoa7OjQUPkofqwCeSuO&#10;/bIwPnOXefVtzqdrRU6pyXjYr0FEGuK/+M990mn+agHvZ9IF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QZonxvwAAANwAAAAPAAAAAAAAAAAAAAAAAJgCAABkcnMvZG93bnJl&#10;di54bWxQSwUGAAAAAAQABAD1AAAAhAMAAAAA&#10;" filled="f" stroked="f">
              <v:textbox style="mso-fit-shape-to-text:t" inset="0,0,0,0">
                <w:txbxContent>
                  <w:p w:rsidR="00F8755E" w:rsidRDefault="00F8755E">
                    <w:r>
                      <w:rPr>
                        <w:rFonts w:cs="Bookman Old Style"/>
                        <w:b/>
                        <w:bCs/>
                        <w:color w:val="0000FF"/>
                        <w:sz w:val="44"/>
                        <w:szCs w:val="44"/>
                      </w:rPr>
                      <w:t>Ε</w:t>
                    </w:r>
                  </w:p>
                </w:txbxContent>
              </v:textbox>
            </v:rect>
            <v:rect id="Rectangle 144" o:spid="_x0000_s1168" style="position:absolute;left:17790;top:29874;width:2196;height:626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QXhr8A&#10;AADcAAAADwAAAGRycy9kb3ducmV2LnhtbERPzYrCMBC+L/gOYQRva6oHcatRRBBc8WL1AYZm+oPJ&#10;pCTRdt/eCMLe5uP7nfV2sEY8yYfWsYLZNANBXDrdcq3gdj18L0GEiKzROCYFfxRguxl9rTHXrucL&#10;PYtYixTCIUcFTYxdLmUoG7IYpq4jTlzlvMWYoK+l9tincGvkPMsW0mLLqaHBjvYNlffiYRXIa3Ho&#10;l4XxmTvNq7P5PV4qckpNxsNuBSLSEP/FH/dRp/k/C3g/ky6Qm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tBeGvwAAANwAAAAPAAAAAAAAAAAAAAAAAJgCAABkcnMvZG93bnJl&#10;di54bWxQSwUGAAAAAAQABAD1AAAAhAMAAAAA&#10;" filled="f" stroked="f">
              <v:textbox style="mso-fit-shape-to-text:t" inset="0,0,0,0">
                <w:txbxContent>
                  <w:p w:rsidR="00F8755E" w:rsidRDefault="00F8755E">
                    <w:r>
                      <w:rPr>
                        <w:rFonts w:cs="Bookman Old Style"/>
                        <w:b/>
                        <w:bCs/>
                        <w:color w:val="C0C0C0"/>
                        <w:sz w:val="44"/>
                        <w:szCs w:val="44"/>
                      </w:rPr>
                      <w:t>Κ</w:t>
                    </w:r>
                  </w:p>
                </w:txbxContent>
              </v:textbox>
            </v:rect>
            <v:rect id="Rectangle 145" o:spid="_x0000_s1169" style="position:absolute;left:17669;top:29754;width:2196;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yHb8A&#10;AADcAAAADwAAAGRycy9kb3ducmV2LnhtbERPzYrCMBC+L/gOYQRva6oHV6tRRBBU9mL1AYZm+oPJ&#10;pCRZ2317IyzsbT6+39nsBmvEk3xoHSuYTTMQxKXTLdcK7rfj5xJEiMgajWNS8EsBdtvRxwZz7Xq+&#10;0rOItUghHHJU0MTY5VKGsiGLYeo64sRVzluMCfpaao99CrdGzrNsIS22nBoa7OjQUPkofqwCeSuO&#10;/bIwPnOXefVtzqdrRU6pyXjYr0FEGuK/+M990mn+6gvez6QL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P+LIdvwAAANwAAAAPAAAAAAAAAAAAAAAAAJgCAABkcnMvZG93bnJl&#10;di54bWxQSwUGAAAAAAQABAD1AAAAhAMAAAAA&#10;" filled="f" stroked="f">
              <v:textbox style="mso-fit-shape-to-text:t" inset="0,0,0,0">
                <w:txbxContent>
                  <w:p w:rsidR="00F8755E" w:rsidRDefault="00F8755E">
                    <w:r>
                      <w:rPr>
                        <w:rFonts w:cs="Bookman Old Style"/>
                        <w:b/>
                        <w:bCs/>
                        <w:color w:val="0000FF"/>
                        <w:sz w:val="44"/>
                        <w:szCs w:val="44"/>
                      </w:rPr>
                      <w:t>Κ</w:t>
                    </w:r>
                  </w:p>
                </w:txbxContent>
              </v:textbox>
            </v:rect>
            <v:rect id="Rectangle 146" o:spid="_x0000_s1170" style="position:absolute;left:20018;top:29874;width:2190;height:626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cmb8MA&#10;AADcAAAADwAAAGRycy9kb3ducmV2LnhtbESPT2sCMRDF70K/Q5hCb5qth6Jbo5SCoMWLqx9g2Mz+&#10;oclkSVJ3/fadg+Bthvfmvd9sdpN36kYx9YENvC8KUMR1sD23Bq6X/XwFKmVkiy4wGbhTgt32ZbbB&#10;0oaRz3SrcqskhFOJBrqch1LrVHfkMS3CQCxaE6LHLGtstY04Srh3elkUH9pjz9LQ4UDfHdW/1Z83&#10;oC/VflxVLhbhZ9mc3PFwbigY8/Y6fX2CyjTlp/lxfbCCvxZaeUYm0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mcmb8MAAADcAAAADwAAAAAAAAAAAAAAAACYAgAAZHJzL2Rv&#10;d25yZXYueG1sUEsFBgAAAAAEAAQA9QAAAIgDAAAAAA==&#10;" filled="f" stroked="f">
              <v:textbox style="mso-fit-shape-to-text:t" inset="0,0,0,0">
                <w:txbxContent>
                  <w:p w:rsidR="00F8755E" w:rsidRDefault="00F8755E">
                    <w:r>
                      <w:rPr>
                        <w:rFonts w:cs="Bookman Old Style"/>
                        <w:b/>
                        <w:bCs/>
                        <w:color w:val="C0C0C0"/>
                        <w:sz w:val="44"/>
                        <w:szCs w:val="44"/>
                      </w:rPr>
                      <w:t>Θ</w:t>
                    </w:r>
                  </w:p>
                </w:txbxContent>
              </v:textbox>
            </v:rect>
            <v:rect id="Rectangle 147" o:spid="_x0000_s1171" style="position:absolute;left:19897;top:29754;width:2190;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uD9L8A&#10;AADcAAAADwAAAGRycy9kb3ducmV2LnhtbERPzYrCMBC+L/gOYQRva6oH0WoUEQRXvFh9gKGZ/mAy&#10;KUm03bc3wsLe5uP7nc1usEa8yIfWsYLZNANBXDrdcq3gfjt+L0GEiKzROCYFvxRgtx19bTDXrucr&#10;vYpYixTCIUcFTYxdLmUoG7IYpq4jTlzlvMWYoK+l9tincGvkPMsW0mLLqaHBjg4NlY/iaRXIW3Hs&#10;l4XxmTvPq4v5OV0rckpNxsN+DSLSEP/Ff+6TTvNXK/g8ky6Q2z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RK4P0vwAAANwAAAAPAAAAAAAAAAAAAAAAAJgCAABkcnMvZG93bnJl&#10;di54bWxQSwUGAAAAAAQABAD1AAAAhAMAAAAA&#10;" filled="f" stroked="f">
              <v:textbox style="mso-fit-shape-to-text:t" inset="0,0,0,0">
                <w:txbxContent>
                  <w:p w:rsidR="00F8755E" w:rsidRDefault="00F8755E">
                    <w:r>
                      <w:rPr>
                        <w:rFonts w:cs="Bookman Old Style"/>
                        <w:b/>
                        <w:bCs/>
                        <w:color w:val="0000FF"/>
                        <w:sz w:val="44"/>
                        <w:szCs w:val="44"/>
                      </w:rPr>
                      <w:t>Θ</w:t>
                    </w:r>
                  </w:p>
                </w:txbxContent>
              </v:textbox>
            </v:rect>
            <v:rect id="Rectangle 148" o:spid="_x0000_s1172" style="position:absolute;left:22239;top:29874;width:2000;height:626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7eksEA&#10;AADcAAAADwAAAGRycy9kb3ducmV2LnhtbESPzWrDMBCE74W+g9hCb42cHIpxIpsQCCShFzt9gMVa&#10;/xBpZSQldt6+KhR6HGbmG2ZXLdaIB/kwOlawXmUgiFunR+4VfF+PHzmIEJE1Gsek4EkBqvL1ZYeF&#10;djPX9GhiLxKEQ4EKhhinQsrQDmQxrNxEnLzOeYsxSd9L7XFOcGvkJss+pcWR08KAEx0Gam/N3SqQ&#10;1+Y4543xmbtsui9zPtUdOaXe35b9FkSkJf6H/9onrSAR4fdMOgKy/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M+3pLBAAAA3AAAAA8AAAAAAAAAAAAAAAAAmAIAAGRycy9kb3du&#10;cmV2LnhtbFBLBQYAAAAABAAEAPUAAACGAwAAAAA=&#10;" filled="f" stroked="f">
              <v:textbox style="mso-fit-shape-to-text:t" inset="0,0,0,0">
                <w:txbxContent>
                  <w:p w:rsidR="00F8755E" w:rsidRDefault="00F8755E">
                    <w:r>
                      <w:rPr>
                        <w:rFonts w:cs="Bookman Old Style"/>
                        <w:b/>
                        <w:bCs/>
                        <w:color w:val="C0C0C0"/>
                        <w:sz w:val="44"/>
                        <w:szCs w:val="44"/>
                      </w:rPr>
                      <w:t>Ε</w:t>
                    </w:r>
                  </w:p>
                </w:txbxContent>
              </v:textbox>
            </v:rect>
            <v:rect id="Rectangle 149" o:spid="_x0000_s1173" style="position:absolute;left:22119;top:29754;width:1999;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J7CcEA&#10;AADcAAAADwAAAGRycy9kb3ducmV2LnhtbESP3WoCMRSE7wu+QzhC72riXhTZGkUEQcUb1z7AYXP2&#10;hyYnSxLd9e1NodDLYWa+YdbbyVnxoBB7zxqWCwWCuPam51bD9+3wsQIRE7JB65k0PCnCdjN7W2Np&#10;/MhXelSpFRnCsUQNXUpDKWWsO3IYF34gzl7jg8OUZWilCThmuLOyUOpTOuw5L3Q40L6j+qe6Ow3y&#10;Vh3GVWWD8ueiudjT8dqQ1/p9Pu2+QCSa0n/4r300Ggq1hN8z+QjIz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xyewnBAAAA3AAAAA8AAAAAAAAAAAAAAAAAmAIAAGRycy9kb3du&#10;cmV2LnhtbFBLBQYAAAAABAAEAPUAAACGAwAAAAA=&#10;" filled="f" stroked="f">
              <v:textbox style="mso-fit-shape-to-text:t" inset="0,0,0,0">
                <w:txbxContent>
                  <w:p w:rsidR="00F8755E" w:rsidRDefault="00F8755E">
                    <w:r>
                      <w:rPr>
                        <w:rFonts w:cs="Bookman Old Style"/>
                        <w:b/>
                        <w:bCs/>
                        <w:color w:val="0000FF"/>
                        <w:sz w:val="44"/>
                        <w:szCs w:val="44"/>
                      </w:rPr>
                      <w:t>Ε</w:t>
                    </w:r>
                  </w:p>
                </w:txbxContent>
              </v:textbox>
            </v:rect>
            <v:rect id="Rectangle 150" o:spid="_x0000_s1174" style="position:absolute;left:24270;top:29874;width:1809;height:626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DlfsIA&#10;AADcAAAADwAAAGRycy9kb3ducmV2LnhtbESPzWrDMBCE74W+g9hCb7VUH0pwooRSCLgllzh5gMVa&#10;/1BpZSTVdt8+KhRyHGbmG2Z3WJ0VM4U4etbwWigQxK03I/carpfjywZETMgGrWfS8EsRDvvHhx1W&#10;xi98prlJvcgQjhVqGFKaKiljO5DDWPiJOHudDw5TlqGXJuCS4c7KUqk36XDkvDDgRB8Dtd/Nj9Mg&#10;L81x2TQ2KP9Vdif7WZ878lo/P63vWxCJ1nQP/7dro6FUJfydyUdA7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oOV+wgAAANwAAAAPAAAAAAAAAAAAAAAAAJgCAABkcnMvZG93&#10;bnJldi54bWxQSwUGAAAAAAQABAD1AAAAhwMAAAAA&#10;" filled="f" stroked="f">
              <v:textbox style="mso-fit-shape-to-text:t" inset="0,0,0,0">
                <w:txbxContent>
                  <w:p w:rsidR="00F8755E" w:rsidRDefault="00F8755E">
                    <w:r>
                      <w:rPr>
                        <w:rFonts w:cs="Bookman Old Style"/>
                        <w:b/>
                        <w:bCs/>
                        <w:color w:val="C0C0C0"/>
                        <w:sz w:val="44"/>
                        <w:szCs w:val="44"/>
                      </w:rPr>
                      <w:t>Σ</w:t>
                    </w:r>
                  </w:p>
                </w:txbxContent>
              </v:textbox>
            </v:rect>
            <v:rect id="Rectangle 151" o:spid="_x0000_s1175" style="position:absolute;left:24143;top:29754;width:1809;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A5cIA&#10;AADcAAAADwAAAGRycy9kb3ducmV2LnhtbESP3WoCMRSE74W+QziF3mnSFURWo0hBsNIbVx/gsDn7&#10;g8nJkqTu9u2bQsHLYWa+Ybb7yVnxoBB7zxreFwoEce1Nz62G2/U4X4OICdmg9UwafijCfvcy22Jp&#10;/MgXelSpFRnCsUQNXUpDKWWsO3IYF34gzl7jg8OUZWilCThmuLOyUGolHfacFzoc6KOj+l59Ow3y&#10;Wh3HdWWD8uei+bKfp0tDXuu31+mwAZFoSs/wf/tkNBRqCX9n8hGQu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7EDlwgAAANwAAAAPAAAAAAAAAAAAAAAAAJgCAABkcnMvZG93&#10;bnJldi54bWxQSwUGAAAAAAQABAD1AAAAhwMAAAAA&#10;" filled="f" stroked="f">
              <v:textbox style="mso-fit-shape-to-text:t" inset="0,0,0,0">
                <w:txbxContent>
                  <w:p w:rsidR="00F8755E" w:rsidRDefault="00F8755E">
                    <w:r>
                      <w:rPr>
                        <w:rFonts w:cs="Bookman Old Style"/>
                        <w:b/>
                        <w:bCs/>
                        <w:color w:val="0000FF"/>
                        <w:sz w:val="44"/>
                        <w:szCs w:val="44"/>
                      </w:rPr>
                      <w:t>Σ</w:t>
                    </w:r>
                  </w:p>
                </w:txbxContent>
              </v:textbox>
            </v:rect>
            <v:rect id="Rectangle 152" o:spid="_x0000_s1176" style="position:absolute;left:26047;top:29874;width:2285;height:626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XYkcIA&#10;AADcAAAADwAAAGRycy9kb3ducmV2LnhtbESP3WoCMRSE74W+QziF3mnSRURWo0hBsNIbVx/gsDn7&#10;g8nJkqTu9u2bQsHLYWa+Ybb7yVnxoBB7zxreFwoEce1Nz62G2/U4X4OICdmg9UwafijCfvcy22Jp&#10;/MgXelSpFRnCsUQNXUpDKWWsO3IYF34gzl7jg8OUZWilCThmuLOyUGolHfacFzoc6KOj+l59Ow3y&#10;Wh3HdWWD8uei+bKfp0tDXuu31+mwAZFoSs/wf/tkNBRqCX9n8hGQu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BdiRwgAAANwAAAAPAAAAAAAAAAAAAAAAAJgCAABkcnMvZG93&#10;bnJldi54bWxQSwUGAAAAAAQABAD1AAAAhwMAAAAA&#10;" filled="f" stroked="f">
              <v:textbox style="mso-fit-shape-to-text:t" inset="0,0,0,0">
                <w:txbxContent>
                  <w:p w:rsidR="00F8755E" w:rsidRDefault="00F8755E">
                    <w:r>
                      <w:rPr>
                        <w:rFonts w:cs="Bookman Old Style"/>
                        <w:b/>
                        <w:bCs/>
                        <w:color w:val="C0C0C0"/>
                        <w:sz w:val="44"/>
                        <w:szCs w:val="44"/>
                      </w:rPr>
                      <w:t>Η</w:t>
                    </w:r>
                  </w:p>
                </w:txbxContent>
              </v:textbox>
            </v:rect>
            <v:rect id="Rectangle 153" o:spid="_x0000_s1177" style="position:absolute;left:25927;top:29754;width:2285;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l9CsIA&#10;AADcAAAADwAAAGRycy9kb3ducmV2LnhtbESP3WoCMRSE74W+QziF3mnSBUVWo0hBsNIbVx/gsDn7&#10;g8nJkqTu9u2bQsHLYWa+Ybb7yVnxoBB7zxreFwoEce1Nz62G2/U4X4OICdmg9UwafijCfvcy22Jp&#10;/MgXelSpFRnCsUQNXUpDKWWsO3IYF34gzl7jg8OUZWilCThmuLOyUGolHfacFzoc6KOj+l59Ow3y&#10;Wh3HdWWD8uei+bKfp0tDXuu31+mwAZFoSs/wf/tkNBRqCX9n8hGQu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SX0KwgAAANwAAAAPAAAAAAAAAAAAAAAAAJgCAABkcnMvZG93&#10;bnJldi54bWxQSwUGAAAAAAQABAD1AAAAhwMAAAAA&#10;" filled="f" stroked="f">
              <v:textbox style="mso-fit-shape-to-text:t" inset="0,0,0,0">
                <w:txbxContent>
                  <w:p w:rsidR="00F8755E" w:rsidRDefault="00F8755E">
                    <w:r>
                      <w:rPr>
                        <w:rFonts w:cs="Bookman Old Style"/>
                        <w:b/>
                        <w:bCs/>
                        <w:color w:val="0000FF"/>
                        <w:sz w:val="44"/>
                        <w:szCs w:val="44"/>
                      </w:rPr>
                      <w:t>Η</w:t>
                    </w:r>
                  </w:p>
                </w:txbxContent>
              </v:textbox>
            </v:rect>
            <v:rect id="Rectangle 154" o:spid="_x0000_s1178" style="position:absolute;left:28332;top:29874;width:952;height:42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vjfcIA&#10;AADcAAAADwAAAGRycy9kb3ducmV2LnhtbESPzWrDMBCE74W+g9hCb7VUH0Jwo5gQMKSllzh5gMVa&#10;/1BpZSQ1dt++KhRyHGbmG2ZXr86KG4U4edbwWigQxJ03Ew8arpfmZQsiJmSD1jNp+KEI9f7xYYeV&#10;8Quf6damQWQIxwo1jCnNlZSxG8lhLPxMnL3eB4cpyzBIE3DJcGdlqdRGOpw4L4w403Gk7qv9dhrk&#10;pW2WbWuD8h9l/2nfT+eevNbPT+vhDUSiNd3D/+2T0VCqDfydyUdA7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m+N9wgAAANwAAAAPAAAAAAAAAAAAAAAAAJgCAABkcnMvZG93&#10;bnJldi54bWxQSwUGAAAAAAQABAD1AAAAhwMAAAAA&#10;" filled="f" stroked="f">
              <v:textbox style="mso-fit-shape-to-text:t" inset="0,0,0,0">
                <w:txbxContent>
                  <w:p w:rsidR="00F8755E" w:rsidRDefault="00F8755E">
                    <w:r>
                      <w:rPr>
                        <w:rFonts w:cs="Bookman Old Style"/>
                        <w:b/>
                        <w:bCs/>
                        <w:color w:val="C0C0C0"/>
                        <w:sz w:val="44"/>
                        <w:szCs w:val="44"/>
                      </w:rPr>
                      <w:t xml:space="preserve"> </w:t>
                    </w:r>
                  </w:p>
                </w:txbxContent>
              </v:textbox>
            </v:rect>
            <v:rect id="Rectangle 155" o:spid="_x0000_s1179" style="position:absolute;left:28212;top:29754;width:952;height:42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dG5sIA&#10;AADcAAAADwAAAGRycy9kb3ducmV2LnhtbESP3WoCMRSE74W+QziF3mnSvVBZjSIFwUpvXH2Aw+bs&#10;DyYnS5K627dvCgUvh5n5htnuJ2fFg0LsPWt4XygQxLU3PbcabtfjfA0iJmSD1jNp+KEI+93LbIul&#10;8SNf6FGlVmQIxxI1dCkNpZSx7shhXPiBOHuNDw5TlqGVJuCY4c7KQqmldNhzXuhwoI+O6nv17TTI&#10;a3Uc15UNyp+L5st+ni4Nea3fXqfDBkSiKT3D/+2T0VCoFfydyUdA7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10bmwgAAANwAAAAPAAAAAAAAAAAAAAAAAJgCAABkcnMvZG93&#10;bnJldi54bWxQSwUGAAAAAAQABAD1AAAAhwMAAAAA&#10;" filled="f" stroked="f">
              <v:textbox style="mso-fit-shape-to-text:t" inset="0,0,0,0">
                <w:txbxContent>
                  <w:p w:rsidR="00F8755E" w:rsidRDefault="00F8755E">
                    <w:r>
                      <w:rPr>
                        <w:rFonts w:cs="Bookman Old Style"/>
                        <w:b/>
                        <w:bCs/>
                        <w:color w:val="0000FF"/>
                        <w:sz w:val="44"/>
                        <w:szCs w:val="44"/>
                      </w:rPr>
                      <w:t xml:space="preserve"> </w:t>
                    </w:r>
                  </w:p>
                </w:txbxContent>
              </v:textbox>
            </v:rect>
            <v:rect id="Rectangle 156" o:spid="_x0000_s1180" style="position:absolute;left:29297;top:29874;width:1961;height:62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jSlL4A&#10;AADcAAAADwAAAGRycy9kb3ducmV2LnhtbERPy4rCMBTdC/5DuAPuNJkuBqlGGQYER2Zj9QMuze0D&#10;k5uSRNv5e7MQXB7Oe7ufnBUPCrH3rOFzpUAQ19703Gq4Xg7LNYiYkA1az6ThnyLsd/PZFkvjRz7T&#10;o0qtyCEcS9TQpTSUUsa6I4dx5QfizDU+OEwZhlaagGMOd1YWSn1Jhz3nhg4H+umovlV3p0FeqsO4&#10;rmxQ/lQ0f/b3eG7Ia734mL43IBJN6S1+uY9GQ6Hy2nwmHwG5ew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1I0pS+AAAA3AAAAA8AAAAAAAAAAAAAAAAAmAIAAGRycy9kb3ducmV2&#10;LnhtbFBLBQYAAAAABAAEAPUAAACDAwAAAAA=&#10;" filled="f" stroked="f">
              <v:textbox style="mso-fit-shape-to-text:t" inset="0,0,0,0">
                <w:txbxContent>
                  <w:p w:rsidR="00F8755E" w:rsidRDefault="00F8755E">
                    <w:r>
                      <w:rPr>
                        <w:rFonts w:cs="Bookman Old Style"/>
                        <w:b/>
                        <w:bCs/>
                        <w:color w:val="C0C0C0"/>
                        <w:sz w:val="44"/>
                        <w:szCs w:val="44"/>
                      </w:rPr>
                      <w:t>Υ</w:t>
                    </w:r>
                  </w:p>
                </w:txbxContent>
              </v:textbox>
            </v:rect>
            <v:rect id="Rectangle 157" o:spid="_x0000_s1181" style="position:absolute;left:29170;top:29754;width:1961;height:62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R3D8IA&#10;AADcAAAADwAAAGRycy9kb3ducmV2LnhtbESP3WoCMRSE74W+QziF3mnSvRBdjSIFwUpvXH2Aw+bs&#10;DyYnS5K627dvCgUvh5n5htnuJ2fFg0LsPWt4XygQxLU3PbcabtfjfAUiJmSD1jNp+KEI+93LbIul&#10;8SNf6FGlVmQIxxI1dCkNpZSx7shhXPiBOHuNDw5TlqGVJuCY4c7KQqmldNhzXuhwoI+O6nv17TTI&#10;a3UcV5UNyp+L5st+ni4Nea3fXqfDBkSiKT3D/+2T0VCoNfydyUdA7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BHcPwgAAANwAAAAPAAAAAAAAAAAAAAAAAJgCAABkcnMvZG93&#10;bnJldi54bWxQSwUGAAAAAAQABAD1AAAAhwMAAAAA&#10;" filled="f" stroked="f">
              <v:textbox style="mso-fit-shape-to-text:t" inset="0,0,0,0">
                <w:txbxContent>
                  <w:p w:rsidR="00F8755E" w:rsidRDefault="00F8755E">
                    <w:r>
                      <w:rPr>
                        <w:rFonts w:cs="Bookman Old Style"/>
                        <w:b/>
                        <w:bCs/>
                        <w:color w:val="0000FF"/>
                        <w:sz w:val="44"/>
                        <w:szCs w:val="44"/>
                      </w:rPr>
                      <w:t>Υ</w:t>
                    </w:r>
                  </w:p>
                </w:txbxContent>
              </v:textbox>
            </v:rect>
            <v:rect id="Rectangle 158" o:spid="_x0000_s1182" style="position:absolute;left:31246;top:29874;width:2005;height:626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dIT78A&#10;AADcAAAADwAAAGRycy9kb3ducmV2LnhtbERPy4rCMBTdC/5DuAPuNG0Xg1SjDAMFldlY5wMuze2D&#10;SW5KEm39e7MQZnk47/1xtkY8yIfBsYJ8k4EgbpweuFPwe6vWWxAhIms0jknBkwIcD8vFHkvtJr7S&#10;o46dSCEcSlTQxziWUoamJ4th40bixLXOW4wJ+k5qj1MKt0YWWfYpLQ6cGnoc6bun5q++WwXyVlfT&#10;tjY+c5ei/THn07Ulp9TqY/7agYg0x3/x233SCoo8zU9n0hGQh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250hPvwAAANwAAAAPAAAAAAAAAAAAAAAAAJgCAABkcnMvZG93bnJl&#10;di54bWxQSwUGAAAAAAQABAD1AAAAhAMAAAAA&#10;" filled="f" stroked="f">
              <v:textbox style="mso-fit-shape-to-text:t" inset="0,0,0,0">
                <w:txbxContent>
                  <w:p w:rsidR="00F8755E" w:rsidRDefault="00F8755E">
                    <w:r>
                      <w:rPr>
                        <w:rFonts w:cs="Bookman Old Style"/>
                        <w:b/>
                        <w:bCs/>
                        <w:color w:val="C0C0C0"/>
                        <w:sz w:val="44"/>
                        <w:szCs w:val="44"/>
                      </w:rPr>
                      <w:t>Λ</w:t>
                    </w:r>
                  </w:p>
                </w:txbxContent>
              </v:textbox>
            </v:rect>
            <v:rect id="Rectangle 159" o:spid="_x0000_s1183" style="position:absolute;left:31125;top:29754;width:2006;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vt1MEA&#10;AADcAAAADwAAAGRycy9kb3ducmV2LnhtbESP3YrCMBSE74V9h3AWvNO0vRDpGmVZEFS8se4DHJrT&#10;HzY5KUm09e2NIOzlMDPfMJvdZI24kw+9YwX5MgNBXDvdc6vg97pfrEGEiKzROCYFDwqw237MNlhq&#10;N/KF7lVsRYJwKFFBF+NQShnqjiyGpRuIk9c4bzEm6VupPY4Jbo0ssmwlLfacFjoc6Kej+q+6WQXy&#10;Wu3HdWV85k5FczbHw6Uhp9T8c/r+AhFpiv/hd/ugFRR5Dq8z6QjI7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mr7dTBAAAA3AAAAA8AAAAAAAAAAAAAAAAAmAIAAGRycy9kb3du&#10;cmV2LnhtbFBLBQYAAAAABAAEAPUAAACGAwAAAAA=&#10;" filled="f" stroked="f">
              <v:textbox style="mso-fit-shape-to-text:t" inset="0,0,0,0">
                <w:txbxContent>
                  <w:p w:rsidR="00F8755E" w:rsidRDefault="00F8755E">
                    <w:r>
                      <w:rPr>
                        <w:rFonts w:cs="Bookman Old Style"/>
                        <w:b/>
                        <w:bCs/>
                        <w:color w:val="0000FF"/>
                        <w:sz w:val="44"/>
                        <w:szCs w:val="44"/>
                      </w:rPr>
                      <w:t>Λ</w:t>
                    </w:r>
                  </w:p>
                </w:txbxContent>
              </v:textbox>
            </v:rect>
            <v:rect id="Rectangle 160" o:spid="_x0000_s1184" style="position:absolute;left:33270;top:29874;width:2190;height:626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lzo8EA&#10;AADcAAAADwAAAGRycy9kb3ducmV2LnhtbESPzYoCMRCE74LvEFrYm2acwyKjUUQQVLw47gM0k54f&#10;TDpDEp3x7c3Cwh6LqvqK2uxGa8SLfOgcK1guMhDEldMdNwp+7sf5CkSIyBqNY1LwpgC77XSywUK7&#10;gW/0KmMjEoRDgQraGPtCylC1ZDEsXE+cvNp5izFJ30jtcUhwa2SeZd/SYsdpocWeDi1Vj/JpFch7&#10;eRxWpfGZu+T11ZxPt5qcUl+zcb8GEWmM/+G/9kkryJc5/J5JR0Bu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l5c6PBAAAA3AAAAA8AAAAAAAAAAAAAAAAAmAIAAGRycy9kb3du&#10;cmV2LnhtbFBLBQYAAAAABAAEAPUAAACGAwAAAAA=&#10;" filled="f" stroked="f">
              <v:textbox style="mso-fit-shape-to-text:t" inset="0,0,0,0">
                <w:txbxContent>
                  <w:p w:rsidR="00F8755E" w:rsidRDefault="00F8755E">
                    <w:r>
                      <w:rPr>
                        <w:rFonts w:cs="Bookman Old Style"/>
                        <w:b/>
                        <w:bCs/>
                        <w:color w:val="C0C0C0"/>
                        <w:sz w:val="44"/>
                        <w:szCs w:val="44"/>
                      </w:rPr>
                      <w:t>Ο</w:t>
                    </w:r>
                  </w:p>
                </w:txbxContent>
              </v:textbox>
            </v:rect>
            <v:rect id="Rectangle 161" o:spid="_x0000_s1185" style="position:absolute;left:33150;top:29754;width:2189;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WOMEA&#10;AADcAAAADwAAAGRycy9kb3ducmV2LnhtbESP3YrCMBSE7xd8h3AE79bUCot0jbIsCCreWH2AQ3P6&#10;wyYnJYm2vr0RhL0cZuYbZr0drRF38qFzrGAxz0AQV0533Ci4XnafKxAhIms0jknBgwJsN5OPNRba&#10;DXymexkbkSAcClTQxtgXUoaqJYth7nri5NXOW4xJ+kZqj0OCWyPzLPuSFjtOCy329NtS9VferAJ5&#10;KXfDqjQ+c8e8PpnD/lyTU2o2HX++QUQa43/43d5rBfliC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11jjBAAAA3AAAAA8AAAAAAAAAAAAAAAAAmAIAAGRycy9kb3du&#10;cmV2LnhtbFBLBQYAAAAABAAEAPUAAACGAwAAAAA=&#10;" filled="f" stroked="f">
              <v:textbox style="mso-fit-shape-to-text:t" inset="0,0,0,0">
                <w:txbxContent>
                  <w:p w:rsidR="00F8755E" w:rsidRDefault="00F8755E">
                    <w:r>
                      <w:rPr>
                        <w:rFonts w:cs="Bookman Old Style"/>
                        <w:b/>
                        <w:bCs/>
                        <w:color w:val="0000FF"/>
                        <w:sz w:val="44"/>
                        <w:szCs w:val="44"/>
                      </w:rPr>
                      <w:t>Ο</w:t>
                    </w:r>
                  </w:p>
                </w:txbxContent>
              </v:textbox>
            </v:rect>
            <v:rect id="Rectangle 162" o:spid="_x0000_s1186" style="position:absolute;left:35498;top:29874;width:2285;height:626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xOTMEA&#10;AADcAAAADwAAAGRycy9kb3ducmV2LnhtbESP3YrCMBSE7xd8h3AE79bUIot0jbIsCCreWH2AQ3P6&#10;wyYnJYm2vr0RhL0cZuYbZr0drRF38qFzrGAxz0AQV0533Ci4XnafKxAhIms0jknBgwJsN5OPNRba&#10;DXymexkbkSAcClTQxtgXUoaqJYth7nri5NXOW4xJ+kZqj0OCWyPzLPuSFjtOCy329NtS9VferAJ5&#10;KXfDqjQ+c8e8PpnD/lyTU2o2HX++QUQa43/43d5rBfliC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ncTkzBAAAA3AAAAA8AAAAAAAAAAAAAAAAAmAIAAGRycy9kb3du&#10;cmV2LnhtbFBLBQYAAAAABAAEAPUAAACGAwAAAAA=&#10;" filled="f" stroked="f">
              <v:textbox style="mso-fit-shape-to-text:t" inset="0,0,0,0">
                <w:txbxContent>
                  <w:p w:rsidR="00F8755E" w:rsidRDefault="00F8755E">
                    <w:r>
                      <w:rPr>
                        <w:rFonts w:cs="Bookman Old Style"/>
                        <w:b/>
                        <w:bCs/>
                        <w:color w:val="C0C0C0"/>
                        <w:sz w:val="44"/>
                        <w:szCs w:val="44"/>
                      </w:rPr>
                      <w:t>Π</w:t>
                    </w:r>
                  </w:p>
                </w:txbxContent>
              </v:textbox>
            </v:rect>
            <v:rect id="Rectangle 163" o:spid="_x0000_s1187" style="position:absolute;left:35371;top:29754;width:2285;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Dr18EA&#10;AADcAAAADwAAAGRycy9kb3ducmV2LnhtbESP3YrCMBSE7xd8h3AE79bUgot0jbIsCCreWH2AQ3P6&#10;wyYnJYm2vr0RhL0cZuYbZr0drRF38qFzrGAxz0AQV0533Ci4XnafKxAhIms0jknBgwJsN5OPNRba&#10;DXymexkbkSAcClTQxtgXUoaqJYth7nri5NXOW4xJ+kZqj0OCWyPzLPuSFjtOCy329NtS9VferAJ5&#10;KXfDqjQ+c8e8PpnD/lyTU2o2HX++QUQa43/43d5rBfliC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aQ69fBAAAA3AAAAA8AAAAAAAAAAAAAAAAAmAIAAGRycy9kb3du&#10;cmV2LnhtbFBLBQYAAAAABAAEAPUAAACGAwAAAAA=&#10;" filled="f" stroked="f">
              <v:textbox style="mso-fit-shape-to-text:t" inset="0,0,0,0">
                <w:txbxContent>
                  <w:p w:rsidR="00F8755E" w:rsidRDefault="00F8755E">
                    <w:r>
                      <w:rPr>
                        <w:rFonts w:cs="Bookman Old Style"/>
                        <w:b/>
                        <w:bCs/>
                        <w:color w:val="0000FF"/>
                        <w:sz w:val="44"/>
                        <w:szCs w:val="44"/>
                      </w:rPr>
                      <w:t>Π</w:t>
                    </w:r>
                  </w:p>
                </w:txbxContent>
              </v:textbox>
            </v:rect>
            <v:rect id="Rectangle 164" o:spid="_x0000_s1188" style="position:absolute;left:37796;top:29874;width:2189;height:626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J1oMEA&#10;AADcAAAADwAAAGRycy9kb3ducmV2LnhtbESPzYoCMRCE74LvEFrYm2acg8hoFBEElb047gM0k54f&#10;TDpDEp3x7c3Cwh6LqvqK2u5Ha8SLfOgcK1guMhDEldMdNwp+7qf5GkSIyBqNY1LwpgD73XSyxUK7&#10;gW/0KmMjEoRDgQraGPtCylC1ZDEsXE+cvNp5izFJ30jtcUhwa2SeZStpseO00GJPx5aqR/m0CuS9&#10;PA3r0vjMXfP621zOt5qcUl+z8bABEWmM/+G/9lkryJcr+D2TjoDcf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ZCdaDBAAAA3AAAAA8AAAAAAAAAAAAAAAAAmAIAAGRycy9kb3du&#10;cmV2LnhtbFBLBQYAAAAABAAEAPUAAACGAwAAAAA=&#10;" filled="f" stroked="f">
              <v:textbox style="mso-fit-shape-to-text:t" inset="0,0,0,0">
                <w:txbxContent>
                  <w:p w:rsidR="00F8755E" w:rsidRDefault="00F8755E">
                    <w:r>
                      <w:rPr>
                        <w:rFonts w:cs="Bookman Old Style"/>
                        <w:b/>
                        <w:bCs/>
                        <w:color w:val="C0C0C0"/>
                        <w:sz w:val="44"/>
                        <w:szCs w:val="44"/>
                      </w:rPr>
                      <w:t>Ο</w:t>
                    </w:r>
                  </w:p>
                </w:txbxContent>
              </v:textbox>
            </v:rect>
            <v:rect id="Rectangle 165" o:spid="_x0000_s1189" style="position:absolute;left:37675;top:29754;width:2190;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7QO8IA&#10;AADcAAAADwAAAGRycy9kb3ducmV2LnhtbESPzYoCMRCE7wu+Q2jB25pxDq7MGmVZEFS8OPoAzaTn&#10;h006QxKd8e2NIOyxqKqvqPV2tEbcyYfOsYLFPANBXDndcaPgetl9rkCEiKzROCYFDwqw3Uw+1lho&#10;N/CZ7mVsRIJwKFBBG2NfSBmqliyGueuJk1c7bzEm6RupPQ4Jbo3Ms2wpLXacFlrs6bel6q+8WQXy&#10;Uu6GVWl85o55fTKH/bkmp9RsOv58g4g0xv/wu73XCvLFF7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DtA7wgAAANwAAAAPAAAAAAAAAAAAAAAAAJgCAABkcnMvZG93&#10;bnJldi54bWxQSwUGAAAAAAQABAD1AAAAhwMAAAAA&#10;" filled="f" stroked="f">
              <v:textbox style="mso-fit-shape-to-text:t" inset="0,0,0,0">
                <w:txbxContent>
                  <w:p w:rsidR="00F8755E" w:rsidRDefault="00F8755E">
                    <w:r>
                      <w:rPr>
                        <w:rFonts w:cs="Bookman Old Style"/>
                        <w:b/>
                        <w:bCs/>
                        <w:color w:val="0000FF"/>
                        <w:sz w:val="44"/>
                        <w:szCs w:val="44"/>
                      </w:rPr>
                      <w:t>Ο</w:t>
                    </w:r>
                  </w:p>
                </w:txbxContent>
              </v:textbox>
            </v:rect>
            <v:rect id="Rectangle 166" o:spid="_x0000_s1190" style="position:absolute;left:40017;top:29874;width:1143;height:626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FESb8A&#10;AADcAAAADwAAAGRycy9kb3ducmV2LnhtbERPy4rCMBTdC/5DuAPuNG0Xg1SjDAMFldlY5wMuze2D&#10;SW5KEm39e7MQZnk47/1xtkY8yIfBsYJ8k4EgbpweuFPwe6vWWxAhIms0jknBkwIcD8vFHkvtJr7S&#10;o46dSCEcSlTQxziWUoamJ4th40bixLXOW4wJ+k5qj1MKt0YWWfYpLQ6cGnoc6bun5q++WwXyVlfT&#10;tjY+c5ei/THn07Ulp9TqY/7agYg0x3/x233SCoo8rU1n0hGQh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IkURJvwAAANwAAAAPAAAAAAAAAAAAAAAAAJgCAABkcnMvZG93bnJl&#10;di54bWxQSwUGAAAAAAQABAD1AAAAhAMAAAAA&#10;" filled="f" stroked="f">
              <v:textbox style="mso-fit-shape-to-text:t" inset="0,0,0,0">
                <w:txbxContent>
                  <w:p w:rsidR="00F8755E" w:rsidRDefault="00F8755E">
                    <w:r>
                      <w:rPr>
                        <w:rFonts w:cs="Bookman Old Style"/>
                        <w:b/>
                        <w:bCs/>
                        <w:color w:val="C0C0C0"/>
                        <w:sz w:val="44"/>
                        <w:szCs w:val="44"/>
                      </w:rPr>
                      <w:t>Ι</w:t>
                    </w:r>
                  </w:p>
                </w:txbxContent>
              </v:textbox>
            </v:rect>
            <v:rect id="Rectangle 167" o:spid="_x0000_s1191" style="position:absolute;left:39896;top:29754;width:1143;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h0sIA&#10;AADcAAAADwAAAGRycy9kb3ducmV2LnhtbESPzYoCMRCE7wu+Q2jB25pxDuLOGmVZEFS8OPoAzaTn&#10;h006QxKd8e2NIOyxqKqvqPV2tEbcyYfOsYLFPANBXDndcaPgetl9rkCEiKzROCYFDwqw3Uw+1lho&#10;N/CZ7mVsRIJwKFBBG2NfSBmqliyGueuJk1c7bzEm6RupPQ4Jbo3Ms2wpLXacFlrs6bel6q+8WQXy&#10;Uu6GVWl85o55fTKH/bkmp9RsOv58g4g0xv/wu73XCvLFF7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3eHSwgAAANwAAAAPAAAAAAAAAAAAAAAAAJgCAABkcnMvZG93&#10;bnJldi54bWxQSwUGAAAAAAQABAD1AAAAhwMAAAAA&#10;" filled="f" stroked="f">
              <v:textbox style="mso-fit-shape-to-text:t" inset="0,0,0,0">
                <w:txbxContent>
                  <w:p w:rsidR="00F8755E" w:rsidRDefault="00F8755E">
                    <w:r>
                      <w:rPr>
                        <w:rFonts w:cs="Bookman Old Style"/>
                        <w:b/>
                        <w:bCs/>
                        <w:color w:val="0000FF"/>
                        <w:sz w:val="44"/>
                        <w:szCs w:val="44"/>
                      </w:rPr>
                      <w:t>Ι</w:t>
                    </w:r>
                  </w:p>
                </w:txbxContent>
              </v:textbox>
            </v:rect>
            <v:rect id="Rectangle 168" o:spid="_x0000_s1192" style="position:absolute;left:41134;top:29874;width:2285;height:626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C8r8A&#10;AADcAAAADwAAAGRycy9kb3ducmV2LnhtbERPS2rDMBDdB3oHMYHuEjlelOBENiEQSEs3tnuAwRp/&#10;iDQykhq7t68WhS4f73+uVmvEk3yYHCs47DMQxJ3TEw8Kvtrb7ggiRGSNxjEp+KEAVfmyOWOh3cI1&#10;PZs4iBTCoUAFY4xzIWXoRrIY9m4mTlzvvMWYoB+k9rikcGtknmVv0uLEqWHEma4jdY/m2yqQbXNb&#10;jo3xmfvI+0/zfq97ckq9btfLCUSkNf6L/9x3rSDP0/x0Jh0BWf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i4LyvwAAANwAAAAPAAAAAAAAAAAAAAAAAJgCAABkcnMvZG93bnJl&#10;di54bWxQSwUGAAAAAAQABAD1AAAAhAMAAAAA&#10;" filled="f" stroked="f">
              <v:textbox style="mso-fit-shape-to-text:t" inset="0,0,0,0">
                <w:txbxContent>
                  <w:p w:rsidR="00F8755E" w:rsidRDefault="00F8755E">
                    <w:r>
                      <w:rPr>
                        <w:rFonts w:cs="Bookman Old Style"/>
                        <w:b/>
                        <w:bCs/>
                        <w:color w:val="C0C0C0"/>
                        <w:sz w:val="44"/>
                        <w:szCs w:val="44"/>
                      </w:rPr>
                      <w:t>Η</w:t>
                    </w:r>
                  </w:p>
                </w:txbxContent>
              </v:textbox>
            </v:rect>
            <v:rect id="Rectangle 169" o:spid="_x0000_s1193" style="position:absolute;left:41007;top:29754;width:2285;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cnacEA&#10;AADcAAAADwAAAGRycy9kb3ducmV2LnhtbESPzYoCMRCE74LvEFrYm2acwyKjUUQQVLw47gM0k54f&#10;TDpDEp3x7c3Cwh6LqvqK2uxGa8SLfOgcK1guMhDEldMdNwp+7sf5CkSIyBqNY1LwpgC77XSywUK7&#10;gW/0KmMjEoRDgQraGPtCylC1ZDEsXE+cvNp5izFJ30jtcUhwa2SeZd/SYsdpocWeDi1Vj/JpFch7&#10;eRxWpfGZu+T11ZxPt5qcUl+zcb8GEWmM/+G/9kkryPMl/J5JR0Bu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HJ2nBAAAA3AAAAA8AAAAAAAAAAAAAAAAAmAIAAGRycy9kb3du&#10;cmV2LnhtbFBLBQYAAAAABAAEAPUAAACGAwAAAAA=&#10;" filled="f" stroked="f">
              <v:textbox style="mso-fit-shape-to-text:t" inset="0,0,0,0">
                <w:txbxContent>
                  <w:p w:rsidR="00F8755E" w:rsidRDefault="00F8755E">
                    <w:r>
                      <w:rPr>
                        <w:rFonts w:cs="Bookman Old Style"/>
                        <w:b/>
                        <w:bCs/>
                        <w:color w:val="0000FF"/>
                        <w:sz w:val="44"/>
                        <w:szCs w:val="44"/>
                      </w:rPr>
                      <w:t>Η</w:t>
                    </w:r>
                  </w:p>
                </w:txbxContent>
              </v:textbox>
            </v:rect>
            <v:rect id="Rectangle 170" o:spid="_x0000_s1194" style="position:absolute;left:43432;top:29874;width:1809;height:626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W5HsIA&#10;AADcAAAADwAAAGRycy9kb3ducmV2LnhtbESPzWrDMBCE74W+g9hCb7VcHUpwooRSCLgllzh5gMVa&#10;/1BpZSTVdt8+KhRyHGbmG2Z3WJ0VM4U4etbwWpQgiFtvRu41XC/Hlw2ImJANWs+k4ZciHPaPDzus&#10;jF/4THOTepEhHCvUMKQ0VVLGdiCHsfATcfY6HxymLEMvTcAlw52VqizfpMOR88KAE30M1H43P06D&#10;vDTHZdPYUPov1Z3sZ33uyGv9/LS+b0EkWtM9/N+ujQalFPydyUdA7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FbkewgAAANwAAAAPAAAAAAAAAAAAAAAAAJgCAABkcnMvZG93&#10;bnJldi54bWxQSwUGAAAAAAQABAD1AAAAhwMAAAAA&#10;" filled="f" stroked="f">
              <v:textbox style="mso-fit-shape-to-text:t" inset="0,0,0,0">
                <w:txbxContent>
                  <w:p w:rsidR="00F8755E" w:rsidRDefault="00F8755E">
                    <w:r>
                      <w:rPr>
                        <w:rFonts w:cs="Bookman Old Style"/>
                        <w:b/>
                        <w:bCs/>
                        <w:color w:val="C0C0C0"/>
                        <w:sz w:val="44"/>
                        <w:szCs w:val="44"/>
                      </w:rPr>
                      <w:t>Σ</w:t>
                    </w:r>
                  </w:p>
                </w:txbxContent>
              </v:textbox>
            </v:rect>
            <v:rect id="Rectangle 171" o:spid="_x0000_s1195" style="position:absolute;left:43311;top:29754;width:1809;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kchcEA&#10;AADcAAAADwAAAGRycy9kb3ducmV2LnhtbESP3YrCMBSE7wXfIRxh7zS1wiJdo4ggqOyNdR/g0Jz+&#10;YHJSkmjr25uFhb0cZuYbZrMbrRFP8qFzrGC5yEAQV0533Cj4uR3naxAhIms0jknBiwLsttPJBgvt&#10;Br7Ss4yNSBAOBSpoY+wLKUPVksWwcD1x8mrnLcYkfSO1xyHBrZF5ln1Kix2nhRZ7OrRU3cuHVSBv&#10;5XFYl8Zn7pLX3+Z8utbklPqYjfsvEJHG+B/+a5+0gjxfwe+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hZHIXBAAAA3AAAAA8AAAAAAAAAAAAAAAAAmAIAAGRycy9kb3du&#10;cmV2LnhtbFBLBQYAAAAABAAEAPUAAACGAwAAAAA=&#10;" filled="f" stroked="f">
              <v:textbox style="mso-fit-shape-to-text:t" inset="0,0,0,0">
                <w:txbxContent>
                  <w:p w:rsidR="00F8755E" w:rsidRDefault="00F8755E">
                    <w:r>
                      <w:rPr>
                        <w:rFonts w:cs="Bookman Old Style"/>
                        <w:b/>
                        <w:bCs/>
                        <w:color w:val="0000FF"/>
                        <w:sz w:val="44"/>
                        <w:szCs w:val="44"/>
                      </w:rPr>
                      <w:t>Σ</w:t>
                    </w:r>
                  </w:p>
                </w:txbxContent>
              </v:textbox>
            </v:rect>
            <v:rect id="Rectangle 172" o:spid="_x0000_s1196" style="position:absolute;left:45215;top:29874;width:2291;height:626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CE8cEA&#10;AADcAAAADwAAAGRycy9kb3ducmV2LnhtbESP3YrCMBSE7wXfIRxh7zS1yCJdo4ggqOyNdR/g0Jz+&#10;YHJSkmjr25uFhb0cZuYbZrMbrRFP8qFzrGC5yEAQV0533Cj4uR3naxAhIms0jknBiwLsttPJBgvt&#10;Br7Ss4yNSBAOBSpoY+wLKUPVksWwcD1x8mrnLcYkfSO1xyHBrZF5ln1Kix2nhRZ7OrRU3cuHVSBv&#10;5XFYl8Zn7pLX3+Z8utbklPqYjfsvEJHG+B/+a5+0gjxfwe+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ewhPHBAAAA3AAAAA8AAAAAAAAAAAAAAAAAmAIAAGRycy9kb3du&#10;cmV2LnhtbFBLBQYAAAAABAAEAPUAAACGAwAAAAA=&#10;" filled="f" stroked="f">
              <v:textbox style="mso-fit-shape-to-text:t" inset="0,0,0,0">
                <w:txbxContent>
                  <w:p w:rsidR="00F8755E" w:rsidRDefault="00F8755E">
                    <w:r>
                      <w:rPr>
                        <w:rFonts w:cs="Bookman Old Style"/>
                        <w:b/>
                        <w:bCs/>
                        <w:color w:val="C0C0C0"/>
                        <w:sz w:val="44"/>
                        <w:szCs w:val="44"/>
                      </w:rPr>
                      <w:t>Η</w:t>
                    </w:r>
                  </w:p>
                </w:txbxContent>
              </v:textbox>
            </v:rect>
            <v:rect id="Rectangle 173" o:spid="_x0000_s1197" style="position:absolute;left:45095;top:29754;width:2291;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whasEA&#10;AADcAAAADwAAAGRycy9kb3ducmV2LnhtbESP3YrCMBSE7wXfIRxh7zS14CJdo4ggqOyNdR/g0Jz+&#10;YHJSkmjr25uFhb0cZuYbZrMbrRFP8qFzrGC5yEAQV0533Cj4uR3naxAhIms0jknBiwLsttPJBgvt&#10;Br7Ss4yNSBAOBSpoY+wLKUPVksWwcD1x8mrnLcYkfSO1xyHBrZF5ln1Kix2nhRZ7OrRU3cuHVSBv&#10;5XFYl8Zn7pLX3+Z8utbklPqYjfsvEJHG+B/+a5+0gjxfwe+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j8IWrBAAAA3AAAAA8AAAAAAAAAAAAAAAAAmAIAAGRycy9kb3du&#10;cmV2LnhtbFBLBQYAAAAABAAEAPUAAACGAwAAAAA=&#10;" filled="f" stroked="f">
              <v:textbox style="mso-fit-shape-to-text:t" inset="0,0,0,0">
                <w:txbxContent>
                  <w:p w:rsidR="00F8755E" w:rsidRDefault="00F8755E">
                    <w:r>
                      <w:rPr>
                        <w:rFonts w:cs="Bookman Old Style"/>
                        <w:b/>
                        <w:bCs/>
                        <w:color w:val="0000FF"/>
                        <w:sz w:val="44"/>
                        <w:szCs w:val="44"/>
                      </w:rPr>
                      <w:t>Η</w:t>
                    </w:r>
                  </w:p>
                </w:txbxContent>
              </v:textbox>
            </v:rect>
            <v:rect id="Rectangle 174" o:spid="_x0000_s1198" style="position:absolute;left:47513;top:29874;width:1809;height:626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6/HcEA&#10;AADcAAAADwAAAGRycy9kb3ducmV2LnhtbESPzYoCMRCE74LvEFrYm2acg8hoFBEEV/biuA/QTHp+&#10;MOkMSXRm394Iwh6LqvqK2u5Ha8STfOgcK1guMhDEldMdNwp+b6f5GkSIyBqNY1LwRwH2u+lki4V2&#10;A1/pWcZGJAiHAhW0MfaFlKFqyWJYuJ44ebXzFmOSvpHa45Dg1sg8y1bSYsdpocWeji1V9/JhFchb&#10;eRrWpfGZu+T1j/k+X2tySn3NxsMGRKQx/oc/7bNWkOcreJ9JR0D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uvx3BAAAA3AAAAA8AAAAAAAAAAAAAAAAAmAIAAGRycy9kb3du&#10;cmV2LnhtbFBLBQYAAAAABAAEAPUAAACGAwAAAAA=&#10;" filled="f" stroked="f">
              <v:textbox style="mso-fit-shape-to-text:t" inset="0,0,0,0">
                <w:txbxContent>
                  <w:p w:rsidR="00F8755E" w:rsidRDefault="00F8755E">
                    <w:r>
                      <w:rPr>
                        <w:rFonts w:cs="Bookman Old Style"/>
                        <w:b/>
                        <w:bCs/>
                        <w:color w:val="C0C0C0"/>
                        <w:sz w:val="44"/>
                        <w:szCs w:val="44"/>
                      </w:rPr>
                      <w:t>Σ</w:t>
                    </w:r>
                  </w:p>
                </w:txbxContent>
              </v:textbox>
            </v:rect>
            <v:rect id="Rectangle 175" o:spid="_x0000_s1199" style="position:absolute;left:47392;top:29754;width:1809;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IahsIA&#10;AADcAAAADwAAAGRycy9kb3ducmV2LnhtbESPzYoCMRCE74LvEFrYm2acgyuzRhFBUNmL4z5AM+n5&#10;waQzJNEZ394sLOyxqKqvqM1utEY8yYfOsYLlIgNBXDndcaPg53acr0GEiKzROCYFLwqw204nGyy0&#10;G/hKzzI2IkE4FKigjbEvpAxVSxbDwvXEyaudtxiT9I3UHocEt0bmWbaSFjtOCy32dGipupcPq0De&#10;yuOwLo3P3CWvv835dK3JKfUxG/dfICKN8T/81z5pBXn+Cb9n0hGQ2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YhqGwgAAANwAAAAPAAAAAAAAAAAAAAAAAJgCAABkcnMvZG93&#10;bnJldi54bWxQSwUGAAAAAAQABAD1AAAAhwMAAAAA&#10;" filled="f" stroked="f">
              <v:textbox style="mso-fit-shape-to-text:t" inset="0,0,0,0">
                <w:txbxContent>
                  <w:p w:rsidR="00F8755E" w:rsidRDefault="00F8755E">
                    <w:r>
                      <w:rPr>
                        <w:rFonts w:cs="Bookman Old Style"/>
                        <w:b/>
                        <w:bCs/>
                        <w:color w:val="0000FF"/>
                        <w:sz w:val="44"/>
                        <w:szCs w:val="44"/>
                      </w:rPr>
                      <w:t>Σ</w:t>
                    </w:r>
                  </w:p>
                </w:txbxContent>
              </v:textbox>
            </v:rect>
            <v:rect id="Rectangle 176" o:spid="_x0000_s1200" style="position:absolute;left:49296;top:29874;width:952;height:42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2O9L8A&#10;AADcAAAADwAAAGRycy9kb3ducmV2LnhtbERPS2rDMBDdB3oHMYHuEjlelOBENiEQSEs3tnuAwRp/&#10;iDQykhq7t68WhS4f73+uVmvEk3yYHCs47DMQxJ3TEw8Kvtrb7ggiRGSNxjEp+KEAVfmyOWOh3cI1&#10;PZs4iBTCoUAFY4xzIWXoRrIY9m4mTlzvvMWYoB+k9rikcGtknmVv0uLEqWHEma4jdY/m2yqQbXNb&#10;jo3xmfvI+0/zfq97ckq9btfLCUSkNf6L/9x3rSDP09p0Jh0BWf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Y70vwAAANwAAAAPAAAAAAAAAAAAAAAAAJgCAABkcnMvZG93bnJl&#10;di54bWxQSwUGAAAAAAQABAD1AAAAhAMAAAAA&#10;" filled="f" stroked="f">
              <v:textbox style="mso-fit-shape-to-text:t" inset="0,0,0,0">
                <w:txbxContent>
                  <w:p w:rsidR="00F8755E" w:rsidRDefault="00F8755E">
                    <w:r>
                      <w:rPr>
                        <w:rFonts w:cs="Bookman Old Style"/>
                        <w:b/>
                        <w:bCs/>
                        <w:color w:val="C0C0C0"/>
                        <w:sz w:val="44"/>
                        <w:szCs w:val="44"/>
                      </w:rPr>
                      <w:t xml:space="preserve"> </w:t>
                    </w:r>
                  </w:p>
                </w:txbxContent>
              </v:textbox>
            </v:rect>
            <v:rect id="Rectangle 177" o:spid="_x0000_s1201" style="position:absolute;left:49176;top:29754;width:952;height:42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Erb8IA&#10;AADcAAAADwAAAGRycy9kb3ducmV2LnhtbESPzYoCMRCE7wu+Q2hhb2vGOYjOGkUEQWUvjvsAzaTn&#10;B5POkERnfHuzsOCxqKqvqPV2tEY8yIfOsYL5LANBXDndcaPg93r4WoIIEVmjcUwKnhRgu5l8rLHQ&#10;buALPcrYiAThUKCCNsa+kDJULVkMM9cTJ6923mJM0jdSexwS3BqZZ9lCWuw4LbTY076l6lberQJ5&#10;LQ/DsjQ+c+e8/jGn46Ump9TndNx9g4g0xnf4v33UCvJ8BX9n0hGQm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sStvwgAAANwAAAAPAAAAAAAAAAAAAAAAAJgCAABkcnMvZG93&#10;bnJldi54bWxQSwUGAAAAAAQABAD1AAAAhwMAAAAA&#10;" filled="f" stroked="f">
              <v:textbox style="mso-fit-shape-to-text:t" inset="0,0,0,0">
                <w:txbxContent>
                  <w:p w:rsidR="00F8755E" w:rsidRDefault="00F8755E">
                    <w:r>
                      <w:rPr>
                        <w:rFonts w:cs="Bookman Old Style"/>
                        <w:b/>
                        <w:bCs/>
                        <w:color w:val="0000FF"/>
                        <w:sz w:val="44"/>
                        <w:szCs w:val="44"/>
                      </w:rPr>
                      <w:t xml:space="preserve"> </w:t>
                    </w:r>
                  </w:p>
                </w:txbxContent>
              </v:textbox>
            </v:rect>
            <v:rect id="Rectangle 178" o:spid="_x0000_s1202" style="position:absolute;left:50255;top:29874;width:952;height:42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IUL74A&#10;AADcAAAADwAAAGRycy9kb3ducmV2LnhtbERPy4rCMBTdC/5DuMLsNLUDItUoIgiOzMbqB1ya2wcm&#10;NyWJtvP3ZjHg8nDe2/1ojXiRD51jBctFBoK4crrjRsH9dpqvQYSIrNE4JgV/FGC/m062WGg38JVe&#10;ZWxECuFQoII2xr6QMlQtWQwL1xMnrnbeYkzQN1J7HFK4NTLPspW02HFqaLGnY0vVo3xaBfJWnoZ1&#10;aXzmLnn9a37O15qcUl+z8bABEWmMH/G/+6wV5N9pfjqTjoDcv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1SFC++AAAA3AAAAA8AAAAAAAAAAAAAAAAAmAIAAGRycy9kb3ducmV2&#10;LnhtbFBLBQYAAAAABAAEAPUAAACDAwAAAAA=&#10;" filled="f" stroked="f">
              <v:textbox style="mso-fit-shape-to-text:t" inset="0,0,0,0">
                <w:txbxContent>
                  <w:p w:rsidR="00F8755E" w:rsidRDefault="00F8755E">
                    <w:r>
                      <w:rPr>
                        <w:rFonts w:cs="Bookman Old Style"/>
                        <w:b/>
                        <w:bCs/>
                        <w:color w:val="C0C0C0"/>
                        <w:sz w:val="44"/>
                        <w:szCs w:val="44"/>
                      </w:rPr>
                      <w:t xml:space="preserve"> </w:t>
                    </w:r>
                  </w:p>
                </w:txbxContent>
              </v:textbox>
            </v:rect>
            <v:rect id="Rectangle 179" o:spid="_x0000_s1203" style="position:absolute;left:50134;top:29754;width:952;height:42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6xtMEA&#10;AADcAAAADwAAAGRycy9kb3ducmV2LnhtbESP3YrCMBSE7xd8h3AE79bUCot0jbIsCCreWH2AQ3P6&#10;wyYnJYm2vr0RhL0cZuYbZr0drRF38qFzrGAxz0AQV0533Ci4XnafKxAhIms0jknBgwJsN5OPNRba&#10;DXymexkbkSAcClTQxtgXUoaqJYth7nri5NXOW4xJ+kZqj0OCWyPzLPuSFjtOCy329NtS9VferAJ5&#10;KXfDqjQ+c8e8PpnD/lyTU2o2HX++QUQa43/43d5rBflyA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esbTBAAAA3AAAAA8AAAAAAAAAAAAAAAAAmAIAAGRycy9kb3du&#10;cmV2LnhtbFBLBQYAAAAABAAEAPUAAACGAwAAAAA=&#10;" filled="f" stroked="f">
              <v:textbox style="mso-fit-shape-to-text:t" inset="0,0,0,0">
                <w:txbxContent>
                  <w:p w:rsidR="00F8755E" w:rsidRDefault="00F8755E">
                    <w:r>
                      <w:rPr>
                        <w:rFonts w:cs="Bookman Old Style"/>
                        <w:b/>
                        <w:bCs/>
                        <w:color w:val="0000FF"/>
                        <w:sz w:val="44"/>
                        <w:szCs w:val="44"/>
                      </w:rPr>
                      <w:t xml:space="preserve"> </w:t>
                    </w:r>
                  </w:p>
                </w:txbxContent>
              </v:textbox>
            </v:rect>
            <v:rect id="Rectangle 180" o:spid="_x0000_s1204" style="position:absolute;left:22791;top:35325;width:1809;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wvw8EA&#10;AADcAAAADwAAAGRycy9kb3ducmV2LnhtbESP3YrCMBSE7wXfIRxh7zS1wiJdo4ggqOyNdR/g0Jz+&#10;YHJSkmjr25uFhb0cZuYbZrMbrRFP8qFzrGC5yEAQV0533Cj4uR3naxAhIms0jknBiwLsttPJBgvt&#10;Br7Ss4yNSBAOBSpoY+wLKUPVksWwcD1x8mrnLcYkfSO1xyHBrZF5ln1Kix2nhRZ7OrRU3cuHVSBv&#10;5XFYl8Zn7pLX3+Z8utbklPqYjfsvEJHG+B/+a5+0gnyVw++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ML8PBAAAA3AAAAA8AAAAAAAAAAAAAAAAAmAIAAGRycy9kb3du&#10;cmV2LnhtbFBLBQYAAAAABAAEAPUAAACGAwAAAAA=&#10;" filled="f" stroked="f">
              <v:textbox style="mso-fit-shape-to-text:t" inset="0,0,0,0">
                <w:txbxContent>
                  <w:p w:rsidR="00F8755E" w:rsidRDefault="00F8755E">
                    <w:r>
                      <w:rPr>
                        <w:rFonts w:cs="Bookman Old Style"/>
                        <w:b/>
                        <w:bCs/>
                        <w:color w:val="C0C0C0"/>
                        <w:sz w:val="44"/>
                        <w:szCs w:val="44"/>
                      </w:rPr>
                      <w:t>2</w:t>
                    </w:r>
                  </w:p>
                </w:txbxContent>
              </v:textbox>
            </v:rect>
            <v:rect id="Rectangle 181" o:spid="_x0000_s1205" style="position:absolute;left:22671;top:35205;width:1809;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CKWMEA&#10;AADcAAAADwAAAGRycy9kb3ducmV2LnhtbESP3YrCMBSE74V9h3CEvdPUCotUo4gguOKN1Qc4NKc/&#10;mJyUJGu7b28WhL0cZuYbZrMbrRFP8qFzrGAxz0AQV0533Ci4346zFYgQkTUax6TglwLsth+TDRba&#10;DXylZxkbkSAcClTQxtgXUoaqJYth7nri5NXOW4xJ+kZqj0OCWyPzLPuSFjtOCy32dGipepQ/VoG8&#10;lcdhVRqfuXNeX8z36VqTU+pzOu7XICKN8T/8bp+0gny5hL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2AiljBAAAA3AAAAA8AAAAAAAAAAAAAAAAAmAIAAGRycy9kb3du&#10;cmV2LnhtbFBLBQYAAAAABAAEAPUAAACGAwAAAAA=&#10;" filled="f" stroked="f">
              <v:textbox style="mso-fit-shape-to-text:t" inset="0,0,0,0">
                <w:txbxContent>
                  <w:p w:rsidR="00F8755E" w:rsidRDefault="00F8755E">
                    <w:r>
                      <w:rPr>
                        <w:rFonts w:cs="Bookman Old Style"/>
                        <w:b/>
                        <w:bCs/>
                        <w:color w:val="0000FF"/>
                        <w:sz w:val="44"/>
                        <w:szCs w:val="44"/>
                      </w:rPr>
                      <w:t>2</w:t>
                    </w:r>
                  </w:p>
                </w:txbxContent>
              </v:textbox>
            </v:rect>
            <v:rect id="Rectangle 182" o:spid="_x0000_s1206" style="position:absolute;left:24632;top:35325;width:1809;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kSLMIA&#10;AADcAAAADwAAAGRycy9kb3ducmV2LnhtbESP3WoCMRSE7wXfIRzBO826liKrUUQQbOmNqw9w2Jz9&#10;weRkSaK7ffumUOjlMDPfMLvDaI14kQ+dYwWrZQaCuHK640bB/XZebECEiKzROCYF3xTgsJ9Odlho&#10;N/CVXmVsRIJwKFBBG2NfSBmqliyGpeuJk1c7bzEm6RupPQ4Jbo3Ms+xdWuw4LbTY06ml6lE+rQJ5&#10;K8/DpjQ+c595/WU+LteanFLz2Xjcgog0xv/wX/uiFeTrN/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aRIswgAAANwAAAAPAAAAAAAAAAAAAAAAAJgCAABkcnMvZG93&#10;bnJldi54bWxQSwUGAAAAAAQABAD1AAAAhwMAAAAA&#10;" filled="f" stroked="f">
              <v:textbox style="mso-fit-shape-to-text:t" inset="0,0,0,0">
                <w:txbxContent>
                  <w:p w:rsidR="00F8755E" w:rsidRDefault="00F8755E">
                    <w:r>
                      <w:rPr>
                        <w:rFonts w:cs="Bookman Old Style"/>
                        <w:b/>
                        <w:bCs/>
                        <w:color w:val="C0C0C0"/>
                        <w:sz w:val="44"/>
                        <w:szCs w:val="44"/>
                      </w:rPr>
                      <w:t>0</w:t>
                    </w:r>
                  </w:p>
                </w:txbxContent>
              </v:textbox>
            </v:rect>
            <v:rect id="Rectangle 183" o:spid="_x0000_s1207" style="position:absolute;left:24511;top:35205;width:1809;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W3t8IA&#10;AADcAAAADwAAAGRycy9kb3ducmV2LnhtbESP3WoCMRSE7wXfIRzBO8260iKrUUQQbOmNqw9w2Jz9&#10;weRkSaK7ffumUOjlMDPfMLvDaI14kQ+dYwWrZQaCuHK640bB/XZebECEiKzROCYF3xTgsJ9Odlho&#10;N/CVXmVsRIJwKFBBG2NfSBmqliyGpeuJk1c7bzEm6RupPQ4Jbo3Ms+xdWuw4LbTY06ml6lE+rQJ5&#10;K8/DpjQ+c595/WU+LteanFLz2Xjcgog0xv/wX/uiFeTrN/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Jbe3wgAAANwAAAAPAAAAAAAAAAAAAAAAAJgCAABkcnMvZG93&#10;bnJldi54bWxQSwUGAAAAAAQABAD1AAAAhwMAAAAA&#10;" filled="f" stroked="f">
              <v:textbox style="mso-fit-shape-to-text:t" inset="0,0,0,0">
                <w:txbxContent>
                  <w:p w:rsidR="00F8755E" w:rsidRDefault="00F8755E">
                    <w:r>
                      <w:rPr>
                        <w:rFonts w:cs="Bookman Old Style"/>
                        <w:b/>
                        <w:bCs/>
                        <w:color w:val="0000FF"/>
                        <w:sz w:val="44"/>
                        <w:szCs w:val="44"/>
                      </w:rPr>
                      <w:t>0</w:t>
                    </w:r>
                  </w:p>
                </w:txbxContent>
              </v:textbox>
            </v:rect>
            <v:rect id="Rectangle 184" o:spid="_x0000_s1208" style="position:absolute;left:26479;top:35325;width:1809;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cpwMEA&#10;AADcAAAADwAAAGRycy9kb3ducmV2LnhtbESP3YrCMBSE7xd8h3AWvFvTrSBSjbIsCCp7Y/UBDs3p&#10;DyYnJYm2vr1ZELwcZuYbZr0drRF38qFzrOB7loEgrpzuuFFwOe++liBCRNZoHJOCBwXYbiYfayy0&#10;G/hE9zI2IkE4FKigjbEvpAxVSxbDzPXEyaudtxiT9I3UHocEt0bmWbaQFjtOCy329NtSdS1vVoE8&#10;l7thWRqfuWNe/5nD/lSTU2r6Of6sQEQa4zv8au+1gny+gP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33KcDBAAAA3AAAAA8AAAAAAAAAAAAAAAAAmAIAAGRycy9kb3du&#10;cmV2LnhtbFBLBQYAAAAABAAEAPUAAACGAwAAAAA=&#10;" filled="f" stroked="f">
              <v:textbox style="mso-fit-shape-to-text:t" inset="0,0,0,0">
                <w:txbxContent>
                  <w:p w:rsidR="00F8755E" w:rsidRDefault="00F8755E">
                    <w:r>
                      <w:rPr>
                        <w:rFonts w:cs="Bookman Old Style"/>
                        <w:b/>
                        <w:bCs/>
                        <w:color w:val="C0C0C0"/>
                        <w:sz w:val="44"/>
                        <w:szCs w:val="44"/>
                      </w:rPr>
                      <w:t>1</w:t>
                    </w:r>
                  </w:p>
                </w:txbxContent>
              </v:textbox>
            </v:rect>
            <v:rect id="Rectangle 185" o:spid="_x0000_s1209" style="position:absolute;left:26352;top:35205;width:1809;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uMW8IA&#10;AADcAAAADwAAAGRycy9kb3ducmV2LnhtbESP3WoCMRSE7wXfIRzBO826QiurUUQQbOmNqw9w2Jz9&#10;weRkSaK7ffumUOjlMDPfMLvDaI14kQ+dYwWrZQaCuHK640bB/XZebECEiKzROCYF3xTgsJ9Odlho&#10;N/CVXmVsRIJwKFBBG2NfSBmqliyGpeuJk1c7bzEm6RupPQ4Jbo3Ms+xNWuw4LbTY06ml6lE+rQJ5&#10;K8/DpjQ+c595/WU+LteanFLz2Xjcgog0xv/wX/uiFeTrd/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u4xbwgAAANwAAAAPAAAAAAAAAAAAAAAAAJgCAABkcnMvZG93&#10;bnJldi54bWxQSwUGAAAAAAQABAD1AAAAhwMAAAAA&#10;" filled="f" stroked="f">
              <v:textbox style="mso-fit-shape-to-text:t" inset="0,0,0,0">
                <w:txbxContent>
                  <w:p w:rsidR="00F8755E" w:rsidRDefault="00F8755E">
                    <w:r>
                      <w:rPr>
                        <w:rFonts w:cs="Bookman Old Style"/>
                        <w:b/>
                        <w:bCs/>
                        <w:color w:val="0000FF"/>
                        <w:sz w:val="44"/>
                        <w:szCs w:val="44"/>
                      </w:rPr>
                      <w:t>1</w:t>
                    </w:r>
                  </w:p>
                </w:txbxContent>
              </v:textbox>
            </v:rect>
            <v:rect id="Rectangle 186" o:spid="_x0000_s1210" style="position:absolute;left:28320;top:35325;width:1809;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QYKb4A&#10;AADcAAAADwAAAGRycy9kb3ducmV2LnhtbERPy4rCMBTdC/5DuMLsNLUDItUoIgiOzMbqB1ya2wcm&#10;NyWJtvP3ZjHg8nDe2/1ojXiRD51jBctFBoK4crrjRsH9dpqvQYSIrNE4JgV/FGC/m062WGg38JVe&#10;ZWxECuFQoII2xr6QMlQtWQwL1xMnrnbeYkzQN1J7HFK4NTLPspW02HFqaLGnY0vVo3xaBfJWnoZ1&#10;aXzmLnn9a37O15qcUl+z8bABEWmMH/G/+6wV5N9pbTqTjoDcv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MkGCm+AAAA3AAAAA8AAAAAAAAAAAAAAAAAmAIAAGRycy9kb3ducmV2&#10;LnhtbFBLBQYAAAAABAAEAPUAAACDAwAAAAA=&#10;" filled="f" stroked="f">
              <v:textbox style="mso-fit-shape-to-text:t" inset="0,0,0,0">
                <w:txbxContent>
                  <w:p w:rsidR="00F8755E" w:rsidRDefault="00F8755E">
                    <w:r>
                      <w:rPr>
                        <w:rFonts w:cs="Bookman Old Style"/>
                        <w:b/>
                        <w:bCs/>
                        <w:color w:val="C0C0C0"/>
                        <w:sz w:val="44"/>
                        <w:szCs w:val="44"/>
                      </w:rPr>
                      <w:t>1</w:t>
                    </w:r>
                  </w:p>
                </w:txbxContent>
              </v:textbox>
            </v:rect>
            <v:rect id="Rectangle 187" o:spid="_x0000_s1211" style="position:absolute;left:28199;top:35205;width:1809;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i9ssIA&#10;AADcAAAADwAAAGRycy9kb3ducmV2LnhtbESP3WoCMRSE7wu+QziCdzXrCkVXo4ggaOmNqw9w2Jz9&#10;weRkSVJ3+/amUOjlMDPfMNv9aI14kg+dYwWLeQaCuHK640bB/XZ6X4EIEVmjcUwKfijAfjd522Kh&#10;3cBXepaxEQnCoUAFbYx9IWWoWrIY5q4nTl7tvMWYpG+k9jgkuDUyz7IPabHjtNBiT8eWqkf5bRXI&#10;W3kaVqXxmfvM6y9zOV9rckrNpuNhAyLSGP/Df+2zVpAv1/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aL2ywgAAANwAAAAPAAAAAAAAAAAAAAAAAJgCAABkcnMvZG93&#10;bnJldi54bWxQSwUGAAAAAAQABAD1AAAAhwMAAAAA&#10;" filled="f" stroked="f">
              <v:textbox style="mso-fit-shape-to-text:t" inset="0,0,0,0">
                <w:txbxContent>
                  <w:p w:rsidR="00F8755E" w:rsidRPr="00CF247F" w:rsidRDefault="00F8755E">
                    <w:pPr>
                      <w:rPr>
                        <w:lang w:val="en-US"/>
                      </w:rPr>
                    </w:pPr>
                    <w:r>
                      <w:rPr>
                        <w:rFonts w:cs="Bookman Old Style"/>
                        <w:b/>
                        <w:bCs/>
                        <w:color w:val="0000FF"/>
                        <w:sz w:val="44"/>
                        <w:szCs w:val="44"/>
                        <w:lang w:val="en-US"/>
                      </w:rPr>
                      <w:t>3</w:t>
                    </w:r>
                  </w:p>
                </w:txbxContent>
              </v:textbox>
            </v:rect>
            <v:rect id="Rectangle 188" o:spid="_x0000_s1212" style="position:absolute;left:30160;top:35325;width:952;height:42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RnUr4A&#10;AADcAAAADwAAAGRycy9kb3ducmV2LnhtbERPy4rCMBTdC/5DuMLsNLUMItUoIgiOzMbqB1ya2wcm&#10;NyWJtvP3ZjHg8nDe2/1ojXiRD51jBctFBoK4crrjRsH9dpqvQYSIrNE4JgV/FGC/m062WGg38JVe&#10;ZWxECuFQoII2xr6QMlQtWQwL1xMnrnbeYkzQN1J7HFK4NTLPspW02HFqaLGnY0vVo3xaBfJWnoZ1&#10;aXzmLnn9a37O15qcUl+z8bABEWmMH/G/+6wV5N9pfjqTjoDcv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VUZ1K+AAAA3AAAAA8AAAAAAAAAAAAAAAAAmAIAAGRycy9kb3ducmV2&#10;LnhtbFBLBQYAAAAABAAEAPUAAACDAwAAAAA=&#10;" filled="f" stroked="f">
              <v:textbox style="mso-fit-shape-to-text:t" inset="0,0,0,0">
                <w:txbxContent>
                  <w:p w:rsidR="00F8755E" w:rsidRDefault="00F8755E">
                    <w:r>
                      <w:rPr>
                        <w:rFonts w:cs="Bookman Old Style"/>
                        <w:b/>
                        <w:bCs/>
                        <w:color w:val="C0C0C0"/>
                        <w:sz w:val="44"/>
                        <w:szCs w:val="44"/>
                      </w:rPr>
                      <w:t xml:space="preserve"> </w:t>
                    </w:r>
                  </w:p>
                </w:txbxContent>
              </v:textbox>
            </v:rect>
            <v:rect id="Rectangle 189" o:spid="_x0000_s1213" style="position:absolute;left:30040;top:35205;width:952;height:42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jCycEA&#10;AADcAAAADwAAAGRycy9kb3ducmV2LnhtbESP3YrCMBSE7xd8h3AE79bUIot0jbIsCCreWH2AQ3P6&#10;wyYnJYm2vr0RhL0cZuYbZr0drRF38qFzrGAxz0AQV0533Ci4XnafKxAhIms0jknBgwJsN5OPNRba&#10;DXymexkbkSAcClTQxtgXUoaqJYth7nri5NXOW4xJ+kZqj0OCWyPzLPuSFjtOCy329NtS9VferAJ5&#10;KXfDqjQ+c8e8PpnD/lyTU2o2HX++QUQa43/43d5rBflyA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oYwsnBAAAA3AAAAA8AAAAAAAAAAAAAAAAAmAIAAGRycy9kb3du&#10;cmV2LnhtbFBLBQYAAAAABAAEAPUAAACGAwAAAAA=&#10;" filled="f" stroked="f">
              <v:textbox style="mso-fit-shape-to-text:t" inset="0,0,0,0">
                <w:txbxContent>
                  <w:p w:rsidR="00F8755E" w:rsidRDefault="00F8755E">
                    <w:r>
                      <w:rPr>
                        <w:rFonts w:cs="Bookman Old Style"/>
                        <w:b/>
                        <w:bCs/>
                        <w:color w:val="0000FF"/>
                        <w:sz w:val="44"/>
                        <w:szCs w:val="44"/>
                      </w:rPr>
                      <w:t xml:space="preserve"> </w:t>
                    </w:r>
                  </w:p>
                </w:txbxContent>
              </v:textbox>
            </v:rect>
            <v:rect id="Rectangle 190" o:spid="_x0000_s1214" style="position:absolute;top:40655;width:450;height:425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pcvsEA&#10;AADcAAAADwAAAGRycy9kb3ducmV2LnhtbESP3YrCMBSE7wXfIRxh7zS1yCJdo4ggqOyNdR/g0Jz+&#10;YHJSkmjr25uFhb0cZuYbZrMbrRFP8qFzrGC5yEAQV0533Cj4uR3naxAhIms0jknBiwLsttPJBgvt&#10;Br7Ss4yNSBAOBSpoY+wLKUPVksWwcD1x8mrnLcYkfSO1xyHBrZF5ln1Kix2nhRZ7OrRU3cuHVSBv&#10;5XFYl8Zn7pLX3+Z8utbklPqYjfsvEJHG+B/+a5+0gnyVw++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rKXL7BAAAA3AAAAA8AAAAAAAAAAAAAAAAAmAIAAGRycy9kb3du&#10;cmV2LnhtbFBLBQYAAAAABAAEAPUAAACGAwAAAAA=&#10;" filled="f" stroked="f">
              <v:textbox style="mso-fit-shape-to-text:t" inset="0,0,0,0">
                <w:txbxContent>
                  <w:p w:rsidR="00F8755E" w:rsidRDefault="00F8755E">
                    <w:r>
                      <w:rPr>
                        <w:rFonts w:cs="Bookman Old Style"/>
                        <w:color w:val="000000"/>
                      </w:rPr>
                      <w:t xml:space="preserve"> </w:t>
                    </w:r>
                  </w:p>
                </w:txbxContent>
              </v:textbox>
            </v:rect>
            <v:rect id="Rectangle 191" o:spid="_x0000_s1215" style="position:absolute;top:44137;width:450;height:42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b5JcIA&#10;AADcAAAADwAAAGRycy9kb3ducmV2LnhtbESP3WoCMRSE7wXfIRzBO826liKrUUQQbOmNqw9w2Jz9&#10;weRkSaK7ffumUOjlMDPfMLvDaI14kQ+dYwWrZQaCuHK640bB/XZebECEiKzROCYF3xTgsJ9Odlho&#10;N/CVXmVsRIJwKFBBG2NfSBmqliyGpeuJk1c7bzEm6RupPQ4Jbo3Ms+xdWuw4LbTY06ml6lE+rQJ5&#10;K8/DpjQ+c595/WU+LteanFLz2Xjcgog0xv/wX/uiFeRva/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hvklwgAAANwAAAAPAAAAAAAAAAAAAAAAAJgCAABkcnMvZG93&#10;bnJldi54bWxQSwUGAAAAAAQABAD1AAAAhwMAAAAA&#10;" filled="f" stroked="f">
              <v:textbox style="mso-fit-shape-to-text:t" inset="0,0,0,0">
                <w:txbxContent>
                  <w:p w:rsidR="00F8755E" w:rsidRDefault="00F8755E">
                    <w:r>
                      <w:rPr>
                        <w:rFonts w:cs="Bookman Old Style"/>
                        <w:color w:val="000000"/>
                      </w:rPr>
                      <w:t xml:space="preserve"> </w:t>
                    </w:r>
                  </w:p>
                </w:txbxContent>
              </v:textbox>
            </v:rect>
            <v:rect id="Rectangle 192" o:spid="_x0000_s1216" style="position:absolute;top:47613;width:450;height:42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9hUcEA&#10;AADcAAAADwAAAGRycy9kb3ducmV2LnhtbESP3YrCMBSE74V9h3CEvdPUIotUo4gguOKN1Qc4NKc/&#10;mJyUJGu7b28WhL0cZuYbZrMbrRFP8qFzrGAxz0AQV0533Ci4346zFYgQkTUax6TglwLsth+TDRba&#10;DXylZxkbkSAcClTQxtgXUoaqJYth7nri5NXOW4xJ+kZqj0OCWyPzLPuSFjtOCy32dGipepQ/VoG8&#10;lcdhVRqfuXNeX8z36VqTU+pzOu7XICKN8T/8bp+0gny5hL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pvYVHBAAAA3AAAAA8AAAAAAAAAAAAAAAAAmAIAAGRycy9kb3du&#10;cmV2LnhtbFBLBQYAAAAABAAEAPUAAACGAwAAAAA=&#10;" filled="f" stroked="f">
              <v:textbox style="mso-fit-shape-to-text:t" inset="0,0,0,0">
                <w:txbxContent>
                  <w:p w:rsidR="00F8755E" w:rsidRDefault="00F8755E">
                    <w:r>
                      <w:rPr>
                        <w:rFonts w:cs="Bookman Old Style"/>
                        <w:color w:val="000000"/>
                      </w:rPr>
                      <w:t xml:space="preserve"> </w:t>
                    </w:r>
                  </w:p>
                </w:txbxContent>
              </v:textbox>
            </v:rect>
            <v:rect id="Rectangle 193" o:spid="_x0000_s1217" style="position:absolute;top:51088;width:450;height:425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PEysIA&#10;AADcAAAADwAAAGRycy9kb3ducmV2LnhtbESP3WoCMRSE7wXfIRzBO8262CKrUUQQbOmNqw9w2Jz9&#10;weRkSaK7ffumUOjlMDPfMLvDaI14kQ+dYwWrZQaCuHK640bB/XZebECEiKzROCYF3xTgsJ9Odlho&#10;N/CVXmVsRIJwKFBBG2NfSBmqliyGpeuJk1c7bzEm6RupPQ4Jbo3Ms+xdWuw4LbTY06ml6lE+rQJ5&#10;K8/DpjQ+c595/WU+LteanFLz2Xjcgog0xv/wX/uiFeTrN/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I8TKwgAAANwAAAAPAAAAAAAAAAAAAAAAAJgCAABkcnMvZG93&#10;bnJldi54bWxQSwUGAAAAAAQABAD1AAAAhwMAAAAA&#10;" filled="f" stroked="f">
              <v:textbox style="mso-fit-shape-to-text:t" inset="0,0,0,0">
                <w:txbxContent>
                  <w:p w:rsidR="00F8755E" w:rsidRDefault="00F8755E">
                    <w:r>
                      <w:rPr>
                        <w:rFonts w:cs="Bookman Old Style"/>
                        <w:color w:val="000000"/>
                      </w:rPr>
                      <w:t xml:space="preserve"> </w:t>
                    </w:r>
                  </w:p>
                </w:txbxContent>
              </v:textbox>
            </v:rect>
            <v:rect id="Rectangle 194" o:spid="_x0000_s1218" style="position:absolute;top:54570;width:450;height:425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FavcEA&#10;AADcAAAADwAAAGRycy9kb3ducmV2LnhtbESP3YrCMBSE7xd8h3AWvFvTLSJSjbIsCCp7Y/UBDs3p&#10;DyYnJYm2vr1ZELwcZuYbZr0drRF38qFzrOB7loEgrpzuuFFwOe++liBCRNZoHJOCBwXYbiYfayy0&#10;G/hE9zI2IkE4FKigjbEvpAxVSxbDzPXEyaudtxiT9I3UHocEt0bmWbaQFjtOCy329NtSdS1vVoE8&#10;l7thWRqfuWNe/5nD/lSTU2r6Of6sQEQa4zv8au+1gny+gP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XxWr3BAAAA3AAAAA8AAAAAAAAAAAAAAAAAmAIAAGRycy9kb3du&#10;cmV2LnhtbFBLBQYAAAAABAAEAPUAAACGAwAAAAA=&#10;" filled="f" stroked="f">
              <v:textbox style="mso-fit-shape-to-text:t" inset="0,0,0,0">
                <w:txbxContent>
                  <w:p w:rsidR="00F8755E" w:rsidRDefault="00F8755E">
                    <w:r>
                      <w:rPr>
                        <w:rFonts w:cs="Bookman Old Style"/>
                        <w:color w:val="000000"/>
                      </w:rPr>
                      <w:t xml:space="preserve"> </w:t>
                    </w:r>
                  </w:p>
                </w:txbxContent>
              </v:textbox>
            </v:rect>
            <v:rect id="Rectangle 195" o:spid="_x0000_s1219" style="position:absolute;top:58046;width:450;height:42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3/JsIA&#10;AADcAAAADwAAAGRycy9kb3ducmV2LnhtbESP3WoCMRSE7wXfIRzBO826SCurUUQQbOmNqw9w2Jz9&#10;weRkSaK7ffumUOjlMDPfMLvDaI14kQ+dYwWrZQaCuHK640bB/XZebECEiKzROCYF3xTgsJ9Odlho&#10;N/CVXmVsRIJwKFBBG2NfSBmqliyGpeuJk1c7bzEm6RupPQ4Jbo3Ms+xNWuw4LbTY06ml6lE+rQJ5&#10;K8/DpjQ+c595/WU+LteanFLz2Xjcgog0xv/wX/uiFeTrd/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vf8mwgAAANwAAAAPAAAAAAAAAAAAAAAAAJgCAABkcnMvZG93&#10;bnJldi54bWxQSwUGAAAAAAQABAD1AAAAhwMAAAAA&#10;" filled="f" stroked="f">
              <v:textbox style="mso-fit-shape-to-text:t" inset="0,0,0,0">
                <w:txbxContent>
                  <w:p w:rsidR="00F8755E" w:rsidRDefault="00F8755E">
                    <w:r>
                      <w:rPr>
                        <w:rFonts w:cs="Bookman Old Style"/>
                        <w:color w:val="000000"/>
                      </w:rPr>
                      <w:t xml:space="preserve"> </w:t>
                    </w:r>
                  </w:p>
                </w:txbxContent>
              </v:textbox>
            </v:rect>
            <v:rect id="Rectangle 196" o:spid="_x0000_s1220" style="position:absolute;top:61540;width:450;height:425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JrVL4A&#10;AADcAAAADwAAAGRycy9kb3ducmV2LnhtbERPy4rCMBTdC/5DuMLsNLUMItUoIgiOzMbqB1ya2wcm&#10;NyWJtvP3ZjHg8nDe2/1ojXiRD51jBctFBoK4crrjRsH9dpqvQYSIrNE4JgV/FGC/m062WGg38JVe&#10;ZWxECuFQoII2xr6QMlQtWQwL1xMnrnbeYkzQN1J7HFK4NTLPspW02HFqaLGnY0vVo3xaBfJWnoZ1&#10;aXzmLnn9a37O15qcUl+z8bABEWmMH/G/+6wV5N9pbTqTjoDcv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sia1S+AAAA3AAAAA8AAAAAAAAAAAAAAAAAmAIAAGRycy9kb3ducmV2&#10;LnhtbFBLBQYAAAAABAAEAPUAAACDAwAAAAA=&#10;" filled="f" stroked="f">
              <v:textbox style="mso-fit-shape-to-text:t" inset="0,0,0,0">
                <w:txbxContent>
                  <w:p w:rsidR="00F8755E" w:rsidRDefault="00F8755E">
                    <w:r>
                      <w:rPr>
                        <w:rFonts w:cs="Bookman Old Style"/>
                        <w:color w:val="000000"/>
                      </w:rPr>
                      <w:t xml:space="preserve"> </w:t>
                    </w:r>
                  </w:p>
                </w:txbxContent>
              </v:textbox>
            </v:rect>
            <v:rect id="Rectangle 197" o:spid="_x0000_s1221" style="position:absolute;left:18021;top:64973;width:5309;height:62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7Oz8IA&#10;AADcAAAADwAAAGRycy9kb3ducmV2LnhtbESP3WoCMRSE7wu+QziCdzXrIkVXo4ggaOmNqw9w2Jz9&#10;weRkSVJ3+/amUOjlMDPfMNv9aI14kg+dYwWLeQaCuHK640bB/XZ6X4EIEVmjcUwKfijAfjd522Kh&#10;3cBXepaxEQnCoUAFbYx9IWWoWrIY5q4nTl7tvMWYpG+k9jgkuDUyz7IPabHjtNBiT8eWqkf5bRXI&#10;W3kaVqXxmfvM6y9zOV9rckrNpuNhAyLSGP/Df+2zVpAv1/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bs7PwgAAANwAAAAPAAAAAAAAAAAAAAAAAJgCAABkcnMvZG93&#10;bnJldi54bWxQSwUGAAAAAAQABAD1AAAAhwMAAAAA&#10;" filled="f" stroked="f">
              <v:textbox style="mso-fit-shape-to-text:t" inset="0,0,0,0">
                <w:txbxContent>
                  <w:p w:rsidR="00F8755E" w:rsidRDefault="00F8755E">
                    <w:r>
                      <w:rPr>
                        <w:rFonts w:cs="Bookman Old Style"/>
                        <w:b/>
                        <w:bCs/>
                        <w:color w:val="000000"/>
                      </w:rPr>
                      <w:t>ΑΘΗΝΑ</w:t>
                    </w:r>
                  </w:p>
                </w:txbxContent>
              </v:textbox>
            </v:rect>
            <v:rect id="Rectangle 198" o:spid="_x0000_s1222" style="position:absolute;left:23336;top:64973;width:477;height:62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3xj74A&#10;AADcAAAADwAAAGRycy9kb3ducmV2LnhtbERPy4rCMBTdC/5DuMLsNLUwItUoIgiOzMbqB1ya2wcm&#10;NyWJtvP3ZjHg8nDe2/1ojXiRD51jBctFBoK4crrjRsH9dpqvQYSIrNE4JgV/FGC/m062WGg38JVe&#10;ZWxECuFQoII2xr6QMlQtWQwL1xMnrnbeYkzQN1J7HFK4NTLPspW02HFqaLGnY0vVo3xaBfJWnoZ1&#10;aXzmLnn9a37O15qcUl+z8bABEWmMH/G/+6wV5N9pfjqTjoDcv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CN8Y++AAAA3AAAAA8AAAAAAAAAAAAAAAAAmAIAAGRycy9kb3ducmV2&#10;LnhtbFBLBQYAAAAABAAEAPUAAACDAwAAAAA=&#10;" filled="f" stroked="f">
              <v:textbox style="mso-fit-shape-to-text:t" inset="0,0,0,0">
                <w:txbxContent>
                  <w:p w:rsidR="00F8755E" w:rsidRDefault="00F8755E">
                    <w:r>
                      <w:rPr>
                        <w:rFonts w:cs="Bookman Old Style"/>
                        <w:b/>
                        <w:bCs/>
                        <w:color w:val="000000"/>
                      </w:rPr>
                      <w:t xml:space="preserve">, </w:t>
                    </w:r>
                  </w:p>
                </w:txbxContent>
              </v:textbox>
            </v:rect>
            <v:rect id="Rectangle 199" o:spid="_x0000_s1223" style="position:absolute;left:24283;top:64972;width:4893;height:42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FUFMEA&#10;AADcAAAADwAAAGRycy9kb3ducmV2LnhtbESP3YrCMBSE7xd8h3AE79bUgot0jbIsCCreWH2AQ3P6&#10;wyYnJYm2vr0RhL0cZuYbZr0drRF38qFzrGAxz0AQV0533Ci4XnafKxAhIms0jknBgwJsN5OPNRba&#10;DXymexkbkSAcClTQxtgXUoaqJYth7nri5NXOW4xJ+kZqj0OCWyPzLPuSFjtOCy329NtS9VferAJ5&#10;KXfDqjQ+c8e8PpnD/lyTU2o2HX++QUQa43/43d5rBflyA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BVBTBAAAA3AAAAA8AAAAAAAAAAAAAAAAAmAIAAGRycy9kb3du&#10;cmV2LnhtbFBLBQYAAAAABAAEAPUAAACGAwAAAAA=&#10;" filled="f" stroked="f">
              <v:textbox style="mso-fit-shape-to-text:t" inset="0,0,0,0">
                <w:txbxContent>
                  <w:p w:rsidR="00F8755E" w:rsidRDefault="00F8755E">
                    <w:r>
                      <w:rPr>
                        <w:rFonts w:cs="Bookman Old Style"/>
                        <w:b/>
                        <w:bCs/>
                        <w:color w:val="000000"/>
                      </w:rPr>
                      <w:t>ΜΑΪΟΣ</w:t>
                    </w:r>
                  </w:p>
                </w:txbxContent>
              </v:textbox>
            </v:rect>
            <v:rect id="Rectangle 200" o:spid="_x0000_s1224" style="position:absolute;left:30541;top:64972;width:476;height:42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PKY8EA&#10;AADcAAAADwAAAGRycy9kb3ducmV2LnhtbESP3YrCMBSE7wXfIRxh7zS14CJdo4ggqOyNdR/g0Jz+&#10;YHJSkmjr25uFhb0cZuYbZrMbrRFP8qFzrGC5yEAQV0533Cj4uR3naxAhIms0jknBiwLsttPJBgvt&#10;Br7Ss4yNSBAOBSpoY+wLKUPVksWwcD1x8mrnLcYkfSO1xyHBrZF5ln1Kix2nhRZ7OrRU3cuHVSBv&#10;5XFYl8Zn7pLX3+Z8utbklPqYjfsvEJHG+B/+a5+0gnyVw++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8TymPBAAAA3AAAAA8AAAAAAAAAAAAAAAAAmAIAAGRycy9kb3du&#10;cmV2LnhtbFBLBQYAAAAABAAEAPUAAACGAwAAAAA=&#10;" filled="f" stroked="f">
              <v:textbox style="mso-fit-shape-to-text:t" inset="0,0,0,0">
                <w:txbxContent>
                  <w:p w:rsidR="00F8755E" w:rsidRDefault="00F8755E">
                    <w:r>
                      <w:rPr>
                        <w:rFonts w:cs="Bookman Old Style"/>
                        <w:b/>
                        <w:bCs/>
                        <w:color w:val="000000"/>
                      </w:rPr>
                      <w:t xml:space="preserve"> </w:t>
                    </w:r>
                  </w:p>
                </w:txbxContent>
              </v:textbox>
            </v:rect>
            <v:rect id="Rectangle 201" o:spid="_x0000_s1225" style="position:absolute;left:31017;top:64972;width:11253;height:42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8ij8YA&#10;AADcAAAADwAAAGRycy9kb3ducmV2LnhtbESPQWvCQBSE74X+h+UJvRTdNFKJ0VVKQehBKEYPentk&#10;n9lo9m3Ibk3aX98tFDwOM/MNs1wPthE36nztWMHLJAFBXDpdc6XgsN+MMxA+IGtsHJOCb/KwXj0+&#10;LDHXrucd3YpQiQhhn6MCE0KbS+lLQxb9xLXE0Tu7zmKIsquk7rCPcNvINElm0mLNccFgS++Gymvx&#10;ZRVsPo818Y/cPc+z3l3K9FSYbavU02h4W4AINIR7+L/9oRWkr1P4OxOP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N8ij8YAAADcAAAADwAAAAAAAAAAAAAAAACYAgAAZHJz&#10;L2Rvd25yZXYueG1sUEsFBgAAAAAEAAQA9QAAAIsDAAAAAA==&#10;" filled="f" stroked="f">
              <v:textbox style="mso-fit-shape-to-text:t" inset="0,0,0,0">
                <w:txbxContent>
                  <w:p w:rsidR="00F8755E" w:rsidRPr="003E6CD8" w:rsidRDefault="00F8755E">
                    <w:pPr>
                      <w:rPr>
                        <w:lang w:val="en-US"/>
                      </w:rPr>
                    </w:pPr>
                    <w:r>
                      <w:rPr>
                        <w:rFonts w:cs="Bookman Old Style"/>
                        <w:b/>
                        <w:bCs/>
                        <w:color w:val="000000"/>
                        <w:lang w:val="en-US"/>
                      </w:rPr>
                      <w:t>2014</w:t>
                    </w:r>
                  </w:p>
                </w:txbxContent>
              </v:textbox>
            </v:rect>
            <v:rect id="Rectangle 202" o:spid="_x0000_s1226" style="position:absolute;left:34686;top:64972;width:476;height:42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b3jMIA&#10;AADcAAAADwAAAGRycy9kb3ducmV2LnhtbESP3WoCMRSE7wXfIRzBO8262CKrUUQQbOmNqw9w2Jz9&#10;weRkSaK7ffumUOjlMDPfMLvDaI14kQ+dYwWrZQaCuHK640bB/XZebECEiKzROCYF3xTgsJ9Odlho&#10;N/CVXmVsRIJwKFBBG2NfSBmqliyGpeuJk1c7bzEm6RupPQ4Jbo3Ms+xdWuw4LbTY06ml6lE+rQJ5&#10;K8/DpjQ+c595/WU+LteanFLz2Xjcgog0xv/wX/uiFeRva/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tveMwgAAANwAAAAPAAAAAAAAAAAAAAAAAJgCAABkcnMvZG93&#10;bnJldi54bWxQSwUGAAAAAAQABAD1AAAAhwMAAAAA&#10;" filled="f" stroked="f">
              <v:textbox style="mso-fit-shape-to-text:t" inset="0,0,0,0">
                <w:txbxContent>
                  <w:p w:rsidR="00F8755E" w:rsidRDefault="00F8755E">
                    <w:r>
                      <w:rPr>
                        <w:rFonts w:cs="Bookman Old Style"/>
                        <w:b/>
                        <w:bCs/>
                        <w:color w:val="000000"/>
                      </w:rPr>
                      <w:t xml:space="preserve"> </w:t>
                    </w:r>
                  </w:p>
                </w:txbxContent>
              </v:textbox>
            </v:rect>
            <v:rect id="Rectangle 203" o:spid="_x0000_s1227" style="position:absolute;top:68498;width:450;height:42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pSF8EA&#10;AADcAAAADwAAAGRycy9kb3ducmV2LnhtbESP3YrCMBSE74V9h3CEvdPUgotUo4gguOKN1Qc4NKc/&#10;mJyUJGu7b28WhL0cZuYbZrMbrRFP8qFzrGAxz0AQV0533Ci4346zFYgQkTUax6TglwLsth+TDRba&#10;DXylZxkbkSAcClTQxtgXUoaqJYth7nri5NXOW4xJ+kZqj0OCWyPzLPuSFjtOCy32dGipepQ/VoG8&#10;lcdhVRqfuXNeX8z36VqTU+pzOu7XICKN8T/8bp+0gny5hL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6UhfBAAAA3AAAAA8AAAAAAAAAAAAAAAAAmAIAAGRycy9kb3du&#10;cmV2LnhtbFBLBQYAAAAABAAEAPUAAACGAwAAAAA=&#10;" filled="f" stroked="f">
              <v:textbox style="mso-fit-shape-to-text:t" inset="0,0,0,0">
                <w:txbxContent>
                  <w:p w:rsidR="00F8755E" w:rsidRDefault="00F8755E">
                    <w:r>
                      <w:rPr>
                        <w:rFonts w:cs="Bookman Old Style"/>
                        <w:color w:val="000000"/>
                      </w:rPr>
                      <w:t xml:space="preserve"> </w:t>
                    </w:r>
                  </w:p>
                </w:txbxContent>
              </v:textbox>
            </v:rect>
          </v:group>
        </w:pict>
      </w:r>
    </w:p>
    <w:p w:rsidR="00F8755E" w:rsidRPr="00D25586" w:rsidRDefault="00F8755E" w:rsidP="00D25586">
      <w:pPr>
        <w:pStyle w:val="TOAHeading"/>
      </w:pPr>
      <w:r>
        <w:t>ΠΕΡΙΕΧΟΜΕΝΑ</w:t>
      </w:r>
    </w:p>
    <w:p w:rsidR="00F8755E" w:rsidRDefault="00F8755E">
      <w:pPr>
        <w:pStyle w:val="TOC1"/>
        <w:rPr>
          <w:rFonts w:ascii="Calibri" w:hAnsi="Calibri"/>
          <w:b w:val="0"/>
          <w:noProof/>
          <w:lang w:eastAsia="el-GR"/>
        </w:rPr>
      </w:pPr>
      <w:r>
        <w:rPr>
          <w:b w:val="0"/>
        </w:rPr>
        <w:fldChar w:fldCharType="begin"/>
      </w:r>
      <w:r>
        <w:rPr>
          <w:b w:val="0"/>
        </w:rPr>
        <w:instrText xml:space="preserve"> TOC \o "1-3" \h \z \u </w:instrText>
      </w:r>
      <w:r>
        <w:rPr>
          <w:b w:val="0"/>
        </w:rPr>
        <w:fldChar w:fldCharType="separate"/>
      </w:r>
      <w:hyperlink w:anchor="_Toc389660541" w:history="1">
        <w:r w:rsidRPr="00957078">
          <w:rPr>
            <w:rStyle w:val="Hyperlink"/>
            <w:noProof/>
          </w:rPr>
          <w:t>ΕΙΣΑΓΩΓΗ</w:t>
        </w:r>
        <w:r>
          <w:rPr>
            <w:noProof/>
            <w:webHidden/>
          </w:rPr>
          <w:tab/>
        </w:r>
        <w:r>
          <w:rPr>
            <w:noProof/>
            <w:webHidden/>
          </w:rPr>
          <w:fldChar w:fldCharType="begin"/>
        </w:r>
        <w:r>
          <w:rPr>
            <w:noProof/>
            <w:webHidden/>
          </w:rPr>
          <w:instrText xml:space="preserve"> PAGEREF _Toc389660541 \h </w:instrText>
        </w:r>
        <w:r>
          <w:rPr>
            <w:noProof/>
            <w:webHidden/>
          </w:rPr>
        </w:r>
        <w:r>
          <w:rPr>
            <w:noProof/>
            <w:webHidden/>
          </w:rPr>
          <w:fldChar w:fldCharType="separate"/>
        </w:r>
        <w:r>
          <w:rPr>
            <w:noProof/>
            <w:webHidden/>
          </w:rPr>
          <w:t>4</w:t>
        </w:r>
        <w:r>
          <w:rPr>
            <w:noProof/>
            <w:webHidden/>
          </w:rPr>
          <w:fldChar w:fldCharType="end"/>
        </w:r>
      </w:hyperlink>
    </w:p>
    <w:p w:rsidR="00F8755E" w:rsidRDefault="00F8755E">
      <w:pPr>
        <w:pStyle w:val="TOC1"/>
        <w:rPr>
          <w:rFonts w:ascii="Calibri" w:hAnsi="Calibri"/>
          <w:b w:val="0"/>
          <w:noProof/>
          <w:lang w:eastAsia="el-GR"/>
        </w:rPr>
      </w:pPr>
      <w:hyperlink w:anchor="_Toc389660542" w:history="1">
        <w:r w:rsidRPr="00957078">
          <w:rPr>
            <w:rStyle w:val="Hyperlink"/>
            <w:noProof/>
          </w:rPr>
          <w:t>Το ΕΠ «Εκπαίδευση και Δια Βίου Μάθηση»</w:t>
        </w:r>
        <w:r>
          <w:rPr>
            <w:noProof/>
            <w:webHidden/>
          </w:rPr>
          <w:tab/>
        </w:r>
        <w:r>
          <w:rPr>
            <w:noProof/>
            <w:webHidden/>
          </w:rPr>
          <w:fldChar w:fldCharType="begin"/>
        </w:r>
        <w:r>
          <w:rPr>
            <w:noProof/>
            <w:webHidden/>
          </w:rPr>
          <w:instrText xml:space="preserve"> PAGEREF _Toc389660542 \h </w:instrText>
        </w:r>
        <w:r>
          <w:rPr>
            <w:noProof/>
            <w:webHidden/>
          </w:rPr>
        </w:r>
        <w:r>
          <w:rPr>
            <w:noProof/>
            <w:webHidden/>
          </w:rPr>
          <w:fldChar w:fldCharType="separate"/>
        </w:r>
        <w:r>
          <w:rPr>
            <w:noProof/>
            <w:webHidden/>
          </w:rPr>
          <w:t>6</w:t>
        </w:r>
        <w:r>
          <w:rPr>
            <w:noProof/>
            <w:webHidden/>
          </w:rPr>
          <w:fldChar w:fldCharType="end"/>
        </w:r>
      </w:hyperlink>
    </w:p>
    <w:p w:rsidR="00F8755E" w:rsidRDefault="00F8755E">
      <w:pPr>
        <w:pStyle w:val="TOC1"/>
        <w:rPr>
          <w:rFonts w:ascii="Calibri" w:hAnsi="Calibri"/>
          <w:b w:val="0"/>
          <w:noProof/>
          <w:lang w:eastAsia="el-GR"/>
        </w:rPr>
      </w:pPr>
      <w:hyperlink w:anchor="_Toc389660543" w:history="1">
        <w:r w:rsidRPr="00957078">
          <w:rPr>
            <w:rStyle w:val="Hyperlink"/>
            <w:noProof/>
          </w:rPr>
          <w:t>ΚΕΦΑΛΑΙΟ 1 ΕΠΙΣΚΟΠΗΣΗ ΤΗΣ ΥΛΟΠΟΙΗΣΗΣ ΤΟΥ ΕΠΙΧΕΙΡΗΣΙΑΚΟΥ ΠΡΟΓΡΑΜΜΑΤΟΣ «ΕΚΠΑΙΔΕΥΣΗ ΚΑΙ ΔΙΑ ΒΙΟΥ ΜΑΘΗΣΗ» (ΕΠΕΔΒΜ)</w:t>
        </w:r>
        <w:r>
          <w:rPr>
            <w:noProof/>
            <w:webHidden/>
          </w:rPr>
          <w:tab/>
        </w:r>
        <w:r>
          <w:rPr>
            <w:noProof/>
            <w:webHidden/>
          </w:rPr>
          <w:fldChar w:fldCharType="begin"/>
        </w:r>
        <w:r>
          <w:rPr>
            <w:noProof/>
            <w:webHidden/>
          </w:rPr>
          <w:instrText xml:space="preserve"> PAGEREF _Toc389660543 \h </w:instrText>
        </w:r>
        <w:r>
          <w:rPr>
            <w:noProof/>
            <w:webHidden/>
          </w:rPr>
        </w:r>
        <w:r>
          <w:rPr>
            <w:noProof/>
            <w:webHidden/>
          </w:rPr>
          <w:fldChar w:fldCharType="separate"/>
        </w:r>
        <w:r>
          <w:rPr>
            <w:noProof/>
            <w:webHidden/>
          </w:rPr>
          <w:t>7</w:t>
        </w:r>
        <w:r>
          <w:rPr>
            <w:noProof/>
            <w:webHidden/>
          </w:rPr>
          <w:fldChar w:fldCharType="end"/>
        </w:r>
      </w:hyperlink>
    </w:p>
    <w:p w:rsidR="00F8755E" w:rsidRDefault="00F8755E">
      <w:pPr>
        <w:pStyle w:val="TOC2"/>
        <w:rPr>
          <w:rFonts w:ascii="Calibri" w:hAnsi="Calibri"/>
          <w:noProof/>
          <w:sz w:val="22"/>
          <w:lang w:eastAsia="el-GR"/>
        </w:rPr>
      </w:pPr>
      <w:hyperlink w:anchor="_Toc389660544" w:history="1">
        <w:r w:rsidRPr="00957078">
          <w:rPr>
            <w:rStyle w:val="Hyperlink"/>
            <w:noProof/>
          </w:rPr>
          <w:t>1.1 Επίτευξη και ανάλυση της προόδου Εφαρμογής του Επιχειρησιακού Προγράμματος</w:t>
        </w:r>
        <w:r>
          <w:rPr>
            <w:noProof/>
            <w:webHidden/>
          </w:rPr>
          <w:tab/>
        </w:r>
        <w:r>
          <w:rPr>
            <w:noProof/>
            <w:webHidden/>
          </w:rPr>
          <w:fldChar w:fldCharType="begin"/>
        </w:r>
        <w:r>
          <w:rPr>
            <w:noProof/>
            <w:webHidden/>
          </w:rPr>
          <w:instrText xml:space="preserve"> PAGEREF _Toc389660544 \h </w:instrText>
        </w:r>
        <w:r>
          <w:rPr>
            <w:noProof/>
            <w:webHidden/>
          </w:rPr>
        </w:r>
        <w:r>
          <w:rPr>
            <w:noProof/>
            <w:webHidden/>
          </w:rPr>
          <w:fldChar w:fldCharType="separate"/>
        </w:r>
        <w:r>
          <w:rPr>
            <w:noProof/>
            <w:webHidden/>
          </w:rPr>
          <w:t>7</w:t>
        </w:r>
        <w:r>
          <w:rPr>
            <w:noProof/>
            <w:webHidden/>
          </w:rPr>
          <w:fldChar w:fldCharType="end"/>
        </w:r>
      </w:hyperlink>
    </w:p>
    <w:p w:rsidR="00F8755E" w:rsidRDefault="00F8755E">
      <w:pPr>
        <w:pStyle w:val="TOC3"/>
        <w:rPr>
          <w:rFonts w:ascii="Calibri" w:hAnsi="Calibri"/>
          <w:noProof/>
          <w:sz w:val="22"/>
          <w:lang w:eastAsia="el-GR"/>
        </w:rPr>
      </w:pPr>
      <w:hyperlink w:anchor="_Toc389660545" w:history="1">
        <w:r w:rsidRPr="00957078">
          <w:rPr>
            <w:rStyle w:val="Hyperlink"/>
            <w:noProof/>
          </w:rPr>
          <w:t>1.1.1 Αποτύπωση της φυσικής προόδου του Επιχειρησιακού Προγράμματος</w:t>
        </w:r>
        <w:r>
          <w:rPr>
            <w:noProof/>
            <w:webHidden/>
          </w:rPr>
          <w:tab/>
        </w:r>
        <w:r>
          <w:rPr>
            <w:noProof/>
            <w:webHidden/>
          </w:rPr>
          <w:fldChar w:fldCharType="begin"/>
        </w:r>
        <w:r>
          <w:rPr>
            <w:noProof/>
            <w:webHidden/>
          </w:rPr>
          <w:instrText xml:space="preserve"> PAGEREF _Toc389660545 \h </w:instrText>
        </w:r>
        <w:r>
          <w:rPr>
            <w:noProof/>
            <w:webHidden/>
          </w:rPr>
        </w:r>
        <w:r>
          <w:rPr>
            <w:noProof/>
            <w:webHidden/>
          </w:rPr>
          <w:fldChar w:fldCharType="separate"/>
        </w:r>
        <w:r>
          <w:rPr>
            <w:noProof/>
            <w:webHidden/>
          </w:rPr>
          <w:t>7</w:t>
        </w:r>
        <w:r>
          <w:rPr>
            <w:noProof/>
            <w:webHidden/>
          </w:rPr>
          <w:fldChar w:fldCharType="end"/>
        </w:r>
      </w:hyperlink>
    </w:p>
    <w:p w:rsidR="00F8755E" w:rsidRDefault="00F8755E">
      <w:pPr>
        <w:pStyle w:val="TOC3"/>
        <w:rPr>
          <w:rFonts w:ascii="Calibri" w:hAnsi="Calibri"/>
          <w:noProof/>
          <w:sz w:val="22"/>
          <w:lang w:eastAsia="el-GR"/>
        </w:rPr>
      </w:pPr>
      <w:hyperlink w:anchor="_Toc389660546" w:history="1">
        <w:r w:rsidRPr="00957078">
          <w:rPr>
            <w:rStyle w:val="Hyperlink"/>
            <w:noProof/>
          </w:rPr>
          <w:t>1.1.2 Αποτύπωση της χρηματοοικονομικής προόδου του Επιχειρησιακού Προγράμματος</w:t>
        </w:r>
        <w:r>
          <w:rPr>
            <w:noProof/>
            <w:webHidden/>
          </w:rPr>
          <w:tab/>
        </w:r>
        <w:r>
          <w:rPr>
            <w:noProof/>
            <w:webHidden/>
          </w:rPr>
          <w:fldChar w:fldCharType="begin"/>
        </w:r>
        <w:r>
          <w:rPr>
            <w:noProof/>
            <w:webHidden/>
          </w:rPr>
          <w:instrText xml:space="preserve"> PAGEREF _Toc389660546 \h </w:instrText>
        </w:r>
        <w:r>
          <w:rPr>
            <w:noProof/>
            <w:webHidden/>
          </w:rPr>
        </w:r>
        <w:r>
          <w:rPr>
            <w:noProof/>
            <w:webHidden/>
          </w:rPr>
          <w:fldChar w:fldCharType="separate"/>
        </w:r>
        <w:r>
          <w:rPr>
            <w:noProof/>
            <w:webHidden/>
          </w:rPr>
          <w:t>13</w:t>
        </w:r>
        <w:r>
          <w:rPr>
            <w:noProof/>
            <w:webHidden/>
          </w:rPr>
          <w:fldChar w:fldCharType="end"/>
        </w:r>
      </w:hyperlink>
    </w:p>
    <w:p w:rsidR="00F8755E" w:rsidRDefault="00F8755E">
      <w:pPr>
        <w:pStyle w:val="TOC3"/>
        <w:rPr>
          <w:rFonts w:ascii="Calibri" w:hAnsi="Calibri"/>
          <w:noProof/>
          <w:sz w:val="22"/>
          <w:lang w:eastAsia="el-GR"/>
        </w:rPr>
      </w:pPr>
      <w:hyperlink w:anchor="_Toc389660547" w:history="1">
        <w:r w:rsidRPr="00957078">
          <w:rPr>
            <w:rStyle w:val="Hyperlink"/>
            <w:noProof/>
          </w:rPr>
          <w:t>1.1.3 Στοιχεία σχετικά με την ανάλυση της χρήσης των Ταμείων</w:t>
        </w:r>
        <w:r>
          <w:rPr>
            <w:noProof/>
            <w:webHidden/>
          </w:rPr>
          <w:tab/>
        </w:r>
        <w:r>
          <w:rPr>
            <w:noProof/>
            <w:webHidden/>
          </w:rPr>
          <w:fldChar w:fldCharType="begin"/>
        </w:r>
        <w:r>
          <w:rPr>
            <w:noProof/>
            <w:webHidden/>
          </w:rPr>
          <w:instrText xml:space="preserve"> PAGEREF _Toc389660547 \h </w:instrText>
        </w:r>
        <w:r>
          <w:rPr>
            <w:noProof/>
            <w:webHidden/>
          </w:rPr>
        </w:r>
        <w:r>
          <w:rPr>
            <w:noProof/>
            <w:webHidden/>
          </w:rPr>
          <w:fldChar w:fldCharType="separate"/>
        </w:r>
        <w:r>
          <w:rPr>
            <w:noProof/>
            <w:webHidden/>
          </w:rPr>
          <w:t>16</w:t>
        </w:r>
        <w:r>
          <w:rPr>
            <w:noProof/>
            <w:webHidden/>
          </w:rPr>
          <w:fldChar w:fldCharType="end"/>
        </w:r>
      </w:hyperlink>
    </w:p>
    <w:p w:rsidR="00F8755E" w:rsidRDefault="00F8755E">
      <w:pPr>
        <w:pStyle w:val="TOC3"/>
        <w:rPr>
          <w:rFonts w:ascii="Calibri" w:hAnsi="Calibri"/>
          <w:noProof/>
          <w:sz w:val="22"/>
          <w:lang w:eastAsia="el-GR"/>
        </w:rPr>
      </w:pPr>
      <w:hyperlink w:anchor="_Toc389660548" w:history="1">
        <w:r w:rsidRPr="00957078">
          <w:rPr>
            <w:rStyle w:val="Hyperlink"/>
            <w:noProof/>
          </w:rPr>
          <w:t>1.1.4 Στοιχεία συμμετεχόντων ανά ομάδα / στόχο</w:t>
        </w:r>
        <w:r>
          <w:rPr>
            <w:noProof/>
            <w:webHidden/>
          </w:rPr>
          <w:tab/>
        </w:r>
        <w:r>
          <w:rPr>
            <w:noProof/>
            <w:webHidden/>
          </w:rPr>
          <w:fldChar w:fldCharType="begin"/>
        </w:r>
        <w:r>
          <w:rPr>
            <w:noProof/>
            <w:webHidden/>
          </w:rPr>
          <w:instrText xml:space="preserve"> PAGEREF _Toc389660548 \h </w:instrText>
        </w:r>
        <w:r>
          <w:rPr>
            <w:noProof/>
            <w:webHidden/>
          </w:rPr>
        </w:r>
        <w:r>
          <w:rPr>
            <w:noProof/>
            <w:webHidden/>
          </w:rPr>
          <w:fldChar w:fldCharType="separate"/>
        </w:r>
        <w:r>
          <w:rPr>
            <w:noProof/>
            <w:webHidden/>
          </w:rPr>
          <w:t>16</w:t>
        </w:r>
        <w:r>
          <w:rPr>
            <w:noProof/>
            <w:webHidden/>
          </w:rPr>
          <w:fldChar w:fldCharType="end"/>
        </w:r>
      </w:hyperlink>
    </w:p>
    <w:p w:rsidR="00F8755E" w:rsidRDefault="00F8755E">
      <w:pPr>
        <w:pStyle w:val="TOC3"/>
        <w:rPr>
          <w:rFonts w:ascii="Calibri" w:hAnsi="Calibri"/>
          <w:noProof/>
          <w:sz w:val="22"/>
          <w:lang w:eastAsia="el-GR"/>
        </w:rPr>
      </w:pPr>
      <w:hyperlink w:anchor="_Toc389660549" w:history="1">
        <w:r w:rsidRPr="00957078">
          <w:rPr>
            <w:rStyle w:val="Hyperlink"/>
            <w:noProof/>
          </w:rPr>
          <w:t>1.1.5 Ανάκτηση ή εκ νέου χρήση της συνδρομής</w:t>
        </w:r>
        <w:r>
          <w:rPr>
            <w:noProof/>
            <w:webHidden/>
          </w:rPr>
          <w:tab/>
        </w:r>
        <w:r>
          <w:rPr>
            <w:noProof/>
            <w:webHidden/>
          </w:rPr>
          <w:fldChar w:fldCharType="begin"/>
        </w:r>
        <w:r>
          <w:rPr>
            <w:noProof/>
            <w:webHidden/>
          </w:rPr>
          <w:instrText xml:space="preserve"> PAGEREF _Toc389660549 \h </w:instrText>
        </w:r>
        <w:r>
          <w:rPr>
            <w:noProof/>
            <w:webHidden/>
          </w:rPr>
        </w:r>
        <w:r>
          <w:rPr>
            <w:noProof/>
            <w:webHidden/>
          </w:rPr>
          <w:fldChar w:fldCharType="separate"/>
        </w:r>
        <w:r>
          <w:rPr>
            <w:noProof/>
            <w:webHidden/>
          </w:rPr>
          <w:t>18</w:t>
        </w:r>
        <w:r>
          <w:rPr>
            <w:noProof/>
            <w:webHidden/>
          </w:rPr>
          <w:fldChar w:fldCharType="end"/>
        </w:r>
      </w:hyperlink>
    </w:p>
    <w:p w:rsidR="00F8755E" w:rsidRDefault="00F8755E">
      <w:pPr>
        <w:pStyle w:val="TOC2"/>
        <w:rPr>
          <w:rFonts w:ascii="Calibri" w:hAnsi="Calibri"/>
          <w:noProof/>
          <w:sz w:val="22"/>
          <w:lang w:eastAsia="el-GR"/>
        </w:rPr>
      </w:pPr>
      <w:hyperlink w:anchor="_Toc389660550" w:history="1">
        <w:r w:rsidRPr="00957078">
          <w:rPr>
            <w:rStyle w:val="Hyperlink"/>
            <w:noProof/>
          </w:rPr>
          <w:t>1.2 Στοιχεία σχετικά με τη συμμόρφωση με το Κοινοτικό δίκαιο</w:t>
        </w:r>
        <w:r>
          <w:rPr>
            <w:noProof/>
            <w:webHidden/>
          </w:rPr>
          <w:tab/>
        </w:r>
        <w:r>
          <w:rPr>
            <w:noProof/>
            <w:webHidden/>
          </w:rPr>
          <w:fldChar w:fldCharType="begin"/>
        </w:r>
        <w:r>
          <w:rPr>
            <w:noProof/>
            <w:webHidden/>
          </w:rPr>
          <w:instrText xml:space="preserve"> PAGEREF _Toc389660550 \h </w:instrText>
        </w:r>
        <w:r>
          <w:rPr>
            <w:noProof/>
            <w:webHidden/>
          </w:rPr>
        </w:r>
        <w:r>
          <w:rPr>
            <w:noProof/>
            <w:webHidden/>
          </w:rPr>
          <w:fldChar w:fldCharType="separate"/>
        </w:r>
        <w:r>
          <w:rPr>
            <w:noProof/>
            <w:webHidden/>
          </w:rPr>
          <w:t>18</w:t>
        </w:r>
        <w:r>
          <w:rPr>
            <w:noProof/>
            <w:webHidden/>
          </w:rPr>
          <w:fldChar w:fldCharType="end"/>
        </w:r>
      </w:hyperlink>
    </w:p>
    <w:p w:rsidR="00F8755E" w:rsidRDefault="00F8755E">
      <w:pPr>
        <w:pStyle w:val="TOC2"/>
        <w:rPr>
          <w:rFonts w:ascii="Calibri" w:hAnsi="Calibri"/>
          <w:noProof/>
          <w:sz w:val="22"/>
          <w:lang w:eastAsia="el-GR"/>
        </w:rPr>
      </w:pPr>
      <w:hyperlink w:anchor="_Toc389660551" w:history="1">
        <w:r w:rsidRPr="00957078">
          <w:rPr>
            <w:rStyle w:val="Hyperlink"/>
            <w:noProof/>
          </w:rPr>
          <w:t>1.3 Σημαντικά προβλήματα που προέκυψαν και μέτρα αντιμετώπισης τους</w:t>
        </w:r>
        <w:r>
          <w:rPr>
            <w:noProof/>
            <w:webHidden/>
          </w:rPr>
          <w:tab/>
        </w:r>
        <w:r>
          <w:rPr>
            <w:noProof/>
            <w:webHidden/>
          </w:rPr>
          <w:fldChar w:fldCharType="begin"/>
        </w:r>
        <w:r>
          <w:rPr>
            <w:noProof/>
            <w:webHidden/>
          </w:rPr>
          <w:instrText xml:space="preserve"> PAGEREF _Toc389660551 \h </w:instrText>
        </w:r>
        <w:r>
          <w:rPr>
            <w:noProof/>
            <w:webHidden/>
          </w:rPr>
        </w:r>
        <w:r>
          <w:rPr>
            <w:noProof/>
            <w:webHidden/>
          </w:rPr>
          <w:fldChar w:fldCharType="separate"/>
        </w:r>
        <w:r>
          <w:rPr>
            <w:noProof/>
            <w:webHidden/>
          </w:rPr>
          <w:t>18</w:t>
        </w:r>
        <w:r>
          <w:rPr>
            <w:noProof/>
            <w:webHidden/>
          </w:rPr>
          <w:fldChar w:fldCharType="end"/>
        </w:r>
      </w:hyperlink>
    </w:p>
    <w:p w:rsidR="00F8755E" w:rsidRDefault="00F8755E">
      <w:pPr>
        <w:pStyle w:val="TOC2"/>
        <w:rPr>
          <w:rFonts w:ascii="Calibri" w:hAnsi="Calibri"/>
          <w:noProof/>
          <w:sz w:val="22"/>
          <w:lang w:eastAsia="el-GR"/>
        </w:rPr>
      </w:pPr>
      <w:hyperlink w:anchor="_Toc389660552" w:history="1">
        <w:r w:rsidRPr="00957078">
          <w:rPr>
            <w:rStyle w:val="Hyperlink"/>
            <w:noProof/>
          </w:rPr>
          <w:t>1.4 Αλλαγές στο πλαίσιο υλοποίησης του Προγράμματος</w:t>
        </w:r>
        <w:r>
          <w:rPr>
            <w:noProof/>
            <w:webHidden/>
          </w:rPr>
          <w:tab/>
        </w:r>
        <w:r>
          <w:rPr>
            <w:noProof/>
            <w:webHidden/>
          </w:rPr>
          <w:fldChar w:fldCharType="begin"/>
        </w:r>
        <w:r>
          <w:rPr>
            <w:noProof/>
            <w:webHidden/>
          </w:rPr>
          <w:instrText xml:space="preserve"> PAGEREF _Toc389660552 \h </w:instrText>
        </w:r>
        <w:r>
          <w:rPr>
            <w:noProof/>
            <w:webHidden/>
          </w:rPr>
        </w:r>
        <w:r>
          <w:rPr>
            <w:noProof/>
            <w:webHidden/>
          </w:rPr>
          <w:fldChar w:fldCharType="separate"/>
        </w:r>
        <w:r>
          <w:rPr>
            <w:noProof/>
            <w:webHidden/>
          </w:rPr>
          <w:t>20</w:t>
        </w:r>
        <w:r>
          <w:rPr>
            <w:noProof/>
            <w:webHidden/>
          </w:rPr>
          <w:fldChar w:fldCharType="end"/>
        </w:r>
      </w:hyperlink>
    </w:p>
    <w:p w:rsidR="00F8755E" w:rsidRDefault="00F8755E">
      <w:pPr>
        <w:pStyle w:val="TOC2"/>
        <w:rPr>
          <w:rFonts w:ascii="Calibri" w:hAnsi="Calibri"/>
          <w:noProof/>
          <w:sz w:val="22"/>
          <w:lang w:eastAsia="el-GR"/>
        </w:rPr>
      </w:pPr>
      <w:hyperlink w:anchor="_Toc389660553" w:history="1">
        <w:r w:rsidRPr="00957078">
          <w:rPr>
            <w:rStyle w:val="Hyperlink"/>
            <w:noProof/>
          </w:rPr>
          <w:t>1.5 Τροποποίηση σύμφωνα με το άρθρο 57 του 1083/2006</w:t>
        </w:r>
        <w:r>
          <w:rPr>
            <w:noProof/>
            <w:webHidden/>
          </w:rPr>
          <w:tab/>
        </w:r>
        <w:r>
          <w:rPr>
            <w:noProof/>
            <w:webHidden/>
          </w:rPr>
          <w:fldChar w:fldCharType="begin"/>
        </w:r>
        <w:r>
          <w:rPr>
            <w:noProof/>
            <w:webHidden/>
          </w:rPr>
          <w:instrText xml:space="preserve"> PAGEREF _Toc389660553 \h </w:instrText>
        </w:r>
        <w:r>
          <w:rPr>
            <w:noProof/>
            <w:webHidden/>
          </w:rPr>
        </w:r>
        <w:r>
          <w:rPr>
            <w:noProof/>
            <w:webHidden/>
          </w:rPr>
          <w:fldChar w:fldCharType="separate"/>
        </w:r>
        <w:r>
          <w:rPr>
            <w:noProof/>
            <w:webHidden/>
          </w:rPr>
          <w:t>25</w:t>
        </w:r>
        <w:r>
          <w:rPr>
            <w:noProof/>
            <w:webHidden/>
          </w:rPr>
          <w:fldChar w:fldCharType="end"/>
        </w:r>
      </w:hyperlink>
    </w:p>
    <w:p w:rsidR="00F8755E" w:rsidRDefault="00F8755E">
      <w:pPr>
        <w:pStyle w:val="TOC2"/>
        <w:rPr>
          <w:rFonts w:ascii="Calibri" w:hAnsi="Calibri"/>
          <w:noProof/>
          <w:sz w:val="22"/>
          <w:lang w:eastAsia="el-GR"/>
        </w:rPr>
      </w:pPr>
      <w:hyperlink w:anchor="_Toc389660554" w:history="1">
        <w:r w:rsidRPr="00957078">
          <w:rPr>
            <w:rStyle w:val="Hyperlink"/>
            <w:noProof/>
          </w:rPr>
          <w:t>1.6 Συμπληρωματικότητα με άλλα μέσα</w:t>
        </w:r>
        <w:r>
          <w:rPr>
            <w:noProof/>
            <w:webHidden/>
          </w:rPr>
          <w:tab/>
        </w:r>
        <w:r>
          <w:rPr>
            <w:noProof/>
            <w:webHidden/>
          </w:rPr>
          <w:fldChar w:fldCharType="begin"/>
        </w:r>
        <w:r>
          <w:rPr>
            <w:noProof/>
            <w:webHidden/>
          </w:rPr>
          <w:instrText xml:space="preserve"> PAGEREF _Toc389660554 \h </w:instrText>
        </w:r>
        <w:r>
          <w:rPr>
            <w:noProof/>
            <w:webHidden/>
          </w:rPr>
        </w:r>
        <w:r>
          <w:rPr>
            <w:noProof/>
            <w:webHidden/>
          </w:rPr>
          <w:fldChar w:fldCharType="separate"/>
        </w:r>
        <w:r>
          <w:rPr>
            <w:noProof/>
            <w:webHidden/>
          </w:rPr>
          <w:t>25</w:t>
        </w:r>
        <w:r>
          <w:rPr>
            <w:noProof/>
            <w:webHidden/>
          </w:rPr>
          <w:fldChar w:fldCharType="end"/>
        </w:r>
      </w:hyperlink>
    </w:p>
    <w:p w:rsidR="00F8755E" w:rsidRDefault="00F8755E">
      <w:pPr>
        <w:pStyle w:val="TOC2"/>
        <w:rPr>
          <w:rFonts w:ascii="Calibri" w:hAnsi="Calibri"/>
          <w:noProof/>
          <w:sz w:val="22"/>
          <w:lang w:eastAsia="el-GR"/>
        </w:rPr>
      </w:pPr>
      <w:hyperlink w:anchor="_Toc389660555" w:history="1">
        <w:r w:rsidRPr="00957078">
          <w:rPr>
            <w:rStyle w:val="Hyperlink"/>
            <w:noProof/>
          </w:rPr>
          <w:t>1.7 Παρακολούθηση- Αξιολόγηση</w:t>
        </w:r>
        <w:r>
          <w:rPr>
            <w:noProof/>
            <w:webHidden/>
          </w:rPr>
          <w:tab/>
        </w:r>
        <w:r>
          <w:rPr>
            <w:noProof/>
            <w:webHidden/>
          </w:rPr>
          <w:fldChar w:fldCharType="begin"/>
        </w:r>
        <w:r>
          <w:rPr>
            <w:noProof/>
            <w:webHidden/>
          </w:rPr>
          <w:instrText xml:space="preserve"> PAGEREF _Toc389660555 \h </w:instrText>
        </w:r>
        <w:r>
          <w:rPr>
            <w:noProof/>
            <w:webHidden/>
          </w:rPr>
        </w:r>
        <w:r>
          <w:rPr>
            <w:noProof/>
            <w:webHidden/>
          </w:rPr>
          <w:fldChar w:fldCharType="separate"/>
        </w:r>
        <w:r>
          <w:rPr>
            <w:noProof/>
            <w:webHidden/>
          </w:rPr>
          <w:t>33</w:t>
        </w:r>
        <w:r>
          <w:rPr>
            <w:noProof/>
            <w:webHidden/>
          </w:rPr>
          <w:fldChar w:fldCharType="end"/>
        </w:r>
      </w:hyperlink>
    </w:p>
    <w:p w:rsidR="00F8755E" w:rsidRDefault="00F8755E">
      <w:pPr>
        <w:pStyle w:val="TOC3"/>
        <w:rPr>
          <w:rFonts w:ascii="Calibri" w:hAnsi="Calibri"/>
          <w:noProof/>
          <w:sz w:val="22"/>
          <w:lang w:eastAsia="el-GR"/>
        </w:rPr>
      </w:pPr>
      <w:hyperlink w:anchor="_Toc389660556" w:history="1">
        <w:r w:rsidRPr="00957078">
          <w:rPr>
            <w:rStyle w:val="Hyperlink"/>
            <w:noProof/>
          </w:rPr>
          <w:t>1.7.1 Ποιοτική ανάλυση επιτευγμάτων και μέτρα που έχουν ληφθεί για τη βελτίωση της προόδου εφαρμογής του Προγράμματος</w:t>
        </w:r>
        <w:r>
          <w:rPr>
            <w:noProof/>
            <w:webHidden/>
          </w:rPr>
          <w:tab/>
        </w:r>
        <w:r>
          <w:rPr>
            <w:noProof/>
            <w:webHidden/>
          </w:rPr>
          <w:fldChar w:fldCharType="begin"/>
        </w:r>
        <w:r>
          <w:rPr>
            <w:noProof/>
            <w:webHidden/>
          </w:rPr>
          <w:instrText xml:space="preserve"> PAGEREF _Toc389660556 \h </w:instrText>
        </w:r>
        <w:r>
          <w:rPr>
            <w:noProof/>
            <w:webHidden/>
          </w:rPr>
        </w:r>
        <w:r>
          <w:rPr>
            <w:noProof/>
            <w:webHidden/>
          </w:rPr>
          <w:fldChar w:fldCharType="separate"/>
        </w:r>
        <w:r>
          <w:rPr>
            <w:noProof/>
            <w:webHidden/>
          </w:rPr>
          <w:t>33</w:t>
        </w:r>
        <w:r>
          <w:rPr>
            <w:noProof/>
            <w:webHidden/>
          </w:rPr>
          <w:fldChar w:fldCharType="end"/>
        </w:r>
      </w:hyperlink>
    </w:p>
    <w:p w:rsidR="00F8755E" w:rsidRDefault="00F8755E">
      <w:pPr>
        <w:pStyle w:val="TOC3"/>
        <w:rPr>
          <w:rFonts w:ascii="Calibri" w:hAnsi="Calibri"/>
          <w:noProof/>
          <w:sz w:val="22"/>
          <w:lang w:eastAsia="el-GR"/>
        </w:rPr>
      </w:pPr>
      <w:hyperlink w:anchor="_Toc389660557" w:history="1">
        <w:r w:rsidRPr="00957078">
          <w:rPr>
            <w:rStyle w:val="Hyperlink"/>
            <w:noProof/>
          </w:rPr>
          <w:t>1.7.2 Επιτροπή Παρακολούθησης του Προγράμματος</w:t>
        </w:r>
        <w:r>
          <w:rPr>
            <w:noProof/>
            <w:webHidden/>
          </w:rPr>
          <w:tab/>
        </w:r>
        <w:r>
          <w:rPr>
            <w:noProof/>
            <w:webHidden/>
          </w:rPr>
          <w:fldChar w:fldCharType="begin"/>
        </w:r>
        <w:r>
          <w:rPr>
            <w:noProof/>
            <w:webHidden/>
          </w:rPr>
          <w:instrText xml:space="preserve"> PAGEREF _Toc389660557 \h </w:instrText>
        </w:r>
        <w:r>
          <w:rPr>
            <w:noProof/>
            <w:webHidden/>
          </w:rPr>
        </w:r>
        <w:r>
          <w:rPr>
            <w:noProof/>
            <w:webHidden/>
          </w:rPr>
          <w:fldChar w:fldCharType="separate"/>
        </w:r>
        <w:r>
          <w:rPr>
            <w:noProof/>
            <w:webHidden/>
          </w:rPr>
          <w:t>43</w:t>
        </w:r>
        <w:r>
          <w:rPr>
            <w:noProof/>
            <w:webHidden/>
          </w:rPr>
          <w:fldChar w:fldCharType="end"/>
        </w:r>
      </w:hyperlink>
    </w:p>
    <w:p w:rsidR="00F8755E" w:rsidRDefault="00F8755E">
      <w:pPr>
        <w:pStyle w:val="TOC3"/>
        <w:rPr>
          <w:rFonts w:ascii="Calibri" w:hAnsi="Calibri"/>
          <w:noProof/>
          <w:sz w:val="22"/>
          <w:lang w:eastAsia="el-GR"/>
        </w:rPr>
      </w:pPr>
      <w:hyperlink w:anchor="_Toc389660558" w:history="1">
        <w:r w:rsidRPr="00957078">
          <w:rPr>
            <w:rStyle w:val="Hyperlink"/>
            <w:noProof/>
          </w:rPr>
          <w:t>1.7.3 Θέματα Αξιολόγησης</w:t>
        </w:r>
        <w:r>
          <w:rPr>
            <w:noProof/>
            <w:webHidden/>
          </w:rPr>
          <w:tab/>
        </w:r>
        <w:r>
          <w:rPr>
            <w:noProof/>
            <w:webHidden/>
          </w:rPr>
          <w:fldChar w:fldCharType="begin"/>
        </w:r>
        <w:r>
          <w:rPr>
            <w:noProof/>
            <w:webHidden/>
          </w:rPr>
          <w:instrText xml:space="preserve"> PAGEREF _Toc389660558 \h </w:instrText>
        </w:r>
        <w:r>
          <w:rPr>
            <w:noProof/>
            <w:webHidden/>
          </w:rPr>
        </w:r>
        <w:r>
          <w:rPr>
            <w:noProof/>
            <w:webHidden/>
          </w:rPr>
          <w:fldChar w:fldCharType="separate"/>
        </w:r>
        <w:r>
          <w:rPr>
            <w:noProof/>
            <w:webHidden/>
          </w:rPr>
          <w:t>44</w:t>
        </w:r>
        <w:r>
          <w:rPr>
            <w:noProof/>
            <w:webHidden/>
          </w:rPr>
          <w:fldChar w:fldCharType="end"/>
        </w:r>
      </w:hyperlink>
    </w:p>
    <w:p w:rsidR="00F8755E" w:rsidRDefault="00F8755E">
      <w:pPr>
        <w:pStyle w:val="TOC3"/>
        <w:rPr>
          <w:rFonts w:ascii="Calibri" w:hAnsi="Calibri"/>
          <w:noProof/>
          <w:sz w:val="22"/>
          <w:lang w:eastAsia="el-GR"/>
        </w:rPr>
      </w:pPr>
      <w:hyperlink w:anchor="_Toc389660559" w:history="1">
        <w:r w:rsidRPr="00957078">
          <w:rPr>
            <w:rStyle w:val="Hyperlink"/>
            <w:noProof/>
          </w:rPr>
          <w:t>1.7.4 Παρακολούθηση της Στρατηγικής Περιβαλλοντικής Εκτίμησης του Προγράμματος</w:t>
        </w:r>
        <w:r>
          <w:rPr>
            <w:noProof/>
            <w:webHidden/>
          </w:rPr>
          <w:tab/>
        </w:r>
        <w:r>
          <w:rPr>
            <w:noProof/>
            <w:webHidden/>
          </w:rPr>
          <w:fldChar w:fldCharType="begin"/>
        </w:r>
        <w:r>
          <w:rPr>
            <w:noProof/>
            <w:webHidden/>
          </w:rPr>
          <w:instrText xml:space="preserve"> PAGEREF _Toc389660559 \h </w:instrText>
        </w:r>
        <w:r>
          <w:rPr>
            <w:noProof/>
            <w:webHidden/>
          </w:rPr>
        </w:r>
        <w:r>
          <w:rPr>
            <w:noProof/>
            <w:webHidden/>
          </w:rPr>
          <w:fldChar w:fldCharType="separate"/>
        </w:r>
        <w:r>
          <w:rPr>
            <w:noProof/>
            <w:webHidden/>
          </w:rPr>
          <w:t>56</w:t>
        </w:r>
        <w:r>
          <w:rPr>
            <w:noProof/>
            <w:webHidden/>
          </w:rPr>
          <w:fldChar w:fldCharType="end"/>
        </w:r>
      </w:hyperlink>
    </w:p>
    <w:p w:rsidR="00F8755E" w:rsidRDefault="00F8755E">
      <w:pPr>
        <w:pStyle w:val="TOC1"/>
        <w:rPr>
          <w:rFonts w:ascii="Calibri" w:hAnsi="Calibri"/>
          <w:b w:val="0"/>
          <w:noProof/>
          <w:lang w:eastAsia="el-GR"/>
        </w:rPr>
      </w:pPr>
      <w:hyperlink w:anchor="_Toc389660560" w:history="1">
        <w:r w:rsidRPr="00957078">
          <w:rPr>
            <w:rStyle w:val="Hyperlink"/>
            <w:noProof/>
          </w:rPr>
          <w:t>ΚΕΦΑΛΑΙΟ 2 ΣΥΝΕΙΣΦΟΡΑ ΤΟΥ ΠΡΟΓΡΑΜΜΑΤΟΣ ΣΤΟ ΕΣΠΑ, ΣΤΟ ΕΘΝΙΚΟ ΠΡΟΓΡΑΜΜΑ ΜΕΤΑΡΡΥΘΜΙΣΕΩΝ ΚΑΙ ΣΤΗΝ ΣΤΡΑΤΗΓΙΚΗ ΤΗΣ ΛΙΣΣΑΒΟΝΑΣ</w:t>
        </w:r>
        <w:r>
          <w:rPr>
            <w:noProof/>
            <w:webHidden/>
          </w:rPr>
          <w:tab/>
        </w:r>
        <w:r>
          <w:rPr>
            <w:noProof/>
            <w:webHidden/>
          </w:rPr>
          <w:fldChar w:fldCharType="begin"/>
        </w:r>
        <w:r>
          <w:rPr>
            <w:noProof/>
            <w:webHidden/>
          </w:rPr>
          <w:instrText xml:space="preserve"> PAGEREF _Toc389660560 \h </w:instrText>
        </w:r>
        <w:r>
          <w:rPr>
            <w:noProof/>
            <w:webHidden/>
          </w:rPr>
        </w:r>
        <w:r>
          <w:rPr>
            <w:noProof/>
            <w:webHidden/>
          </w:rPr>
          <w:fldChar w:fldCharType="separate"/>
        </w:r>
        <w:r>
          <w:rPr>
            <w:noProof/>
            <w:webHidden/>
          </w:rPr>
          <w:t>57</w:t>
        </w:r>
        <w:r>
          <w:rPr>
            <w:noProof/>
            <w:webHidden/>
          </w:rPr>
          <w:fldChar w:fldCharType="end"/>
        </w:r>
      </w:hyperlink>
    </w:p>
    <w:p w:rsidR="00F8755E" w:rsidRDefault="00F8755E">
      <w:pPr>
        <w:pStyle w:val="TOC2"/>
        <w:rPr>
          <w:rFonts w:ascii="Calibri" w:hAnsi="Calibri"/>
          <w:noProof/>
          <w:sz w:val="22"/>
          <w:lang w:eastAsia="el-GR"/>
        </w:rPr>
      </w:pPr>
      <w:hyperlink w:anchor="_Toc389660561" w:history="1">
        <w:r w:rsidRPr="00957078">
          <w:rPr>
            <w:rStyle w:val="Hyperlink"/>
            <w:noProof/>
          </w:rPr>
          <w:t>2.1 Η Στρατηγική του ΕΠ «Εκπαίδευση και Δια Βίου Μάθηση»</w:t>
        </w:r>
        <w:r>
          <w:rPr>
            <w:noProof/>
            <w:webHidden/>
          </w:rPr>
          <w:tab/>
        </w:r>
        <w:r>
          <w:rPr>
            <w:noProof/>
            <w:webHidden/>
          </w:rPr>
          <w:fldChar w:fldCharType="begin"/>
        </w:r>
        <w:r>
          <w:rPr>
            <w:noProof/>
            <w:webHidden/>
          </w:rPr>
          <w:instrText xml:space="preserve"> PAGEREF _Toc389660561 \h </w:instrText>
        </w:r>
        <w:r>
          <w:rPr>
            <w:noProof/>
            <w:webHidden/>
          </w:rPr>
        </w:r>
        <w:r>
          <w:rPr>
            <w:noProof/>
            <w:webHidden/>
          </w:rPr>
          <w:fldChar w:fldCharType="separate"/>
        </w:r>
        <w:r>
          <w:rPr>
            <w:noProof/>
            <w:webHidden/>
          </w:rPr>
          <w:t>57</w:t>
        </w:r>
        <w:r>
          <w:rPr>
            <w:noProof/>
            <w:webHidden/>
          </w:rPr>
          <w:fldChar w:fldCharType="end"/>
        </w:r>
      </w:hyperlink>
    </w:p>
    <w:p w:rsidR="00F8755E" w:rsidRDefault="00F8755E">
      <w:pPr>
        <w:pStyle w:val="TOC2"/>
        <w:rPr>
          <w:rFonts w:ascii="Calibri" w:hAnsi="Calibri"/>
          <w:noProof/>
          <w:sz w:val="22"/>
          <w:lang w:eastAsia="el-GR"/>
        </w:rPr>
      </w:pPr>
      <w:hyperlink w:anchor="_Toc389660562" w:history="1">
        <w:r w:rsidRPr="00957078">
          <w:rPr>
            <w:rStyle w:val="Hyperlink"/>
            <w:noProof/>
          </w:rPr>
          <w:t>2.2 Συμβολή του Προγράμματος στο ΕΣΠΑ</w:t>
        </w:r>
        <w:r>
          <w:rPr>
            <w:noProof/>
            <w:webHidden/>
          </w:rPr>
          <w:tab/>
        </w:r>
        <w:r>
          <w:rPr>
            <w:noProof/>
            <w:webHidden/>
          </w:rPr>
          <w:fldChar w:fldCharType="begin"/>
        </w:r>
        <w:r>
          <w:rPr>
            <w:noProof/>
            <w:webHidden/>
          </w:rPr>
          <w:instrText xml:space="preserve"> PAGEREF _Toc389660562 \h </w:instrText>
        </w:r>
        <w:r>
          <w:rPr>
            <w:noProof/>
            <w:webHidden/>
          </w:rPr>
        </w:r>
        <w:r>
          <w:rPr>
            <w:noProof/>
            <w:webHidden/>
          </w:rPr>
          <w:fldChar w:fldCharType="separate"/>
        </w:r>
        <w:r>
          <w:rPr>
            <w:noProof/>
            <w:webHidden/>
          </w:rPr>
          <w:t>59</w:t>
        </w:r>
        <w:r>
          <w:rPr>
            <w:noProof/>
            <w:webHidden/>
          </w:rPr>
          <w:fldChar w:fldCharType="end"/>
        </w:r>
      </w:hyperlink>
    </w:p>
    <w:p w:rsidR="00F8755E" w:rsidRDefault="00F8755E">
      <w:pPr>
        <w:pStyle w:val="TOC2"/>
        <w:rPr>
          <w:rFonts w:ascii="Calibri" w:hAnsi="Calibri"/>
          <w:noProof/>
          <w:sz w:val="22"/>
          <w:lang w:eastAsia="el-GR"/>
        </w:rPr>
      </w:pPr>
      <w:hyperlink w:anchor="_Toc389660563" w:history="1">
        <w:r w:rsidRPr="00957078">
          <w:rPr>
            <w:rStyle w:val="Hyperlink"/>
            <w:noProof/>
          </w:rPr>
          <w:t>2.3 Συμβολή του Προγράμματος στο Εθνικό Πρόγραμμα Μεταρρυθμίσεων 2013</w:t>
        </w:r>
        <w:r>
          <w:rPr>
            <w:noProof/>
            <w:webHidden/>
          </w:rPr>
          <w:tab/>
        </w:r>
        <w:r>
          <w:rPr>
            <w:noProof/>
            <w:webHidden/>
          </w:rPr>
          <w:fldChar w:fldCharType="begin"/>
        </w:r>
        <w:r>
          <w:rPr>
            <w:noProof/>
            <w:webHidden/>
          </w:rPr>
          <w:instrText xml:space="preserve"> PAGEREF _Toc389660563 \h </w:instrText>
        </w:r>
        <w:r>
          <w:rPr>
            <w:noProof/>
            <w:webHidden/>
          </w:rPr>
        </w:r>
        <w:r>
          <w:rPr>
            <w:noProof/>
            <w:webHidden/>
          </w:rPr>
          <w:fldChar w:fldCharType="separate"/>
        </w:r>
        <w:r>
          <w:rPr>
            <w:noProof/>
            <w:webHidden/>
          </w:rPr>
          <w:t>75</w:t>
        </w:r>
        <w:r>
          <w:rPr>
            <w:noProof/>
            <w:webHidden/>
          </w:rPr>
          <w:fldChar w:fldCharType="end"/>
        </w:r>
      </w:hyperlink>
    </w:p>
    <w:p w:rsidR="00F8755E" w:rsidRDefault="00F8755E">
      <w:pPr>
        <w:pStyle w:val="TOC2"/>
        <w:rPr>
          <w:rFonts w:ascii="Calibri" w:hAnsi="Calibri"/>
          <w:noProof/>
          <w:sz w:val="22"/>
          <w:lang w:eastAsia="el-GR"/>
        </w:rPr>
      </w:pPr>
      <w:hyperlink w:anchor="_Toc389660564" w:history="1">
        <w:r w:rsidRPr="00957078">
          <w:rPr>
            <w:rStyle w:val="Hyperlink"/>
            <w:noProof/>
          </w:rPr>
          <w:t>2.4 Συμβολή του Προγράμματος στην Στρατηγική της Λισσαβόνας και στην Ευρώπη 2020</w:t>
        </w:r>
        <w:r>
          <w:rPr>
            <w:noProof/>
            <w:webHidden/>
          </w:rPr>
          <w:tab/>
        </w:r>
        <w:r>
          <w:rPr>
            <w:noProof/>
            <w:webHidden/>
          </w:rPr>
          <w:fldChar w:fldCharType="begin"/>
        </w:r>
        <w:r>
          <w:rPr>
            <w:noProof/>
            <w:webHidden/>
          </w:rPr>
          <w:instrText xml:space="preserve"> PAGEREF _Toc389660564 \h </w:instrText>
        </w:r>
        <w:r>
          <w:rPr>
            <w:noProof/>
            <w:webHidden/>
          </w:rPr>
        </w:r>
        <w:r>
          <w:rPr>
            <w:noProof/>
            <w:webHidden/>
          </w:rPr>
          <w:fldChar w:fldCharType="separate"/>
        </w:r>
        <w:r>
          <w:rPr>
            <w:noProof/>
            <w:webHidden/>
          </w:rPr>
          <w:t>78</w:t>
        </w:r>
        <w:r>
          <w:rPr>
            <w:noProof/>
            <w:webHidden/>
          </w:rPr>
          <w:fldChar w:fldCharType="end"/>
        </w:r>
      </w:hyperlink>
    </w:p>
    <w:p w:rsidR="00F8755E" w:rsidRDefault="00F8755E">
      <w:pPr>
        <w:pStyle w:val="TOC3"/>
        <w:rPr>
          <w:rFonts w:ascii="Calibri" w:hAnsi="Calibri"/>
          <w:noProof/>
          <w:sz w:val="22"/>
          <w:lang w:eastAsia="el-GR"/>
        </w:rPr>
      </w:pPr>
      <w:hyperlink w:anchor="_Toc389660565" w:history="1">
        <w:r w:rsidRPr="00957078">
          <w:rPr>
            <w:rStyle w:val="Hyperlink"/>
            <w:noProof/>
          </w:rPr>
          <w:t>2.4.1 Συμβολή του Προγράμματος στις Ολοκληρωμένες Κατευθυντήριες Γραμμές (Στρατηγική Λισσαβόνας)</w:t>
        </w:r>
        <w:r>
          <w:rPr>
            <w:noProof/>
            <w:webHidden/>
          </w:rPr>
          <w:tab/>
        </w:r>
        <w:r>
          <w:rPr>
            <w:noProof/>
            <w:webHidden/>
          </w:rPr>
          <w:fldChar w:fldCharType="begin"/>
        </w:r>
        <w:r>
          <w:rPr>
            <w:noProof/>
            <w:webHidden/>
          </w:rPr>
          <w:instrText xml:space="preserve"> PAGEREF _Toc389660565 \h </w:instrText>
        </w:r>
        <w:r>
          <w:rPr>
            <w:noProof/>
            <w:webHidden/>
          </w:rPr>
        </w:r>
        <w:r>
          <w:rPr>
            <w:noProof/>
            <w:webHidden/>
          </w:rPr>
          <w:fldChar w:fldCharType="separate"/>
        </w:r>
        <w:r>
          <w:rPr>
            <w:noProof/>
            <w:webHidden/>
          </w:rPr>
          <w:t>79</w:t>
        </w:r>
        <w:r>
          <w:rPr>
            <w:noProof/>
            <w:webHidden/>
          </w:rPr>
          <w:fldChar w:fldCharType="end"/>
        </w:r>
      </w:hyperlink>
    </w:p>
    <w:p w:rsidR="00F8755E" w:rsidRDefault="00F8755E">
      <w:pPr>
        <w:pStyle w:val="TOC3"/>
        <w:rPr>
          <w:rFonts w:ascii="Calibri" w:hAnsi="Calibri"/>
          <w:noProof/>
          <w:sz w:val="22"/>
          <w:lang w:eastAsia="el-GR"/>
        </w:rPr>
      </w:pPr>
      <w:hyperlink w:anchor="_Toc389660566" w:history="1">
        <w:r w:rsidRPr="00957078">
          <w:rPr>
            <w:rStyle w:val="Hyperlink"/>
            <w:noProof/>
          </w:rPr>
          <w:t>2.4.2 Συμβολή του ΕΠ στην στρατηγική για την Ευρώπη 2020</w:t>
        </w:r>
        <w:r>
          <w:rPr>
            <w:noProof/>
            <w:webHidden/>
          </w:rPr>
          <w:tab/>
        </w:r>
        <w:r>
          <w:rPr>
            <w:noProof/>
            <w:webHidden/>
          </w:rPr>
          <w:fldChar w:fldCharType="begin"/>
        </w:r>
        <w:r>
          <w:rPr>
            <w:noProof/>
            <w:webHidden/>
          </w:rPr>
          <w:instrText xml:space="preserve"> PAGEREF _Toc389660566 \h </w:instrText>
        </w:r>
        <w:r>
          <w:rPr>
            <w:noProof/>
            <w:webHidden/>
          </w:rPr>
        </w:r>
        <w:r>
          <w:rPr>
            <w:noProof/>
            <w:webHidden/>
          </w:rPr>
          <w:fldChar w:fldCharType="separate"/>
        </w:r>
        <w:r>
          <w:rPr>
            <w:noProof/>
            <w:webHidden/>
          </w:rPr>
          <w:t>83</w:t>
        </w:r>
        <w:r>
          <w:rPr>
            <w:noProof/>
            <w:webHidden/>
          </w:rPr>
          <w:fldChar w:fldCharType="end"/>
        </w:r>
      </w:hyperlink>
    </w:p>
    <w:p w:rsidR="00F8755E" w:rsidRDefault="00F8755E">
      <w:pPr>
        <w:pStyle w:val="TOC3"/>
        <w:rPr>
          <w:rFonts w:ascii="Calibri" w:hAnsi="Calibri"/>
          <w:noProof/>
          <w:sz w:val="22"/>
          <w:lang w:eastAsia="el-GR"/>
        </w:rPr>
      </w:pPr>
      <w:hyperlink w:anchor="_Toc389660567" w:history="1">
        <w:r w:rsidRPr="00957078">
          <w:rPr>
            <w:rStyle w:val="Hyperlink"/>
            <w:noProof/>
          </w:rPr>
          <w:t>2.4.3 Συνέπεια της στρατηγικής του ΕΠ με τις κοινοτικές στρατηγικές κατευθυντήριες γραμμές (ΚΣΚΓ) για την πολιτική συνοχής 2007-2013</w:t>
        </w:r>
        <w:r>
          <w:rPr>
            <w:noProof/>
            <w:webHidden/>
          </w:rPr>
          <w:tab/>
        </w:r>
        <w:r>
          <w:rPr>
            <w:noProof/>
            <w:webHidden/>
          </w:rPr>
          <w:fldChar w:fldCharType="begin"/>
        </w:r>
        <w:r>
          <w:rPr>
            <w:noProof/>
            <w:webHidden/>
          </w:rPr>
          <w:instrText xml:space="preserve"> PAGEREF _Toc389660567 \h </w:instrText>
        </w:r>
        <w:r>
          <w:rPr>
            <w:noProof/>
            <w:webHidden/>
          </w:rPr>
        </w:r>
        <w:r>
          <w:rPr>
            <w:noProof/>
            <w:webHidden/>
          </w:rPr>
          <w:fldChar w:fldCharType="separate"/>
        </w:r>
        <w:r>
          <w:rPr>
            <w:noProof/>
            <w:webHidden/>
          </w:rPr>
          <w:t>88</w:t>
        </w:r>
        <w:r>
          <w:rPr>
            <w:noProof/>
            <w:webHidden/>
          </w:rPr>
          <w:fldChar w:fldCharType="end"/>
        </w:r>
      </w:hyperlink>
    </w:p>
    <w:p w:rsidR="00F8755E" w:rsidRDefault="00F8755E">
      <w:pPr>
        <w:pStyle w:val="TOC3"/>
        <w:rPr>
          <w:rFonts w:ascii="Calibri" w:hAnsi="Calibri"/>
          <w:noProof/>
          <w:sz w:val="22"/>
          <w:lang w:eastAsia="el-GR"/>
        </w:rPr>
      </w:pPr>
      <w:hyperlink w:anchor="_Toc389660568" w:history="1">
        <w:r w:rsidRPr="00957078">
          <w:rPr>
            <w:rStyle w:val="Hyperlink"/>
            <w:noProof/>
          </w:rPr>
          <w:t>2.4.4 Συμβολή του Προγράμματος στους δείκτες Λισσαβόνας</w:t>
        </w:r>
        <w:r>
          <w:rPr>
            <w:noProof/>
            <w:webHidden/>
          </w:rPr>
          <w:tab/>
        </w:r>
        <w:r>
          <w:rPr>
            <w:noProof/>
            <w:webHidden/>
          </w:rPr>
          <w:fldChar w:fldCharType="begin"/>
        </w:r>
        <w:r>
          <w:rPr>
            <w:noProof/>
            <w:webHidden/>
          </w:rPr>
          <w:instrText xml:space="preserve"> PAGEREF _Toc389660568 \h </w:instrText>
        </w:r>
        <w:r>
          <w:rPr>
            <w:noProof/>
            <w:webHidden/>
          </w:rPr>
        </w:r>
        <w:r>
          <w:rPr>
            <w:noProof/>
            <w:webHidden/>
          </w:rPr>
          <w:fldChar w:fldCharType="separate"/>
        </w:r>
        <w:r>
          <w:rPr>
            <w:noProof/>
            <w:webHidden/>
          </w:rPr>
          <w:t>91</w:t>
        </w:r>
        <w:r>
          <w:rPr>
            <w:noProof/>
            <w:webHidden/>
          </w:rPr>
          <w:fldChar w:fldCharType="end"/>
        </w:r>
      </w:hyperlink>
    </w:p>
    <w:p w:rsidR="00F8755E" w:rsidRDefault="00F8755E">
      <w:pPr>
        <w:pStyle w:val="TOC2"/>
        <w:rPr>
          <w:rFonts w:ascii="Calibri" w:hAnsi="Calibri"/>
          <w:noProof/>
          <w:sz w:val="22"/>
          <w:lang w:eastAsia="el-GR"/>
        </w:rPr>
      </w:pPr>
      <w:hyperlink w:anchor="_Toc389660569" w:history="1">
        <w:r w:rsidRPr="00957078">
          <w:rPr>
            <w:rStyle w:val="Hyperlink"/>
            <w:noProof/>
          </w:rPr>
          <w:t>2.5 Συνέπεια και Συγκέντρωση της Στήριξης</w:t>
        </w:r>
        <w:r>
          <w:rPr>
            <w:noProof/>
            <w:webHidden/>
          </w:rPr>
          <w:tab/>
        </w:r>
        <w:r>
          <w:rPr>
            <w:noProof/>
            <w:webHidden/>
          </w:rPr>
          <w:fldChar w:fldCharType="begin"/>
        </w:r>
        <w:r>
          <w:rPr>
            <w:noProof/>
            <w:webHidden/>
          </w:rPr>
          <w:instrText xml:space="preserve"> PAGEREF _Toc389660569 \h </w:instrText>
        </w:r>
        <w:r>
          <w:rPr>
            <w:noProof/>
            <w:webHidden/>
          </w:rPr>
        </w:r>
        <w:r>
          <w:rPr>
            <w:noProof/>
            <w:webHidden/>
          </w:rPr>
          <w:fldChar w:fldCharType="separate"/>
        </w:r>
        <w:r>
          <w:rPr>
            <w:noProof/>
            <w:webHidden/>
          </w:rPr>
          <w:t>92</w:t>
        </w:r>
        <w:r>
          <w:rPr>
            <w:noProof/>
            <w:webHidden/>
          </w:rPr>
          <w:fldChar w:fldCharType="end"/>
        </w:r>
      </w:hyperlink>
    </w:p>
    <w:p w:rsidR="00F8755E" w:rsidRDefault="00F8755E">
      <w:pPr>
        <w:pStyle w:val="TOC3"/>
        <w:rPr>
          <w:rFonts w:ascii="Calibri" w:hAnsi="Calibri"/>
          <w:noProof/>
          <w:sz w:val="22"/>
          <w:lang w:eastAsia="el-GR"/>
        </w:rPr>
      </w:pPr>
      <w:hyperlink w:anchor="_Toc389660570" w:history="1">
        <w:r w:rsidRPr="00957078">
          <w:rPr>
            <w:rStyle w:val="Hyperlink"/>
            <w:noProof/>
          </w:rPr>
          <w:t>2.5.1 Συμβολή του Προγράμματος στο Εθνικό Πρόγραμμα Μεταρρυθμίσεων 2013 όσον αφορά την Κοινωνική Ένταξη</w:t>
        </w:r>
        <w:r>
          <w:rPr>
            <w:noProof/>
            <w:webHidden/>
          </w:rPr>
          <w:tab/>
        </w:r>
        <w:r>
          <w:rPr>
            <w:noProof/>
            <w:webHidden/>
          </w:rPr>
          <w:fldChar w:fldCharType="begin"/>
        </w:r>
        <w:r>
          <w:rPr>
            <w:noProof/>
            <w:webHidden/>
          </w:rPr>
          <w:instrText xml:space="preserve"> PAGEREF _Toc389660570 \h </w:instrText>
        </w:r>
        <w:r>
          <w:rPr>
            <w:noProof/>
            <w:webHidden/>
          </w:rPr>
        </w:r>
        <w:r>
          <w:rPr>
            <w:noProof/>
            <w:webHidden/>
          </w:rPr>
          <w:fldChar w:fldCharType="separate"/>
        </w:r>
        <w:r>
          <w:rPr>
            <w:noProof/>
            <w:webHidden/>
          </w:rPr>
          <w:t>92</w:t>
        </w:r>
        <w:r>
          <w:rPr>
            <w:noProof/>
            <w:webHidden/>
          </w:rPr>
          <w:fldChar w:fldCharType="end"/>
        </w:r>
      </w:hyperlink>
    </w:p>
    <w:p w:rsidR="00F8755E" w:rsidRDefault="00F8755E">
      <w:pPr>
        <w:pStyle w:val="TOC3"/>
        <w:rPr>
          <w:rFonts w:ascii="Calibri" w:hAnsi="Calibri"/>
          <w:noProof/>
          <w:sz w:val="22"/>
          <w:lang w:eastAsia="el-GR"/>
        </w:rPr>
      </w:pPr>
      <w:hyperlink w:anchor="_Toc389660571" w:history="1">
        <w:r w:rsidRPr="00957078">
          <w:rPr>
            <w:rStyle w:val="Hyperlink"/>
            <w:noProof/>
          </w:rPr>
          <w:t>2.5.2 Αντιμετώπιση συστάσεων Ε.Ε. μέσω του Επιχειρησιακού Προγράμματος</w:t>
        </w:r>
        <w:r>
          <w:rPr>
            <w:noProof/>
            <w:webHidden/>
          </w:rPr>
          <w:tab/>
        </w:r>
        <w:r>
          <w:rPr>
            <w:noProof/>
            <w:webHidden/>
          </w:rPr>
          <w:fldChar w:fldCharType="begin"/>
        </w:r>
        <w:r>
          <w:rPr>
            <w:noProof/>
            <w:webHidden/>
          </w:rPr>
          <w:instrText xml:space="preserve"> PAGEREF _Toc389660571 \h </w:instrText>
        </w:r>
        <w:r>
          <w:rPr>
            <w:noProof/>
            <w:webHidden/>
          </w:rPr>
        </w:r>
        <w:r>
          <w:rPr>
            <w:noProof/>
            <w:webHidden/>
          </w:rPr>
          <w:fldChar w:fldCharType="separate"/>
        </w:r>
        <w:r>
          <w:rPr>
            <w:noProof/>
            <w:webHidden/>
          </w:rPr>
          <w:t>94</w:t>
        </w:r>
        <w:r>
          <w:rPr>
            <w:noProof/>
            <w:webHidden/>
          </w:rPr>
          <w:fldChar w:fldCharType="end"/>
        </w:r>
      </w:hyperlink>
    </w:p>
    <w:p w:rsidR="00F8755E" w:rsidRDefault="00F8755E">
      <w:pPr>
        <w:pStyle w:val="TOC2"/>
        <w:rPr>
          <w:rFonts w:ascii="Calibri" w:hAnsi="Calibri"/>
          <w:noProof/>
          <w:sz w:val="22"/>
          <w:lang w:eastAsia="el-GR"/>
        </w:rPr>
      </w:pPr>
      <w:hyperlink w:anchor="_Toc389660572" w:history="1">
        <w:r w:rsidRPr="00957078">
          <w:rPr>
            <w:rStyle w:val="Hyperlink"/>
            <w:noProof/>
          </w:rPr>
          <w:t>2.6 Συμβολή του Προγράμματος στην επίτευξη των στόχων του άρθρου 9 παρ. 3 του Καν1083/2006 (Earmarking)</w:t>
        </w:r>
        <w:r>
          <w:rPr>
            <w:noProof/>
            <w:webHidden/>
          </w:rPr>
          <w:tab/>
        </w:r>
        <w:r>
          <w:rPr>
            <w:noProof/>
            <w:webHidden/>
          </w:rPr>
          <w:fldChar w:fldCharType="begin"/>
        </w:r>
        <w:r>
          <w:rPr>
            <w:noProof/>
            <w:webHidden/>
          </w:rPr>
          <w:instrText xml:space="preserve"> PAGEREF _Toc389660572 \h </w:instrText>
        </w:r>
        <w:r>
          <w:rPr>
            <w:noProof/>
            <w:webHidden/>
          </w:rPr>
        </w:r>
        <w:r>
          <w:rPr>
            <w:noProof/>
            <w:webHidden/>
          </w:rPr>
          <w:fldChar w:fldCharType="separate"/>
        </w:r>
        <w:r>
          <w:rPr>
            <w:noProof/>
            <w:webHidden/>
          </w:rPr>
          <w:t>97</w:t>
        </w:r>
        <w:r>
          <w:rPr>
            <w:noProof/>
            <w:webHidden/>
          </w:rPr>
          <w:fldChar w:fldCharType="end"/>
        </w:r>
      </w:hyperlink>
    </w:p>
    <w:p w:rsidR="00F8755E" w:rsidRDefault="00F8755E">
      <w:pPr>
        <w:pStyle w:val="TOC1"/>
        <w:rPr>
          <w:rFonts w:ascii="Calibri" w:hAnsi="Calibri"/>
          <w:b w:val="0"/>
          <w:noProof/>
          <w:lang w:eastAsia="el-GR"/>
        </w:rPr>
      </w:pPr>
      <w:hyperlink w:anchor="_Toc389660573" w:history="1">
        <w:r w:rsidRPr="00957078">
          <w:rPr>
            <w:rStyle w:val="Hyperlink"/>
            <w:noProof/>
          </w:rPr>
          <w:t>ΚΕΦΑΛΑΙΟ 3 ΥΛΟΠΟΙΗΣΗΤΟΥ ΠΡΟΓΡΑΜΜΑΤΟΣ ΑΝΑ ΑΞΟΝΑ ΠΡΟΤΕΡΑΙΟΤΗΤΑΣ</w:t>
        </w:r>
        <w:r>
          <w:rPr>
            <w:noProof/>
            <w:webHidden/>
          </w:rPr>
          <w:tab/>
        </w:r>
        <w:r>
          <w:rPr>
            <w:noProof/>
            <w:webHidden/>
          </w:rPr>
          <w:fldChar w:fldCharType="begin"/>
        </w:r>
        <w:r>
          <w:rPr>
            <w:noProof/>
            <w:webHidden/>
          </w:rPr>
          <w:instrText xml:space="preserve"> PAGEREF _Toc389660573 \h </w:instrText>
        </w:r>
        <w:r>
          <w:rPr>
            <w:noProof/>
            <w:webHidden/>
          </w:rPr>
        </w:r>
        <w:r>
          <w:rPr>
            <w:noProof/>
            <w:webHidden/>
          </w:rPr>
          <w:fldChar w:fldCharType="separate"/>
        </w:r>
        <w:r>
          <w:rPr>
            <w:noProof/>
            <w:webHidden/>
          </w:rPr>
          <w:t>99</w:t>
        </w:r>
        <w:r>
          <w:rPr>
            <w:noProof/>
            <w:webHidden/>
          </w:rPr>
          <w:fldChar w:fldCharType="end"/>
        </w:r>
      </w:hyperlink>
    </w:p>
    <w:p w:rsidR="00F8755E" w:rsidRDefault="00F8755E">
      <w:pPr>
        <w:pStyle w:val="TOC2"/>
        <w:rPr>
          <w:rFonts w:ascii="Calibri" w:hAnsi="Calibri"/>
          <w:noProof/>
          <w:sz w:val="22"/>
          <w:lang w:eastAsia="el-GR"/>
        </w:rPr>
      </w:pPr>
      <w:hyperlink w:anchor="_Toc389660574" w:history="1">
        <w:r w:rsidRPr="00957078">
          <w:rPr>
            <w:rStyle w:val="Hyperlink"/>
            <w:noProof/>
          </w:rPr>
          <w:t>3.1 Υλοποίηση Θεματικής Ενότητας Αξόνων Προτεραιότητας 1, 2, 3 «Αναβάθμιση της ποιότητας της εκπαίδευσης και προώθηση της κοινωνικής ενσωμάτωσης»</w:t>
        </w:r>
        <w:r>
          <w:rPr>
            <w:noProof/>
            <w:webHidden/>
          </w:rPr>
          <w:tab/>
        </w:r>
        <w:r>
          <w:rPr>
            <w:noProof/>
            <w:webHidden/>
          </w:rPr>
          <w:fldChar w:fldCharType="begin"/>
        </w:r>
        <w:r>
          <w:rPr>
            <w:noProof/>
            <w:webHidden/>
          </w:rPr>
          <w:instrText xml:space="preserve"> PAGEREF _Toc389660574 \h </w:instrText>
        </w:r>
        <w:r>
          <w:rPr>
            <w:noProof/>
            <w:webHidden/>
          </w:rPr>
        </w:r>
        <w:r>
          <w:rPr>
            <w:noProof/>
            <w:webHidden/>
          </w:rPr>
          <w:fldChar w:fldCharType="separate"/>
        </w:r>
        <w:r>
          <w:rPr>
            <w:noProof/>
            <w:webHidden/>
          </w:rPr>
          <w:t>99</w:t>
        </w:r>
        <w:r>
          <w:rPr>
            <w:noProof/>
            <w:webHidden/>
          </w:rPr>
          <w:fldChar w:fldCharType="end"/>
        </w:r>
      </w:hyperlink>
    </w:p>
    <w:p w:rsidR="00F8755E" w:rsidRDefault="00F8755E">
      <w:pPr>
        <w:pStyle w:val="TOC3"/>
        <w:rPr>
          <w:rFonts w:ascii="Calibri" w:hAnsi="Calibri"/>
          <w:noProof/>
          <w:sz w:val="22"/>
          <w:lang w:eastAsia="el-GR"/>
        </w:rPr>
      </w:pPr>
      <w:hyperlink w:anchor="_Toc389660575" w:history="1">
        <w:r w:rsidRPr="00957078">
          <w:rPr>
            <w:rStyle w:val="Hyperlink"/>
            <w:noProof/>
          </w:rPr>
          <w:t>3.1.1 Επίτευξη στόχων και ανάλυση της προόδου</w:t>
        </w:r>
        <w:r>
          <w:rPr>
            <w:noProof/>
            <w:webHidden/>
          </w:rPr>
          <w:tab/>
        </w:r>
        <w:r>
          <w:rPr>
            <w:noProof/>
            <w:webHidden/>
          </w:rPr>
          <w:fldChar w:fldCharType="begin"/>
        </w:r>
        <w:r>
          <w:rPr>
            <w:noProof/>
            <w:webHidden/>
          </w:rPr>
          <w:instrText xml:space="preserve"> PAGEREF _Toc389660575 \h </w:instrText>
        </w:r>
        <w:r>
          <w:rPr>
            <w:noProof/>
            <w:webHidden/>
          </w:rPr>
        </w:r>
        <w:r>
          <w:rPr>
            <w:noProof/>
            <w:webHidden/>
          </w:rPr>
          <w:fldChar w:fldCharType="separate"/>
        </w:r>
        <w:r>
          <w:rPr>
            <w:noProof/>
            <w:webHidden/>
          </w:rPr>
          <w:t>101</w:t>
        </w:r>
        <w:r>
          <w:rPr>
            <w:noProof/>
            <w:webHidden/>
          </w:rPr>
          <w:fldChar w:fldCharType="end"/>
        </w:r>
      </w:hyperlink>
    </w:p>
    <w:p w:rsidR="00F8755E" w:rsidRDefault="00F8755E">
      <w:pPr>
        <w:pStyle w:val="TOC2"/>
        <w:rPr>
          <w:rFonts w:ascii="Calibri" w:hAnsi="Calibri"/>
          <w:noProof/>
          <w:sz w:val="22"/>
          <w:lang w:eastAsia="el-GR"/>
        </w:rPr>
      </w:pPr>
      <w:hyperlink w:anchor="_Toc389660576" w:history="1">
        <w:r w:rsidRPr="00957078">
          <w:rPr>
            <w:rStyle w:val="Hyperlink"/>
            <w:noProof/>
          </w:rPr>
          <w:t>Οργάνωση και Λειτουργία Σχολικών Κέντρων Ενισχυτικής Διδασκαλίας 2012-2015</w:t>
        </w:r>
        <w:r>
          <w:rPr>
            <w:noProof/>
            <w:webHidden/>
          </w:rPr>
          <w:tab/>
        </w:r>
        <w:r>
          <w:rPr>
            <w:noProof/>
            <w:webHidden/>
          </w:rPr>
          <w:fldChar w:fldCharType="begin"/>
        </w:r>
        <w:r>
          <w:rPr>
            <w:noProof/>
            <w:webHidden/>
          </w:rPr>
          <w:instrText xml:space="preserve"> PAGEREF _Toc389660576 \h </w:instrText>
        </w:r>
        <w:r>
          <w:rPr>
            <w:noProof/>
            <w:webHidden/>
          </w:rPr>
        </w:r>
        <w:r>
          <w:rPr>
            <w:noProof/>
            <w:webHidden/>
          </w:rPr>
          <w:fldChar w:fldCharType="separate"/>
        </w:r>
        <w:r>
          <w:rPr>
            <w:noProof/>
            <w:webHidden/>
          </w:rPr>
          <w:t>124</w:t>
        </w:r>
        <w:r>
          <w:rPr>
            <w:noProof/>
            <w:webHidden/>
          </w:rPr>
          <w:fldChar w:fldCharType="end"/>
        </w:r>
      </w:hyperlink>
    </w:p>
    <w:p w:rsidR="00F8755E" w:rsidRDefault="00F8755E">
      <w:pPr>
        <w:pStyle w:val="TOC2"/>
        <w:rPr>
          <w:rFonts w:ascii="Calibri" w:hAnsi="Calibri"/>
          <w:noProof/>
          <w:sz w:val="22"/>
          <w:lang w:eastAsia="el-GR"/>
        </w:rPr>
      </w:pPr>
      <w:hyperlink w:anchor="_Toc389660577" w:history="1">
        <w:r w:rsidRPr="00957078">
          <w:rPr>
            <w:rStyle w:val="Hyperlink"/>
            <w:noProof/>
          </w:rPr>
          <w:t>Υποστήριξη της ανάπτυξης και της λειτουργίας των Πρότυπων Πειραματικών Σχολείων</w:t>
        </w:r>
        <w:r>
          <w:rPr>
            <w:noProof/>
            <w:webHidden/>
          </w:rPr>
          <w:tab/>
        </w:r>
        <w:r>
          <w:rPr>
            <w:noProof/>
            <w:webHidden/>
          </w:rPr>
          <w:fldChar w:fldCharType="begin"/>
        </w:r>
        <w:r>
          <w:rPr>
            <w:noProof/>
            <w:webHidden/>
          </w:rPr>
          <w:instrText xml:space="preserve"> PAGEREF _Toc389660577 \h </w:instrText>
        </w:r>
        <w:r>
          <w:rPr>
            <w:noProof/>
            <w:webHidden/>
          </w:rPr>
        </w:r>
        <w:r>
          <w:rPr>
            <w:noProof/>
            <w:webHidden/>
          </w:rPr>
          <w:fldChar w:fldCharType="separate"/>
        </w:r>
        <w:r>
          <w:rPr>
            <w:noProof/>
            <w:webHidden/>
          </w:rPr>
          <w:t>125</w:t>
        </w:r>
        <w:r>
          <w:rPr>
            <w:noProof/>
            <w:webHidden/>
          </w:rPr>
          <w:fldChar w:fldCharType="end"/>
        </w:r>
      </w:hyperlink>
    </w:p>
    <w:p w:rsidR="00F8755E" w:rsidRDefault="00F8755E">
      <w:pPr>
        <w:pStyle w:val="TOC2"/>
        <w:rPr>
          <w:rFonts w:ascii="Calibri" w:hAnsi="Calibri"/>
          <w:noProof/>
          <w:sz w:val="22"/>
          <w:lang w:eastAsia="el-GR"/>
        </w:rPr>
      </w:pPr>
      <w:hyperlink w:anchor="_Toc389660578" w:history="1">
        <w:r w:rsidRPr="00957078">
          <w:rPr>
            <w:rStyle w:val="Hyperlink"/>
            <w:noProof/>
          </w:rPr>
          <w:t>Αναβάθμιση Μουσικών και Καλλιτεχνικών σχολείων</w:t>
        </w:r>
        <w:r>
          <w:rPr>
            <w:noProof/>
            <w:webHidden/>
          </w:rPr>
          <w:tab/>
        </w:r>
        <w:r>
          <w:rPr>
            <w:noProof/>
            <w:webHidden/>
          </w:rPr>
          <w:fldChar w:fldCharType="begin"/>
        </w:r>
        <w:r>
          <w:rPr>
            <w:noProof/>
            <w:webHidden/>
          </w:rPr>
          <w:instrText xml:space="preserve"> PAGEREF _Toc389660578 \h </w:instrText>
        </w:r>
        <w:r>
          <w:rPr>
            <w:noProof/>
            <w:webHidden/>
          </w:rPr>
        </w:r>
        <w:r>
          <w:rPr>
            <w:noProof/>
            <w:webHidden/>
          </w:rPr>
          <w:fldChar w:fldCharType="separate"/>
        </w:r>
        <w:r>
          <w:rPr>
            <w:noProof/>
            <w:webHidden/>
          </w:rPr>
          <w:t>126</w:t>
        </w:r>
        <w:r>
          <w:rPr>
            <w:noProof/>
            <w:webHidden/>
          </w:rPr>
          <w:fldChar w:fldCharType="end"/>
        </w:r>
      </w:hyperlink>
    </w:p>
    <w:p w:rsidR="00F8755E" w:rsidRDefault="00F8755E">
      <w:pPr>
        <w:pStyle w:val="TOC2"/>
        <w:rPr>
          <w:rFonts w:ascii="Calibri" w:hAnsi="Calibri"/>
          <w:noProof/>
          <w:sz w:val="22"/>
          <w:lang w:eastAsia="el-GR"/>
        </w:rPr>
      </w:pPr>
      <w:hyperlink w:anchor="_Toc389660579" w:history="1">
        <w:r w:rsidRPr="00957078">
          <w:rPr>
            <w:rStyle w:val="Hyperlink"/>
            <w:noProof/>
          </w:rPr>
          <w:t>Πρόγραμμα εισαγωγής ηλεκτρονικών υπολογιστών και συναφούς εξοπλισμού σε δημοτικά σχολεία για μία ψηφιακά υποστηριζόμενη διδασκαλία.</w:t>
        </w:r>
        <w:r>
          <w:rPr>
            <w:noProof/>
            <w:webHidden/>
          </w:rPr>
          <w:tab/>
        </w:r>
        <w:r>
          <w:rPr>
            <w:noProof/>
            <w:webHidden/>
          </w:rPr>
          <w:fldChar w:fldCharType="begin"/>
        </w:r>
        <w:r>
          <w:rPr>
            <w:noProof/>
            <w:webHidden/>
          </w:rPr>
          <w:instrText xml:space="preserve"> PAGEREF _Toc389660579 \h </w:instrText>
        </w:r>
        <w:r>
          <w:rPr>
            <w:noProof/>
            <w:webHidden/>
          </w:rPr>
        </w:r>
        <w:r>
          <w:rPr>
            <w:noProof/>
            <w:webHidden/>
          </w:rPr>
          <w:fldChar w:fldCharType="separate"/>
        </w:r>
        <w:r>
          <w:rPr>
            <w:noProof/>
            <w:webHidden/>
          </w:rPr>
          <w:t>127</w:t>
        </w:r>
        <w:r>
          <w:rPr>
            <w:noProof/>
            <w:webHidden/>
          </w:rPr>
          <w:fldChar w:fldCharType="end"/>
        </w:r>
      </w:hyperlink>
    </w:p>
    <w:p w:rsidR="00F8755E" w:rsidRDefault="00F8755E">
      <w:pPr>
        <w:pStyle w:val="TOC3"/>
        <w:rPr>
          <w:rFonts w:ascii="Calibri" w:hAnsi="Calibri"/>
          <w:noProof/>
          <w:sz w:val="22"/>
          <w:lang w:eastAsia="el-GR"/>
        </w:rPr>
      </w:pPr>
      <w:hyperlink w:anchor="_Toc389660580" w:history="1">
        <w:r w:rsidRPr="00957078">
          <w:rPr>
            <w:rStyle w:val="Hyperlink"/>
            <w:noProof/>
          </w:rPr>
          <w:t>3.1.2 Σημαντικά προβλήματα που προέκυψαν και μέτρα αντιμετώπισής τους</w:t>
        </w:r>
        <w:r>
          <w:rPr>
            <w:noProof/>
            <w:webHidden/>
          </w:rPr>
          <w:tab/>
        </w:r>
        <w:r>
          <w:rPr>
            <w:noProof/>
            <w:webHidden/>
          </w:rPr>
          <w:fldChar w:fldCharType="begin"/>
        </w:r>
        <w:r>
          <w:rPr>
            <w:noProof/>
            <w:webHidden/>
          </w:rPr>
          <w:instrText xml:space="preserve"> PAGEREF _Toc389660580 \h </w:instrText>
        </w:r>
        <w:r>
          <w:rPr>
            <w:noProof/>
            <w:webHidden/>
          </w:rPr>
        </w:r>
        <w:r>
          <w:rPr>
            <w:noProof/>
            <w:webHidden/>
          </w:rPr>
          <w:fldChar w:fldCharType="separate"/>
        </w:r>
        <w:r>
          <w:rPr>
            <w:noProof/>
            <w:webHidden/>
          </w:rPr>
          <w:t>148</w:t>
        </w:r>
        <w:r>
          <w:rPr>
            <w:noProof/>
            <w:webHidden/>
          </w:rPr>
          <w:fldChar w:fldCharType="end"/>
        </w:r>
      </w:hyperlink>
    </w:p>
    <w:p w:rsidR="00F8755E" w:rsidRDefault="00F8755E">
      <w:pPr>
        <w:pStyle w:val="TOC2"/>
        <w:rPr>
          <w:rFonts w:ascii="Calibri" w:hAnsi="Calibri"/>
          <w:noProof/>
          <w:sz w:val="22"/>
          <w:lang w:eastAsia="el-GR"/>
        </w:rPr>
      </w:pPr>
      <w:hyperlink w:anchor="_Toc389660581" w:history="1">
        <w:r w:rsidRPr="00957078">
          <w:rPr>
            <w:rStyle w:val="Hyperlink"/>
            <w:noProof/>
          </w:rPr>
          <w:t>3.2 Υλοποίηση Θεματικής Ενότητας Αξόνων Προτεραιότητας 4, 5, 6 «Αναβάθμιση των συστημάτων αρχικής επαγγελματικής κατάρτισης και επαγγελματικής εκπαίδευσης και σύνδεση της εκπαίδευσης με την αγορά εργασίας»</w:t>
        </w:r>
        <w:r>
          <w:rPr>
            <w:noProof/>
            <w:webHidden/>
          </w:rPr>
          <w:tab/>
        </w:r>
        <w:r>
          <w:rPr>
            <w:noProof/>
            <w:webHidden/>
          </w:rPr>
          <w:fldChar w:fldCharType="begin"/>
        </w:r>
        <w:r>
          <w:rPr>
            <w:noProof/>
            <w:webHidden/>
          </w:rPr>
          <w:instrText xml:space="preserve"> PAGEREF _Toc389660581 \h </w:instrText>
        </w:r>
        <w:r>
          <w:rPr>
            <w:noProof/>
            <w:webHidden/>
          </w:rPr>
        </w:r>
        <w:r>
          <w:rPr>
            <w:noProof/>
            <w:webHidden/>
          </w:rPr>
          <w:fldChar w:fldCharType="separate"/>
        </w:r>
        <w:r>
          <w:rPr>
            <w:noProof/>
            <w:webHidden/>
          </w:rPr>
          <w:t>149</w:t>
        </w:r>
        <w:r>
          <w:rPr>
            <w:noProof/>
            <w:webHidden/>
          </w:rPr>
          <w:fldChar w:fldCharType="end"/>
        </w:r>
      </w:hyperlink>
    </w:p>
    <w:p w:rsidR="00F8755E" w:rsidRDefault="00F8755E">
      <w:pPr>
        <w:pStyle w:val="TOC3"/>
        <w:rPr>
          <w:rFonts w:ascii="Calibri" w:hAnsi="Calibri"/>
          <w:noProof/>
          <w:sz w:val="22"/>
          <w:lang w:eastAsia="el-GR"/>
        </w:rPr>
      </w:pPr>
      <w:hyperlink w:anchor="_Toc389660582" w:history="1">
        <w:r w:rsidRPr="00957078">
          <w:rPr>
            <w:rStyle w:val="Hyperlink"/>
            <w:noProof/>
          </w:rPr>
          <w:t>3.2.1 Επίτευξη στόχων και ανάλυση της προόδου</w:t>
        </w:r>
        <w:r>
          <w:rPr>
            <w:noProof/>
            <w:webHidden/>
          </w:rPr>
          <w:tab/>
        </w:r>
        <w:r>
          <w:rPr>
            <w:noProof/>
            <w:webHidden/>
          </w:rPr>
          <w:fldChar w:fldCharType="begin"/>
        </w:r>
        <w:r>
          <w:rPr>
            <w:noProof/>
            <w:webHidden/>
          </w:rPr>
          <w:instrText xml:space="preserve"> PAGEREF _Toc389660582 \h </w:instrText>
        </w:r>
        <w:r>
          <w:rPr>
            <w:noProof/>
            <w:webHidden/>
          </w:rPr>
        </w:r>
        <w:r>
          <w:rPr>
            <w:noProof/>
            <w:webHidden/>
          </w:rPr>
          <w:fldChar w:fldCharType="separate"/>
        </w:r>
        <w:r>
          <w:rPr>
            <w:noProof/>
            <w:webHidden/>
          </w:rPr>
          <w:t>150</w:t>
        </w:r>
        <w:r>
          <w:rPr>
            <w:noProof/>
            <w:webHidden/>
          </w:rPr>
          <w:fldChar w:fldCharType="end"/>
        </w:r>
      </w:hyperlink>
    </w:p>
    <w:p w:rsidR="00F8755E" w:rsidRDefault="00F8755E">
      <w:pPr>
        <w:pStyle w:val="TOC3"/>
        <w:rPr>
          <w:rFonts w:ascii="Calibri" w:hAnsi="Calibri"/>
          <w:noProof/>
          <w:sz w:val="22"/>
          <w:lang w:eastAsia="el-GR"/>
        </w:rPr>
      </w:pPr>
      <w:hyperlink w:anchor="_Toc389660583" w:history="1">
        <w:r w:rsidRPr="00957078">
          <w:rPr>
            <w:rStyle w:val="Hyperlink"/>
            <w:noProof/>
          </w:rPr>
          <w:t xml:space="preserve">3.2.2 Σημαντικά προβλήματα που προέκυψαν </w:t>
        </w:r>
        <w:r w:rsidRPr="00317BAE">
          <w:rPr>
            <w:rStyle w:val="Hyperlink"/>
            <w:noProof/>
            <w:color w:val="auto"/>
          </w:rPr>
          <w:t>και</w:t>
        </w:r>
        <w:r w:rsidRPr="00957078">
          <w:rPr>
            <w:rStyle w:val="Hyperlink"/>
            <w:noProof/>
          </w:rPr>
          <w:t xml:space="preserve"> μέτρα αντιμετώπισής τους</w:t>
        </w:r>
        <w:r>
          <w:rPr>
            <w:noProof/>
            <w:webHidden/>
          </w:rPr>
          <w:tab/>
        </w:r>
        <w:r>
          <w:rPr>
            <w:noProof/>
            <w:webHidden/>
          </w:rPr>
          <w:fldChar w:fldCharType="begin"/>
        </w:r>
        <w:r>
          <w:rPr>
            <w:noProof/>
            <w:webHidden/>
          </w:rPr>
          <w:instrText xml:space="preserve"> PAGEREF _Toc389660583 \h </w:instrText>
        </w:r>
        <w:r>
          <w:rPr>
            <w:noProof/>
            <w:webHidden/>
          </w:rPr>
        </w:r>
        <w:r>
          <w:rPr>
            <w:noProof/>
            <w:webHidden/>
          </w:rPr>
          <w:fldChar w:fldCharType="separate"/>
        </w:r>
        <w:r>
          <w:rPr>
            <w:noProof/>
            <w:webHidden/>
          </w:rPr>
          <w:t>172</w:t>
        </w:r>
        <w:r>
          <w:rPr>
            <w:noProof/>
            <w:webHidden/>
          </w:rPr>
          <w:fldChar w:fldCharType="end"/>
        </w:r>
      </w:hyperlink>
    </w:p>
    <w:p w:rsidR="00F8755E" w:rsidRDefault="00F8755E">
      <w:pPr>
        <w:pStyle w:val="TOC2"/>
        <w:rPr>
          <w:rFonts w:ascii="Calibri" w:hAnsi="Calibri"/>
          <w:noProof/>
          <w:sz w:val="22"/>
          <w:lang w:eastAsia="el-GR"/>
        </w:rPr>
      </w:pPr>
      <w:hyperlink w:anchor="_Toc389660584" w:history="1">
        <w:r w:rsidRPr="00957078">
          <w:rPr>
            <w:rStyle w:val="Hyperlink"/>
            <w:noProof/>
          </w:rPr>
          <w:t>3.3 Υλοποίηση Θεματικής Ενότητας Αξόνων Προτεραιότητας 7, 8, 9 «Ενίσχυση της δια βίου εκπαίδευσης ενηλίκων»</w:t>
        </w:r>
        <w:r>
          <w:rPr>
            <w:noProof/>
            <w:webHidden/>
          </w:rPr>
          <w:tab/>
        </w:r>
        <w:r>
          <w:rPr>
            <w:noProof/>
            <w:webHidden/>
          </w:rPr>
          <w:fldChar w:fldCharType="begin"/>
        </w:r>
        <w:r>
          <w:rPr>
            <w:noProof/>
            <w:webHidden/>
          </w:rPr>
          <w:instrText xml:space="preserve"> PAGEREF _Toc389660584 \h </w:instrText>
        </w:r>
        <w:r>
          <w:rPr>
            <w:noProof/>
            <w:webHidden/>
          </w:rPr>
        </w:r>
        <w:r>
          <w:rPr>
            <w:noProof/>
            <w:webHidden/>
          </w:rPr>
          <w:fldChar w:fldCharType="separate"/>
        </w:r>
        <w:r>
          <w:rPr>
            <w:noProof/>
            <w:webHidden/>
          </w:rPr>
          <w:t>173</w:t>
        </w:r>
        <w:r>
          <w:rPr>
            <w:noProof/>
            <w:webHidden/>
          </w:rPr>
          <w:fldChar w:fldCharType="end"/>
        </w:r>
      </w:hyperlink>
    </w:p>
    <w:p w:rsidR="00F8755E" w:rsidRDefault="00F8755E">
      <w:pPr>
        <w:pStyle w:val="TOC3"/>
        <w:rPr>
          <w:rFonts w:ascii="Calibri" w:hAnsi="Calibri"/>
          <w:noProof/>
          <w:sz w:val="22"/>
          <w:lang w:eastAsia="el-GR"/>
        </w:rPr>
      </w:pPr>
      <w:hyperlink w:anchor="_Toc389660585" w:history="1">
        <w:r w:rsidRPr="00957078">
          <w:rPr>
            <w:rStyle w:val="Hyperlink"/>
            <w:noProof/>
          </w:rPr>
          <w:t>3.3.1 Επίτευξη στόχων και ανάλυση της προόδου</w:t>
        </w:r>
        <w:r>
          <w:rPr>
            <w:noProof/>
            <w:webHidden/>
          </w:rPr>
          <w:tab/>
        </w:r>
        <w:r>
          <w:rPr>
            <w:noProof/>
            <w:webHidden/>
          </w:rPr>
          <w:fldChar w:fldCharType="begin"/>
        </w:r>
        <w:r>
          <w:rPr>
            <w:noProof/>
            <w:webHidden/>
          </w:rPr>
          <w:instrText xml:space="preserve"> PAGEREF _Toc389660585 \h </w:instrText>
        </w:r>
        <w:r>
          <w:rPr>
            <w:noProof/>
            <w:webHidden/>
          </w:rPr>
        </w:r>
        <w:r>
          <w:rPr>
            <w:noProof/>
            <w:webHidden/>
          </w:rPr>
          <w:fldChar w:fldCharType="separate"/>
        </w:r>
        <w:r>
          <w:rPr>
            <w:noProof/>
            <w:webHidden/>
          </w:rPr>
          <w:t>174</w:t>
        </w:r>
        <w:r>
          <w:rPr>
            <w:noProof/>
            <w:webHidden/>
          </w:rPr>
          <w:fldChar w:fldCharType="end"/>
        </w:r>
      </w:hyperlink>
    </w:p>
    <w:p w:rsidR="00F8755E" w:rsidRDefault="00F8755E">
      <w:pPr>
        <w:pStyle w:val="TOC3"/>
        <w:rPr>
          <w:rFonts w:ascii="Calibri" w:hAnsi="Calibri"/>
          <w:noProof/>
          <w:sz w:val="22"/>
          <w:lang w:eastAsia="el-GR"/>
        </w:rPr>
      </w:pPr>
      <w:hyperlink w:anchor="_Toc389660586" w:history="1">
        <w:r w:rsidRPr="00957078">
          <w:rPr>
            <w:rStyle w:val="Hyperlink"/>
            <w:noProof/>
          </w:rPr>
          <w:t>3.3.2 Σημαντικά προβλήματα που προέκυψαν και μέτρα αντιμετώπισής τους</w:t>
        </w:r>
        <w:r>
          <w:rPr>
            <w:noProof/>
            <w:webHidden/>
          </w:rPr>
          <w:tab/>
        </w:r>
        <w:r>
          <w:rPr>
            <w:noProof/>
            <w:webHidden/>
          </w:rPr>
          <w:fldChar w:fldCharType="begin"/>
        </w:r>
        <w:r>
          <w:rPr>
            <w:noProof/>
            <w:webHidden/>
          </w:rPr>
          <w:instrText xml:space="preserve"> PAGEREF _Toc389660586 \h </w:instrText>
        </w:r>
        <w:r>
          <w:rPr>
            <w:noProof/>
            <w:webHidden/>
          </w:rPr>
        </w:r>
        <w:r>
          <w:rPr>
            <w:noProof/>
            <w:webHidden/>
          </w:rPr>
          <w:fldChar w:fldCharType="separate"/>
        </w:r>
        <w:r>
          <w:rPr>
            <w:noProof/>
            <w:webHidden/>
          </w:rPr>
          <w:t>198</w:t>
        </w:r>
        <w:r>
          <w:rPr>
            <w:noProof/>
            <w:webHidden/>
          </w:rPr>
          <w:fldChar w:fldCharType="end"/>
        </w:r>
      </w:hyperlink>
    </w:p>
    <w:p w:rsidR="00F8755E" w:rsidRDefault="00F8755E">
      <w:pPr>
        <w:pStyle w:val="TOC2"/>
        <w:rPr>
          <w:rFonts w:ascii="Calibri" w:hAnsi="Calibri"/>
          <w:noProof/>
          <w:sz w:val="22"/>
          <w:lang w:eastAsia="el-GR"/>
        </w:rPr>
      </w:pPr>
      <w:hyperlink w:anchor="_Toc389660587" w:history="1">
        <w:r w:rsidRPr="00957078">
          <w:rPr>
            <w:rStyle w:val="Hyperlink"/>
            <w:noProof/>
          </w:rPr>
          <w:t>3.4 Υλοποίηση Θεματικής Ενότητας Αξόνων Προτεραιότητας 10, 11, 12 «Ενίσχυση του ανθρώπινου κεφαλαίου για την προαγωγή της έρευνας και της καινοτομίας»</w:t>
        </w:r>
        <w:r>
          <w:rPr>
            <w:noProof/>
            <w:webHidden/>
          </w:rPr>
          <w:tab/>
        </w:r>
        <w:r>
          <w:rPr>
            <w:noProof/>
            <w:webHidden/>
          </w:rPr>
          <w:fldChar w:fldCharType="begin"/>
        </w:r>
        <w:r>
          <w:rPr>
            <w:noProof/>
            <w:webHidden/>
          </w:rPr>
          <w:instrText xml:space="preserve"> PAGEREF _Toc389660587 \h </w:instrText>
        </w:r>
        <w:r>
          <w:rPr>
            <w:noProof/>
            <w:webHidden/>
          </w:rPr>
        </w:r>
        <w:r>
          <w:rPr>
            <w:noProof/>
            <w:webHidden/>
          </w:rPr>
          <w:fldChar w:fldCharType="separate"/>
        </w:r>
        <w:r>
          <w:rPr>
            <w:noProof/>
            <w:webHidden/>
          </w:rPr>
          <w:t>199</w:t>
        </w:r>
        <w:r>
          <w:rPr>
            <w:noProof/>
            <w:webHidden/>
          </w:rPr>
          <w:fldChar w:fldCharType="end"/>
        </w:r>
      </w:hyperlink>
    </w:p>
    <w:p w:rsidR="00F8755E" w:rsidRDefault="00F8755E">
      <w:pPr>
        <w:pStyle w:val="TOC3"/>
        <w:rPr>
          <w:rFonts w:ascii="Calibri" w:hAnsi="Calibri"/>
          <w:noProof/>
          <w:sz w:val="22"/>
          <w:lang w:eastAsia="el-GR"/>
        </w:rPr>
      </w:pPr>
      <w:hyperlink w:anchor="_Toc389660588" w:history="1">
        <w:r w:rsidRPr="00957078">
          <w:rPr>
            <w:rStyle w:val="Hyperlink"/>
            <w:noProof/>
          </w:rPr>
          <w:t>3.4.1 Επίτευξη στόχων και ανάλυση της προόδου</w:t>
        </w:r>
        <w:r>
          <w:rPr>
            <w:noProof/>
            <w:webHidden/>
          </w:rPr>
          <w:tab/>
        </w:r>
        <w:r>
          <w:rPr>
            <w:noProof/>
            <w:webHidden/>
          </w:rPr>
          <w:fldChar w:fldCharType="begin"/>
        </w:r>
        <w:r>
          <w:rPr>
            <w:noProof/>
            <w:webHidden/>
          </w:rPr>
          <w:instrText xml:space="preserve"> PAGEREF _Toc389660588 \h </w:instrText>
        </w:r>
        <w:r>
          <w:rPr>
            <w:noProof/>
            <w:webHidden/>
          </w:rPr>
        </w:r>
        <w:r>
          <w:rPr>
            <w:noProof/>
            <w:webHidden/>
          </w:rPr>
          <w:fldChar w:fldCharType="separate"/>
        </w:r>
        <w:r>
          <w:rPr>
            <w:noProof/>
            <w:webHidden/>
          </w:rPr>
          <w:t>200</w:t>
        </w:r>
        <w:r>
          <w:rPr>
            <w:noProof/>
            <w:webHidden/>
          </w:rPr>
          <w:fldChar w:fldCharType="end"/>
        </w:r>
      </w:hyperlink>
    </w:p>
    <w:p w:rsidR="00F8755E" w:rsidRDefault="00F8755E">
      <w:pPr>
        <w:pStyle w:val="TOC3"/>
        <w:rPr>
          <w:rFonts w:ascii="Calibri" w:hAnsi="Calibri"/>
          <w:noProof/>
          <w:sz w:val="22"/>
          <w:lang w:eastAsia="el-GR"/>
        </w:rPr>
      </w:pPr>
      <w:hyperlink w:anchor="_Toc389660589" w:history="1">
        <w:r w:rsidRPr="00957078">
          <w:rPr>
            <w:rStyle w:val="Hyperlink"/>
            <w:noProof/>
          </w:rPr>
          <w:t>3.4.2 Σημαντικά προβλήματα που προέκυψαν και μέτρα αντιμετώπισής τους</w:t>
        </w:r>
        <w:r>
          <w:rPr>
            <w:noProof/>
            <w:webHidden/>
          </w:rPr>
          <w:tab/>
        </w:r>
        <w:r>
          <w:rPr>
            <w:noProof/>
            <w:webHidden/>
          </w:rPr>
          <w:fldChar w:fldCharType="begin"/>
        </w:r>
        <w:r>
          <w:rPr>
            <w:noProof/>
            <w:webHidden/>
          </w:rPr>
          <w:instrText xml:space="preserve"> PAGEREF _Toc389660589 \h </w:instrText>
        </w:r>
        <w:r>
          <w:rPr>
            <w:noProof/>
            <w:webHidden/>
          </w:rPr>
        </w:r>
        <w:r>
          <w:rPr>
            <w:noProof/>
            <w:webHidden/>
          </w:rPr>
          <w:fldChar w:fldCharType="separate"/>
        </w:r>
        <w:r>
          <w:rPr>
            <w:noProof/>
            <w:webHidden/>
          </w:rPr>
          <w:t>219</w:t>
        </w:r>
        <w:r>
          <w:rPr>
            <w:noProof/>
            <w:webHidden/>
          </w:rPr>
          <w:fldChar w:fldCharType="end"/>
        </w:r>
      </w:hyperlink>
    </w:p>
    <w:p w:rsidR="00F8755E" w:rsidRDefault="00F8755E">
      <w:pPr>
        <w:pStyle w:val="TOC2"/>
        <w:rPr>
          <w:rFonts w:ascii="Calibri" w:hAnsi="Calibri"/>
          <w:noProof/>
          <w:sz w:val="22"/>
          <w:lang w:eastAsia="el-GR"/>
        </w:rPr>
      </w:pPr>
      <w:hyperlink w:anchor="_Toc389660590" w:history="1">
        <w:r w:rsidRPr="00957078">
          <w:rPr>
            <w:rStyle w:val="Hyperlink"/>
            <w:noProof/>
          </w:rPr>
          <w:t>3.5 Υλοποίηση Θεματικής Ενότητας Αξόνων Προτεραιότητας 13, 14, 15 «Τεχνική υποστήριξη της εφαρμογής»</w:t>
        </w:r>
        <w:r>
          <w:rPr>
            <w:noProof/>
            <w:webHidden/>
          </w:rPr>
          <w:tab/>
        </w:r>
        <w:r>
          <w:rPr>
            <w:noProof/>
            <w:webHidden/>
          </w:rPr>
          <w:fldChar w:fldCharType="begin"/>
        </w:r>
        <w:r>
          <w:rPr>
            <w:noProof/>
            <w:webHidden/>
          </w:rPr>
          <w:instrText xml:space="preserve"> PAGEREF _Toc389660590 \h </w:instrText>
        </w:r>
        <w:r>
          <w:rPr>
            <w:noProof/>
            <w:webHidden/>
          </w:rPr>
        </w:r>
        <w:r>
          <w:rPr>
            <w:noProof/>
            <w:webHidden/>
          </w:rPr>
          <w:fldChar w:fldCharType="separate"/>
        </w:r>
        <w:r>
          <w:rPr>
            <w:noProof/>
            <w:webHidden/>
          </w:rPr>
          <w:t>219</w:t>
        </w:r>
        <w:r>
          <w:rPr>
            <w:noProof/>
            <w:webHidden/>
          </w:rPr>
          <w:fldChar w:fldCharType="end"/>
        </w:r>
      </w:hyperlink>
    </w:p>
    <w:p w:rsidR="00F8755E" w:rsidRDefault="00F8755E">
      <w:pPr>
        <w:pStyle w:val="TOC3"/>
        <w:rPr>
          <w:rFonts w:ascii="Calibri" w:hAnsi="Calibri"/>
          <w:noProof/>
          <w:sz w:val="22"/>
          <w:lang w:eastAsia="el-GR"/>
        </w:rPr>
      </w:pPr>
      <w:hyperlink w:anchor="_Toc389660591" w:history="1">
        <w:r w:rsidRPr="00957078">
          <w:rPr>
            <w:rStyle w:val="Hyperlink"/>
            <w:noProof/>
          </w:rPr>
          <w:t>3.5.1 Επίτευξη στόχων και ανάλυση της προόδου</w:t>
        </w:r>
        <w:r>
          <w:rPr>
            <w:noProof/>
            <w:webHidden/>
          </w:rPr>
          <w:tab/>
        </w:r>
        <w:r>
          <w:rPr>
            <w:noProof/>
            <w:webHidden/>
          </w:rPr>
          <w:fldChar w:fldCharType="begin"/>
        </w:r>
        <w:r>
          <w:rPr>
            <w:noProof/>
            <w:webHidden/>
          </w:rPr>
          <w:instrText xml:space="preserve"> PAGEREF _Toc389660591 \h </w:instrText>
        </w:r>
        <w:r>
          <w:rPr>
            <w:noProof/>
            <w:webHidden/>
          </w:rPr>
        </w:r>
        <w:r>
          <w:rPr>
            <w:noProof/>
            <w:webHidden/>
          </w:rPr>
          <w:fldChar w:fldCharType="separate"/>
        </w:r>
        <w:r>
          <w:rPr>
            <w:noProof/>
            <w:webHidden/>
          </w:rPr>
          <w:t>221</w:t>
        </w:r>
        <w:r>
          <w:rPr>
            <w:noProof/>
            <w:webHidden/>
          </w:rPr>
          <w:fldChar w:fldCharType="end"/>
        </w:r>
      </w:hyperlink>
    </w:p>
    <w:p w:rsidR="00F8755E" w:rsidRDefault="00F8755E">
      <w:pPr>
        <w:pStyle w:val="TOC3"/>
        <w:rPr>
          <w:rFonts w:ascii="Calibri" w:hAnsi="Calibri"/>
          <w:noProof/>
          <w:sz w:val="22"/>
          <w:lang w:eastAsia="el-GR"/>
        </w:rPr>
      </w:pPr>
      <w:hyperlink w:anchor="_Toc389660592" w:history="1">
        <w:r w:rsidRPr="00957078">
          <w:rPr>
            <w:rStyle w:val="Hyperlink"/>
            <w:noProof/>
          </w:rPr>
          <w:t>3.5.2 Σημαντικά προβλήματα που προέκυψαν και μέτρα αντιμετώπισής τους</w:t>
        </w:r>
        <w:r>
          <w:rPr>
            <w:noProof/>
            <w:webHidden/>
          </w:rPr>
          <w:tab/>
        </w:r>
        <w:r>
          <w:rPr>
            <w:noProof/>
            <w:webHidden/>
          </w:rPr>
          <w:fldChar w:fldCharType="begin"/>
        </w:r>
        <w:r>
          <w:rPr>
            <w:noProof/>
            <w:webHidden/>
          </w:rPr>
          <w:instrText xml:space="preserve"> PAGEREF _Toc389660592 \h </w:instrText>
        </w:r>
        <w:r>
          <w:rPr>
            <w:noProof/>
            <w:webHidden/>
          </w:rPr>
        </w:r>
        <w:r>
          <w:rPr>
            <w:noProof/>
            <w:webHidden/>
          </w:rPr>
          <w:fldChar w:fldCharType="separate"/>
        </w:r>
        <w:r>
          <w:rPr>
            <w:noProof/>
            <w:webHidden/>
          </w:rPr>
          <w:t>224</w:t>
        </w:r>
        <w:r>
          <w:rPr>
            <w:noProof/>
            <w:webHidden/>
          </w:rPr>
          <w:fldChar w:fldCharType="end"/>
        </w:r>
      </w:hyperlink>
    </w:p>
    <w:p w:rsidR="00F8755E" w:rsidRDefault="00F8755E">
      <w:pPr>
        <w:pStyle w:val="TOC2"/>
        <w:rPr>
          <w:rFonts w:ascii="Calibri" w:hAnsi="Calibri"/>
          <w:noProof/>
          <w:sz w:val="22"/>
          <w:lang w:eastAsia="el-GR"/>
        </w:rPr>
      </w:pPr>
      <w:hyperlink w:anchor="_Toc389660593" w:history="1">
        <w:r w:rsidRPr="00957078">
          <w:rPr>
            <w:rStyle w:val="Hyperlink"/>
            <w:noProof/>
            <w:lang w:val="en-US"/>
          </w:rPr>
          <w:t>3.6</w:t>
        </w:r>
        <w:r w:rsidRPr="00957078">
          <w:rPr>
            <w:rStyle w:val="Hyperlink"/>
            <w:noProof/>
          </w:rPr>
          <w:t xml:space="preserve"> Εφαρμογή Κανόνα</w:t>
        </w:r>
        <w:r w:rsidRPr="00957078">
          <w:rPr>
            <w:rStyle w:val="Hyperlink"/>
            <w:noProof/>
            <w:lang w:val="en-US"/>
          </w:rPr>
          <w:t xml:space="preserve"> Ν+3/+2</w:t>
        </w:r>
        <w:r>
          <w:rPr>
            <w:noProof/>
            <w:webHidden/>
          </w:rPr>
          <w:tab/>
        </w:r>
        <w:r>
          <w:rPr>
            <w:noProof/>
            <w:webHidden/>
          </w:rPr>
          <w:fldChar w:fldCharType="begin"/>
        </w:r>
        <w:r>
          <w:rPr>
            <w:noProof/>
            <w:webHidden/>
          </w:rPr>
          <w:instrText xml:space="preserve"> PAGEREF _Toc389660593 \h </w:instrText>
        </w:r>
        <w:r>
          <w:rPr>
            <w:noProof/>
            <w:webHidden/>
          </w:rPr>
        </w:r>
        <w:r>
          <w:rPr>
            <w:noProof/>
            <w:webHidden/>
          </w:rPr>
          <w:fldChar w:fldCharType="separate"/>
        </w:r>
        <w:r>
          <w:rPr>
            <w:noProof/>
            <w:webHidden/>
          </w:rPr>
          <w:t>225</w:t>
        </w:r>
        <w:r>
          <w:rPr>
            <w:noProof/>
            <w:webHidden/>
          </w:rPr>
          <w:fldChar w:fldCharType="end"/>
        </w:r>
      </w:hyperlink>
    </w:p>
    <w:p w:rsidR="00F8755E" w:rsidRDefault="00F8755E">
      <w:pPr>
        <w:pStyle w:val="TOC2"/>
        <w:rPr>
          <w:rFonts w:ascii="Calibri" w:hAnsi="Calibri"/>
          <w:noProof/>
          <w:sz w:val="22"/>
          <w:lang w:eastAsia="el-GR"/>
        </w:rPr>
      </w:pPr>
      <w:hyperlink w:anchor="_Toc389660594" w:history="1">
        <w:r w:rsidRPr="00957078">
          <w:rPr>
            <w:rStyle w:val="Hyperlink"/>
            <w:noProof/>
          </w:rPr>
          <w:t>3.7 Ετήσια Προγράμματα ΕΠΕΔΒΜ 201</w:t>
        </w:r>
        <w:r w:rsidRPr="00957078">
          <w:rPr>
            <w:rStyle w:val="Hyperlink"/>
            <w:noProof/>
            <w:lang w:val="en-US"/>
          </w:rPr>
          <w:t>3</w:t>
        </w:r>
        <w:r w:rsidRPr="00957078">
          <w:rPr>
            <w:rStyle w:val="Hyperlink"/>
            <w:noProof/>
          </w:rPr>
          <w:t xml:space="preserve"> και </w:t>
        </w:r>
        <w:r w:rsidRPr="00957078">
          <w:rPr>
            <w:rStyle w:val="Hyperlink"/>
            <w:noProof/>
            <w:lang w:val="en-US"/>
          </w:rPr>
          <w:t>2014</w:t>
        </w:r>
        <w:r>
          <w:rPr>
            <w:noProof/>
            <w:webHidden/>
          </w:rPr>
          <w:tab/>
        </w:r>
        <w:r>
          <w:rPr>
            <w:noProof/>
            <w:webHidden/>
          </w:rPr>
          <w:fldChar w:fldCharType="begin"/>
        </w:r>
        <w:r>
          <w:rPr>
            <w:noProof/>
            <w:webHidden/>
          </w:rPr>
          <w:instrText xml:space="preserve"> PAGEREF _Toc389660594 \h </w:instrText>
        </w:r>
        <w:r>
          <w:rPr>
            <w:noProof/>
            <w:webHidden/>
          </w:rPr>
        </w:r>
        <w:r>
          <w:rPr>
            <w:noProof/>
            <w:webHidden/>
          </w:rPr>
          <w:fldChar w:fldCharType="separate"/>
        </w:r>
        <w:r>
          <w:rPr>
            <w:noProof/>
            <w:webHidden/>
          </w:rPr>
          <w:t>227</w:t>
        </w:r>
        <w:r>
          <w:rPr>
            <w:noProof/>
            <w:webHidden/>
          </w:rPr>
          <w:fldChar w:fldCharType="end"/>
        </w:r>
      </w:hyperlink>
    </w:p>
    <w:p w:rsidR="00F8755E" w:rsidRDefault="00F8755E">
      <w:pPr>
        <w:pStyle w:val="TOC3"/>
        <w:rPr>
          <w:rFonts w:ascii="Calibri" w:hAnsi="Calibri"/>
          <w:noProof/>
          <w:sz w:val="22"/>
          <w:lang w:eastAsia="el-GR"/>
        </w:rPr>
      </w:pPr>
      <w:hyperlink w:anchor="_Toc389660595" w:history="1">
        <w:r w:rsidRPr="00957078">
          <w:rPr>
            <w:rStyle w:val="Hyperlink"/>
            <w:noProof/>
          </w:rPr>
          <w:t xml:space="preserve">3.7.1 Απολογισμός Ετήσιου Προγράμματος </w:t>
        </w:r>
        <w:r w:rsidRPr="00957078">
          <w:rPr>
            <w:rStyle w:val="Hyperlink"/>
            <w:noProof/>
            <w:lang w:val="en-US"/>
          </w:rPr>
          <w:t>2013</w:t>
        </w:r>
        <w:r>
          <w:rPr>
            <w:noProof/>
            <w:webHidden/>
          </w:rPr>
          <w:tab/>
        </w:r>
        <w:r>
          <w:rPr>
            <w:noProof/>
            <w:webHidden/>
          </w:rPr>
          <w:fldChar w:fldCharType="begin"/>
        </w:r>
        <w:r>
          <w:rPr>
            <w:noProof/>
            <w:webHidden/>
          </w:rPr>
          <w:instrText xml:space="preserve"> PAGEREF _Toc389660595 \h </w:instrText>
        </w:r>
        <w:r>
          <w:rPr>
            <w:noProof/>
            <w:webHidden/>
          </w:rPr>
        </w:r>
        <w:r>
          <w:rPr>
            <w:noProof/>
            <w:webHidden/>
          </w:rPr>
          <w:fldChar w:fldCharType="separate"/>
        </w:r>
        <w:r>
          <w:rPr>
            <w:noProof/>
            <w:webHidden/>
          </w:rPr>
          <w:t>227</w:t>
        </w:r>
        <w:r>
          <w:rPr>
            <w:noProof/>
            <w:webHidden/>
          </w:rPr>
          <w:fldChar w:fldCharType="end"/>
        </w:r>
      </w:hyperlink>
    </w:p>
    <w:p w:rsidR="00F8755E" w:rsidRDefault="00F8755E">
      <w:pPr>
        <w:pStyle w:val="TOC3"/>
        <w:rPr>
          <w:rFonts w:ascii="Calibri" w:hAnsi="Calibri"/>
          <w:noProof/>
          <w:sz w:val="22"/>
          <w:lang w:eastAsia="el-GR"/>
        </w:rPr>
      </w:pPr>
      <w:hyperlink w:anchor="_Toc389660596" w:history="1">
        <w:r w:rsidRPr="00957078">
          <w:rPr>
            <w:rStyle w:val="Hyperlink"/>
            <w:noProof/>
          </w:rPr>
          <w:t xml:space="preserve">3.7.2 Ετήσιο Πρόγραμμα Υλοποίησης ΕΠΕΔΒΜ </w:t>
        </w:r>
        <w:r w:rsidRPr="00957078">
          <w:rPr>
            <w:rStyle w:val="Hyperlink"/>
            <w:noProof/>
            <w:lang w:val="en-US"/>
          </w:rPr>
          <w:t>2014</w:t>
        </w:r>
        <w:r>
          <w:rPr>
            <w:noProof/>
            <w:webHidden/>
          </w:rPr>
          <w:tab/>
        </w:r>
        <w:r>
          <w:rPr>
            <w:noProof/>
            <w:webHidden/>
          </w:rPr>
          <w:fldChar w:fldCharType="begin"/>
        </w:r>
        <w:r>
          <w:rPr>
            <w:noProof/>
            <w:webHidden/>
          </w:rPr>
          <w:instrText xml:space="preserve"> PAGEREF _Toc389660596 \h </w:instrText>
        </w:r>
        <w:r>
          <w:rPr>
            <w:noProof/>
            <w:webHidden/>
          </w:rPr>
        </w:r>
        <w:r>
          <w:rPr>
            <w:noProof/>
            <w:webHidden/>
          </w:rPr>
          <w:fldChar w:fldCharType="separate"/>
        </w:r>
        <w:r>
          <w:rPr>
            <w:noProof/>
            <w:webHidden/>
          </w:rPr>
          <w:t>228</w:t>
        </w:r>
        <w:r>
          <w:rPr>
            <w:noProof/>
            <w:webHidden/>
          </w:rPr>
          <w:fldChar w:fldCharType="end"/>
        </w:r>
      </w:hyperlink>
    </w:p>
    <w:p w:rsidR="00F8755E" w:rsidRDefault="00F8755E">
      <w:pPr>
        <w:pStyle w:val="TOC1"/>
        <w:rPr>
          <w:rFonts w:ascii="Calibri" w:hAnsi="Calibri"/>
          <w:b w:val="0"/>
          <w:noProof/>
          <w:lang w:eastAsia="el-GR"/>
        </w:rPr>
      </w:pPr>
      <w:hyperlink w:anchor="_Toc389660597" w:history="1">
        <w:r w:rsidRPr="00957078">
          <w:rPr>
            <w:rStyle w:val="Hyperlink"/>
            <w:noProof/>
          </w:rPr>
          <w:t>ΚΕΦΑΛΑΙΟ 4 ΛΟΙΠΑ ΟΡΙΖΟΝΤΙΑ ΘΕΜΑΤΑ ΚΑΤΑ ΤΗΝ ΕΦΑΡΜΟΓΗ ΤΟΥ ΠΡΟΓΡΑΜΜΑΤΟΣ</w:t>
        </w:r>
        <w:r>
          <w:rPr>
            <w:noProof/>
            <w:webHidden/>
          </w:rPr>
          <w:tab/>
        </w:r>
        <w:r>
          <w:rPr>
            <w:noProof/>
            <w:webHidden/>
          </w:rPr>
          <w:fldChar w:fldCharType="begin"/>
        </w:r>
        <w:r>
          <w:rPr>
            <w:noProof/>
            <w:webHidden/>
          </w:rPr>
          <w:instrText xml:space="preserve"> PAGEREF _Toc389660597 \h </w:instrText>
        </w:r>
        <w:r>
          <w:rPr>
            <w:noProof/>
            <w:webHidden/>
          </w:rPr>
        </w:r>
        <w:r>
          <w:rPr>
            <w:noProof/>
            <w:webHidden/>
          </w:rPr>
          <w:fldChar w:fldCharType="separate"/>
        </w:r>
        <w:r>
          <w:rPr>
            <w:noProof/>
            <w:webHidden/>
          </w:rPr>
          <w:t>230</w:t>
        </w:r>
        <w:r>
          <w:rPr>
            <w:noProof/>
            <w:webHidden/>
          </w:rPr>
          <w:fldChar w:fldCharType="end"/>
        </w:r>
      </w:hyperlink>
    </w:p>
    <w:p w:rsidR="00F8755E" w:rsidRDefault="00F8755E">
      <w:pPr>
        <w:pStyle w:val="TOC2"/>
        <w:rPr>
          <w:rFonts w:ascii="Calibri" w:hAnsi="Calibri"/>
          <w:noProof/>
          <w:sz w:val="22"/>
          <w:lang w:eastAsia="el-GR"/>
        </w:rPr>
      </w:pPr>
      <w:hyperlink w:anchor="_Toc389660598" w:history="1">
        <w:r w:rsidRPr="00957078">
          <w:rPr>
            <w:rStyle w:val="Hyperlink"/>
            <w:noProof/>
          </w:rPr>
          <w:t>4.1 Συμβολή του Προγράμματος στην προώθηση και ενσωμάτωση της ισότητας των φύλων, της ισότητας ευκαιριών πρόσβασης για Ευάλωτες Κοινωνικές Ομάδες (ΕΚΟ) και υλοποίηση των δράσεων του άρθρου 10 του Καν. ΕΚΤ 1081/2006</w:t>
        </w:r>
        <w:r>
          <w:rPr>
            <w:noProof/>
            <w:webHidden/>
          </w:rPr>
          <w:tab/>
        </w:r>
        <w:r>
          <w:rPr>
            <w:noProof/>
            <w:webHidden/>
          </w:rPr>
          <w:fldChar w:fldCharType="begin"/>
        </w:r>
        <w:r>
          <w:rPr>
            <w:noProof/>
            <w:webHidden/>
          </w:rPr>
          <w:instrText xml:space="preserve"> PAGEREF _Toc389660598 \h </w:instrText>
        </w:r>
        <w:r>
          <w:rPr>
            <w:noProof/>
            <w:webHidden/>
          </w:rPr>
        </w:r>
        <w:r>
          <w:rPr>
            <w:noProof/>
            <w:webHidden/>
          </w:rPr>
          <w:fldChar w:fldCharType="separate"/>
        </w:r>
        <w:r>
          <w:rPr>
            <w:noProof/>
            <w:webHidden/>
          </w:rPr>
          <w:t>230</w:t>
        </w:r>
        <w:r>
          <w:rPr>
            <w:noProof/>
            <w:webHidden/>
          </w:rPr>
          <w:fldChar w:fldCharType="end"/>
        </w:r>
      </w:hyperlink>
    </w:p>
    <w:p w:rsidR="00F8755E" w:rsidRDefault="00F8755E">
      <w:pPr>
        <w:pStyle w:val="TOC2"/>
        <w:rPr>
          <w:rFonts w:ascii="Calibri" w:hAnsi="Calibri"/>
          <w:noProof/>
          <w:sz w:val="22"/>
          <w:lang w:eastAsia="el-GR"/>
        </w:rPr>
      </w:pPr>
      <w:hyperlink w:anchor="_Toc389660599" w:history="1">
        <w:r w:rsidRPr="00957078">
          <w:rPr>
            <w:rStyle w:val="Hyperlink"/>
            <w:noProof/>
          </w:rPr>
          <w:t>4.2 Τεχνική Υποστήριξη Εφαρμογής</w:t>
        </w:r>
        <w:r>
          <w:rPr>
            <w:noProof/>
            <w:webHidden/>
          </w:rPr>
          <w:tab/>
        </w:r>
        <w:r>
          <w:rPr>
            <w:noProof/>
            <w:webHidden/>
          </w:rPr>
          <w:fldChar w:fldCharType="begin"/>
        </w:r>
        <w:r>
          <w:rPr>
            <w:noProof/>
            <w:webHidden/>
          </w:rPr>
          <w:instrText xml:space="preserve"> PAGEREF _Toc389660599 \h </w:instrText>
        </w:r>
        <w:r>
          <w:rPr>
            <w:noProof/>
            <w:webHidden/>
          </w:rPr>
        </w:r>
        <w:r>
          <w:rPr>
            <w:noProof/>
            <w:webHidden/>
          </w:rPr>
          <w:fldChar w:fldCharType="separate"/>
        </w:r>
        <w:r>
          <w:rPr>
            <w:noProof/>
            <w:webHidden/>
          </w:rPr>
          <w:t>242</w:t>
        </w:r>
        <w:r>
          <w:rPr>
            <w:noProof/>
            <w:webHidden/>
          </w:rPr>
          <w:fldChar w:fldCharType="end"/>
        </w:r>
      </w:hyperlink>
    </w:p>
    <w:p w:rsidR="00F8755E" w:rsidRDefault="00F8755E">
      <w:pPr>
        <w:pStyle w:val="TOC2"/>
        <w:rPr>
          <w:rFonts w:ascii="Calibri" w:hAnsi="Calibri"/>
          <w:noProof/>
          <w:sz w:val="22"/>
          <w:lang w:eastAsia="el-GR"/>
        </w:rPr>
      </w:pPr>
      <w:hyperlink w:anchor="_Toc389660600" w:history="1">
        <w:r w:rsidRPr="00957078">
          <w:rPr>
            <w:rStyle w:val="Hyperlink"/>
            <w:noProof/>
          </w:rPr>
          <w:t>4.3 Πληροφόρηση και Δημοσιότητα</w:t>
        </w:r>
        <w:r>
          <w:rPr>
            <w:noProof/>
            <w:webHidden/>
          </w:rPr>
          <w:tab/>
        </w:r>
        <w:r>
          <w:rPr>
            <w:noProof/>
            <w:webHidden/>
          </w:rPr>
          <w:fldChar w:fldCharType="begin"/>
        </w:r>
        <w:r>
          <w:rPr>
            <w:noProof/>
            <w:webHidden/>
          </w:rPr>
          <w:instrText xml:space="preserve"> PAGEREF _Toc389660600 \h </w:instrText>
        </w:r>
        <w:r>
          <w:rPr>
            <w:noProof/>
            <w:webHidden/>
          </w:rPr>
        </w:r>
        <w:r>
          <w:rPr>
            <w:noProof/>
            <w:webHidden/>
          </w:rPr>
          <w:fldChar w:fldCharType="separate"/>
        </w:r>
        <w:r>
          <w:rPr>
            <w:noProof/>
            <w:webHidden/>
          </w:rPr>
          <w:t>245</w:t>
        </w:r>
        <w:r>
          <w:rPr>
            <w:noProof/>
            <w:webHidden/>
          </w:rPr>
          <w:fldChar w:fldCharType="end"/>
        </w:r>
      </w:hyperlink>
    </w:p>
    <w:p w:rsidR="00F8755E" w:rsidRDefault="00F8755E">
      <w:pPr>
        <w:pStyle w:val="TOC3"/>
        <w:rPr>
          <w:rFonts w:ascii="Calibri" w:hAnsi="Calibri"/>
          <w:noProof/>
          <w:sz w:val="22"/>
          <w:lang w:eastAsia="el-GR"/>
        </w:rPr>
      </w:pPr>
      <w:hyperlink w:anchor="_Toc389660601" w:history="1">
        <w:r w:rsidRPr="00957078">
          <w:rPr>
            <w:rStyle w:val="Hyperlink"/>
            <w:noProof/>
          </w:rPr>
          <w:t>4.3.1.Εφαρμογή Επικοινωνιακού Σχεδίου Δράσης – τέλος Β’ φάσης &amp; αρχή Γ’ φάσης</w:t>
        </w:r>
        <w:r>
          <w:rPr>
            <w:noProof/>
            <w:webHidden/>
          </w:rPr>
          <w:tab/>
        </w:r>
        <w:r>
          <w:rPr>
            <w:noProof/>
            <w:webHidden/>
          </w:rPr>
          <w:fldChar w:fldCharType="begin"/>
        </w:r>
        <w:r>
          <w:rPr>
            <w:noProof/>
            <w:webHidden/>
          </w:rPr>
          <w:instrText xml:space="preserve"> PAGEREF _Toc389660601 \h </w:instrText>
        </w:r>
        <w:r>
          <w:rPr>
            <w:noProof/>
            <w:webHidden/>
          </w:rPr>
        </w:r>
        <w:r>
          <w:rPr>
            <w:noProof/>
            <w:webHidden/>
          </w:rPr>
          <w:fldChar w:fldCharType="separate"/>
        </w:r>
        <w:r>
          <w:rPr>
            <w:noProof/>
            <w:webHidden/>
          </w:rPr>
          <w:t>246</w:t>
        </w:r>
        <w:r>
          <w:rPr>
            <w:noProof/>
            <w:webHidden/>
          </w:rPr>
          <w:fldChar w:fldCharType="end"/>
        </w:r>
      </w:hyperlink>
    </w:p>
    <w:p w:rsidR="00F8755E" w:rsidRDefault="00F8755E">
      <w:pPr>
        <w:pStyle w:val="TOC3"/>
        <w:rPr>
          <w:rFonts w:ascii="Calibri" w:hAnsi="Calibri"/>
          <w:noProof/>
          <w:sz w:val="22"/>
          <w:lang w:eastAsia="el-GR"/>
        </w:rPr>
      </w:pPr>
      <w:hyperlink w:anchor="_Toc389660602" w:history="1">
        <w:r w:rsidRPr="00957078">
          <w:rPr>
            <w:rStyle w:val="Hyperlink"/>
            <w:noProof/>
          </w:rPr>
          <w:t>4.3.2 Επικοινωνιακή στρατηγική</w:t>
        </w:r>
        <w:r>
          <w:rPr>
            <w:noProof/>
            <w:webHidden/>
          </w:rPr>
          <w:tab/>
        </w:r>
        <w:r>
          <w:rPr>
            <w:noProof/>
            <w:webHidden/>
          </w:rPr>
          <w:fldChar w:fldCharType="begin"/>
        </w:r>
        <w:r>
          <w:rPr>
            <w:noProof/>
            <w:webHidden/>
          </w:rPr>
          <w:instrText xml:space="preserve"> PAGEREF _Toc389660602 \h </w:instrText>
        </w:r>
        <w:r>
          <w:rPr>
            <w:noProof/>
            <w:webHidden/>
          </w:rPr>
        </w:r>
        <w:r>
          <w:rPr>
            <w:noProof/>
            <w:webHidden/>
          </w:rPr>
          <w:fldChar w:fldCharType="separate"/>
        </w:r>
        <w:r>
          <w:rPr>
            <w:noProof/>
            <w:webHidden/>
          </w:rPr>
          <w:t>247</w:t>
        </w:r>
        <w:r>
          <w:rPr>
            <w:noProof/>
            <w:webHidden/>
          </w:rPr>
          <w:fldChar w:fldCharType="end"/>
        </w:r>
      </w:hyperlink>
    </w:p>
    <w:p w:rsidR="00F8755E" w:rsidRDefault="00F8755E">
      <w:pPr>
        <w:pStyle w:val="TOC3"/>
        <w:rPr>
          <w:rFonts w:ascii="Calibri" w:hAnsi="Calibri"/>
          <w:noProof/>
          <w:sz w:val="22"/>
          <w:lang w:eastAsia="el-GR"/>
        </w:rPr>
      </w:pPr>
      <w:hyperlink w:anchor="_Toc389660603" w:history="1">
        <w:r w:rsidRPr="00957078">
          <w:rPr>
            <w:rStyle w:val="Hyperlink"/>
            <w:noProof/>
          </w:rPr>
          <w:t>4.3.3.Υλοποίηση δράσεων πληροφόρησης &amp; δημοσιότητας για το έτος 2013</w:t>
        </w:r>
        <w:r>
          <w:rPr>
            <w:noProof/>
            <w:webHidden/>
          </w:rPr>
          <w:tab/>
        </w:r>
        <w:r>
          <w:rPr>
            <w:noProof/>
            <w:webHidden/>
          </w:rPr>
          <w:fldChar w:fldCharType="begin"/>
        </w:r>
        <w:r>
          <w:rPr>
            <w:noProof/>
            <w:webHidden/>
          </w:rPr>
          <w:instrText xml:space="preserve"> PAGEREF _Toc389660603 \h </w:instrText>
        </w:r>
        <w:r>
          <w:rPr>
            <w:noProof/>
            <w:webHidden/>
          </w:rPr>
        </w:r>
        <w:r>
          <w:rPr>
            <w:noProof/>
            <w:webHidden/>
          </w:rPr>
          <w:fldChar w:fldCharType="separate"/>
        </w:r>
        <w:r>
          <w:rPr>
            <w:noProof/>
            <w:webHidden/>
          </w:rPr>
          <w:t>248</w:t>
        </w:r>
        <w:r>
          <w:rPr>
            <w:noProof/>
            <w:webHidden/>
          </w:rPr>
          <w:fldChar w:fldCharType="end"/>
        </w:r>
      </w:hyperlink>
    </w:p>
    <w:p w:rsidR="00F8755E" w:rsidRDefault="00F8755E">
      <w:pPr>
        <w:pStyle w:val="TOC3"/>
        <w:rPr>
          <w:rFonts w:ascii="Calibri" w:hAnsi="Calibri"/>
          <w:noProof/>
          <w:sz w:val="22"/>
          <w:lang w:eastAsia="el-GR"/>
        </w:rPr>
      </w:pPr>
      <w:hyperlink w:anchor="_Toc389660604" w:history="1">
        <w:r w:rsidRPr="00957078">
          <w:rPr>
            <w:rStyle w:val="Hyperlink"/>
            <w:noProof/>
          </w:rPr>
          <w:t>4.3.4 Αποτίμηση των δράσεων πληροφόρησης και δημοσιότητας του Ε.Π «Εκπαίδευση και Διά Βίου Μάθηση»</w:t>
        </w:r>
        <w:r>
          <w:rPr>
            <w:noProof/>
            <w:webHidden/>
          </w:rPr>
          <w:tab/>
        </w:r>
        <w:r>
          <w:rPr>
            <w:noProof/>
            <w:webHidden/>
          </w:rPr>
          <w:fldChar w:fldCharType="begin"/>
        </w:r>
        <w:r>
          <w:rPr>
            <w:noProof/>
            <w:webHidden/>
          </w:rPr>
          <w:instrText xml:space="preserve"> PAGEREF _Toc389660604 \h </w:instrText>
        </w:r>
        <w:r>
          <w:rPr>
            <w:noProof/>
            <w:webHidden/>
          </w:rPr>
        </w:r>
        <w:r>
          <w:rPr>
            <w:noProof/>
            <w:webHidden/>
          </w:rPr>
          <w:fldChar w:fldCharType="separate"/>
        </w:r>
        <w:r>
          <w:rPr>
            <w:noProof/>
            <w:webHidden/>
          </w:rPr>
          <w:t>259</w:t>
        </w:r>
        <w:r>
          <w:rPr>
            <w:noProof/>
            <w:webHidden/>
          </w:rPr>
          <w:fldChar w:fldCharType="end"/>
        </w:r>
      </w:hyperlink>
    </w:p>
    <w:p w:rsidR="00F8755E" w:rsidRDefault="00F8755E">
      <w:pPr>
        <w:pStyle w:val="TOC3"/>
        <w:rPr>
          <w:rFonts w:ascii="Calibri" w:hAnsi="Calibri"/>
          <w:noProof/>
          <w:sz w:val="22"/>
          <w:lang w:eastAsia="el-GR"/>
        </w:rPr>
      </w:pPr>
      <w:hyperlink w:anchor="_Toc389660605" w:history="1">
        <w:r w:rsidRPr="00957078">
          <w:rPr>
            <w:rStyle w:val="Hyperlink"/>
            <w:noProof/>
          </w:rPr>
          <w:t>4.3.5 Συνοπτικά προγραμματίζεται για το 2014</w:t>
        </w:r>
        <w:r>
          <w:rPr>
            <w:noProof/>
            <w:webHidden/>
          </w:rPr>
          <w:tab/>
        </w:r>
        <w:r>
          <w:rPr>
            <w:noProof/>
            <w:webHidden/>
          </w:rPr>
          <w:fldChar w:fldCharType="begin"/>
        </w:r>
        <w:r>
          <w:rPr>
            <w:noProof/>
            <w:webHidden/>
          </w:rPr>
          <w:instrText xml:space="preserve"> PAGEREF _Toc389660605 \h </w:instrText>
        </w:r>
        <w:r>
          <w:rPr>
            <w:noProof/>
            <w:webHidden/>
          </w:rPr>
        </w:r>
        <w:r>
          <w:rPr>
            <w:noProof/>
            <w:webHidden/>
          </w:rPr>
          <w:fldChar w:fldCharType="separate"/>
        </w:r>
        <w:r>
          <w:rPr>
            <w:noProof/>
            <w:webHidden/>
          </w:rPr>
          <w:t>263</w:t>
        </w:r>
        <w:r>
          <w:rPr>
            <w:noProof/>
            <w:webHidden/>
          </w:rPr>
          <w:fldChar w:fldCharType="end"/>
        </w:r>
      </w:hyperlink>
    </w:p>
    <w:p w:rsidR="00F8755E" w:rsidRDefault="00F8755E">
      <w:pPr>
        <w:pStyle w:val="TOC2"/>
        <w:rPr>
          <w:rFonts w:ascii="Calibri" w:hAnsi="Calibri"/>
          <w:noProof/>
          <w:sz w:val="22"/>
          <w:lang w:eastAsia="el-GR"/>
        </w:rPr>
      </w:pPr>
      <w:hyperlink w:anchor="_Toc389660606" w:history="1">
        <w:r w:rsidRPr="00957078">
          <w:rPr>
            <w:rStyle w:val="Hyperlink"/>
            <w:noProof/>
          </w:rPr>
          <w:t>4.4 Έργα Προτεραιότητας ΕΠΕΔΒΜ</w:t>
        </w:r>
        <w:r>
          <w:rPr>
            <w:noProof/>
            <w:webHidden/>
          </w:rPr>
          <w:tab/>
        </w:r>
        <w:r>
          <w:rPr>
            <w:noProof/>
            <w:webHidden/>
          </w:rPr>
          <w:fldChar w:fldCharType="begin"/>
        </w:r>
        <w:r>
          <w:rPr>
            <w:noProof/>
            <w:webHidden/>
          </w:rPr>
          <w:instrText xml:space="preserve"> PAGEREF _Toc389660606 \h </w:instrText>
        </w:r>
        <w:r>
          <w:rPr>
            <w:noProof/>
            <w:webHidden/>
          </w:rPr>
        </w:r>
        <w:r>
          <w:rPr>
            <w:noProof/>
            <w:webHidden/>
          </w:rPr>
          <w:fldChar w:fldCharType="separate"/>
        </w:r>
        <w:r>
          <w:rPr>
            <w:noProof/>
            <w:webHidden/>
          </w:rPr>
          <w:t>264</w:t>
        </w:r>
        <w:r>
          <w:rPr>
            <w:noProof/>
            <w:webHidden/>
          </w:rPr>
          <w:fldChar w:fldCharType="end"/>
        </w:r>
      </w:hyperlink>
    </w:p>
    <w:p w:rsidR="00F8755E" w:rsidRDefault="00F8755E">
      <w:pPr>
        <w:pStyle w:val="TOC2"/>
        <w:rPr>
          <w:rFonts w:ascii="Calibri" w:hAnsi="Calibri"/>
          <w:noProof/>
          <w:sz w:val="22"/>
          <w:lang w:eastAsia="el-GR"/>
        </w:rPr>
      </w:pPr>
      <w:hyperlink w:anchor="_Toc389660607" w:history="1">
        <w:r w:rsidRPr="00957078">
          <w:rPr>
            <w:rStyle w:val="Hyperlink"/>
            <w:noProof/>
          </w:rPr>
          <w:t>4.5 Σχέδιο Δράσης για την απασχόληση των νέων</w:t>
        </w:r>
        <w:r>
          <w:rPr>
            <w:noProof/>
            <w:webHidden/>
          </w:rPr>
          <w:tab/>
        </w:r>
        <w:r>
          <w:rPr>
            <w:noProof/>
            <w:webHidden/>
          </w:rPr>
          <w:fldChar w:fldCharType="begin"/>
        </w:r>
        <w:r>
          <w:rPr>
            <w:noProof/>
            <w:webHidden/>
          </w:rPr>
          <w:instrText xml:space="preserve"> PAGEREF _Toc389660607 \h </w:instrText>
        </w:r>
        <w:r>
          <w:rPr>
            <w:noProof/>
            <w:webHidden/>
          </w:rPr>
        </w:r>
        <w:r>
          <w:rPr>
            <w:noProof/>
            <w:webHidden/>
          </w:rPr>
          <w:fldChar w:fldCharType="separate"/>
        </w:r>
        <w:r>
          <w:rPr>
            <w:noProof/>
            <w:webHidden/>
          </w:rPr>
          <w:t>267</w:t>
        </w:r>
        <w:r>
          <w:rPr>
            <w:noProof/>
            <w:webHidden/>
          </w:rPr>
          <w:fldChar w:fldCharType="end"/>
        </w:r>
      </w:hyperlink>
    </w:p>
    <w:p w:rsidR="00F8755E" w:rsidRDefault="00F8755E">
      <w:pPr>
        <w:pStyle w:val="TOC2"/>
        <w:rPr>
          <w:rFonts w:ascii="Calibri" w:hAnsi="Calibri"/>
          <w:noProof/>
          <w:sz w:val="22"/>
          <w:lang w:eastAsia="el-GR"/>
        </w:rPr>
      </w:pPr>
      <w:hyperlink w:anchor="_Toc389660621" w:history="1">
        <w:r w:rsidRPr="00957078">
          <w:rPr>
            <w:rStyle w:val="Hyperlink"/>
            <w:noProof/>
          </w:rPr>
          <w:t>4.6 Συμπεράσματα ετήσιων συναντήσεων Ε.Ε. και Δ.Α.</w:t>
        </w:r>
        <w:r>
          <w:rPr>
            <w:noProof/>
            <w:webHidden/>
          </w:rPr>
          <w:tab/>
        </w:r>
        <w:r>
          <w:rPr>
            <w:noProof/>
            <w:webHidden/>
          </w:rPr>
          <w:fldChar w:fldCharType="begin"/>
        </w:r>
        <w:r>
          <w:rPr>
            <w:noProof/>
            <w:webHidden/>
          </w:rPr>
          <w:instrText xml:space="preserve"> PAGEREF _Toc389660621 \h </w:instrText>
        </w:r>
        <w:r>
          <w:rPr>
            <w:noProof/>
            <w:webHidden/>
          </w:rPr>
        </w:r>
        <w:r>
          <w:rPr>
            <w:noProof/>
            <w:webHidden/>
          </w:rPr>
          <w:fldChar w:fldCharType="separate"/>
        </w:r>
        <w:r>
          <w:rPr>
            <w:noProof/>
            <w:webHidden/>
          </w:rPr>
          <w:t>272</w:t>
        </w:r>
        <w:r>
          <w:rPr>
            <w:noProof/>
            <w:webHidden/>
          </w:rPr>
          <w:fldChar w:fldCharType="end"/>
        </w:r>
      </w:hyperlink>
    </w:p>
    <w:p w:rsidR="00F8755E" w:rsidRDefault="00F8755E">
      <w:pPr>
        <w:pStyle w:val="TOC1"/>
        <w:rPr>
          <w:rFonts w:ascii="Calibri" w:hAnsi="Calibri"/>
          <w:b w:val="0"/>
          <w:noProof/>
          <w:lang w:eastAsia="el-GR"/>
        </w:rPr>
      </w:pPr>
      <w:hyperlink w:anchor="_Toc389660622" w:history="1">
        <w:r w:rsidRPr="00957078">
          <w:rPr>
            <w:rStyle w:val="Hyperlink"/>
            <w:i/>
            <w:noProof/>
          </w:rPr>
          <w:t xml:space="preserve">ΠΑΡΑΡΤΗΜΑ 1: ΠΙΝΑΚΑΣ ΠΑΡΑΡΤΗΜΑΤΟΣ </w:t>
        </w:r>
        <w:r w:rsidRPr="00957078">
          <w:rPr>
            <w:rStyle w:val="Hyperlink"/>
            <w:i/>
            <w:noProof/>
            <w:lang w:val="en-US"/>
          </w:rPr>
          <w:t>II</w:t>
        </w:r>
        <w:r w:rsidRPr="00957078">
          <w:rPr>
            <w:rStyle w:val="Hyperlink"/>
            <w:i/>
            <w:noProof/>
          </w:rPr>
          <w:t xml:space="preserve"> του ΕΚ 1828/2006 - ΣΩΡΕΥΤΙΚΗ ΑΝΑΛΥΣΗ ΚΟΝΔΥΛΙΩΝ</w:t>
        </w:r>
        <w:r w:rsidRPr="00957078">
          <w:rPr>
            <w:rStyle w:val="Hyperlink"/>
            <w:noProof/>
          </w:rPr>
          <w:t xml:space="preserve"> ΚΟΙΝΟΤΙΚΗΣ ΣΥΝΔΡΟΜΗΣ ΤΟ 2013</w:t>
        </w:r>
        <w:r>
          <w:rPr>
            <w:noProof/>
            <w:webHidden/>
          </w:rPr>
          <w:tab/>
        </w:r>
        <w:r>
          <w:rPr>
            <w:noProof/>
            <w:webHidden/>
          </w:rPr>
          <w:fldChar w:fldCharType="begin"/>
        </w:r>
        <w:r>
          <w:rPr>
            <w:noProof/>
            <w:webHidden/>
          </w:rPr>
          <w:instrText xml:space="preserve"> PAGEREF _Toc389660622 \h </w:instrText>
        </w:r>
        <w:r>
          <w:rPr>
            <w:noProof/>
            <w:webHidden/>
          </w:rPr>
        </w:r>
        <w:r>
          <w:rPr>
            <w:noProof/>
            <w:webHidden/>
          </w:rPr>
          <w:fldChar w:fldCharType="separate"/>
        </w:r>
        <w:r>
          <w:rPr>
            <w:noProof/>
            <w:webHidden/>
          </w:rPr>
          <w:t>274</w:t>
        </w:r>
        <w:r>
          <w:rPr>
            <w:noProof/>
            <w:webHidden/>
          </w:rPr>
          <w:fldChar w:fldCharType="end"/>
        </w:r>
      </w:hyperlink>
    </w:p>
    <w:p w:rsidR="00F8755E" w:rsidRPr="00D67F0B" w:rsidRDefault="00F8755E">
      <w:pPr>
        <w:pStyle w:val="TOC1"/>
        <w:rPr>
          <w:rFonts w:ascii="Calibri" w:hAnsi="Calibri"/>
          <w:b w:val="0"/>
          <w:noProof/>
          <w:lang w:eastAsia="el-GR"/>
        </w:rPr>
      </w:pPr>
      <w:hyperlink w:anchor="_Toc389660623" w:history="1">
        <w:r w:rsidRPr="00D67F0B">
          <w:rPr>
            <w:rStyle w:val="Hyperlink"/>
            <w:noProof/>
          </w:rPr>
          <w:t>ΠΑΡΑΡΤΗΜΑ 2: ΣΥΜΠΕΡΑΣΜΑΤΑ ΕΤΗΣΙΩΝ ΣΥΝΑΝΤΗΣΕΩΝ ΕΥΡΩΠΑΪΚΗΣ ΕΠΙΤΡΟΠΗΣ ΚΑΙ ΕΥΔ ΕΠ «ΕΚΠΑΙΔΕΥΣΗ ΚΑΙ ΔΙΑ ΒΙΟΥ ΜΑΘΗΣΗ»</w:t>
        </w:r>
        <w:r w:rsidRPr="00D67F0B">
          <w:rPr>
            <w:noProof/>
            <w:webHidden/>
          </w:rPr>
          <w:tab/>
        </w:r>
        <w:r w:rsidRPr="00D67F0B">
          <w:rPr>
            <w:noProof/>
            <w:webHidden/>
          </w:rPr>
          <w:fldChar w:fldCharType="begin"/>
        </w:r>
        <w:r w:rsidRPr="00D67F0B">
          <w:rPr>
            <w:noProof/>
            <w:webHidden/>
          </w:rPr>
          <w:instrText xml:space="preserve"> PAGEREF _Toc389660623 \h </w:instrText>
        </w:r>
        <w:r w:rsidRPr="00D67F0B">
          <w:rPr>
            <w:noProof/>
            <w:webHidden/>
          </w:rPr>
        </w:r>
        <w:r w:rsidRPr="00D67F0B">
          <w:rPr>
            <w:noProof/>
            <w:webHidden/>
          </w:rPr>
          <w:fldChar w:fldCharType="separate"/>
        </w:r>
        <w:r>
          <w:rPr>
            <w:noProof/>
            <w:webHidden/>
          </w:rPr>
          <w:t>276</w:t>
        </w:r>
        <w:r w:rsidRPr="00D67F0B">
          <w:rPr>
            <w:noProof/>
            <w:webHidden/>
          </w:rPr>
          <w:fldChar w:fldCharType="end"/>
        </w:r>
      </w:hyperlink>
    </w:p>
    <w:p w:rsidR="00F8755E" w:rsidRDefault="00F8755E">
      <w:pPr>
        <w:pStyle w:val="TOC1"/>
        <w:rPr>
          <w:rFonts w:ascii="Calibri" w:hAnsi="Calibri"/>
          <w:b w:val="0"/>
          <w:noProof/>
          <w:lang w:eastAsia="el-GR"/>
        </w:rPr>
      </w:pPr>
      <w:hyperlink w:anchor="_Toc389660624" w:history="1">
        <w:r w:rsidRPr="00D67F0B">
          <w:rPr>
            <w:rStyle w:val="Hyperlink"/>
            <w:noProof/>
          </w:rPr>
          <w:t>ΠΑΡΑΡΤΗΜΑ 3: ΕΤΗΣΙΑ ΠΡΟΓΡΑΜΜΑΤΑ ΕΠΕΔΒΜ 2013, 2014</w:t>
        </w:r>
        <w:r w:rsidRPr="00D67F0B">
          <w:rPr>
            <w:noProof/>
            <w:webHidden/>
          </w:rPr>
          <w:tab/>
        </w:r>
        <w:r w:rsidRPr="00D67F0B">
          <w:rPr>
            <w:noProof/>
            <w:webHidden/>
          </w:rPr>
          <w:fldChar w:fldCharType="begin"/>
        </w:r>
        <w:r w:rsidRPr="00D67F0B">
          <w:rPr>
            <w:noProof/>
            <w:webHidden/>
          </w:rPr>
          <w:instrText xml:space="preserve"> PAGEREF _Toc389660624 \h </w:instrText>
        </w:r>
        <w:r w:rsidRPr="00D67F0B">
          <w:rPr>
            <w:noProof/>
            <w:webHidden/>
          </w:rPr>
        </w:r>
        <w:r w:rsidRPr="00D67F0B">
          <w:rPr>
            <w:noProof/>
            <w:webHidden/>
          </w:rPr>
          <w:fldChar w:fldCharType="separate"/>
        </w:r>
        <w:r>
          <w:rPr>
            <w:noProof/>
            <w:webHidden/>
          </w:rPr>
          <w:t>276</w:t>
        </w:r>
        <w:r w:rsidRPr="00D67F0B">
          <w:rPr>
            <w:noProof/>
            <w:webHidden/>
          </w:rPr>
          <w:fldChar w:fldCharType="end"/>
        </w:r>
      </w:hyperlink>
    </w:p>
    <w:p w:rsidR="00F8755E" w:rsidRDefault="00F8755E">
      <w:pPr>
        <w:pStyle w:val="TOC1"/>
        <w:rPr>
          <w:rFonts w:ascii="Calibri" w:hAnsi="Calibri"/>
          <w:b w:val="0"/>
          <w:noProof/>
          <w:lang w:eastAsia="el-GR"/>
        </w:rPr>
      </w:pPr>
      <w:hyperlink w:anchor="_Toc389660625" w:history="1">
        <w:r w:rsidRPr="00957078">
          <w:rPr>
            <w:rStyle w:val="Hyperlink"/>
            <w:noProof/>
          </w:rPr>
          <w:t>ΠΑΡΑΡΤΗΜΑ 4: ΕΡΓΑ ΠΡΟΤΕΡΑΙΟΤΗΤΑΣ ΕΠΕΔΒΜ</w:t>
        </w:r>
        <w:r>
          <w:rPr>
            <w:noProof/>
            <w:webHidden/>
          </w:rPr>
          <w:tab/>
        </w:r>
        <w:r>
          <w:rPr>
            <w:noProof/>
            <w:webHidden/>
          </w:rPr>
          <w:fldChar w:fldCharType="begin"/>
        </w:r>
        <w:r>
          <w:rPr>
            <w:noProof/>
            <w:webHidden/>
          </w:rPr>
          <w:instrText xml:space="preserve"> PAGEREF _Toc389660625 \h </w:instrText>
        </w:r>
        <w:r>
          <w:rPr>
            <w:noProof/>
            <w:webHidden/>
          </w:rPr>
        </w:r>
        <w:r>
          <w:rPr>
            <w:noProof/>
            <w:webHidden/>
          </w:rPr>
          <w:fldChar w:fldCharType="separate"/>
        </w:r>
        <w:r>
          <w:rPr>
            <w:noProof/>
            <w:webHidden/>
          </w:rPr>
          <w:t>276</w:t>
        </w:r>
        <w:r>
          <w:rPr>
            <w:noProof/>
            <w:webHidden/>
          </w:rPr>
          <w:fldChar w:fldCharType="end"/>
        </w:r>
      </w:hyperlink>
    </w:p>
    <w:p w:rsidR="00F8755E" w:rsidRDefault="00F8755E">
      <w:pPr>
        <w:pStyle w:val="TOC1"/>
        <w:rPr>
          <w:rFonts w:ascii="Calibri" w:hAnsi="Calibri"/>
          <w:b w:val="0"/>
          <w:noProof/>
          <w:lang w:eastAsia="el-GR"/>
        </w:rPr>
      </w:pPr>
      <w:hyperlink w:anchor="_Toc389660626" w:history="1">
        <w:r w:rsidRPr="00957078">
          <w:rPr>
            <w:rStyle w:val="Hyperlink"/>
            <w:noProof/>
          </w:rPr>
          <w:t>ΠΑΡΑΡΤΗΜΑ 5: ΣΧΕΔΙΟ ΔΡΑΣΗΣ ΓΙΑ ΤΗΝ ΑΠΑΣΧΟΛΗΣΗ ΤΩΝ ΝΕΩΝ</w:t>
        </w:r>
        <w:r>
          <w:rPr>
            <w:noProof/>
            <w:webHidden/>
          </w:rPr>
          <w:tab/>
        </w:r>
        <w:r>
          <w:rPr>
            <w:noProof/>
            <w:webHidden/>
          </w:rPr>
          <w:fldChar w:fldCharType="begin"/>
        </w:r>
        <w:r>
          <w:rPr>
            <w:noProof/>
            <w:webHidden/>
          </w:rPr>
          <w:instrText xml:space="preserve"> PAGEREF _Toc389660626 \h </w:instrText>
        </w:r>
        <w:r>
          <w:rPr>
            <w:noProof/>
            <w:webHidden/>
          </w:rPr>
        </w:r>
        <w:r>
          <w:rPr>
            <w:noProof/>
            <w:webHidden/>
          </w:rPr>
          <w:fldChar w:fldCharType="separate"/>
        </w:r>
        <w:r>
          <w:rPr>
            <w:noProof/>
            <w:webHidden/>
          </w:rPr>
          <w:t>276</w:t>
        </w:r>
        <w:r>
          <w:rPr>
            <w:noProof/>
            <w:webHidden/>
          </w:rPr>
          <w:fldChar w:fldCharType="end"/>
        </w:r>
      </w:hyperlink>
    </w:p>
    <w:p w:rsidR="00F8755E" w:rsidRDefault="00F8755E">
      <w:r>
        <w:rPr>
          <w:b/>
        </w:rPr>
        <w:fldChar w:fldCharType="end"/>
      </w:r>
    </w:p>
    <w:p w:rsidR="00F8755E" w:rsidRDefault="00F8755E" w:rsidP="007013DD">
      <w:pPr>
        <w:pStyle w:val="Heading1"/>
        <w:ind w:left="0" w:firstLine="0"/>
      </w:pPr>
      <w:bookmarkStart w:id="3" w:name="_Toc389660541"/>
      <w:r w:rsidRPr="00D25586">
        <w:t>ΕΙΣΑΓΩΓΗ</w:t>
      </w:r>
      <w:bookmarkEnd w:id="3"/>
    </w:p>
    <w:p w:rsidR="00F8755E" w:rsidRDefault="00F8755E" w:rsidP="00E04641">
      <w:r>
        <w:t>Η Ειδική Υπηρεσία Διαχείρισης (ΕΥΔ) του Επιχειρησιακού Προγράμματος «Εκπαίδευση και Δια Βίου Μάθηση», συντάσσει κάθε έτος Ετήσια Έκθεση των πεπραγμένων της εφαρμογής και υλοποίησης του Προγράμματος, σύμφωνα με τον Κανονισμό (ΕΚ) 1083/11-7-2006 του Συμβουλίου περί «καθορισμού γενικών διατάξεων για το Ευρωπαϊκό Ταμείο Περιφερειακής Ανάπτυξης, το Ευρωπαϊκό Κοινωνικό Ταμείο και το Ταμείο Συνοχής», που αντικατέστησε τον Κανονισμό (ΕΚ) 1260/1999, τον Κανονισμό (ΕΚ) 1828/8-12-2006 της Επιτροπής «για τη θέσπιση κανόνων σχετικά με την εφαρμογή του Κανονισμού (ΕΚ) με αρ.1083/2006 του Συμβουλίου», και τον Κανονισμό (ΕΚ) 846/1-9-2009 της Επιτροπής για τροποποίηση του Κανονισμού (ΕΚ) 1828/2006 και τον Νόμο 3614/2007 (ΦΕΚ267Α/3-12-2007) περί «Διαχείρισης Ελέγχου και Εφαρμογής Αναπτυξιακών Παρεμβάσεων για την Προγραμματική Περίοδο 2007-2013» .</w:t>
      </w:r>
    </w:p>
    <w:p w:rsidR="00F8755E" w:rsidRDefault="00F8755E" w:rsidP="002051C3">
      <w:r>
        <w:t>Η Ετήσια Έκθεση υποβάλλεται και εγκρίνεται από την οικεία Επιτροπή Παρακολούθησης (ΕπΠα) μέσα στο Α΄ εξάμηνο του επομένου έτους. Στην συνέχεια η Ειδική Υπηρεσία Διαχείρισης (ΕΥΔ), αποστέλλει την Ετήσια Έκθεση, βάσει του άρθρου 67 του Κανονισμού ΕΚ 1083/2006, στην Ευρωπαϊκή Επιτροπή.</w:t>
      </w:r>
    </w:p>
    <w:p w:rsidR="00F8755E" w:rsidRPr="002E0B0E" w:rsidRDefault="00F8755E" w:rsidP="002051C3">
      <w:r w:rsidRPr="00611FCD">
        <w:t>Η δομή της Ετήσιας Έκθεσης του ΕΠ «Εκπαίδευση και Δι</w:t>
      </w:r>
      <w:r>
        <w:t>ά</w:t>
      </w:r>
      <w:r w:rsidRPr="00611FCD">
        <w:t xml:space="preserve"> Βίου Μάθηση» για το έτος 201</w:t>
      </w:r>
      <w:r w:rsidRPr="00CA056E">
        <w:t>3</w:t>
      </w:r>
      <w:r w:rsidRPr="00611FCD">
        <w:t xml:space="preserve"> βασίστηκε στην υποδεικνυόμενη δομή της σχετικής εγκυκλίου (</w:t>
      </w:r>
      <w:r w:rsidRPr="003906CC">
        <w:t>με αρ. πρ. 23288/ΕΥΣΣΑΠ 1332/23/05/2008)</w:t>
      </w:r>
      <w:r>
        <w:t>,</w:t>
      </w:r>
      <w:r w:rsidRPr="003906CC">
        <w:t xml:space="preserve"> </w:t>
      </w:r>
      <w:r>
        <w:t>,</w:t>
      </w:r>
      <w:r w:rsidRPr="003906CC">
        <w:t>το έγγραφο με αρ. πρωτ. 15060/ΕΥΣΣΑΑΠ 720/8-4-2010 της Εθνικής Αρχής Συντονισμού</w:t>
      </w:r>
      <w:r w:rsidRPr="00F10C99">
        <w:t>)</w:t>
      </w:r>
      <w:r>
        <w:t>, το έγγραφο «Ετήσιες Εκθέσεις 2011» που εστάλη με ηλεκτρονικό ταχυδρομείο από την ΕΥΣΣΑΑΠ</w:t>
      </w:r>
      <w:r w:rsidRPr="00F10C99">
        <w:t xml:space="preserve"> και</w:t>
      </w:r>
      <w:r w:rsidRPr="00611FCD">
        <w:t xml:space="preserve"> σύμφωνα με το παράρτημα I</w:t>
      </w:r>
      <w:r>
        <w:rPr>
          <w:lang w:val="en-US"/>
        </w:rPr>
        <w:t>I</w:t>
      </w:r>
      <w:r w:rsidRPr="00611FCD">
        <w:t xml:space="preserve"> του Κανονισμού (ΕΚ) 832/17-9-2010 </w:t>
      </w:r>
      <w:r>
        <w:t xml:space="preserve">και </w:t>
      </w:r>
      <w:r w:rsidRPr="00611FCD">
        <w:t xml:space="preserve">με το παράρτημα </w:t>
      </w:r>
      <w:r w:rsidRPr="00611FCD">
        <w:rPr>
          <w:lang w:val="en-US"/>
        </w:rPr>
        <w:t>VI</w:t>
      </w:r>
      <w:r w:rsidRPr="00611FCD">
        <w:t xml:space="preserve"> του Κανονισμού (ΕΚ) 846/1-9-2009 που αποτελ</w:t>
      </w:r>
      <w:r>
        <w:t>ούν</w:t>
      </w:r>
      <w:r w:rsidRPr="00611FCD">
        <w:t xml:space="preserve"> τροποποίηση του Εφαρμοστικού Κανονισμού 1828/2006 (αντίστοιχο παράρτημα ΧVΙΙΙ) περιλαμβάνει τις ακόλουθες ενότητες:</w:t>
      </w:r>
    </w:p>
    <w:p w:rsidR="00F8755E" w:rsidRDefault="00F8755E" w:rsidP="002051C3">
      <w:r>
        <w:rPr>
          <w:b/>
          <w:bCs/>
        </w:rPr>
        <w:t>Στο 1ο Κεφάλαιο</w:t>
      </w:r>
      <w:r>
        <w:t xml:space="preserve"> παρουσιάζεται συνοπτικά η επισκόπηση της προόδου της υλοποίησης του Επιχειρησιακού Προγράμματος σε φυσικούς και οικονομικούς όρους, για το σύνολο του ΕΠΕΔΒΜ, καθώς και όλες οι αναλυτικές πληροφορίες για τα βήματα που γίνονται για τη διασφάλιση της ποιότητας και της αποτελεσματικής εφαρμογής του. </w:t>
      </w:r>
    </w:p>
    <w:p w:rsidR="00F8755E" w:rsidRPr="005F52A3" w:rsidRDefault="00F8755E" w:rsidP="002051C3">
      <w:r w:rsidRPr="005F52A3">
        <w:rPr>
          <w:b/>
          <w:bCs/>
        </w:rPr>
        <w:t>Στο 2ο Κεφάλαιο</w:t>
      </w:r>
      <w:r w:rsidRPr="005F52A3">
        <w:t xml:space="preserve"> αποτυπώνεται η έως τώρα συμβολή του Επιχειρησιακού Προγράμματος στο ΕΣΠΑ (Εθνικό Στρατηγικό Πλαίσιο Αναφοράς</w:t>
      </w:r>
      <w:r w:rsidRPr="001852EF">
        <w:t xml:space="preserve"> </w:t>
      </w:r>
      <w:r w:rsidRPr="005F52A3">
        <w:t xml:space="preserve">και στο ΕΠΜ </w:t>
      </w:r>
      <w:r w:rsidRPr="00CA056E">
        <w:t>2013</w:t>
      </w:r>
      <w:r w:rsidRPr="003E71CE">
        <w:t xml:space="preserve"> </w:t>
      </w:r>
      <w:r w:rsidRPr="005F52A3">
        <w:t>(Εθνικό Πρόγραμμα Μεταρρυθμίσεων), καθώς και στις Ευρωπαϊκές πολιτικές όπως η</w:t>
      </w:r>
      <w:r>
        <w:t xml:space="preserve"> στρατηγική  για την Ευρώπη 2020</w:t>
      </w:r>
      <w:r w:rsidRPr="005F52A3">
        <w:t xml:space="preserve"> και η Ευρωπαϊκή στρατηγική για την απασχόληση. Επίσης, παρουσιάζεται η αντιμετώπιση συστάσεων της ΕΕ μέσω του ΕΠ «Εκπαίδευση και Δια Βίου Μάθηση» </w:t>
      </w:r>
    </w:p>
    <w:p w:rsidR="00F8755E" w:rsidRDefault="00F8755E" w:rsidP="00D25586">
      <w:pPr>
        <w:rPr>
          <w:color w:val="000000"/>
        </w:rPr>
      </w:pPr>
      <w:r>
        <w:rPr>
          <w:b/>
          <w:bCs/>
        </w:rPr>
        <w:t>Στο 3ο Κεφάλαιο</w:t>
      </w:r>
      <w:r>
        <w:t xml:space="preserve"> περιγράφεται η επισκόπηση της προόδου της υλοποίησης του Επιχειρησιακού Προγράμματος σε φυσικούς και οικονομικούς όρους ανά </w:t>
      </w:r>
      <w:r>
        <w:rPr>
          <w:color w:val="000000"/>
        </w:rPr>
        <w:t xml:space="preserve">Άξονα Προτεραιότητας. </w:t>
      </w:r>
      <w:r>
        <w:t>Το Κεφάλαιο έχει δομηθεί ανά θεματική ενότητα Αξόνων Προτεραιότητας δεδομένου ότι οι Ειδικοί Στόχοι και οι Δράσεις είναι κοινές. Σε κάθε θεματική ενότητα παρουσιάζονται στοιχεία φυσικού (δείκτες παρακολούθησης, προοδος βασικών δράσεων/προγραμμάτων) και οικονομικού αντικειμένου για κάθε επιμέρους Άξονα Προτεραιότητας.</w:t>
      </w:r>
    </w:p>
    <w:p w:rsidR="00F8755E" w:rsidRPr="00CA056E" w:rsidRDefault="00F8755E" w:rsidP="00D25586">
      <w:r>
        <w:rPr>
          <w:b/>
          <w:bCs/>
        </w:rPr>
        <w:t>Στο 4ο Κεφάλαιο</w:t>
      </w:r>
      <w:r>
        <w:t xml:space="preserve"> αναλύονται σημαντικά οριζόντια θέματα που σχετίζονται με την εφαρμογή του ΕΠ, όπως τα θέματα της Τεχνικής Υποστήριξης Εφαρμογής, της Πληροφόρησης – Δημοσιότητας καθώς και η </w:t>
      </w:r>
      <w:r w:rsidRPr="00A04E7F">
        <w:t>υλοποίηση τ</w:t>
      </w:r>
      <w:r>
        <w:t>ου άρθρου 10 του Καν. 1081/2006 και των έργων προτεραιότητας του ΕΠΕΔΒΜ και του Σχεδίου  Δράσης για την Απασχόληση των Νέων</w:t>
      </w:r>
      <w:r w:rsidRPr="008C1207">
        <w:t xml:space="preserve">, </w:t>
      </w:r>
      <w:r>
        <w:t>καθώς και των συμπερασμάτων των ετήσιων συναντήσεων ΕΕ και ΔΑ.</w:t>
      </w:r>
    </w:p>
    <w:p w:rsidR="00F8755E" w:rsidRDefault="00F8755E">
      <w:pPr>
        <w:spacing w:before="0" w:after="200" w:line="276" w:lineRule="auto"/>
        <w:jc w:val="left"/>
      </w:pPr>
      <w:r>
        <w:br w:type="page"/>
      </w:r>
    </w:p>
    <w:p w:rsidR="00F8755E" w:rsidRDefault="00F8755E" w:rsidP="007013DD">
      <w:pPr>
        <w:pStyle w:val="Heading1"/>
        <w:ind w:left="0" w:firstLine="0"/>
      </w:pPr>
      <w:bookmarkStart w:id="4" w:name="_Toc389660542"/>
      <w:r w:rsidRPr="00D25586">
        <w:t>Το ΕΠ «Εκπαίδευση και Δια Βίου Μάθηση»</w:t>
      </w:r>
      <w:bookmarkEnd w:id="4"/>
    </w:p>
    <w:p w:rsidR="00F8755E" w:rsidRDefault="00F8755E" w:rsidP="00D25586">
      <w:r>
        <w:t xml:space="preserve">Παρακάτω παρατίθεται πίνακας προσδιορισμού του ΕΠ «Εκπαίδευση και Δια Βίου Μάθηση» όπως ορίζεται στην ενότητα 1 του Παραρτήματος </w:t>
      </w:r>
      <w:r w:rsidRPr="00A808DF">
        <w:rPr>
          <w:lang w:val="en-US"/>
        </w:rPr>
        <w:t>VI</w:t>
      </w:r>
      <w:r w:rsidRPr="00A808DF">
        <w:t xml:space="preserve"> του Κανονισμού (ΕΚ) 846/1-9-2009 που αποτελεί τροποποίηση του Εφαρμοστι</w:t>
      </w:r>
      <w:r>
        <w:t xml:space="preserve">κού Κανονισμού 1828/2006 (αντίστοιχο παράρτημα ΧVΙΙΙ):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243"/>
        <w:gridCol w:w="3268"/>
        <w:gridCol w:w="3011"/>
      </w:tblGrid>
      <w:tr w:rsidR="00F8755E" w:rsidRPr="00723A2C">
        <w:tc>
          <w:tcPr>
            <w:tcW w:w="2243" w:type="dxa"/>
          </w:tcPr>
          <w:p w:rsidR="00F8755E" w:rsidRPr="00723A2C" w:rsidRDefault="00F8755E" w:rsidP="00D25586">
            <w:pPr>
              <w:spacing w:before="0" w:line="240" w:lineRule="auto"/>
              <w:rPr>
                <w:b/>
              </w:rPr>
            </w:pPr>
            <w:r w:rsidRPr="00723A2C">
              <w:rPr>
                <w:b/>
              </w:rPr>
              <w:t>ΕΠΙΧΕΙΡΗΣΙΑΚΟ ΠΡΟΓΡΑΜΜΑ</w:t>
            </w:r>
          </w:p>
        </w:tc>
        <w:tc>
          <w:tcPr>
            <w:tcW w:w="3268" w:type="dxa"/>
          </w:tcPr>
          <w:p w:rsidR="00F8755E" w:rsidRPr="00723A2C" w:rsidRDefault="00F8755E" w:rsidP="00D25586">
            <w:pPr>
              <w:spacing w:before="0" w:line="240" w:lineRule="auto"/>
            </w:pPr>
            <w:r w:rsidRPr="00723A2C">
              <w:t>ΣΧΕΤΙΚΟΣ ΣΤΟΧΟΣ</w:t>
            </w:r>
          </w:p>
        </w:tc>
        <w:tc>
          <w:tcPr>
            <w:tcW w:w="3011" w:type="dxa"/>
          </w:tcPr>
          <w:p w:rsidR="00F8755E" w:rsidRPr="00723A2C" w:rsidRDefault="00F8755E" w:rsidP="00D25586">
            <w:pPr>
              <w:spacing w:before="0" w:line="240" w:lineRule="auto"/>
            </w:pPr>
            <w:r w:rsidRPr="00723A2C">
              <w:t>Στόχος «Σύγκλιση»</w:t>
            </w:r>
          </w:p>
          <w:p w:rsidR="00F8755E" w:rsidRPr="00723A2C" w:rsidRDefault="00F8755E" w:rsidP="00D25586">
            <w:pPr>
              <w:spacing w:before="0" w:line="240" w:lineRule="auto"/>
            </w:pPr>
            <w:r w:rsidRPr="00723A2C">
              <w:t>Στόχος «Περιφερειακή Ανταγωνιστικότητα και Απασχόληση»</w:t>
            </w:r>
          </w:p>
        </w:tc>
      </w:tr>
      <w:tr w:rsidR="00F8755E" w:rsidRPr="00A00E7E">
        <w:tc>
          <w:tcPr>
            <w:tcW w:w="2243" w:type="dxa"/>
          </w:tcPr>
          <w:p w:rsidR="00F8755E" w:rsidRPr="00723A2C" w:rsidRDefault="00F8755E" w:rsidP="00D25586">
            <w:pPr>
              <w:spacing w:before="0" w:line="240" w:lineRule="auto"/>
            </w:pPr>
          </w:p>
        </w:tc>
        <w:tc>
          <w:tcPr>
            <w:tcW w:w="3268" w:type="dxa"/>
          </w:tcPr>
          <w:p w:rsidR="00F8755E" w:rsidRPr="00723A2C" w:rsidRDefault="00F8755E" w:rsidP="00D25586">
            <w:pPr>
              <w:spacing w:before="0" w:line="240" w:lineRule="auto"/>
            </w:pPr>
            <w:r w:rsidRPr="00723A2C">
              <w:t xml:space="preserve">ΣΧΕΤΙΚΟΣ ΕΠΙΛΕΞΙΜΟΣ ΤΟΜΕΑΣ </w:t>
            </w:r>
          </w:p>
        </w:tc>
        <w:tc>
          <w:tcPr>
            <w:tcW w:w="3011" w:type="dxa"/>
          </w:tcPr>
          <w:p w:rsidR="00F8755E" w:rsidRPr="00520B45" w:rsidRDefault="00F8755E" w:rsidP="001D5F9E">
            <w:pPr>
              <w:spacing w:before="0" w:line="240" w:lineRule="auto"/>
              <w:rPr>
                <w:lang w:val="en-US"/>
              </w:rPr>
            </w:pPr>
            <w:r w:rsidRPr="00723A2C">
              <w:rPr>
                <w:lang w:val="de-DE"/>
              </w:rPr>
              <w:t>GR</w:t>
            </w:r>
            <w:r w:rsidRPr="00520B45">
              <w:rPr>
                <w:lang w:val="en-US"/>
              </w:rPr>
              <w:t xml:space="preserve"> 11, </w:t>
            </w:r>
            <w:r w:rsidRPr="00723A2C">
              <w:rPr>
                <w:lang w:val="de-DE"/>
              </w:rPr>
              <w:t>GR</w:t>
            </w:r>
            <w:r w:rsidRPr="00520B45">
              <w:rPr>
                <w:lang w:val="en-US"/>
              </w:rPr>
              <w:t xml:space="preserve"> 14, </w:t>
            </w:r>
            <w:r w:rsidRPr="00723A2C">
              <w:rPr>
                <w:lang w:val="de-DE"/>
              </w:rPr>
              <w:t>GR</w:t>
            </w:r>
            <w:r w:rsidRPr="00520B45">
              <w:rPr>
                <w:lang w:val="en-US"/>
              </w:rPr>
              <w:t xml:space="preserve"> 21, </w:t>
            </w:r>
            <w:r w:rsidRPr="00723A2C">
              <w:rPr>
                <w:lang w:val="de-DE"/>
              </w:rPr>
              <w:t>GR</w:t>
            </w:r>
            <w:r w:rsidRPr="00520B45">
              <w:rPr>
                <w:lang w:val="en-US"/>
              </w:rPr>
              <w:t xml:space="preserve"> 22, </w:t>
            </w:r>
            <w:r w:rsidRPr="00723A2C">
              <w:rPr>
                <w:lang w:val="de-DE"/>
              </w:rPr>
              <w:t>GR</w:t>
            </w:r>
            <w:r w:rsidRPr="00520B45">
              <w:rPr>
                <w:lang w:val="en-US"/>
              </w:rPr>
              <w:t xml:space="preserve"> 23, </w:t>
            </w:r>
            <w:r w:rsidRPr="00723A2C">
              <w:rPr>
                <w:lang w:val="de-DE"/>
              </w:rPr>
              <w:t>GR</w:t>
            </w:r>
            <w:r w:rsidRPr="00520B45">
              <w:rPr>
                <w:lang w:val="en-US"/>
              </w:rPr>
              <w:t xml:space="preserve"> 25, </w:t>
            </w:r>
            <w:r w:rsidRPr="00723A2C">
              <w:rPr>
                <w:lang w:val="de-DE"/>
              </w:rPr>
              <w:t>GR</w:t>
            </w:r>
            <w:r w:rsidRPr="00520B45">
              <w:rPr>
                <w:lang w:val="en-US"/>
              </w:rPr>
              <w:t xml:space="preserve"> 41, </w:t>
            </w:r>
            <w:r w:rsidRPr="00723A2C">
              <w:rPr>
                <w:lang w:val="de-DE"/>
              </w:rPr>
              <w:t>GR</w:t>
            </w:r>
            <w:r w:rsidRPr="00520B45">
              <w:rPr>
                <w:lang w:val="en-US"/>
              </w:rPr>
              <w:t xml:space="preserve"> 43, </w:t>
            </w:r>
            <w:r w:rsidRPr="00723A2C">
              <w:rPr>
                <w:lang w:val="de-DE"/>
              </w:rPr>
              <w:t>GR</w:t>
            </w:r>
            <w:r w:rsidRPr="00520B45">
              <w:rPr>
                <w:lang w:val="en-US"/>
              </w:rPr>
              <w:t xml:space="preserve"> 12, </w:t>
            </w:r>
            <w:r w:rsidRPr="00723A2C">
              <w:rPr>
                <w:lang w:val="de-DE"/>
              </w:rPr>
              <w:t>GR</w:t>
            </w:r>
            <w:r w:rsidRPr="00520B45">
              <w:rPr>
                <w:lang w:val="en-US"/>
              </w:rPr>
              <w:t xml:space="preserve"> 13, </w:t>
            </w:r>
            <w:r w:rsidRPr="00723A2C">
              <w:rPr>
                <w:lang w:val="de-DE"/>
              </w:rPr>
              <w:t>GR</w:t>
            </w:r>
            <w:r w:rsidRPr="00520B45">
              <w:rPr>
                <w:lang w:val="en-US"/>
              </w:rPr>
              <w:t xml:space="preserve"> 30, </w:t>
            </w:r>
            <w:r w:rsidRPr="00723A2C">
              <w:rPr>
                <w:lang w:val="de-DE"/>
              </w:rPr>
              <w:t>GR</w:t>
            </w:r>
            <w:r w:rsidRPr="00520B45">
              <w:rPr>
                <w:lang w:val="en-US"/>
              </w:rPr>
              <w:t xml:space="preserve"> 42, </w:t>
            </w:r>
            <w:r w:rsidRPr="00723A2C">
              <w:rPr>
                <w:lang w:val="de-DE"/>
              </w:rPr>
              <w:t>GR</w:t>
            </w:r>
            <w:r w:rsidRPr="00520B45">
              <w:rPr>
                <w:lang w:val="en-US"/>
              </w:rPr>
              <w:t xml:space="preserve"> 24 </w:t>
            </w:r>
          </w:p>
        </w:tc>
      </w:tr>
      <w:tr w:rsidR="00F8755E" w:rsidRPr="00723A2C">
        <w:tc>
          <w:tcPr>
            <w:tcW w:w="2243" w:type="dxa"/>
          </w:tcPr>
          <w:p w:rsidR="00F8755E" w:rsidRPr="00520B45" w:rsidRDefault="00F8755E" w:rsidP="00192F35">
            <w:pPr>
              <w:keepNext/>
              <w:keepLines/>
              <w:spacing w:before="0" w:line="240" w:lineRule="auto"/>
              <w:outlineLvl w:val="2"/>
              <w:rPr>
                <w:lang w:val="en-US"/>
              </w:rPr>
            </w:pPr>
            <w:bookmarkStart w:id="5" w:name="_Toc326332185"/>
            <w:bookmarkEnd w:id="5"/>
          </w:p>
        </w:tc>
        <w:tc>
          <w:tcPr>
            <w:tcW w:w="3268" w:type="dxa"/>
          </w:tcPr>
          <w:p w:rsidR="00F8755E" w:rsidRPr="00723A2C" w:rsidRDefault="00F8755E" w:rsidP="00D25586">
            <w:pPr>
              <w:spacing w:before="0" w:line="240" w:lineRule="auto"/>
            </w:pPr>
            <w:r w:rsidRPr="00723A2C">
              <w:t xml:space="preserve">ΠΕΡΙΟΔΟΣ ΠΡΟΓΡΑΜΜΑΤΙΣΜΟΥ </w:t>
            </w:r>
          </w:p>
        </w:tc>
        <w:tc>
          <w:tcPr>
            <w:tcW w:w="3011" w:type="dxa"/>
          </w:tcPr>
          <w:p w:rsidR="00F8755E" w:rsidRPr="00723A2C" w:rsidRDefault="00F8755E" w:rsidP="00D25586">
            <w:pPr>
              <w:spacing w:before="0" w:line="240" w:lineRule="auto"/>
            </w:pPr>
            <w:r w:rsidRPr="00723A2C">
              <w:t>2007-2013</w:t>
            </w:r>
          </w:p>
        </w:tc>
      </w:tr>
      <w:tr w:rsidR="00F8755E" w:rsidRPr="00723A2C">
        <w:tc>
          <w:tcPr>
            <w:tcW w:w="2243" w:type="dxa"/>
          </w:tcPr>
          <w:p w:rsidR="00F8755E" w:rsidRPr="00723A2C" w:rsidRDefault="00F8755E" w:rsidP="00D25586">
            <w:pPr>
              <w:spacing w:before="0" w:line="240" w:lineRule="auto"/>
            </w:pPr>
          </w:p>
        </w:tc>
        <w:tc>
          <w:tcPr>
            <w:tcW w:w="3268" w:type="dxa"/>
          </w:tcPr>
          <w:p w:rsidR="00F8755E" w:rsidRPr="00723A2C" w:rsidRDefault="00F8755E" w:rsidP="00D25586">
            <w:pPr>
              <w:spacing w:before="0" w:line="240" w:lineRule="auto"/>
            </w:pPr>
            <w:r w:rsidRPr="00723A2C">
              <w:t xml:space="preserve">ΑΡΙΘΜΟΣ ΠΡΟΓΡΑΜΜΑΤΟΣ (ΑΡΙΘ. CCI) </w:t>
            </w:r>
          </w:p>
        </w:tc>
        <w:tc>
          <w:tcPr>
            <w:tcW w:w="3011" w:type="dxa"/>
          </w:tcPr>
          <w:p w:rsidR="00F8755E" w:rsidRPr="00723A2C" w:rsidRDefault="00F8755E" w:rsidP="00D25586">
            <w:pPr>
              <w:spacing w:before="0" w:line="240" w:lineRule="auto"/>
            </w:pPr>
            <w:r w:rsidRPr="00723A2C">
              <w:t>2007GR05</w:t>
            </w:r>
            <w:r w:rsidRPr="00723A2C">
              <w:rPr>
                <w:lang w:val="en-US"/>
              </w:rPr>
              <w:t>U</w:t>
            </w:r>
            <w:r w:rsidRPr="00723A2C">
              <w:t>PO002</w:t>
            </w:r>
          </w:p>
        </w:tc>
      </w:tr>
      <w:tr w:rsidR="00F8755E" w:rsidRPr="00723A2C">
        <w:tc>
          <w:tcPr>
            <w:tcW w:w="2243" w:type="dxa"/>
          </w:tcPr>
          <w:p w:rsidR="00F8755E" w:rsidRPr="00723A2C" w:rsidRDefault="00F8755E" w:rsidP="00D25586">
            <w:pPr>
              <w:spacing w:before="0" w:line="240" w:lineRule="auto"/>
            </w:pPr>
          </w:p>
        </w:tc>
        <w:tc>
          <w:tcPr>
            <w:tcW w:w="3268" w:type="dxa"/>
          </w:tcPr>
          <w:p w:rsidR="00F8755E" w:rsidRPr="00723A2C" w:rsidRDefault="00F8755E" w:rsidP="00D25586">
            <w:pPr>
              <w:spacing w:before="0" w:line="240" w:lineRule="auto"/>
            </w:pPr>
            <w:r w:rsidRPr="00723A2C">
              <w:t xml:space="preserve">ΤΙΤΛΟΣ ΠΡΟΓΡΑΜΜΑΤΟΣ </w:t>
            </w:r>
          </w:p>
        </w:tc>
        <w:tc>
          <w:tcPr>
            <w:tcW w:w="3011" w:type="dxa"/>
          </w:tcPr>
          <w:p w:rsidR="00F8755E" w:rsidRPr="00723A2C" w:rsidRDefault="00F8755E" w:rsidP="00D25586">
            <w:pPr>
              <w:spacing w:before="0" w:line="240" w:lineRule="auto"/>
              <w:rPr>
                <w:caps/>
              </w:rPr>
            </w:pPr>
            <w:r w:rsidRPr="00723A2C">
              <w:rPr>
                <w:caps/>
              </w:rPr>
              <w:t>Εκπαίδευση και Δια Βίου Μάθηση</w:t>
            </w:r>
          </w:p>
        </w:tc>
      </w:tr>
      <w:tr w:rsidR="00F8755E" w:rsidRPr="00723A2C">
        <w:tc>
          <w:tcPr>
            <w:tcW w:w="2243" w:type="dxa"/>
          </w:tcPr>
          <w:p w:rsidR="00F8755E" w:rsidRPr="00723A2C" w:rsidRDefault="00F8755E" w:rsidP="00D25586">
            <w:pPr>
              <w:spacing w:before="0" w:line="240" w:lineRule="auto"/>
              <w:rPr>
                <w:b/>
              </w:rPr>
            </w:pPr>
            <w:r w:rsidRPr="00723A2C">
              <w:rPr>
                <w:b/>
              </w:rPr>
              <w:t>ΕΤΗΣΙΑ ΕΚΘΕΣΗ ΥΛΟΠΟΙΗΣΗΣ</w:t>
            </w:r>
          </w:p>
        </w:tc>
        <w:tc>
          <w:tcPr>
            <w:tcW w:w="3268" w:type="dxa"/>
          </w:tcPr>
          <w:p w:rsidR="00F8755E" w:rsidRPr="00723A2C" w:rsidRDefault="00F8755E" w:rsidP="00D25586">
            <w:pPr>
              <w:spacing w:before="0" w:line="240" w:lineRule="auto"/>
            </w:pPr>
            <w:r w:rsidRPr="00723A2C">
              <w:t>ΕΤΟΣ ΥΠΟΒΟΛΗΣ ΣΤΟΙΧΕΙΩΝ</w:t>
            </w:r>
          </w:p>
        </w:tc>
        <w:tc>
          <w:tcPr>
            <w:tcW w:w="3011" w:type="dxa"/>
          </w:tcPr>
          <w:p w:rsidR="00F8755E" w:rsidRPr="00AA2EF1" w:rsidRDefault="00F8755E" w:rsidP="00D25586">
            <w:pPr>
              <w:spacing w:before="0" w:line="240" w:lineRule="auto"/>
              <w:rPr>
                <w:lang w:val="en-US"/>
              </w:rPr>
            </w:pPr>
            <w:r>
              <w:rPr>
                <w:lang w:val="en-US"/>
              </w:rPr>
              <w:t>2013</w:t>
            </w:r>
          </w:p>
        </w:tc>
      </w:tr>
      <w:tr w:rsidR="00F8755E" w:rsidRPr="00723A2C">
        <w:tc>
          <w:tcPr>
            <w:tcW w:w="2243" w:type="dxa"/>
          </w:tcPr>
          <w:p w:rsidR="00F8755E" w:rsidRPr="00723A2C" w:rsidRDefault="00F8755E" w:rsidP="00D25586">
            <w:pPr>
              <w:spacing w:before="0" w:line="240" w:lineRule="auto"/>
            </w:pPr>
          </w:p>
        </w:tc>
        <w:tc>
          <w:tcPr>
            <w:tcW w:w="3268" w:type="dxa"/>
          </w:tcPr>
          <w:p w:rsidR="00F8755E" w:rsidRPr="008C1207" w:rsidRDefault="00F8755E" w:rsidP="00D25586">
            <w:pPr>
              <w:spacing w:before="0" w:line="240" w:lineRule="auto"/>
              <w:rPr>
                <w:highlight w:val="yellow"/>
              </w:rPr>
            </w:pPr>
            <w:r w:rsidRPr="008C1207">
              <w:rPr>
                <w:highlight w:val="yellow"/>
              </w:rPr>
              <w:t>ΗΜΕΡΟΜΗΝΙΑ ΕΓΚΡΙΣΗΣ ΤΗΣ ΕΤΗΣΙΑΣ ΕΚΘΕΣΗΣ ΑΠΟ ΤΗΝ ΕΠΠΑ</w:t>
            </w:r>
          </w:p>
        </w:tc>
        <w:tc>
          <w:tcPr>
            <w:tcW w:w="3011" w:type="dxa"/>
          </w:tcPr>
          <w:p w:rsidR="00F8755E" w:rsidRPr="00A86EDA" w:rsidRDefault="00F8755E" w:rsidP="00D25586">
            <w:pPr>
              <w:spacing w:before="0" w:line="240" w:lineRule="auto"/>
              <w:rPr>
                <w:b/>
              </w:rPr>
            </w:pPr>
          </w:p>
        </w:tc>
      </w:tr>
    </w:tbl>
    <w:p w:rsidR="00F8755E" w:rsidRDefault="00F8755E" w:rsidP="00D42E6B"/>
    <w:p w:rsidR="00F8755E" w:rsidRPr="001D5F9E" w:rsidRDefault="00F8755E" w:rsidP="00E04641">
      <w:pPr>
        <w:rPr>
          <w:b/>
        </w:rPr>
      </w:pPr>
      <w:r>
        <w:t xml:space="preserve">Το Επιχειρησιακό Πρόγραμμα «Εκπαίδευση και Δια Βίου Μάθηση», εγκρίθηκε στις 16-11-2007 με την αρ. </w:t>
      </w:r>
      <w:r>
        <w:rPr>
          <w:b/>
          <w:bCs/>
        </w:rPr>
        <w:t>Ε(2007) 5634/16.11.07</w:t>
      </w:r>
      <w:r>
        <w:t xml:space="preserve"> Απόφαση της Ε.Ε. (Κωδικός </w:t>
      </w:r>
      <w:r>
        <w:rPr>
          <w:b/>
          <w:bCs/>
        </w:rPr>
        <w:t>CCI 2007GR05</w:t>
      </w:r>
      <w:r>
        <w:rPr>
          <w:b/>
          <w:bCs/>
          <w:lang w:val="en-US"/>
        </w:rPr>
        <w:t>U</w:t>
      </w:r>
      <w:r>
        <w:rPr>
          <w:b/>
          <w:bCs/>
        </w:rPr>
        <w:t>PO002</w:t>
      </w:r>
      <w:r>
        <w:t>)</w:t>
      </w:r>
      <w:r w:rsidRPr="00D07296">
        <w:t xml:space="preserve"> </w:t>
      </w:r>
      <w:r>
        <w:t xml:space="preserve">και τροποποιήθηκε με τις </w:t>
      </w:r>
      <w:r w:rsidRPr="001D5F9E">
        <w:rPr>
          <w:b/>
        </w:rPr>
        <w:t>αρ. Ε(20</w:t>
      </w:r>
      <w:r>
        <w:rPr>
          <w:b/>
        </w:rPr>
        <w:t>11</w:t>
      </w:r>
      <w:r w:rsidRPr="001D5F9E">
        <w:rPr>
          <w:b/>
        </w:rPr>
        <w:t>) 8228/18-11-2011</w:t>
      </w:r>
      <w:r>
        <w:rPr>
          <w:b/>
        </w:rPr>
        <w:t xml:space="preserve">, αρ. </w:t>
      </w:r>
      <w:r>
        <w:rPr>
          <w:b/>
          <w:lang w:val="en-US"/>
        </w:rPr>
        <w:t>C</w:t>
      </w:r>
      <w:r w:rsidRPr="00CF247F">
        <w:rPr>
          <w:b/>
        </w:rPr>
        <w:t xml:space="preserve">(2012)9777/18-12-2012 </w:t>
      </w:r>
      <w:r>
        <w:rPr>
          <w:b/>
        </w:rPr>
        <w:t xml:space="preserve">και </w:t>
      </w:r>
      <w:r>
        <w:rPr>
          <w:b/>
          <w:lang w:val="en-US"/>
        </w:rPr>
        <w:t>C</w:t>
      </w:r>
      <w:r w:rsidRPr="008C1207">
        <w:rPr>
          <w:b/>
        </w:rPr>
        <w:t>(2013)</w:t>
      </w:r>
      <w:r>
        <w:rPr>
          <w:b/>
        </w:rPr>
        <w:t xml:space="preserve">9090/12-12-2013 </w:t>
      </w:r>
      <w:r>
        <w:t>Απ</w:t>
      </w:r>
      <w:r>
        <w:rPr>
          <w:lang w:val="en-US"/>
        </w:rPr>
        <w:t>o</w:t>
      </w:r>
      <w:r>
        <w:t>φάσεις Ε.Ε..</w:t>
      </w:r>
      <w:r w:rsidRPr="001D5F9E">
        <w:rPr>
          <w:b/>
        </w:rPr>
        <w:t xml:space="preserve"> </w:t>
      </w:r>
    </w:p>
    <w:p w:rsidR="00F8755E" w:rsidRDefault="00F8755E">
      <w:pPr>
        <w:spacing w:before="0" w:after="200" w:line="276" w:lineRule="auto"/>
        <w:jc w:val="left"/>
      </w:pPr>
      <w:r>
        <w:br w:type="page"/>
      </w:r>
    </w:p>
    <w:p w:rsidR="00F8755E" w:rsidRDefault="00F8755E" w:rsidP="00BE223F">
      <w:pPr>
        <w:pStyle w:val="Heading1"/>
        <w:numPr>
          <w:ilvl w:val="0"/>
          <w:numId w:val="16"/>
        </w:numPr>
        <w:ind w:left="0" w:firstLine="0"/>
      </w:pPr>
      <w:bookmarkStart w:id="6" w:name="_Toc389660543"/>
      <w:r w:rsidRPr="00D42E6B">
        <w:t>ΕΠΙΣΚΟΠΗΣΗ ΤΗΣ ΥΛΟΠΟΙΗΣΗΣ ΤΟΥ ΕΠΙΧΕΙΡΗΣΙΑΚΟΥ ΠΡΟΓΡΑΜΜΑΤΟΣ «ΕΚΠΑΙΔΕΥΣΗ ΚΑΙ ΔΙΑ ΒΙΟΥ ΜΑΘΗΣΗ» (ΕΠΕΔΒΜ)</w:t>
      </w:r>
      <w:bookmarkEnd w:id="6"/>
    </w:p>
    <w:p w:rsidR="00F8755E" w:rsidRDefault="00F8755E" w:rsidP="00D42E6B">
      <w:r>
        <w:t xml:space="preserve">Στο κεφάλαιο 1 της Ετήσιας Έκθεσης γίνεται επισκόπηση της υλοποίησης του ΕΠΕΔΒΜ. Η παράγραφος 1.1. αναφέρεται στην ανάλυση της προόδου του Επιχειρησιακού Προγράμματος. Στο πλαίσιο ενημέρωσης της φυσικής και οικονομικής προόδου παρατίθενται οι σχετικοί Πίνακες σύμφωνα με το Παράρτημα </w:t>
      </w:r>
      <w:r>
        <w:rPr>
          <w:lang w:val="en-US"/>
        </w:rPr>
        <w:t>VI</w:t>
      </w:r>
      <w:r>
        <w:t xml:space="preserve"> του Εφαρμοστικού Κανονισμού </w:t>
      </w:r>
      <w:r w:rsidRPr="00921A01">
        <w:t>8</w:t>
      </w:r>
      <w:r>
        <w:t xml:space="preserve">46/1-9-2009 που αποτελεί τροποποίηση του (ΕΚ) 1828/2006 (Παραρτήματα ΙΙ και XVIII του Εφαρμοστικού Κανονισμού 1828/2006). Στις παραγράφους 1.2, 1.3, 1.4, 1.5, 1.6 και 1.7 αναφέρονται ενδεχόμενα προβλήματα που αφορούν συμμόρφωση με το κοινοτικό δίκαιο, απρόβλεπτες κοινωνικοοικονομικές εξελίξεις που επηρέασαν την πορεία εφαρμογής του Προγράμματος, τροποποιήσεις και προβλήματα με βάση το άρθρο 57 του Κανονισμού 1083/2006, μέτρα παρακολούθησης και αξιολόγησης καθώς και άλλες πληροφορίες που αναγράφονται στο </w:t>
      </w:r>
      <w:r w:rsidRPr="008A529B">
        <w:t xml:space="preserve">Παράρτημα </w:t>
      </w:r>
      <w:r w:rsidRPr="008A529B">
        <w:rPr>
          <w:lang w:val="en-US"/>
        </w:rPr>
        <w:t>VI</w:t>
      </w:r>
      <w:r w:rsidRPr="008A529B">
        <w:t xml:space="preserve"> του Κανονισμού (ΕΚ) 846/1-9-2009 που αποτελεί τροποποίηση του Εφαρμοστικού Κανονισμού</w:t>
      </w:r>
      <w:r>
        <w:t xml:space="preserve"> 1828/2006 (αντίστοιχο παράρτημα ΧVΙΙΙ).</w:t>
      </w:r>
    </w:p>
    <w:p w:rsidR="00F8755E" w:rsidRDefault="00F8755E" w:rsidP="00D42E6B">
      <w:pPr>
        <w:rPr>
          <w:u w:val="single"/>
        </w:rPr>
      </w:pPr>
    </w:p>
    <w:p w:rsidR="00F8755E" w:rsidRDefault="00F8755E" w:rsidP="00E36870">
      <w:pPr>
        <w:pStyle w:val="Heading2"/>
        <w:numPr>
          <w:ilvl w:val="1"/>
          <w:numId w:val="16"/>
        </w:numPr>
      </w:pPr>
      <w:bookmarkStart w:id="7" w:name="_Toc201040553"/>
      <w:bookmarkStart w:id="8" w:name="_Toc263092753"/>
      <w:bookmarkStart w:id="9" w:name="_Toc389660544"/>
      <w:r>
        <w:t>Επίτευξη και α</w:t>
      </w:r>
      <w:r w:rsidRPr="00EE4BFF">
        <w:t>νάλυση της προόδου Εφαρμογής του Επιχειρησιακού Προγράμματος</w:t>
      </w:r>
      <w:bookmarkEnd w:id="7"/>
      <w:bookmarkEnd w:id="8"/>
      <w:bookmarkEnd w:id="9"/>
    </w:p>
    <w:p w:rsidR="00F8755E" w:rsidRPr="00684322" w:rsidRDefault="00F8755E" w:rsidP="00F579A2"/>
    <w:p w:rsidR="00F8755E" w:rsidRDefault="00F8755E" w:rsidP="00E36870">
      <w:pPr>
        <w:pStyle w:val="Heading3"/>
        <w:numPr>
          <w:ilvl w:val="2"/>
          <w:numId w:val="16"/>
        </w:numPr>
      </w:pPr>
      <w:bookmarkStart w:id="10" w:name="_Toc263092754"/>
      <w:bookmarkStart w:id="11" w:name="_Toc389660545"/>
      <w:r>
        <w:t>Αποτύπωση της φυσικής προόδου του Επιχειρησιακού Προγράμματος</w:t>
      </w:r>
      <w:bookmarkEnd w:id="10"/>
      <w:bookmarkEnd w:id="11"/>
    </w:p>
    <w:p w:rsidR="00F8755E" w:rsidRDefault="00F8755E" w:rsidP="002051C3">
      <w:pPr>
        <w:rPr>
          <w:rFonts w:cs="Tahoma"/>
          <w:color w:val="000000"/>
        </w:rPr>
      </w:pPr>
      <w:r>
        <w:t xml:space="preserve">Η αποτύπωση της φυσικής προόδου του Επιχειρησιακού Προγράμματος που σημειώθηκε κατά το έτος αναφοράς της Ετήσιας Έκθεσης γίνεται μέσω του αντίστοιχου Πίνακα του </w:t>
      </w:r>
      <w:r w:rsidRPr="008A529B">
        <w:rPr>
          <w:rFonts w:cs="Tahoma"/>
          <w:color w:val="000000"/>
        </w:rPr>
        <w:t>Παραρτήματος</w:t>
      </w:r>
      <w:r>
        <w:rPr>
          <w:rFonts w:cs="Tahoma"/>
          <w:color w:val="000000"/>
        </w:rPr>
        <w:t xml:space="preserve"> </w:t>
      </w:r>
      <w:r w:rsidRPr="008A529B">
        <w:rPr>
          <w:lang w:val="en-US"/>
        </w:rPr>
        <w:t>VI</w:t>
      </w:r>
      <w:r w:rsidRPr="008A529B">
        <w:t xml:space="preserve"> του Κανονισμού (ΕΚ</w:t>
      </w:r>
      <w:r>
        <w:t xml:space="preserve">) 846/1-9-2009 που αποτελεί τροποποίηση του Εφαρμοστικού Κανονισμού 1828/2006 (αντίστοιχο παράρτημα ΧVΙΙΙ) </w:t>
      </w:r>
      <w:r>
        <w:rPr>
          <w:rFonts w:cs="Tahoma"/>
          <w:color w:val="000000"/>
        </w:rPr>
        <w:t xml:space="preserve">στον οποίο παρατίθενται οι δείκτες παρακολούθησης και οι τιμές που λαμβάνουν το συγκεκριμένο έτος. Σύμφωνα με το εγκεκριμένο Επιχειρησιακό Πρόγραμμα οι δείκτες αναφέρονται σε επίπεδο Άξονα Προτεραιότητας και παρακολουθούνται στο αντίστοιχο επίπεδο. </w:t>
      </w:r>
      <w:r w:rsidRPr="00F91AD0">
        <w:rPr>
          <w:rFonts w:cs="Tahoma"/>
          <w:color w:val="000000"/>
        </w:rPr>
        <w:t>Στο Κεφάλαιο 3 παρατίθενται οι σχετικοί Πίνακες με τους εγκεκριμένους δείκτες ανά Άξονα Π</w:t>
      </w:r>
      <w:r w:rsidRPr="008B676E">
        <w:rPr>
          <w:rFonts w:cs="Tahoma"/>
          <w:color w:val="000000"/>
        </w:rPr>
        <w:t>7</w:t>
      </w:r>
      <w:r w:rsidRPr="00F91AD0">
        <w:rPr>
          <w:rFonts w:cs="Tahoma"/>
          <w:color w:val="000000"/>
        </w:rPr>
        <w:t>ροτεραιότητας.</w:t>
      </w:r>
      <w:r>
        <w:rPr>
          <w:rFonts w:cs="Tahoma"/>
          <w:color w:val="000000"/>
        </w:rPr>
        <w:t xml:space="preserve"> </w:t>
      </w:r>
      <w:r w:rsidRPr="006B2AB6">
        <w:rPr>
          <w:rFonts w:cs="Tahoma"/>
          <w:color w:val="000000"/>
        </w:rPr>
        <w:t>Στη συνέχεια παρα</w:t>
      </w:r>
      <w:r>
        <w:rPr>
          <w:rFonts w:cs="Tahoma"/>
          <w:color w:val="000000"/>
        </w:rPr>
        <w:t>τίθενται ο</w:t>
      </w:r>
      <w:r w:rsidRPr="006B2AB6">
        <w:rPr>
          <w:rFonts w:cs="Tahoma"/>
          <w:color w:val="000000"/>
        </w:rPr>
        <w:t xml:space="preserve">ι σχετικοί Πίνακες ανά </w:t>
      </w:r>
      <w:r>
        <w:rPr>
          <w:rFonts w:cs="Tahoma"/>
          <w:color w:val="000000"/>
        </w:rPr>
        <w:t>ομάδα Στρατηγικού Στόχου</w:t>
      </w:r>
      <w:r w:rsidRPr="006B2AB6">
        <w:rPr>
          <w:rFonts w:cs="Tahoma"/>
          <w:color w:val="000000"/>
        </w:rPr>
        <w:t>.</w:t>
      </w:r>
    </w:p>
    <w:p w:rsidR="00F8755E" w:rsidRPr="00684322" w:rsidRDefault="00F8755E" w:rsidP="00D42E6B"/>
    <w:p w:rsidR="00F8755E" w:rsidRDefault="00F8755E">
      <w:pPr>
        <w:spacing w:before="0" w:after="200" w:line="276" w:lineRule="auto"/>
        <w:jc w:val="left"/>
      </w:pPr>
      <w:r>
        <w:br w:type="page"/>
      </w:r>
    </w:p>
    <w:p w:rsidR="00F8755E" w:rsidRDefault="00F8755E" w:rsidP="00FD066E">
      <w:pPr>
        <w:pStyle w:val="Caption"/>
      </w:pPr>
      <w:r w:rsidRPr="00FD066E">
        <w:t>Δείκτες παρακολούθησης Στρατηγικού Στόχου 1 (Άξονες Προτεραιότητας 1, 2, 3)</w:t>
      </w:r>
    </w:p>
    <w:tbl>
      <w:tblPr>
        <w:tblW w:w="5513" w:type="pct"/>
        <w:tblInd w:w="-318" w:type="dxa"/>
        <w:tblLayout w:type="fixed"/>
        <w:tblLook w:val="0000"/>
      </w:tblPr>
      <w:tblGrid>
        <w:gridCol w:w="1701"/>
        <w:gridCol w:w="990"/>
        <w:gridCol w:w="711"/>
        <w:gridCol w:w="662"/>
        <w:gridCol w:w="614"/>
        <w:gridCol w:w="567"/>
        <w:gridCol w:w="709"/>
        <w:gridCol w:w="708"/>
        <w:gridCol w:w="742"/>
        <w:gridCol w:w="594"/>
        <w:gridCol w:w="594"/>
        <w:gridCol w:w="804"/>
      </w:tblGrid>
      <w:tr w:rsidR="00F8755E" w:rsidRPr="00723A2C" w:rsidTr="00C57F6A">
        <w:trPr>
          <w:trHeight w:val="195"/>
          <w:tblHeader/>
        </w:trPr>
        <w:tc>
          <w:tcPr>
            <w:tcW w:w="1702" w:type="dxa"/>
            <w:tcBorders>
              <w:top w:val="single" w:sz="8" w:space="0" w:color="auto"/>
              <w:left w:val="single" w:sz="8" w:space="0" w:color="auto"/>
              <w:bottom w:val="single" w:sz="4" w:space="0" w:color="auto"/>
              <w:right w:val="nil"/>
            </w:tcBorders>
            <w:shd w:val="clear" w:color="auto" w:fill="C6D9F1"/>
            <w:vAlign w:val="center"/>
          </w:tcPr>
          <w:p w:rsidR="00F8755E" w:rsidRPr="00723A2C" w:rsidRDefault="00F8755E" w:rsidP="00FD066E">
            <w:pPr>
              <w:spacing w:before="0" w:after="0" w:line="240" w:lineRule="auto"/>
              <w:jc w:val="center"/>
              <w:rPr>
                <w:b/>
                <w:bCs/>
                <w:sz w:val="14"/>
                <w:szCs w:val="14"/>
              </w:rPr>
            </w:pPr>
            <w:r w:rsidRPr="00723A2C">
              <w:rPr>
                <w:b/>
                <w:bCs/>
                <w:sz w:val="14"/>
                <w:szCs w:val="14"/>
              </w:rPr>
              <w:t>Δείκτες Α.Π.1, 2, 3</w:t>
            </w:r>
          </w:p>
        </w:tc>
        <w:tc>
          <w:tcPr>
            <w:tcW w:w="990" w:type="dxa"/>
            <w:tcBorders>
              <w:top w:val="single" w:sz="8" w:space="0" w:color="auto"/>
              <w:left w:val="nil"/>
              <w:bottom w:val="single" w:sz="4" w:space="0" w:color="auto"/>
              <w:right w:val="single" w:sz="4" w:space="0" w:color="auto"/>
            </w:tcBorders>
            <w:shd w:val="clear" w:color="auto" w:fill="C6D9F1"/>
            <w:vAlign w:val="center"/>
          </w:tcPr>
          <w:p w:rsidR="00F8755E" w:rsidRPr="00723A2C" w:rsidRDefault="00F8755E" w:rsidP="00FD066E">
            <w:pPr>
              <w:spacing w:before="0" w:after="0" w:line="240" w:lineRule="auto"/>
              <w:rPr>
                <w:b/>
                <w:bCs/>
                <w:sz w:val="14"/>
                <w:szCs w:val="14"/>
              </w:rPr>
            </w:pPr>
            <w:r w:rsidRPr="00723A2C">
              <w:rPr>
                <w:b/>
                <w:bCs/>
                <w:sz w:val="14"/>
                <w:szCs w:val="14"/>
              </w:rPr>
              <w:t> </w:t>
            </w:r>
          </w:p>
        </w:tc>
        <w:tc>
          <w:tcPr>
            <w:tcW w:w="711" w:type="dxa"/>
            <w:tcBorders>
              <w:top w:val="single" w:sz="8" w:space="0" w:color="auto"/>
              <w:left w:val="nil"/>
              <w:bottom w:val="single" w:sz="4" w:space="0" w:color="auto"/>
              <w:right w:val="single" w:sz="4" w:space="0" w:color="auto"/>
            </w:tcBorders>
            <w:shd w:val="clear" w:color="auto" w:fill="C6D9F1"/>
            <w:noWrap/>
            <w:vAlign w:val="bottom"/>
          </w:tcPr>
          <w:p w:rsidR="00F8755E" w:rsidRPr="00723A2C" w:rsidRDefault="00F8755E" w:rsidP="00FD066E">
            <w:pPr>
              <w:spacing w:before="0" w:after="0" w:line="240" w:lineRule="auto"/>
              <w:jc w:val="center"/>
              <w:rPr>
                <w:b/>
                <w:bCs/>
                <w:sz w:val="14"/>
                <w:szCs w:val="14"/>
              </w:rPr>
            </w:pPr>
            <w:r w:rsidRPr="00723A2C">
              <w:rPr>
                <w:b/>
                <w:bCs/>
                <w:sz w:val="14"/>
                <w:szCs w:val="14"/>
              </w:rPr>
              <w:t>2007</w:t>
            </w:r>
          </w:p>
        </w:tc>
        <w:tc>
          <w:tcPr>
            <w:tcW w:w="662" w:type="dxa"/>
            <w:tcBorders>
              <w:top w:val="single" w:sz="8" w:space="0" w:color="auto"/>
              <w:left w:val="nil"/>
              <w:bottom w:val="single" w:sz="4" w:space="0" w:color="auto"/>
              <w:right w:val="single" w:sz="4" w:space="0" w:color="auto"/>
            </w:tcBorders>
            <w:shd w:val="clear" w:color="auto" w:fill="C6D9F1"/>
            <w:noWrap/>
            <w:vAlign w:val="bottom"/>
          </w:tcPr>
          <w:p w:rsidR="00F8755E" w:rsidRPr="00723A2C" w:rsidRDefault="00F8755E" w:rsidP="00FD066E">
            <w:pPr>
              <w:spacing w:before="0" w:after="0" w:line="240" w:lineRule="auto"/>
              <w:jc w:val="center"/>
              <w:rPr>
                <w:b/>
                <w:bCs/>
                <w:sz w:val="14"/>
                <w:szCs w:val="14"/>
              </w:rPr>
            </w:pPr>
            <w:r w:rsidRPr="00723A2C">
              <w:rPr>
                <w:b/>
                <w:bCs/>
                <w:sz w:val="14"/>
                <w:szCs w:val="14"/>
              </w:rPr>
              <w:t>2008</w:t>
            </w:r>
          </w:p>
        </w:tc>
        <w:tc>
          <w:tcPr>
            <w:tcW w:w="614" w:type="dxa"/>
            <w:tcBorders>
              <w:top w:val="single" w:sz="8" w:space="0" w:color="auto"/>
              <w:left w:val="nil"/>
              <w:bottom w:val="single" w:sz="4" w:space="0" w:color="auto"/>
              <w:right w:val="single" w:sz="4" w:space="0" w:color="auto"/>
            </w:tcBorders>
            <w:shd w:val="clear" w:color="auto" w:fill="C6D9F1"/>
            <w:noWrap/>
            <w:vAlign w:val="bottom"/>
          </w:tcPr>
          <w:p w:rsidR="00F8755E" w:rsidRPr="00723A2C" w:rsidRDefault="00F8755E" w:rsidP="00FD066E">
            <w:pPr>
              <w:spacing w:before="0" w:after="0" w:line="240" w:lineRule="auto"/>
              <w:jc w:val="center"/>
              <w:rPr>
                <w:b/>
                <w:bCs/>
                <w:sz w:val="14"/>
                <w:szCs w:val="14"/>
              </w:rPr>
            </w:pPr>
            <w:r w:rsidRPr="00723A2C">
              <w:rPr>
                <w:b/>
                <w:bCs/>
                <w:sz w:val="14"/>
                <w:szCs w:val="14"/>
              </w:rPr>
              <w:t>2009</w:t>
            </w:r>
          </w:p>
        </w:tc>
        <w:tc>
          <w:tcPr>
            <w:tcW w:w="567" w:type="dxa"/>
            <w:tcBorders>
              <w:top w:val="single" w:sz="8" w:space="0" w:color="auto"/>
              <w:left w:val="nil"/>
              <w:bottom w:val="single" w:sz="4" w:space="0" w:color="auto"/>
              <w:right w:val="single" w:sz="4" w:space="0" w:color="auto"/>
            </w:tcBorders>
            <w:shd w:val="clear" w:color="auto" w:fill="C6D9F1"/>
            <w:noWrap/>
            <w:vAlign w:val="bottom"/>
          </w:tcPr>
          <w:p w:rsidR="00F8755E" w:rsidRPr="00723A2C" w:rsidRDefault="00F8755E" w:rsidP="00FD066E">
            <w:pPr>
              <w:spacing w:before="0" w:after="0" w:line="240" w:lineRule="auto"/>
              <w:jc w:val="center"/>
              <w:rPr>
                <w:b/>
                <w:bCs/>
                <w:sz w:val="14"/>
                <w:szCs w:val="14"/>
              </w:rPr>
            </w:pPr>
            <w:r w:rsidRPr="00723A2C">
              <w:rPr>
                <w:b/>
                <w:bCs/>
                <w:sz w:val="14"/>
                <w:szCs w:val="14"/>
              </w:rPr>
              <w:t>2010</w:t>
            </w:r>
          </w:p>
        </w:tc>
        <w:tc>
          <w:tcPr>
            <w:tcW w:w="709" w:type="dxa"/>
            <w:tcBorders>
              <w:top w:val="single" w:sz="8" w:space="0" w:color="auto"/>
              <w:left w:val="nil"/>
              <w:bottom w:val="single" w:sz="4" w:space="0" w:color="auto"/>
              <w:right w:val="single" w:sz="4" w:space="0" w:color="auto"/>
            </w:tcBorders>
            <w:shd w:val="clear" w:color="auto" w:fill="C6D9F1"/>
            <w:noWrap/>
            <w:vAlign w:val="bottom"/>
          </w:tcPr>
          <w:p w:rsidR="00F8755E" w:rsidRPr="00723A2C" w:rsidRDefault="00F8755E" w:rsidP="00FD066E">
            <w:pPr>
              <w:spacing w:before="0" w:after="0" w:line="240" w:lineRule="auto"/>
              <w:jc w:val="center"/>
              <w:rPr>
                <w:b/>
                <w:bCs/>
                <w:sz w:val="14"/>
                <w:szCs w:val="14"/>
              </w:rPr>
            </w:pPr>
            <w:r w:rsidRPr="00723A2C">
              <w:rPr>
                <w:b/>
                <w:bCs/>
                <w:sz w:val="14"/>
                <w:szCs w:val="14"/>
              </w:rPr>
              <w:t>2011</w:t>
            </w:r>
          </w:p>
        </w:tc>
        <w:tc>
          <w:tcPr>
            <w:tcW w:w="708" w:type="dxa"/>
            <w:tcBorders>
              <w:top w:val="single" w:sz="8" w:space="0" w:color="auto"/>
              <w:left w:val="nil"/>
              <w:bottom w:val="single" w:sz="4" w:space="0" w:color="auto"/>
              <w:right w:val="single" w:sz="4" w:space="0" w:color="auto"/>
            </w:tcBorders>
            <w:shd w:val="clear" w:color="auto" w:fill="C6D9F1"/>
            <w:noWrap/>
            <w:vAlign w:val="bottom"/>
          </w:tcPr>
          <w:p w:rsidR="00F8755E" w:rsidRPr="00723A2C" w:rsidRDefault="00F8755E" w:rsidP="00FD066E">
            <w:pPr>
              <w:spacing w:before="0" w:after="0" w:line="240" w:lineRule="auto"/>
              <w:jc w:val="center"/>
              <w:rPr>
                <w:b/>
                <w:bCs/>
                <w:sz w:val="14"/>
                <w:szCs w:val="14"/>
              </w:rPr>
            </w:pPr>
            <w:r w:rsidRPr="00723A2C">
              <w:rPr>
                <w:b/>
                <w:bCs/>
                <w:sz w:val="14"/>
                <w:szCs w:val="14"/>
              </w:rPr>
              <w:t>2012</w:t>
            </w:r>
          </w:p>
        </w:tc>
        <w:tc>
          <w:tcPr>
            <w:tcW w:w="742" w:type="dxa"/>
            <w:tcBorders>
              <w:top w:val="single" w:sz="8" w:space="0" w:color="auto"/>
              <w:left w:val="nil"/>
              <w:bottom w:val="single" w:sz="4" w:space="0" w:color="auto"/>
              <w:right w:val="single" w:sz="4" w:space="0" w:color="auto"/>
            </w:tcBorders>
            <w:shd w:val="clear" w:color="auto" w:fill="C6D9F1"/>
            <w:noWrap/>
            <w:vAlign w:val="bottom"/>
          </w:tcPr>
          <w:p w:rsidR="00F8755E" w:rsidRPr="00723A2C" w:rsidRDefault="00F8755E" w:rsidP="00FD066E">
            <w:pPr>
              <w:spacing w:before="0" w:after="0" w:line="240" w:lineRule="auto"/>
              <w:jc w:val="center"/>
              <w:rPr>
                <w:b/>
                <w:bCs/>
                <w:sz w:val="14"/>
                <w:szCs w:val="14"/>
              </w:rPr>
            </w:pPr>
            <w:r w:rsidRPr="00723A2C">
              <w:rPr>
                <w:b/>
                <w:bCs/>
                <w:sz w:val="14"/>
                <w:szCs w:val="14"/>
              </w:rPr>
              <w:t>2013</w:t>
            </w:r>
          </w:p>
        </w:tc>
        <w:tc>
          <w:tcPr>
            <w:tcW w:w="594" w:type="dxa"/>
            <w:tcBorders>
              <w:top w:val="single" w:sz="8" w:space="0" w:color="auto"/>
              <w:left w:val="nil"/>
              <w:bottom w:val="single" w:sz="4" w:space="0" w:color="auto"/>
              <w:right w:val="single" w:sz="4" w:space="0" w:color="auto"/>
            </w:tcBorders>
            <w:shd w:val="clear" w:color="auto" w:fill="C6D9F1"/>
            <w:noWrap/>
            <w:vAlign w:val="bottom"/>
          </w:tcPr>
          <w:p w:rsidR="00F8755E" w:rsidRPr="00723A2C" w:rsidRDefault="00F8755E" w:rsidP="00FD066E">
            <w:pPr>
              <w:spacing w:before="0" w:after="0" w:line="240" w:lineRule="auto"/>
              <w:jc w:val="center"/>
              <w:rPr>
                <w:b/>
                <w:bCs/>
                <w:sz w:val="14"/>
                <w:szCs w:val="14"/>
              </w:rPr>
            </w:pPr>
            <w:r w:rsidRPr="00723A2C">
              <w:rPr>
                <w:b/>
                <w:bCs/>
                <w:sz w:val="14"/>
                <w:szCs w:val="14"/>
              </w:rPr>
              <w:t>2014</w:t>
            </w:r>
          </w:p>
        </w:tc>
        <w:tc>
          <w:tcPr>
            <w:tcW w:w="594" w:type="dxa"/>
            <w:tcBorders>
              <w:top w:val="single" w:sz="8" w:space="0" w:color="auto"/>
              <w:left w:val="nil"/>
              <w:bottom w:val="single" w:sz="4" w:space="0" w:color="auto"/>
              <w:right w:val="single" w:sz="4" w:space="0" w:color="auto"/>
            </w:tcBorders>
            <w:shd w:val="clear" w:color="auto" w:fill="C6D9F1"/>
            <w:noWrap/>
            <w:vAlign w:val="bottom"/>
          </w:tcPr>
          <w:p w:rsidR="00F8755E" w:rsidRPr="00723A2C" w:rsidRDefault="00F8755E" w:rsidP="00FD066E">
            <w:pPr>
              <w:spacing w:before="0" w:after="0" w:line="240" w:lineRule="auto"/>
              <w:jc w:val="center"/>
              <w:rPr>
                <w:b/>
                <w:bCs/>
                <w:sz w:val="14"/>
                <w:szCs w:val="14"/>
              </w:rPr>
            </w:pPr>
            <w:r w:rsidRPr="00723A2C">
              <w:rPr>
                <w:b/>
                <w:bCs/>
                <w:sz w:val="14"/>
                <w:szCs w:val="14"/>
              </w:rPr>
              <w:t>2015</w:t>
            </w:r>
          </w:p>
        </w:tc>
        <w:tc>
          <w:tcPr>
            <w:tcW w:w="804" w:type="dxa"/>
            <w:tcBorders>
              <w:top w:val="single" w:sz="8" w:space="0" w:color="auto"/>
              <w:left w:val="nil"/>
              <w:bottom w:val="single" w:sz="4" w:space="0" w:color="auto"/>
              <w:right w:val="single" w:sz="8" w:space="0" w:color="auto"/>
            </w:tcBorders>
            <w:shd w:val="clear" w:color="auto" w:fill="C6D9F1"/>
            <w:vAlign w:val="bottom"/>
          </w:tcPr>
          <w:p w:rsidR="00F8755E" w:rsidRPr="00723A2C" w:rsidRDefault="00F8755E" w:rsidP="00FD066E">
            <w:pPr>
              <w:spacing w:before="0" w:after="0" w:line="240" w:lineRule="auto"/>
              <w:jc w:val="center"/>
              <w:rPr>
                <w:b/>
                <w:bCs/>
                <w:sz w:val="14"/>
                <w:szCs w:val="14"/>
              </w:rPr>
            </w:pPr>
            <w:r w:rsidRPr="00723A2C">
              <w:rPr>
                <w:b/>
                <w:bCs/>
                <w:sz w:val="14"/>
                <w:szCs w:val="14"/>
              </w:rPr>
              <w:t>Σύνολο</w:t>
            </w:r>
          </w:p>
        </w:tc>
      </w:tr>
      <w:tr w:rsidR="00F8755E" w:rsidRPr="00723A2C" w:rsidTr="00C57F6A">
        <w:trPr>
          <w:trHeight w:val="514"/>
        </w:trPr>
        <w:tc>
          <w:tcPr>
            <w:tcW w:w="1702" w:type="dxa"/>
            <w:vMerge w:val="restart"/>
            <w:tcBorders>
              <w:top w:val="nil"/>
              <w:left w:val="single" w:sz="8" w:space="0" w:color="auto"/>
              <w:bottom w:val="single" w:sz="4" w:space="0" w:color="000000"/>
              <w:right w:val="single" w:sz="4" w:space="0" w:color="auto"/>
            </w:tcBorders>
            <w:vAlign w:val="center"/>
          </w:tcPr>
          <w:p w:rsidR="00F8755E" w:rsidRPr="00723A2C" w:rsidRDefault="00F8755E" w:rsidP="00FD066E">
            <w:pPr>
              <w:spacing w:before="0" w:after="0" w:line="240" w:lineRule="auto"/>
              <w:rPr>
                <w:sz w:val="14"/>
                <w:szCs w:val="14"/>
              </w:rPr>
            </w:pPr>
            <w:r w:rsidRPr="00723A2C">
              <w:rPr>
                <w:rFonts w:cs="Arial"/>
                <w:sz w:val="14"/>
                <w:szCs w:val="14"/>
              </w:rPr>
              <w:t xml:space="preserve">Αριθμός προγραμμάτων α’βάθμιας και β’βάθμιας εκπαίδευσης που αναμορφώνονται προς καινοτόμες κατευθύνσεις και εφαρμόζονται στην εκπαιδευτική διαδικασία </w:t>
            </w:r>
          </w:p>
        </w:tc>
        <w:tc>
          <w:tcPr>
            <w:tcW w:w="99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FD066E">
            <w:pPr>
              <w:spacing w:before="0" w:after="0" w:line="240" w:lineRule="auto"/>
              <w:rPr>
                <w:sz w:val="14"/>
                <w:szCs w:val="14"/>
              </w:rPr>
            </w:pPr>
            <w:r w:rsidRPr="00723A2C">
              <w:rPr>
                <w:sz w:val="14"/>
                <w:szCs w:val="14"/>
              </w:rPr>
              <w:t>Ολοκλήρωση</w:t>
            </w:r>
          </w:p>
        </w:tc>
        <w:tc>
          <w:tcPr>
            <w:tcW w:w="711"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sidRPr="00723A2C">
              <w:rPr>
                <w:sz w:val="14"/>
                <w:szCs w:val="14"/>
              </w:rPr>
              <w:t>0</w:t>
            </w:r>
          </w:p>
        </w:tc>
        <w:tc>
          <w:tcPr>
            <w:tcW w:w="66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lang w:val="en-US"/>
              </w:rPr>
            </w:pPr>
            <w:bookmarkStart w:id="12" w:name="OLE_LINK4"/>
            <w:bookmarkStart w:id="13" w:name="OLE_LINK5"/>
            <w:r w:rsidRPr="00723A2C">
              <w:rPr>
                <w:sz w:val="14"/>
                <w:szCs w:val="14"/>
                <w:lang w:val="en-US"/>
              </w:rPr>
              <w:t>0</w:t>
            </w:r>
            <w:bookmarkEnd w:id="12"/>
            <w:bookmarkEnd w:id="13"/>
          </w:p>
        </w:tc>
        <w:tc>
          <w:tcPr>
            <w:tcW w:w="61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lang w:val="en-US"/>
              </w:rPr>
            </w:pPr>
            <w:r w:rsidRPr="00723A2C">
              <w:rPr>
                <w:sz w:val="14"/>
                <w:szCs w:val="14"/>
                <w:lang w:val="en-US"/>
              </w:rPr>
              <w:t>0</w:t>
            </w:r>
          </w:p>
        </w:tc>
        <w:tc>
          <w:tcPr>
            <w:tcW w:w="567" w:type="dxa"/>
            <w:tcBorders>
              <w:top w:val="nil"/>
              <w:left w:val="nil"/>
              <w:bottom w:val="single" w:sz="4" w:space="0" w:color="auto"/>
              <w:right w:val="single" w:sz="4" w:space="0" w:color="auto"/>
            </w:tcBorders>
            <w:noWrap/>
            <w:vAlign w:val="center"/>
          </w:tcPr>
          <w:p w:rsidR="00F8755E" w:rsidRPr="00723A2C" w:rsidRDefault="00F8755E" w:rsidP="00FA3E0A">
            <w:pPr>
              <w:jc w:val="center"/>
              <w:rPr>
                <w:rFonts w:cs="Calibri"/>
                <w:color w:val="000000"/>
                <w:sz w:val="14"/>
                <w:szCs w:val="14"/>
              </w:rPr>
            </w:pPr>
            <w:r w:rsidRPr="00723A2C">
              <w:rPr>
                <w:rFonts w:cs="Calibri"/>
                <w:color w:val="000000"/>
                <w:sz w:val="14"/>
                <w:szCs w:val="14"/>
                <w:lang w:val="en-US"/>
              </w:rPr>
              <w:t>0</w:t>
            </w:r>
          </w:p>
        </w:tc>
        <w:tc>
          <w:tcPr>
            <w:tcW w:w="709" w:type="dxa"/>
            <w:tcBorders>
              <w:top w:val="nil"/>
              <w:left w:val="nil"/>
              <w:bottom w:val="single" w:sz="4" w:space="0" w:color="auto"/>
              <w:right w:val="single" w:sz="4" w:space="0" w:color="auto"/>
            </w:tcBorders>
            <w:noWrap/>
            <w:vAlign w:val="center"/>
          </w:tcPr>
          <w:p w:rsidR="00F8755E" w:rsidRPr="008575D9" w:rsidRDefault="00F8755E" w:rsidP="00FA3E0A">
            <w:pPr>
              <w:spacing w:before="0" w:after="0" w:line="240" w:lineRule="auto"/>
              <w:jc w:val="center"/>
              <w:rPr>
                <w:sz w:val="14"/>
                <w:szCs w:val="14"/>
                <w:lang w:val="en-US"/>
              </w:rPr>
            </w:pPr>
            <w:r>
              <w:rPr>
                <w:sz w:val="14"/>
                <w:szCs w:val="14"/>
                <w:lang w:val="en-US"/>
              </w:rPr>
              <w:t>90</w:t>
            </w:r>
          </w:p>
        </w:tc>
        <w:tc>
          <w:tcPr>
            <w:tcW w:w="708" w:type="dxa"/>
            <w:tcBorders>
              <w:top w:val="nil"/>
              <w:left w:val="nil"/>
              <w:bottom w:val="single" w:sz="4" w:space="0" w:color="auto"/>
              <w:right w:val="single" w:sz="4" w:space="0" w:color="auto"/>
            </w:tcBorders>
            <w:noWrap/>
            <w:vAlign w:val="center"/>
          </w:tcPr>
          <w:p w:rsidR="00F8755E" w:rsidRPr="00BC2150" w:rsidRDefault="00F8755E" w:rsidP="00BC2150">
            <w:pPr>
              <w:spacing w:before="0" w:after="0" w:line="240" w:lineRule="auto"/>
              <w:rPr>
                <w:sz w:val="14"/>
                <w:szCs w:val="14"/>
                <w:lang w:val="en-US"/>
              </w:rPr>
            </w:pPr>
            <w:r>
              <w:rPr>
                <w:sz w:val="14"/>
                <w:szCs w:val="14"/>
                <w:lang w:val="en-US"/>
              </w:rPr>
              <w:t>188</w:t>
            </w:r>
          </w:p>
        </w:tc>
        <w:tc>
          <w:tcPr>
            <w:tcW w:w="742" w:type="dxa"/>
            <w:tcBorders>
              <w:top w:val="nil"/>
              <w:left w:val="nil"/>
              <w:bottom w:val="single" w:sz="4" w:space="0" w:color="auto"/>
              <w:right w:val="single" w:sz="4" w:space="0" w:color="auto"/>
            </w:tcBorders>
            <w:noWrap/>
            <w:vAlign w:val="center"/>
          </w:tcPr>
          <w:p w:rsidR="00F8755E" w:rsidRPr="00AF6217" w:rsidRDefault="00F8755E" w:rsidP="00FA3E0A">
            <w:pPr>
              <w:spacing w:before="0" w:after="0" w:line="240" w:lineRule="auto"/>
              <w:jc w:val="center"/>
              <w:rPr>
                <w:sz w:val="14"/>
                <w:szCs w:val="14"/>
                <w:lang w:val="en-US"/>
              </w:rPr>
            </w:pPr>
            <w:r>
              <w:rPr>
                <w:sz w:val="14"/>
                <w:szCs w:val="14"/>
                <w:lang w:val="en-US"/>
              </w:rPr>
              <w:t>188</w:t>
            </w: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804" w:type="dxa"/>
            <w:tcBorders>
              <w:top w:val="nil"/>
              <w:left w:val="nil"/>
              <w:bottom w:val="single" w:sz="4" w:space="0" w:color="auto"/>
              <w:right w:val="single" w:sz="8" w:space="0" w:color="auto"/>
            </w:tcBorders>
            <w:vAlign w:val="center"/>
          </w:tcPr>
          <w:p w:rsidR="00F8755E" w:rsidRPr="00723A2C" w:rsidRDefault="00F8755E" w:rsidP="00FA3E0A">
            <w:pPr>
              <w:spacing w:before="0" w:after="0" w:line="240" w:lineRule="auto"/>
              <w:jc w:val="center"/>
              <w:rPr>
                <w:sz w:val="14"/>
                <w:szCs w:val="14"/>
              </w:rPr>
            </w:pPr>
          </w:p>
        </w:tc>
      </w:tr>
      <w:tr w:rsidR="00F8755E" w:rsidRPr="00723A2C" w:rsidTr="00C57F6A">
        <w:trPr>
          <w:trHeight w:val="340"/>
        </w:trPr>
        <w:tc>
          <w:tcPr>
            <w:tcW w:w="1702" w:type="dxa"/>
            <w:vMerge/>
            <w:tcBorders>
              <w:top w:val="nil"/>
              <w:left w:val="single" w:sz="8" w:space="0" w:color="auto"/>
              <w:bottom w:val="single" w:sz="4" w:space="0" w:color="000000"/>
              <w:right w:val="single" w:sz="4" w:space="0" w:color="auto"/>
            </w:tcBorders>
            <w:vAlign w:val="center"/>
          </w:tcPr>
          <w:p w:rsidR="00F8755E" w:rsidRPr="00723A2C" w:rsidRDefault="00F8755E"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FD066E">
            <w:pPr>
              <w:spacing w:before="0" w:after="0" w:line="240" w:lineRule="auto"/>
              <w:rPr>
                <w:sz w:val="14"/>
                <w:szCs w:val="14"/>
              </w:rPr>
            </w:pPr>
            <w:r w:rsidRPr="00723A2C">
              <w:rPr>
                <w:sz w:val="14"/>
                <w:szCs w:val="14"/>
              </w:rPr>
              <w:t>Στόχος</w:t>
            </w:r>
          </w:p>
        </w:tc>
        <w:tc>
          <w:tcPr>
            <w:tcW w:w="711"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66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Pr="00723A2C" w:rsidRDefault="00F8755E"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804" w:type="dxa"/>
            <w:tcBorders>
              <w:top w:val="nil"/>
              <w:left w:val="nil"/>
              <w:bottom w:val="single" w:sz="4" w:space="0" w:color="auto"/>
              <w:right w:val="single" w:sz="8" w:space="0" w:color="auto"/>
            </w:tcBorders>
            <w:vAlign w:val="center"/>
          </w:tcPr>
          <w:p w:rsidR="00F8755E" w:rsidRPr="00723A2C" w:rsidRDefault="00F8755E" w:rsidP="00FA3E0A">
            <w:pPr>
              <w:spacing w:before="0" w:after="0" w:line="240" w:lineRule="auto"/>
              <w:jc w:val="center"/>
              <w:rPr>
                <w:sz w:val="14"/>
                <w:szCs w:val="14"/>
              </w:rPr>
            </w:pPr>
            <w:r w:rsidRPr="00723A2C">
              <w:rPr>
                <w:rFonts w:cs="Arial"/>
                <w:sz w:val="14"/>
                <w:szCs w:val="14"/>
              </w:rPr>
              <w:t>200</w:t>
            </w:r>
            <w:r w:rsidRPr="00723A2C">
              <w:rPr>
                <w:rFonts w:cs="Arial"/>
                <w:sz w:val="14"/>
                <w:szCs w:val="14"/>
                <w:vertAlign w:val="superscript"/>
              </w:rPr>
              <w:t>(1) (2)</w:t>
            </w:r>
          </w:p>
        </w:tc>
      </w:tr>
      <w:tr w:rsidR="00F8755E" w:rsidRPr="00723A2C" w:rsidTr="00C57F6A">
        <w:trPr>
          <w:trHeight w:val="270"/>
        </w:trPr>
        <w:tc>
          <w:tcPr>
            <w:tcW w:w="1702" w:type="dxa"/>
            <w:vMerge/>
            <w:tcBorders>
              <w:top w:val="nil"/>
              <w:left w:val="single" w:sz="8" w:space="0" w:color="auto"/>
              <w:bottom w:val="single" w:sz="4" w:space="0" w:color="000000"/>
              <w:right w:val="single" w:sz="4" w:space="0" w:color="auto"/>
            </w:tcBorders>
            <w:vAlign w:val="center"/>
          </w:tcPr>
          <w:p w:rsidR="00F8755E" w:rsidRPr="00723A2C" w:rsidRDefault="00F8755E"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FD066E">
            <w:pPr>
              <w:spacing w:before="0" w:after="0" w:line="240" w:lineRule="auto"/>
              <w:rPr>
                <w:sz w:val="14"/>
                <w:szCs w:val="14"/>
              </w:rPr>
            </w:pPr>
            <w:r w:rsidRPr="00723A2C">
              <w:rPr>
                <w:sz w:val="14"/>
                <w:szCs w:val="14"/>
              </w:rPr>
              <w:t>Αφετηρία</w:t>
            </w:r>
          </w:p>
        </w:tc>
        <w:tc>
          <w:tcPr>
            <w:tcW w:w="711"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sidRPr="00723A2C">
              <w:rPr>
                <w:sz w:val="14"/>
                <w:szCs w:val="14"/>
                <w:lang w:val="en-US"/>
              </w:rPr>
              <w:t>415</w:t>
            </w:r>
          </w:p>
        </w:tc>
        <w:tc>
          <w:tcPr>
            <w:tcW w:w="66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Pr="00723A2C" w:rsidRDefault="00F8755E"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804" w:type="dxa"/>
            <w:tcBorders>
              <w:top w:val="nil"/>
              <w:left w:val="nil"/>
              <w:bottom w:val="single" w:sz="4" w:space="0" w:color="auto"/>
              <w:right w:val="single" w:sz="8" w:space="0" w:color="auto"/>
            </w:tcBorders>
            <w:vAlign w:val="center"/>
          </w:tcPr>
          <w:p w:rsidR="00F8755E" w:rsidRPr="00723A2C" w:rsidRDefault="00F8755E" w:rsidP="00FA3E0A">
            <w:pPr>
              <w:spacing w:before="0" w:after="0" w:line="240" w:lineRule="auto"/>
              <w:jc w:val="center"/>
              <w:rPr>
                <w:sz w:val="14"/>
                <w:szCs w:val="14"/>
              </w:rPr>
            </w:pPr>
          </w:p>
        </w:tc>
      </w:tr>
      <w:tr w:rsidR="00F8755E" w:rsidRPr="00723A2C" w:rsidTr="00C57F6A">
        <w:trPr>
          <w:trHeight w:val="279"/>
        </w:trPr>
        <w:tc>
          <w:tcPr>
            <w:tcW w:w="1702" w:type="dxa"/>
            <w:vMerge w:val="restart"/>
            <w:tcBorders>
              <w:top w:val="nil"/>
              <w:left w:val="single" w:sz="8" w:space="0" w:color="auto"/>
              <w:bottom w:val="single" w:sz="4" w:space="0" w:color="000000"/>
              <w:right w:val="single" w:sz="4" w:space="0" w:color="auto"/>
            </w:tcBorders>
            <w:vAlign w:val="center"/>
          </w:tcPr>
          <w:p w:rsidR="00F8755E" w:rsidRPr="00723A2C" w:rsidRDefault="00F8755E" w:rsidP="00FD066E">
            <w:pPr>
              <w:spacing w:before="0" w:after="0" w:line="240" w:lineRule="auto"/>
              <w:rPr>
                <w:sz w:val="14"/>
                <w:szCs w:val="14"/>
              </w:rPr>
            </w:pPr>
            <w:r w:rsidRPr="00723A2C">
              <w:rPr>
                <w:rFonts w:cs="Arial"/>
                <w:sz w:val="14"/>
                <w:szCs w:val="14"/>
              </w:rPr>
              <w:t>Αριθμός συστημάτων συσσώρευσης και μεταφοράς πιστωτικών μονάδων</w:t>
            </w:r>
          </w:p>
        </w:tc>
        <w:tc>
          <w:tcPr>
            <w:tcW w:w="99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FD066E">
            <w:pPr>
              <w:spacing w:before="0" w:after="0" w:line="240" w:lineRule="auto"/>
              <w:rPr>
                <w:sz w:val="14"/>
                <w:szCs w:val="14"/>
              </w:rPr>
            </w:pPr>
            <w:r w:rsidRPr="00723A2C">
              <w:rPr>
                <w:sz w:val="14"/>
                <w:szCs w:val="14"/>
              </w:rPr>
              <w:t>Ολοκλήρωση</w:t>
            </w:r>
          </w:p>
        </w:tc>
        <w:tc>
          <w:tcPr>
            <w:tcW w:w="711"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sidRPr="00723A2C">
              <w:rPr>
                <w:sz w:val="14"/>
                <w:szCs w:val="14"/>
              </w:rPr>
              <w:t>0</w:t>
            </w:r>
          </w:p>
        </w:tc>
        <w:tc>
          <w:tcPr>
            <w:tcW w:w="66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sidRPr="00723A2C">
              <w:rPr>
                <w:sz w:val="14"/>
                <w:szCs w:val="14"/>
                <w:lang w:val="en-US"/>
              </w:rPr>
              <w:t>0</w:t>
            </w:r>
          </w:p>
        </w:tc>
        <w:tc>
          <w:tcPr>
            <w:tcW w:w="61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lang w:val="en-US"/>
              </w:rPr>
            </w:pPr>
            <w:r w:rsidRPr="00723A2C">
              <w:rPr>
                <w:sz w:val="14"/>
                <w:szCs w:val="14"/>
                <w:lang w:val="en-US"/>
              </w:rPr>
              <w:t>0</w:t>
            </w:r>
          </w:p>
        </w:tc>
        <w:tc>
          <w:tcPr>
            <w:tcW w:w="567" w:type="dxa"/>
            <w:tcBorders>
              <w:top w:val="nil"/>
              <w:left w:val="nil"/>
              <w:bottom w:val="single" w:sz="4" w:space="0" w:color="auto"/>
              <w:right w:val="single" w:sz="4" w:space="0" w:color="auto"/>
            </w:tcBorders>
            <w:noWrap/>
            <w:vAlign w:val="center"/>
          </w:tcPr>
          <w:p w:rsidR="00F8755E" w:rsidRPr="00723A2C" w:rsidRDefault="00F8755E" w:rsidP="00FA3E0A">
            <w:pPr>
              <w:jc w:val="center"/>
              <w:rPr>
                <w:rFonts w:cs="Calibri"/>
                <w:color w:val="000000"/>
                <w:sz w:val="14"/>
                <w:szCs w:val="14"/>
              </w:rPr>
            </w:pPr>
            <w:r w:rsidRPr="00723A2C">
              <w:rPr>
                <w:rFonts w:cs="Calibri"/>
                <w:color w:val="000000"/>
                <w:sz w:val="14"/>
                <w:szCs w:val="14"/>
                <w:lang w:val="en-US"/>
              </w:rPr>
              <w:t>0</w:t>
            </w:r>
          </w:p>
        </w:tc>
        <w:tc>
          <w:tcPr>
            <w:tcW w:w="709" w:type="dxa"/>
            <w:tcBorders>
              <w:top w:val="nil"/>
              <w:left w:val="nil"/>
              <w:bottom w:val="single" w:sz="4" w:space="0" w:color="auto"/>
              <w:right w:val="single" w:sz="4" w:space="0" w:color="auto"/>
            </w:tcBorders>
            <w:noWrap/>
            <w:vAlign w:val="center"/>
          </w:tcPr>
          <w:p w:rsidR="00F8755E" w:rsidRPr="008575D9" w:rsidRDefault="00F8755E" w:rsidP="00FA3E0A">
            <w:pPr>
              <w:spacing w:before="0" w:after="0" w:line="240" w:lineRule="auto"/>
              <w:jc w:val="center"/>
              <w:rPr>
                <w:sz w:val="14"/>
                <w:szCs w:val="14"/>
                <w:lang w:val="en-US"/>
              </w:rPr>
            </w:pPr>
            <w:r>
              <w:rPr>
                <w:sz w:val="14"/>
                <w:szCs w:val="14"/>
              </w:rPr>
              <w:t>0</w:t>
            </w:r>
            <w:r>
              <w:rPr>
                <w:sz w:val="14"/>
                <w:szCs w:val="14"/>
                <w:lang w:val="en-US"/>
              </w:rPr>
              <w:t>o</w:t>
            </w:r>
          </w:p>
        </w:tc>
        <w:tc>
          <w:tcPr>
            <w:tcW w:w="708" w:type="dxa"/>
            <w:tcBorders>
              <w:top w:val="nil"/>
              <w:left w:val="nil"/>
              <w:bottom w:val="single" w:sz="4" w:space="0" w:color="auto"/>
              <w:right w:val="single" w:sz="4" w:space="0" w:color="auto"/>
            </w:tcBorders>
            <w:noWrap/>
            <w:vAlign w:val="center"/>
          </w:tcPr>
          <w:p w:rsidR="00F8755E" w:rsidRPr="00DA6E5F" w:rsidRDefault="00F8755E" w:rsidP="00FA3E0A">
            <w:pPr>
              <w:spacing w:before="0" w:after="0" w:line="240" w:lineRule="auto"/>
              <w:jc w:val="center"/>
              <w:rPr>
                <w:sz w:val="14"/>
                <w:szCs w:val="14"/>
                <w:lang w:val="en-US"/>
              </w:rPr>
            </w:pPr>
            <w:r>
              <w:rPr>
                <w:sz w:val="14"/>
                <w:szCs w:val="14"/>
                <w:lang w:val="en-US"/>
              </w:rPr>
              <w:t>0</w:t>
            </w:r>
          </w:p>
        </w:tc>
        <w:tc>
          <w:tcPr>
            <w:tcW w:w="742" w:type="dxa"/>
            <w:tcBorders>
              <w:top w:val="nil"/>
              <w:left w:val="nil"/>
              <w:bottom w:val="single" w:sz="4" w:space="0" w:color="auto"/>
              <w:right w:val="single" w:sz="4" w:space="0" w:color="auto"/>
            </w:tcBorders>
            <w:noWrap/>
            <w:vAlign w:val="center"/>
          </w:tcPr>
          <w:p w:rsidR="00F8755E" w:rsidRPr="00AF6217" w:rsidRDefault="00F8755E" w:rsidP="00FA3E0A">
            <w:pPr>
              <w:spacing w:before="0" w:after="0" w:line="240" w:lineRule="auto"/>
              <w:jc w:val="center"/>
              <w:rPr>
                <w:sz w:val="14"/>
                <w:szCs w:val="14"/>
                <w:lang w:val="en-US"/>
              </w:rPr>
            </w:pPr>
            <w:r>
              <w:rPr>
                <w:sz w:val="14"/>
                <w:szCs w:val="14"/>
                <w:lang w:val="en-US"/>
              </w:rPr>
              <w:t>0</w:t>
            </w: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804" w:type="dxa"/>
            <w:tcBorders>
              <w:top w:val="nil"/>
              <w:left w:val="nil"/>
              <w:bottom w:val="single" w:sz="4" w:space="0" w:color="auto"/>
              <w:right w:val="single" w:sz="8" w:space="0" w:color="auto"/>
            </w:tcBorders>
            <w:vAlign w:val="center"/>
          </w:tcPr>
          <w:p w:rsidR="00F8755E" w:rsidRPr="00723A2C" w:rsidRDefault="00F8755E" w:rsidP="00FA3E0A">
            <w:pPr>
              <w:spacing w:before="0" w:after="0" w:line="240" w:lineRule="auto"/>
              <w:jc w:val="center"/>
              <w:rPr>
                <w:sz w:val="14"/>
                <w:szCs w:val="14"/>
              </w:rPr>
            </w:pPr>
          </w:p>
        </w:tc>
      </w:tr>
      <w:tr w:rsidR="00F8755E" w:rsidRPr="00723A2C" w:rsidTr="00C57F6A">
        <w:trPr>
          <w:trHeight w:val="270"/>
        </w:trPr>
        <w:tc>
          <w:tcPr>
            <w:tcW w:w="1702" w:type="dxa"/>
            <w:vMerge/>
            <w:tcBorders>
              <w:top w:val="nil"/>
              <w:left w:val="single" w:sz="8" w:space="0" w:color="auto"/>
              <w:bottom w:val="single" w:sz="4" w:space="0" w:color="000000"/>
              <w:right w:val="single" w:sz="4" w:space="0" w:color="auto"/>
            </w:tcBorders>
            <w:vAlign w:val="center"/>
          </w:tcPr>
          <w:p w:rsidR="00F8755E" w:rsidRPr="00723A2C" w:rsidRDefault="00F8755E"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FD066E">
            <w:pPr>
              <w:spacing w:before="0" w:after="0" w:line="240" w:lineRule="auto"/>
              <w:rPr>
                <w:sz w:val="14"/>
                <w:szCs w:val="14"/>
              </w:rPr>
            </w:pPr>
            <w:r w:rsidRPr="00723A2C">
              <w:rPr>
                <w:sz w:val="14"/>
                <w:szCs w:val="14"/>
              </w:rPr>
              <w:t>Στόχος</w:t>
            </w:r>
          </w:p>
        </w:tc>
        <w:tc>
          <w:tcPr>
            <w:tcW w:w="711"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66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Pr="00723A2C" w:rsidRDefault="00F8755E"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804" w:type="dxa"/>
            <w:tcBorders>
              <w:top w:val="nil"/>
              <w:left w:val="nil"/>
              <w:bottom w:val="single" w:sz="4" w:space="0" w:color="auto"/>
              <w:right w:val="single" w:sz="8" w:space="0" w:color="auto"/>
            </w:tcBorders>
            <w:vAlign w:val="center"/>
          </w:tcPr>
          <w:p w:rsidR="00F8755E" w:rsidRPr="00723A2C" w:rsidRDefault="00F8755E" w:rsidP="00FA3E0A">
            <w:pPr>
              <w:spacing w:before="0" w:after="0" w:line="240" w:lineRule="auto"/>
              <w:jc w:val="center"/>
              <w:rPr>
                <w:sz w:val="14"/>
                <w:szCs w:val="14"/>
              </w:rPr>
            </w:pPr>
            <w:r w:rsidRPr="00723A2C">
              <w:rPr>
                <w:rFonts w:cs="Arial"/>
                <w:sz w:val="14"/>
                <w:szCs w:val="14"/>
              </w:rPr>
              <w:t>39</w:t>
            </w:r>
          </w:p>
        </w:tc>
      </w:tr>
      <w:tr w:rsidR="00F8755E" w:rsidRPr="00723A2C" w:rsidTr="00C57F6A">
        <w:trPr>
          <w:trHeight w:val="270"/>
        </w:trPr>
        <w:tc>
          <w:tcPr>
            <w:tcW w:w="1702" w:type="dxa"/>
            <w:vMerge/>
            <w:tcBorders>
              <w:top w:val="nil"/>
              <w:left w:val="single" w:sz="8" w:space="0" w:color="auto"/>
              <w:bottom w:val="single" w:sz="4" w:space="0" w:color="000000"/>
              <w:right w:val="single" w:sz="4" w:space="0" w:color="auto"/>
            </w:tcBorders>
            <w:vAlign w:val="center"/>
          </w:tcPr>
          <w:p w:rsidR="00F8755E" w:rsidRPr="00723A2C" w:rsidRDefault="00F8755E"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FD066E">
            <w:pPr>
              <w:spacing w:before="0" w:after="0" w:line="240" w:lineRule="auto"/>
              <w:rPr>
                <w:sz w:val="14"/>
                <w:szCs w:val="14"/>
              </w:rPr>
            </w:pPr>
            <w:r w:rsidRPr="00723A2C">
              <w:rPr>
                <w:sz w:val="14"/>
                <w:szCs w:val="14"/>
              </w:rPr>
              <w:t>Αφετηρία</w:t>
            </w:r>
          </w:p>
        </w:tc>
        <w:tc>
          <w:tcPr>
            <w:tcW w:w="711"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sidRPr="00723A2C">
              <w:rPr>
                <w:sz w:val="14"/>
                <w:szCs w:val="14"/>
              </w:rPr>
              <w:t>0</w:t>
            </w:r>
          </w:p>
        </w:tc>
        <w:tc>
          <w:tcPr>
            <w:tcW w:w="66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Pr="00723A2C" w:rsidRDefault="00F8755E"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804" w:type="dxa"/>
            <w:tcBorders>
              <w:top w:val="nil"/>
              <w:left w:val="nil"/>
              <w:bottom w:val="single" w:sz="4" w:space="0" w:color="auto"/>
              <w:right w:val="single" w:sz="8" w:space="0" w:color="auto"/>
            </w:tcBorders>
            <w:vAlign w:val="center"/>
          </w:tcPr>
          <w:p w:rsidR="00F8755E" w:rsidRPr="00723A2C" w:rsidRDefault="00F8755E" w:rsidP="00FA3E0A">
            <w:pPr>
              <w:spacing w:before="0" w:after="0" w:line="240" w:lineRule="auto"/>
              <w:jc w:val="center"/>
              <w:rPr>
                <w:sz w:val="14"/>
                <w:szCs w:val="14"/>
              </w:rPr>
            </w:pPr>
          </w:p>
        </w:tc>
      </w:tr>
      <w:tr w:rsidR="00F8755E" w:rsidRPr="00723A2C" w:rsidTr="00C57F6A">
        <w:trPr>
          <w:trHeight w:val="270"/>
        </w:trPr>
        <w:tc>
          <w:tcPr>
            <w:tcW w:w="1702" w:type="dxa"/>
            <w:vMerge w:val="restart"/>
            <w:tcBorders>
              <w:top w:val="nil"/>
              <w:left w:val="single" w:sz="8" w:space="0" w:color="auto"/>
              <w:bottom w:val="single" w:sz="4" w:space="0" w:color="000000"/>
              <w:right w:val="single" w:sz="4" w:space="0" w:color="auto"/>
            </w:tcBorders>
            <w:vAlign w:val="center"/>
          </w:tcPr>
          <w:p w:rsidR="00F8755E" w:rsidRPr="00723A2C" w:rsidRDefault="00F8755E" w:rsidP="00FD066E">
            <w:pPr>
              <w:spacing w:before="0" w:after="0" w:line="240" w:lineRule="auto"/>
              <w:rPr>
                <w:sz w:val="14"/>
                <w:szCs w:val="14"/>
              </w:rPr>
            </w:pPr>
            <w:r w:rsidRPr="00723A2C">
              <w:rPr>
                <w:rFonts w:cs="Arial"/>
                <w:sz w:val="14"/>
                <w:szCs w:val="14"/>
              </w:rPr>
              <w:t xml:space="preserve">Αριθμός ιδρυμάτων ανωτάτης εκπαίδευσης στα οποία εφαρμόζονται διαδικασίες αξιολόγησης </w:t>
            </w:r>
          </w:p>
        </w:tc>
        <w:tc>
          <w:tcPr>
            <w:tcW w:w="99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FD066E">
            <w:pPr>
              <w:spacing w:before="0" w:after="0" w:line="240" w:lineRule="auto"/>
              <w:rPr>
                <w:sz w:val="14"/>
                <w:szCs w:val="14"/>
              </w:rPr>
            </w:pPr>
            <w:r w:rsidRPr="00723A2C">
              <w:rPr>
                <w:sz w:val="14"/>
                <w:szCs w:val="14"/>
              </w:rPr>
              <w:t>Ολοκλήρωση</w:t>
            </w:r>
          </w:p>
        </w:tc>
        <w:tc>
          <w:tcPr>
            <w:tcW w:w="711"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sidRPr="00723A2C">
              <w:rPr>
                <w:sz w:val="14"/>
                <w:szCs w:val="14"/>
              </w:rPr>
              <w:t>0</w:t>
            </w:r>
          </w:p>
        </w:tc>
        <w:tc>
          <w:tcPr>
            <w:tcW w:w="66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sidRPr="00723A2C">
              <w:rPr>
                <w:sz w:val="14"/>
                <w:szCs w:val="14"/>
                <w:lang w:val="en-US"/>
              </w:rPr>
              <w:t>0</w:t>
            </w:r>
          </w:p>
        </w:tc>
        <w:tc>
          <w:tcPr>
            <w:tcW w:w="61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lang w:val="en-US"/>
              </w:rPr>
            </w:pPr>
            <w:r w:rsidRPr="00723A2C">
              <w:rPr>
                <w:sz w:val="14"/>
                <w:szCs w:val="14"/>
                <w:lang w:val="en-US"/>
              </w:rPr>
              <w:t>0</w:t>
            </w:r>
          </w:p>
        </w:tc>
        <w:tc>
          <w:tcPr>
            <w:tcW w:w="567" w:type="dxa"/>
            <w:tcBorders>
              <w:top w:val="nil"/>
              <w:left w:val="nil"/>
              <w:bottom w:val="single" w:sz="4" w:space="0" w:color="auto"/>
              <w:right w:val="single" w:sz="4" w:space="0" w:color="auto"/>
            </w:tcBorders>
            <w:noWrap/>
            <w:vAlign w:val="center"/>
          </w:tcPr>
          <w:p w:rsidR="00F8755E" w:rsidRPr="00723A2C" w:rsidRDefault="00F8755E" w:rsidP="00FA3E0A">
            <w:pPr>
              <w:jc w:val="center"/>
              <w:rPr>
                <w:rFonts w:cs="Calibri"/>
                <w:color w:val="000000"/>
                <w:sz w:val="14"/>
                <w:szCs w:val="14"/>
              </w:rPr>
            </w:pPr>
            <w:r w:rsidRPr="00723A2C">
              <w:rPr>
                <w:rFonts w:cs="Calibri"/>
                <w:color w:val="000000"/>
                <w:sz w:val="14"/>
                <w:szCs w:val="14"/>
                <w:lang w:val="en-US"/>
              </w:rPr>
              <w:t>15</w:t>
            </w:r>
          </w:p>
        </w:tc>
        <w:tc>
          <w:tcPr>
            <w:tcW w:w="709" w:type="dxa"/>
            <w:tcBorders>
              <w:top w:val="nil"/>
              <w:left w:val="nil"/>
              <w:bottom w:val="single" w:sz="4" w:space="0" w:color="auto"/>
              <w:right w:val="single" w:sz="4" w:space="0" w:color="auto"/>
            </w:tcBorders>
            <w:noWrap/>
            <w:vAlign w:val="center"/>
          </w:tcPr>
          <w:p w:rsidR="00F8755E" w:rsidRPr="0082716E" w:rsidRDefault="00F8755E" w:rsidP="00FA3E0A">
            <w:pPr>
              <w:spacing w:before="0" w:after="0" w:line="240" w:lineRule="auto"/>
              <w:jc w:val="center"/>
              <w:rPr>
                <w:sz w:val="14"/>
                <w:szCs w:val="14"/>
              </w:rPr>
            </w:pPr>
            <w:r>
              <w:rPr>
                <w:sz w:val="14"/>
                <w:szCs w:val="14"/>
              </w:rPr>
              <w:t>38</w:t>
            </w:r>
          </w:p>
        </w:tc>
        <w:tc>
          <w:tcPr>
            <w:tcW w:w="708" w:type="dxa"/>
            <w:tcBorders>
              <w:top w:val="nil"/>
              <w:left w:val="nil"/>
              <w:bottom w:val="single" w:sz="4" w:space="0" w:color="auto"/>
              <w:right w:val="single" w:sz="4" w:space="0" w:color="auto"/>
            </w:tcBorders>
            <w:noWrap/>
            <w:vAlign w:val="center"/>
          </w:tcPr>
          <w:p w:rsidR="00F8755E" w:rsidRPr="00DA6E5F" w:rsidRDefault="00F8755E" w:rsidP="00FA3E0A">
            <w:pPr>
              <w:spacing w:before="0" w:after="0" w:line="240" w:lineRule="auto"/>
              <w:jc w:val="center"/>
              <w:rPr>
                <w:sz w:val="14"/>
                <w:szCs w:val="14"/>
                <w:lang w:val="en-US"/>
              </w:rPr>
            </w:pPr>
            <w:r>
              <w:rPr>
                <w:sz w:val="14"/>
                <w:szCs w:val="14"/>
                <w:lang w:val="en-US"/>
              </w:rPr>
              <w:t>38</w:t>
            </w:r>
          </w:p>
        </w:tc>
        <w:tc>
          <w:tcPr>
            <w:tcW w:w="742" w:type="dxa"/>
            <w:tcBorders>
              <w:top w:val="nil"/>
              <w:left w:val="nil"/>
              <w:bottom w:val="single" w:sz="4" w:space="0" w:color="auto"/>
              <w:right w:val="single" w:sz="4" w:space="0" w:color="auto"/>
            </w:tcBorders>
            <w:noWrap/>
            <w:vAlign w:val="center"/>
          </w:tcPr>
          <w:p w:rsidR="00F8755E" w:rsidRPr="00AF6217" w:rsidRDefault="00F8755E" w:rsidP="00FA3E0A">
            <w:pPr>
              <w:spacing w:before="0" w:after="0" w:line="240" w:lineRule="auto"/>
              <w:jc w:val="center"/>
              <w:rPr>
                <w:sz w:val="14"/>
                <w:szCs w:val="14"/>
                <w:lang w:val="en-US"/>
              </w:rPr>
            </w:pPr>
            <w:r>
              <w:rPr>
                <w:sz w:val="14"/>
                <w:szCs w:val="14"/>
                <w:lang w:val="en-US"/>
              </w:rPr>
              <w:t>36</w:t>
            </w:r>
            <w:r>
              <w:rPr>
                <w:rStyle w:val="FootnoteReference"/>
                <w:szCs w:val="14"/>
                <w:lang w:val="en-US"/>
              </w:rPr>
              <w:footnoteReference w:id="1"/>
            </w: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804" w:type="dxa"/>
            <w:tcBorders>
              <w:top w:val="nil"/>
              <w:left w:val="nil"/>
              <w:bottom w:val="single" w:sz="4" w:space="0" w:color="auto"/>
              <w:right w:val="single" w:sz="8" w:space="0" w:color="auto"/>
            </w:tcBorders>
            <w:vAlign w:val="center"/>
          </w:tcPr>
          <w:p w:rsidR="00F8755E" w:rsidRPr="00723A2C" w:rsidRDefault="00F8755E" w:rsidP="00FA3E0A">
            <w:pPr>
              <w:spacing w:before="0" w:after="0" w:line="240" w:lineRule="auto"/>
              <w:jc w:val="center"/>
              <w:rPr>
                <w:sz w:val="14"/>
                <w:szCs w:val="14"/>
              </w:rPr>
            </w:pPr>
          </w:p>
        </w:tc>
      </w:tr>
      <w:tr w:rsidR="00F8755E" w:rsidRPr="00723A2C" w:rsidTr="00C57F6A">
        <w:trPr>
          <w:trHeight w:val="270"/>
        </w:trPr>
        <w:tc>
          <w:tcPr>
            <w:tcW w:w="1702" w:type="dxa"/>
            <w:vMerge/>
            <w:tcBorders>
              <w:top w:val="nil"/>
              <w:left w:val="single" w:sz="8" w:space="0" w:color="auto"/>
              <w:bottom w:val="single" w:sz="4" w:space="0" w:color="000000"/>
              <w:right w:val="single" w:sz="4" w:space="0" w:color="auto"/>
            </w:tcBorders>
            <w:vAlign w:val="center"/>
          </w:tcPr>
          <w:p w:rsidR="00F8755E" w:rsidRPr="00723A2C" w:rsidRDefault="00F8755E"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FD066E">
            <w:pPr>
              <w:spacing w:before="0" w:after="0" w:line="240" w:lineRule="auto"/>
              <w:rPr>
                <w:sz w:val="14"/>
                <w:szCs w:val="14"/>
              </w:rPr>
            </w:pPr>
            <w:r w:rsidRPr="00723A2C">
              <w:rPr>
                <w:sz w:val="14"/>
                <w:szCs w:val="14"/>
              </w:rPr>
              <w:t>Στόχος</w:t>
            </w:r>
          </w:p>
        </w:tc>
        <w:tc>
          <w:tcPr>
            <w:tcW w:w="711"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66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Pr="00723A2C" w:rsidRDefault="00F8755E"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804" w:type="dxa"/>
            <w:tcBorders>
              <w:top w:val="nil"/>
              <w:left w:val="nil"/>
              <w:bottom w:val="single" w:sz="4" w:space="0" w:color="auto"/>
              <w:right w:val="single" w:sz="8" w:space="0" w:color="auto"/>
            </w:tcBorders>
            <w:vAlign w:val="center"/>
          </w:tcPr>
          <w:p w:rsidR="00F8755E" w:rsidRPr="00723A2C" w:rsidRDefault="00F8755E" w:rsidP="00FA3E0A">
            <w:pPr>
              <w:spacing w:before="0" w:after="0" w:line="240" w:lineRule="auto"/>
              <w:jc w:val="center"/>
              <w:rPr>
                <w:sz w:val="14"/>
                <w:szCs w:val="14"/>
              </w:rPr>
            </w:pPr>
            <w:r w:rsidRPr="00723A2C">
              <w:rPr>
                <w:rFonts w:cs="Arial"/>
                <w:sz w:val="14"/>
                <w:szCs w:val="14"/>
              </w:rPr>
              <w:t>38</w:t>
            </w:r>
          </w:p>
        </w:tc>
      </w:tr>
      <w:tr w:rsidR="00F8755E" w:rsidRPr="00723A2C" w:rsidTr="00C57F6A">
        <w:trPr>
          <w:trHeight w:val="270"/>
        </w:trPr>
        <w:tc>
          <w:tcPr>
            <w:tcW w:w="1702" w:type="dxa"/>
            <w:vMerge/>
            <w:tcBorders>
              <w:top w:val="nil"/>
              <w:left w:val="single" w:sz="8" w:space="0" w:color="auto"/>
              <w:bottom w:val="single" w:sz="4" w:space="0" w:color="000000"/>
              <w:right w:val="single" w:sz="4" w:space="0" w:color="auto"/>
            </w:tcBorders>
            <w:vAlign w:val="center"/>
          </w:tcPr>
          <w:p w:rsidR="00F8755E" w:rsidRPr="00723A2C" w:rsidRDefault="00F8755E"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FD066E">
            <w:pPr>
              <w:spacing w:before="0" w:after="0" w:line="240" w:lineRule="auto"/>
              <w:rPr>
                <w:sz w:val="14"/>
                <w:szCs w:val="14"/>
              </w:rPr>
            </w:pPr>
            <w:r w:rsidRPr="00723A2C">
              <w:rPr>
                <w:sz w:val="14"/>
                <w:szCs w:val="14"/>
              </w:rPr>
              <w:t>Αφετηρία</w:t>
            </w:r>
          </w:p>
        </w:tc>
        <w:tc>
          <w:tcPr>
            <w:tcW w:w="711"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sidRPr="00723A2C">
              <w:rPr>
                <w:sz w:val="14"/>
                <w:szCs w:val="14"/>
              </w:rPr>
              <w:t>0</w:t>
            </w:r>
          </w:p>
        </w:tc>
        <w:tc>
          <w:tcPr>
            <w:tcW w:w="66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Pr="00723A2C" w:rsidRDefault="00F8755E"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804" w:type="dxa"/>
            <w:tcBorders>
              <w:top w:val="nil"/>
              <w:left w:val="nil"/>
              <w:bottom w:val="single" w:sz="4" w:space="0" w:color="auto"/>
              <w:right w:val="single" w:sz="8" w:space="0" w:color="auto"/>
            </w:tcBorders>
            <w:vAlign w:val="center"/>
          </w:tcPr>
          <w:p w:rsidR="00F8755E" w:rsidRPr="00723A2C" w:rsidRDefault="00F8755E" w:rsidP="00FA3E0A">
            <w:pPr>
              <w:spacing w:before="0" w:after="0" w:line="240" w:lineRule="auto"/>
              <w:jc w:val="center"/>
              <w:rPr>
                <w:sz w:val="14"/>
                <w:szCs w:val="14"/>
              </w:rPr>
            </w:pPr>
          </w:p>
        </w:tc>
      </w:tr>
      <w:tr w:rsidR="00F8755E" w:rsidRPr="00723A2C" w:rsidTr="00C57F6A">
        <w:trPr>
          <w:trHeight w:val="270"/>
        </w:trPr>
        <w:tc>
          <w:tcPr>
            <w:tcW w:w="1702" w:type="dxa"/>
            <w:vMerge w:val="restart"/>
            <w:tcBorders>
              <w:top w:val="nil"/>
              <w:left w:val="single" w:sz="8" w:space="0" w:color="auto"/>
              <w:bottom w:val="single" w:sz="4" w:space="0" w:color="000000"/>
              <w:right w:val="single" w:sz="4" w:space="0" w:color="auto"/>
            </w:tcBorders>
            <w:vAlign w:val="center"/>
          </w:tcPr>
          <w:p w:rsidR="00F8755E" w:rsidRPr="00723A2C" w:rsidRDefault="00F8755E" w:rsidP="00FD066E">
            <w:pPr>
              <w:spacing w:before="0" w:after="0" w:line="240" w:lineRule="auto"/>
              <w:rPr>
                <w:sz w:val="14"/>
                <w:szCs w:val="14"/>
              </w:rPr>
            </w:pPr>
            <w:r w:rsidRPr="00723A2C">
              <w:rPr>
                <w:rFonts w:cs="Arial"/>
                <w:sz w:val="14"/>
                <w:szCs w:val="14"/>
              </w:rPr>
              <w:t xml:space="preserve">Αριθμός προγραμμάτων εξ αποστάσεως εκπαίδευσης </w:t>
            </w:r>
          </w:p>
        </w:tc>
        <w:tc>
          <w:tcPr>
            <w:tcW w:w="99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FD066E">
            <w:pPr>
              <w:spacing w:before="0" w:after="0" w:line="240" w:lineRule="auto"/>
              <w:rPr>
                <w:sz w:val="14"/>
                <w:szCs w:val="14"/>
              </w:rPr>
            </w:pPr>
            <w:r w:rsidRPr="00723A2C">
              <w:rPr>
                <w:sz w:val="14"/>
                <w:szCs w:val="14"/>
              </w:rPr>
              <w:t>Ολοκλήρωση</w:t>
            </w:r>
          </w:p>
        </w:tc>
        <w:tc>
          <w:tcPr>
            <w:tcW w:w="711"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sidRPr="00723A2C">
              <w:rPr>
                <w:sz w:val="14"/>
                <w:szCs w:val="14"/>
              </w:rPr>
              <w:t>0</w:t>
            </w:r>
          </w:p>
        </w:tc>
        <w:tc>
          <w:tcPr>
            <w:tcW w:w="66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sidRPr="00723A2C">
              <w:rPr>
                <w:sz w:val="14"/>
                <w:szCs w:val="14"/>
                <w:lang w:val="en-US"/>
              </w:rPr>
              <w:t>0</w:t>
            </w:r>
          </w:p>
        </w:tc>
        <w:tc>
          <w:tcPr>
            <w:tcW w:w="61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lang w:val="en-US"/>
              </w:rPr>
            </w:pPr>
            <w:r w:rsidRPr="00723A2C">
              <w:rPr>
                <w:sz w:val="14"/>
                <w:szCs w:val="14"/>
                <w:lang w:val="en-US"/>
              </w:rPr>
              <w:t>0</w:t>
            </w:r>
          </w:p>
        </w:tc>
        <w:tc>
          <w:tcPr>
            <w:tcW w:w="567" w:type="dxa"/>
            <w:tcBorders>
              <w:top w:val="nil"/>
              <w:left w:val="nil"/>
              <w:bottom w:val="single" w:sz="4" w:space="0" w:color="auto"/>
              <w:right w:val="single" w:sz="4" w:space="0" w:color="auto"/>
            </w:tcBorders>
            <w:noWrap/>
            <w:vAlign w:val="center"/>
          </w:tcPr>
          <w:p w:rsidR="00F8755E" w:rsidRPr="00723A2C" w:rsidRDefault="00F8755E" w:rsidP="00FA3E0A">
            <w:pPr>
              <w:jc w:val="center"/>
              <w:rPr>
                <w:rFonts w:cs="Calibri"/>
                <w:color w:val="000000"/>
                <w:sz w:val="14"/>
                <w:szCs w:val="14"/>
              </w:rPr>
            </w:pPr>
            <w:r w:rsidRPr="00723A2C">
              <w:rPr>
                <w:rFonts w:cs="Calibri"/>
                <w:color w:val="000000"/>
                <w:sz w:val="14"/>
                <w:szCs w:val="14"/>
                <w:lang w:val="en-US"/>
              </w:rPr>
              <w:t>0</w:t>
            </w:r>
          </w:p>
        </w:tc>
        <w:tc>
          <w:tcPr>
            <w:tcW w:w="709" w:type="dxa"/>
            <w:tcBorders>
              <w:top w:val="nil"/>
              <w:left w:val="nil"/>
              <w:bottom w:val="single" w:sz="4" w:space="0" w:color="auto"/>
              <w:right w:val="single" w:sz="4" w:space="0" w:color="auto"/>
            </w:tcBorders>
            <w:noWrap/>
            <w:vAlign w:val="center"/>
          </w:tcPr>
          <w:p w:rsidR="00F8755E" w:rsidRPr="008575D9" w:rsidRDefault="00F8755E" w:rsidP="00FA3E0A">
            <w:pPr>
              <w:spacing w:before="0" w:after="0" w:line="240" w:lineRule="auto"/>
              <w:jc w:val="center"/>
              <w:rPr>
                <w:sz w:val="14"/>
                <w:szCs w:val="14"/>
                <w:lang w:val="en-US"/>
              </w:rPr>
            </w:pPr>
            <w:r>
              <w:rPr>
                <w:sz w:val="14"/>
                <w:szCs w:val="14"/>
                <w:lang w:val="en-US"/>
              </w:rPr>
              <w:t>2</w:t>
            </w:r>
          </w:p>
        </w:tc>
        <w:tc>
          <w:tcPr>
            <w:tcW w:w="708" w:type="dxa"/>
            <w:tcBorders>
              <w:top w:val="nil"/>
              <w:left w:val="nil"/>
              <w:bottom w:val="single" w:sz="4" w:space="0" w:color="auto"/>
              <w:right w:val="single" w:sz="4" w:space="0" w:color="auto"/>
            </w:tcBorders>
            <w:noWrap/>
            <w:vAlign w:val="center"/>
          </w:tcPr>
          <w:p w:rsidR="00F8755E" w:rsidRPr="00A44AD1" w:rsidRDefault="00F8755E" w:rsidP="00FA3E0A">
            <w:pPr>
              <w:spacing w:before="0" w:after="0" w:line="240" w:lineRule="auto"/>
              <w:jc w:val="center"/>
              <w:rPr>
                <w:sz w:val="14"/>
                <w:szCs w:val="14"/>
                <w:lang w:val="en-US"/>
              </w:rPr>
            </w:pPr>
            <w:r>
              <w:rPr>
                <w:sz w:val="14"/>
                <w:szCs w:val="14"/>
              </w:rPr>
              <w:t>2</w:t>
            </w:r>
            <w:r>
              <w:rPr>
                <w:sz w:val="14"/>
                <w:szCs w:val="14"/>
                <w:lang w:val="en-US"/>
              </w:rPr>
              <w:t>6</w:t>
            </w:r>
          </w:p>
        </w:tc>
        <w:tc>
          <w:tcPr>
            <w:tcW w:w="74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Pr>
                <w:sz w:val="14"/>
                <w:szCs w:val="14"/>
              </w:rPr>
              <w:t>26</w:t>
            </w: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804" w:type="dxa"/>
            <w:tcBorders>
              <w:top w:val="nil"/>
              <w:left w:val="nil"/>
              <w:bottom w:val="single" w:sz="4" w:space="0" w:color="auto"/>
              <w:right w:val="single" w:sz="8" w:space="0" w:color="auto"/>
            </w:tcBorders>
            <w:vAlign w:val="center"/>
          </w:tcPr>
          <w:p w:rsidR="00F8755E" w:rsidRPr="00723A2C" w:rsidRDefault="00F8755E" w:rsidP="00FA3E0A">
            <w:pPr>
              <w:spacing w:before="0" w:after="0" w:line="240" w:lineRule="auto"/>
              <w:jc w:val="center"/>
              <w:rPr>
                <w:sz w:val="14"/>
                <w:szCs w:val="14"/>
              </w:rPr>
            </w:pPr>
          </w:p>
        </w:tc>
      </w:tr>
      <w:tr w:rsidR="00F8755E" w:rsidRPr="00723A2C" w:rsidTr="00C57F6A">
        <w:trPr>
          <w:trHeight w:val="270"/>
        </w:trPr>
        <w:tc>
          <w:tcPr>
            <w:tcW w:w="1702" w:type="dxa"/>
            <w:vMerge/>
            <w:tcBorders>
              <w:top w:val="nil"/>
              <w:left w:val="single" w:sz="8" w:space="0" w:color="auto"/>
              <w:bottom w:val="single" w:sz="4" w:space="0" w:color="000000"/>
              <w:right w:val="single" w:sz="4" w:space="0" w:color="auto"/>
            </w:tcBorders>
            <w:vAlign w:val="center"/>
          </w:tcPr>
          <w:p w:rsidR="00F8755E" w:rsidRPr="00723A2C" w:rsidRDefault="00F8755E"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FD066E">
            <w:pPr>
              <w:spacing w:before="0" w:after="0" w:line="240" w:lineRule="auto"/>
              <w:rPr>
                <w:sz w:val="14"/>
                <w:szCs w:val="14"/>
              </w:rPr>
            </w:pPr>
            <w:r w:rsidRPr="00723A2C">
              <w:rPr>
                <w:sz w:val="14"/>
                <w:szCs w:val="14"/>
              </w:rPr>
              <w:t>Στόχος</w:t>
            </w:r>
          </w:p>
        </w:tc>
        <w:tc>
          <w:tcPr>
            <w:tcW w:w="711"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66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Pr="00723A2C" w:rsidRDefault="00F8755E"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804" w:type="dxa"/>
            <w:tcBorders>
              <w:top w:val="nil"/>
              <w:left w:val="nil"/>
              <w:bottom w:val="single" w:sz="4" w:space="0" w:color="auto"/>
              <w:right w:val="single" w:sz="8" w:space="0" w:color="auto"/>
            </w:tcBorders>
            <w:vAlign w:val="center"/>
          </w:tcPr>
          <w:p w:rsidR="00F8755E" w:rsidRPr="00723A2C" w:rsidRDefault="00F8755E" w:rsidP="00FA3E0A">
            <w:pPr>
              <w:spacing w:before="0" w:after="0" w:line="240" w:lineRule="auto"/>
              <w:jc w:val="center"/>
              <w:rPr>
                <w:sz w:val="14"/>
                <w:szCs w:val="14"/>
              </w:rPr>
            </w:pPr>
            <w:r w:rsidRPr="00723A2C">
              <w:rPr>
                <w:rFonts w:cs="Arial"/>
                <w:sz w:val="14"/>
                <w:szCs w:val="14"/>
              </w:rPr>
              <w:t>13</w:t>
            </w:r>
            <w:r w:rsidRPr="00723A2C">
              <w:rPr>
                <w:rFonts w:cs="Arial"/>
                <w:sz w:val="14"/>
                <w:szCs w:val="14"/>
                <w:vertAlign w:val="superscript"/>
              </w:rPr>
              <w:t>(1)</w:t>
            </w:r>
          </w:p>
        </w:tc>
      </w:tr>
      <w:tr w:rsidR="00F8755E" w:rsidRPr="00723A2C" w:rsidTr="00C57F6A">
        <w:trPr>
          <w:trHeight w:val="270"/>
        </w:trPr>
        <w:tc>
          <w:tcPr>
            <w:tcW w:w="1702" w:type="dxa"/>
            <w:vMerge/>
            <w:tcBorders>
              <w:top w:val="nil"/>
              <w:left w:val="single" w:sz="8" w:space="0" w:color="auto"/>
              <w:bottom w:val="single" w:sz="4" w:space="0" w:color="000000"/>
              <w:right w:val="single" w:sz="4" w:space="0" w:color="auto"/>
            </w:tcBorders>
            <w:vAlign w:val="center"/>
          </w:tcPr>
          <w:p w:rsidR="00F8755E" w:rsidRPr="00723A2C" w:rsidRDefault="00F8755E"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FD066E">
            <w:pPr>
              <w:spacing w:before="0" w:after="0" w:line="240" w:lineRule="auto"/>
              <w:rPr>
                <w:sz w:val="14"/>
                <w:szCs w:val="14"/>
              </w:rPr>
            </w:pPr>
            <w:r w:rsidRPr="00723A2C">
              <w:rPr>
                <w:sz w:val="14"/>
                <w:szCs w:val="14"/>
              </w:rPr>
              <w:t>Αφετηρία</w:t>
            </w:r>
          </w:p>
        </w:tc>
        <w:tc>
          <w:tcPr>
            <w:tcW w:w="711"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sidRPr="00723A2C">
              <w:rPr>
                <w:sz w:val="14"/>
                <w:szCs w:val="14"/>
              </w:rPr>
              <w:t>0</w:t>
            </w:r>
          </w:p>
        </w:tc>
        <w:tc>
          <w:tcPr>
            <w:tcW w:w="66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Pr="00723A2C" w:rsidRDefault="00F8755E"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804" w:type="dxa"/>
            <w:tcBorders>
              <w:top w:val="nil"/>
              <w:left w:val="nil"/>
              <w:bottom w:val="single" w:sz="4" w:space="0" w:color="auto"/>
              <w:right w:val="single" w:sz="8" w:space="0" w:color="auto"/>
            </w:tcBorders>
            <w:vAlign w:val="center"/>
          </w:tcPr>
          <w:p w:rsidR="00F8755E" w:rsidRPr="00723A2C" w:rsidRDefault="00F8755E" w:rsidP="00FA3E0A">
            <w:pPr>
              <w:spacing w:before="0" w:after="0" w:line="240" w:lineRule="auto"/>
              <w:jc w:val="center"/>
              <w:rPr>
                <w:sz w:val="14"/>
                <w:szCs w:val="14"/>
              </w:rPr>
            </w:pPr>
          </w:p>
        </w:tc>
      </w:tr>
      <w:tr w:rsidR="00F8755E" w:rsidRPr="00723A2C" w:rsidTr="00C57F6A">
        <w:trPr>
          <w:trHeight w:val="510"/>
        </w:trPr>
        <w:tc>
          <w:tcPr>
            <w:tcW w:w="1702" w:type="dxa"/>
            <w:vMerge w:val="restart"/>
            <w:tcBorders>
              <w:top w:val="nil"/>
              <w:left w:val="single" w:sz="8" w:space="0" w:color="auto"/>
              <w:bottom w:val="single" w:sz="4" w:space="0" w:color="000000"/>
              <w:right w:val="single" w:sz="4" w:space="0" w:color="auto"/>
            </w:tcBorders>
            <w:vAlign w:val="center"/>
          </w:tcPr>
          <w:p w:rsidR="00F8755E" w:rsidRPr="00723A2C" w:rsidRDefault="00F8755E" w:rsidP="00FD066E">
            <w:pPr>
              <w:spacing w:before="0" w:after="0" w:line="240" w:lineRule="auto"/>
              <w:rPr>
                <w:sz w:val="14"/>
                <w:szCs w:val="14"/>
              </w:rPr>
            </w:pPr>
            <w:r w:rsidRPr="00723A2C">
              <w:rPr>
                <w:rFonts w:cs="Arial"/>
                <w:sz w:val="14"/>
                <w:szCs w:val="14"/>
              </w:rPr>
              <w:t>Μέσος ετήσιος αριθμός μαθητών που συμμετέχουν σε προγράμματα ενισχυτικής διδασκαλίας και διαπολιτισμικής εκπαίδευσης</w:t>
            </w:r>
          </w:p>
        </w:tc>
        <w:tc>
          <w:tcPr>
            <w:tcW w:w="99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FD066E">
            <w:pPr>
              <w:spacing w:before="0" w:after="0" w:line="240" w:lineRule="auto"/>
              <w:rPr>
                <w:sz w:val="14"/>
                <w:szCs w:val="14"/>
              </w:rPr>
            </w:pPr>
            <w:r w:rsidRPr="00723A2C">
              <w:rPr>
                <w:sz w:val="14"/>
                <w:szCs w:val="14"/>
              </w:rPr>
              <w:t>Ολοκλήρωση</w:t>
            </w:r>
          </w:p>
        </w:tc>
        <w:tc>
          <w:tcPr>
            <w:tcW w:w="711"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sidRPr="00723A2C">
              <w:rPr>
                <w:sz w:val="14"/>
                <w:szCs w:val="14"/>
              </w:rPr>
              <w:t>0</w:t>
            </w:r>
          </w:p>
        </w:tc>
        <w:tc>
          <w:tcPr>
            <w:tcW w:w="66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sidRPr="00723A2C">
              <w:rPr>
                <w:sz w:val="14"/>
                <w:szCs w:val="14"/>
                <w:lang w:val="en-US"/>
              </w:rPr>
              <w:t>0</w:t>
            </w:r>
          </w:p>
        </w:tc>
        <w:tc>
          <w:tcPr>
            <w:tcW w:w="614" w:type="dxa"/>
            <w:tcBorders>
              <w:top w:val="nil"/>
              <w:left w:val="nil"/>
              <w:bottom w:val="single" w:sz="4" w:space="0" w:color="auto"/>
              <w:right w:val="single" w:sz="4" w:space="0" w:color="auto"/>
            </w:tcBorders>
            <w:noWrap/>
            <w:vAlign w:val="center"/>
          </w:tcPr>
          <w:p w:rsidR="00F8755E" w:rsidRPr="008575D9" w:rsidRDefault="00F8755E" w:rsidP="00FA3E0A">
            <w:pPr>
              <w:spacing w:before="0" w:after="0" w:line="240" w:lineRule="auto"/>
              <w:jc w:val="center"/>
              <w:rPr>
                <w:sz w:val="14"/>
                <w:szCs w:val="14"/>
                <w:lang w:val="en-US"/>
              </w:rPr>
            </w:pPr>
            <w:r>
              <w:rPr>
                <w:sz w:val="14"/>
                <w:szCs w:val="14"/>
                <w:lang w:val="en-US"/>
              </w:rPr>
              <w:t>0</w:t>
            </w:r>
          </w:p>
        </w:tc>
        <w:tc>
          <w:tcPr>
            <w:tcW w:w="567" w:type="dxa"/>
            <w:tcBorders>
              <w:top w:val="nil"/>
              <w:left w:val="nil"/>
              <w:bottom w:val="single" w:sz="4" w:space="0" w:color="auto"/>
              <w:right w:val="single" w:sz="4" w:space="0" w:color="auto"/>
            </w:tcBorders>
            <w:noWrap/>
            <w:vAlign w:val="center"/>
          </w:tcPr>
          <w:p w:rsidR="00F8755E" w:rsidRPr="008575D9" w:rsidRDefault="00F8755E" w:rsidP="00FA3E0A">
            <w:pPr>
              <w:jc w:val="center"/>
              <w:rPr>
                <w:rFonts w:cs="Calibri"/>
                <w:color w:val="000000"/>
                <w:sz w:val="14"/>
                <w:szCs w:val="14"/>
                <w:lang w:val="en-US"/>
              </w:rPr>
            </w:pPr>
            <w:r>
              <w:rPr>
                <w:rFonts w:cs="Calibri"/>
                <w:color w:val="000000"/>
                <w:sz w:val="14"/>
                <w:szCs w:val="14"/>
                <w:lang w:val="en-US"/>
              </w:rPr>
              <w:t>0</w:t>
            </w:r>
          </w:p>
        </w:tc>
        <w:tc>
          <w:tcPr>
            <w:tcW w:w="709" w:type="dxa"/>
            <w:tcBorders>
              <w:top w:val="nil"/>
              <w:left w:val="nil"/>
              <w:bottom w:val="single" w:sz="4" w:space="0" w:color="auto"/>
              <w:right w:val="single" w:sz="4" w:space="0" w:color="auto"/>
            </w:tcBorders>
            <w:noWrap/>
            <w:vAlign w:val="center"/>
          </w:tcPr>
          <w:p w:rsidR="00F8755E" w:rsidRPr="006905E9" w:rsidRDefault="00F8755E" w:rsidP="00FA3E0A">
            <w:pPr>
              <w:spacing w:before="0" w:after="0" w:line="240" w:lineRule="auto"/>
              <w:jc w:val="center"/>
              <w:rPr>
                <w:sz w:val="14"/>
                <w:szCs w:val="14"/>
                <w:highlight w:val="yellow"/>
              </w:rPr>
            </w:pPr>
            <w:r w:rsidRPr="0031647C">
              <w:rPr>
                <w:sz w:val="14"/>
                <w:szCs w:val="14"/>
              </w:rPr>
              <w:t>17.325</w:t>
            </w:r>
          </w:p>
        </w:tc>
        <w:tc>
          <w:tcPr>
            <w:tcW w:w="708" w:type="dxa"/>
            <w:tcBorders>
              <w:top w:val="nil"/>
              <w:left w:val="nil"/>
              <w:bottom w:val="single" w:sz="4" w:space="0" w:color="auto"/>
              <w:right w:val="single" w:sz="4" w:space="0" w:color="auto"/>
            </w:tcBorders>
            <w:noWrap/>
            <w:vAlign w:val="center"/>
          </w:tcPr>
          <w:p w:rsidR="00F8755E" w:rsidRPr="0080640F" w:rsidRDefault="00F8755E" w:rsidP="00FA3E0A">
            <w:pPr>
              <w:spacing w:before="0" w:after="0" w:line="240" w:lineRule="auto"/>
              <w:jc w:val="center"/>
              <w:rPr>
                <w:sz w:val="14"/>
                <w:szCs w:val="14"/>
                <w:lang w:val="en-US"/>
              </w:rPr>
            </w:pPr>
            <w:r>
              <w:rPr>
                <w:sz w:val="14"/>
                <w:szCs w:val="14"/>
                <w:lang w:val="en-US"/>
              </w:rPr>
              <w:t>34.730</w:t>
            </w:r>
          </w:p>
        </w:tc>
        <w:tc>
          <w:tcPr>
            <w:tcW w:w="742" w:type="dxa"/>
            <w:tcBorders>
              <w:top w:val="nil"/>
              <w:left w:val="nil"/>
              <w:bottom w:val="single" w:sz="4" w:space="0" w:color="auto"/>
              <w:right w:val="single" w:sz="4" w:space="0" w:color="auto"/>
            </w:tcBorders>
            <w:noWrap/>
            <w:vAlign w:val="center"/>
          </w:tcPr>
          <w:p w:rsidR="00F8755E" w:rsidRPr="0011759E" w:rsidRDefault="00F8755E" w:rsidP="00FA3E0A">
            <w:pPr>
              <w:spacing w:before="0" w:after="0" w:line="240" w:lineRule="auto"/>
              <w:jc w:val="center"/>
              <w:rPr>
                <w:sz w:val="14"/>
                <w:szCs w:val="14"/>
                <w:lang w:val="en-US"/>
              </w:rPr>
            </w:pPr>
            <w:r>
              <w:rPr>
                <w:sz w:val="14"/>
                <w:szCs w:val="14"/>
                <w:lang w:val="en-US"/>
              </w:rPr>
              <w:t>64.524</w:t>
            </w: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804" w:type="dxa"/>
            <w:tcBorders>
              <w:top w:val="nil"/>
              <w:left w:val="nil"/>
              <w:bottom w:val="single" w:sz="4" w:space="0" w:color="auto"/>
              <w:right w:val="single" w:sz="8" w:space="0" w:color="auto"/>
            </w:tcBorders>
            <w:vAlign w:val="center"/>
          </w:tcPr>
          <w:p w:rsidR="00F8755E" w:rsidRPr="00723A2C" w:rsidRDefault="00F8755E" w:rsidP="00FA3E0A">
            <w:pPr>
              <w:spacing w:before="0" w:after="0" w:line="240" w:lineRule="auto"/>
              <w:jc w:val="center"/>
              <w:rPr>
                <w:sz w:val="14"/>
                <w:szCs w:val="14"/>
              </w:rPr>
            </w:pPr>
          </w:p>
        </w:tc>
      </w:tr>
      <w:tr w:rsidR="00F8755E" w:rsidRPr="00723A2C" w:rsidTr="00C57F6A">
        <w:trPr>
          <w:trHeight w:val="270"/>
        </w:trPr>
        <w:tc>
          <w:tcPr>
            <w:tcW w:w="1702" w:type="dxa"/>
            <w:vMerge/>
            <w:tcBorders>
              <w:top w:val="nil"/>
              <w:left w:val="single" w:sz="8" w:space="0" w:color="auto"/>
              <w:bottom w:val="single" w:sz="4" w:space="0" w:color="000000"/>
              <w:right w:val="single" w:sz="4" w:space="0" w:color="auto"/>
            </w:tcBorders>
            <w:vAlign w:val="center"/>
          </w:tcPr>
          <w:p w:rsidR="00F8755E" w:rsidRPr="00723A2C" w:rsidRDefault="00F8755E"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FD066E">
            <w:pPr>
              <w:spacing w:before="0" w:after="0" w:line="240" w:lineRule="auto"/>
              <w:rPr>
                <w:sz w:val="14"/>
                <w:szCs w:val="14"/>
              </w:rPr>
            </w:pPr>
            <w:r w:rsidRPr="00723A2C">
              <w:rPr>
                <w:sz w:val="14"/>
                <w:szCs w:val="14"/>
              </w:rPr>
              <w:t>Στόχος</w:t>
            </w:r>
          </w:p>
        </w:tc>
        <w:tc>
          <w:tcPr>
            <w:tcW w:w="711"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66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Pr="00723A2C" w:rsidRDefault="00F8755E"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804" w:type="dxa"/>
            <w:tcBorders>
              <w:top w:val="nil"/>
              <w:left w:val="nil"/>
              <w:bottom w:val="single" w:sz="4" w:space="0" w:color="auto"/>
              <w:right w:val="single" w:sz="8" w:space="0" w:color="auto"/>
            </w:tcBorders>
            <w:vAlign w:val="center"/>
          </w:tcPr>
          <w:p w:rsidR="00F8755E" w:rsidRPr="00723A2C" w:rsidRDefault="00F8755E" w:rsidP="00FA3E0A">
            <w:pPr>
              <w:spacing w:before="0" w:after="0" w:line="240" w:lineRule="auto"/>
              <w:jc w:val="center"/>
              <w:rPr>
                <w:sz w:val="14"/>
                <w:szCs w:val="14"/>
              </w:rPr>
            </w:pPr>
            <w:r>
              <w:rPr>
                <w:rFonts w:cs="Arial"/>
                <w:sz w:val="14"/>
                <w:szCs w:val="14"/>
              </w:rPr>
              <w:t xml:space="preserve"> 45.700</w:t>
            </w:r>
          </w:p>
        </w:tc>
      </w:tr>
      <w:tr w:rsidR="00F8755E" w:rsidRPr="00723A2C" w:rsidTr="00C57F6A">
        <w:trPr>
          <w:trHeight w:val="270"/>
        </w:trPr>
        <w:tc>
          <w:tcPr>
            <w:tcW w:w="1702" w:type="dxa"/>
            <w:vMerge/>
            <w:tcBorders>
              <w:top w:val="nil"/>
              <w:left w:val="single" w:sz="8" w:space="0" w:color="auto"/>
              <w:bottom w:val="single" w:sz="4" w:space="0" w:color="000000"/>
              <w:right w:val="single" w:sz="4" w:space="0" w:color="auto"/>
            </w:tcBorders>
            <w:vAlign w:val="center"/>
          </w:tcPr>
          <w:p w:rsidR="00F8755E" w:rsidRPr="00723A2C" w:rsidRDefault="00F8755E"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FD066E">
            <w:pPr>
              <w:spacing w:before="0" w:after="0" w:line="240" w:lineRule="auto"/>
              <w:rPr>
                <w:sz w:val="14"/>
                <w:szCs w:val="14"/>
              </w:rPr>
            </w:pPr>
            <w:r w:rsidRPr="00723A2C">
              <w:rPr>
                <w:sz w:val="14"/>
                <w:szCs w:val="14"/>
              </w:rPr>
              <w:t>Αφετηρία</w:t>
            </w:r>
          </w:p>
        </w:tc>
        <w:tc>
          <w:tcPr>
            <w:tcW w:w="711"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sidRPr="00723A2C">
              <w:rPr>
                <w:sz w:val="14"/>
                <w:szCs w:val="14"/>
              </w:rPr>
              <w:t>94.267</w:t>
            </w:r>
          </w:p>
        </w:tc>
        <w:tc>
          <w:tcPr>
            <w:tcW w:w="66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Pr="00723A2C" w:rsidRDefault="00F8755E"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804" w:type="dxa"/>
            <w:tcBorders>
              <w:top w:val="nil"/>
              <w:left w:val="nil"/>
              <w:bottom w:val="single" w:sz="4" w:space="0" w:color="auto"/>
              <w:right w:val="single" w:sz="8" w:space="0" w:color="auto"/>
            </w:tcBorders>
            <w:vAlign w:val="center"/>
          </w:tcPr>
          <w:p w:rsidR="00F8755E" w:rsidRPr="00723A2C" w:rsidRDefault="00F8755E" w:rsidP="00FA3E0A">
            <w:pPr>
              <w:spacing w:before="0" w:after="0" w:line="240" w:lineRule="auto"/>
              <w:jc w:val="center"/>
              <w:rPr>
                <w:sz w:val="14"/>
                <w:szCs w:val="14"/>
              </w:rPr>
            </w:pPr>
          </w:p>
        </w:tc>
      </w:tr>
      <w:tr w:rsidR="00F8755E" w:rsidRPr="00723A2C" w:rsidTr="00C57F6A">
        <w:trPr>
          <w:trHeight w:val="270"/>
        </w:trPr>
        <w:tc>
          <w:tcPr>
            <w:tcW w:w="1702" w:type="dxa"/>
            <w:vMerge w:val="restart"/>
            <w:tcBorders>
              <w:top w:val="nil"/>
              <w:left w:val="single" w:sz="8" w:space="0" w:color="auto"/>
              <w:right w:val="single" w:sz="4" w:space="0" w:color="auto"/>
            </w:tcBorders>
            <w:vAlign w:val="center"/>
          </w:tcPr>
          <w:p w:rsidR="00F8755E" w:rsidRPr="00DA6E5F" w:rsidRDefault="00F8755E" w:rsidP="00FD066E">
            <w:pPr>
              <w:spacing w:before="0" w:after="0" w:line="240" w:lineRule="auto"/>
              <w:rPr>
                <w:sz w:val="14"/>
                <w:szCs w:val="14"/>
              </w:rPr>
            </w:pPr>
            <w:r>
              <w:rPr>
                <w:sz w:val="14"/>
                <w:szCs w:val="14"/>
              </w:rPr>
              <w:t>Αριθμός ολοήμερων σχολείων πρωτοβάθμιας εκπαίδευσης στα οποία εφαρμόζεται ενιαίο αναμορφωμένο πρόγραμμα</w:t>
            </w:r>
          </w:p>
        </w:tc>
        <w:tc>
          <w:tcPr>
            <w:tcW w:w="99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FD066E">
            <w:pPr>
              <w:spacing w:before="0" w:after="0" w:line="240" w:lineRule="auto"/>
              <w:rPr>
                <w:sz w:val="14"/>
                <w:szCs w:val="14"/>
              </w:rPr>
            </w:pPr>
            <w:r w:rsidRPr="00723A2C">
              <w:rPr>
                <w:sz w:val="14"/>
                <w:szCs w:val="14"/>
              </w:rPr>
              <w:t>Ολοκλήρωση</w:t>
            </w:r>
          </w:p>
        </w:tc>
        <w:tc>
          <w:tcPr>
            <w:tcW w:w="711"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66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Pr="00723A2C" w:rsidRDefault="00F8755E"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Pr>
                <w:sz w:val="14"/>
                <w:szCs w:val="14"/>
              </w:rPr>
              <w:t>966</w:t>
            </w:r>
          </w:p>
        </w:tc>
        <w:tc>
          <w:tcPr>
            <w:tcW w:w="74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Pr>
                <w:sz w:val="14"/>
                <w:szCs w:val="14"/>
              </w:rPr>
              <w:t>1.321</w:t>
            </w: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804" w:type="dxa"/>
            <w:tcBorders>
              <w:top w:val="nil"/>
              <w:left w:val="nil"/>
              <w:bottom w:val="single" w:sz="4" w:space="0" w:color="auto"/>
              <w:right w:val="single" w:sz="8" w:space="0" w:color="auto"/>
            </w:tcBorders>
            <w:vAlign w:val="center"/>
          </w:tcPr>
          <w:p w:rsidR="00F8755E" w:rsidRPr="00723A2C" w:rsidRDefault="00F8755E" w:rsidP="00FA3E0A">
            <w:pPr>
              <w:spacing w:before="0" w:after="0" w:line="240" w:lineRule="auto"/>
              <w:jc w:val="center"/>
              <w:rPr>
                <w:sz w:val="14"/>
                <w:szCs w:val="14"/>
              </w:rPr>
            </w:pPr>
          </w:p>
        </w:tc>
      </w:tr>
      <w:tr w:rsidR="00F8755E" w:rsidRPr="00723A2C" w:rsidTr="00C57F6A">
        <w:trPr>
          <w:trHeight w:val="270"/>
        </w:trPr>
        <w:tc>
          <w:tcPr>
            <w:tcW w:w="1702" w:type="dxa"/>
            <w:vMerge/>
            <w:tcBorders>
              <w:left w:val="single" w:sz="8" w:space="0" w:color="auto"/>
              <w:right w:val="single" w:sz="4" w:space="0" w:color="auto"/>
            </w:tcBorders>
            <w:vAlign w:val="center"/>
          </w:tcPr>
          <w:p w:rsidR="00F8755E" w:rsidRPr="00723A2C" w:rsidRDefault="00F8755E"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FD066E">
            <w:pPr>
              <w:spacing w:before="0" w:after="0" w:line="240" w:lineRule="auto"/>
              <w:rPr>
                <w:sz w:val="14"/>
                <w:szCs w:val="14"/>
              </w:rPr>
            </w:pPr>
            <w:r w:rsidRPr="00723A2C">
              <w:rPr>
                <w:sz w:val="14"/>
                <w:szCs w:val="14"/>
              </w:rPr>
              <w:t>Στόχος</w:t>
            </w:r>
          </w:p>
        </w:tc>
        <w:tc>
          <w:tcPr>
            <w:tcW w:w="711"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66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Pr="00723A2C" w:rsidRDefault="00F8755E"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804" w:type="dxa"/>
            <w:tcBorders>
              <w:top w:val="nil"/>
              <w:left w:val="nil"/>
              <w:bottom w:val="single" w:sz="4" w:space="0" w:color="auto"/>
              <w:right w:val="single" w:sz="8" w:space="0" w:color="auto"/>
            </w:tcBorders>
            <w:vAlign w:val="center"/>
          </w:tcPr>
          <w:p w:rsidR="00F8755E" w:rsidRPr="00723A2C" w:rsidRDefault="00F8755E" w:rsidP="00FA3E0A">
            <w:pPr>
              <w:spacing w:before="0" w:after="0" w:line="240" w:lineRule="auto"/>
              <w:jc w:val="center"/>
              <w:rPr>
                <w:sz w:val="14"/>
                <w:szCs w:val="14"/>
              </w:rPr>
            </w:pPr>
            <w:r>
              <w:rPr>
                <w:sz w:val="14"/>
                <w:szCs w:val="14"/>
              </w:rPr>
              <w:t>1.250</w:t>
            </w:r>
          </w:p>
        </w:tc>
      </w:tr>
      <w:tr w:rsidR="00F8755E" w:rsidRPr="00723A2C" w:rsidTr="00C57F6A">
        <w:trPr>
          <w:trHeight w:val="270"/>
        </w:trPr>
        <w:tc>
          <w:tcPr>
            <w:tcW w:w="1702" w:type="dxa"/>
            <w:vMerge/>
            <w:tcBorders>
              <w:left w:val="single" w:sz="8" w:space="0" w:color="auto"/>
              <w:bottom w:val="single" w:sz="4" w:space="0" w:color="000000"/>
              <w:right w:val="single" w:sz="4" w:space="0" w:color="auto"/>
            </w:tcBorders>
            <w:vAlign w:val="center"/>
          </w:tcPr>
          <w:p w:rsidR="00F8755E" w:rsidRPr="00723A2C" w:rsidRDefault="00F8755E"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FD066E">
            <w:pPr>
              <w:spacing w:before="0" w:after="0" w:line="240" w:lineRule="auto"/>
              <w:rPr>
                <w:sz w:val="14"/>
                <w:szCs w:val="14"/>
              </w:rPr>
            </w:pPr>
            <w:r w:rsidRPr="00723A2C">
              <w:rPr>
                <w:sz w:val="14"/>
                <w:szCs w:val="14"/>
              </w:rPr>
              <w:t>Αφετηρία</w:t>
            </w:r>
          </w:p>
        </w:tc>
        <w:tc>
          <w:tcPr>
            <w:tcW w:w="711"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Pr>
                <w:sz w:val="14"/>
                <w:szCs w:val="14"/>
              </w:rPr>
              <w:t>0</w:t>
            </w:r>
          </w:p>
        </w:tc>
        <w:tc>
          <w:tcPr>
            <w:tcW w:w="66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Pr="00723A2C" w:rsidRDefault="00F8755E"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804" w:type="dxa"/>
            <w:tcBorders>
              <w:top w:val="nil"/>
              <w:left w:val="nil"/>
              <w:bottom w:val="single" w:sz="4" w:space="0" w:color="auto"/>
              <w:right w:val="single" w:sz="8" w:space="0" w:color="auto"/>
            </w:tcBorders>
            <w:vAlign w:val="center"/>
          </w:tcPr>
          <w:p w:rsidR="00F8755E" w:rsidRPr="00723A2C" w:rsidRDefault="00F8755E" w:rsidP="00FA3E0A">
            <w:pPr>
              <w:spacing w:before="0" w:after="0" w:line="240" w:lineRule="auto"/>
              <w:jc w:val="center"/>
              <w:rPr>
                <w:sz w:val="14"/>
                <w:szCs w:val="14"/>
              </w:rPr>
            </w:pPr>
          </w:p>
        </w:tc>
      </w:tr>
      <w:tr w:rsidR="00F8755E" w:rsidRPr="00723A2C" w:rsidTr="00C57F6A">
        <w:trPr>
          <w:trHeight w:val="270"/>
        </w:trPr>
        <w:tc>
          <w:tcPr>
            <w:tcW w:w="1702" w:type="dxa"/>
            <w:vMerge w:val="restart"/>
            <w:tcBorders>
              <w:top w:val="nil"/>
              <w:left w:val="single" w:sz="8" w:space="0" w:color="auto"/>
              <w:bottom w:val="single" w:sz="4" w:space="0" w:color="000000"/>
              <w:right w:val="single" w:sz="4" w:space="0" w:color="auto"/>
            </w:tcBorders>
            <w:vAlign w:val="center"/>
          </w:tcPr>
          <w:p w:rsidR="00F8755E" w:rsidRPr="00723A2C" w:rsidRDefault="00F8755E" w:rsidP="00FD066E">
            <w:pPr>
              <w:spacing w:before="0" w:after="0" w:line="240" w:lineRule="auto"/>
              <w:rPr>
                <w:sz w:val="14"/>
                <w:szCs w:val="14"/>
              </w:rPr>
            </w:pPr>
            <w:r w:rsidRPr="00723A2C">
              <w:rPr>
                <w:rFonts w:cs="Arial"/>
                <w:sz w:val="14"/>
                <w:szCs w:val="14"/>
              </w:rPr>
              <w:t xml:space="preserve">Μέσος ετήσιος αριθμός συμμετοχών εκπαιδευτικών αβάθμιας και β’βάθμιας που επιμορφώνονται </w:t>
            </w:r>
          </w:p>
        </w:tc>
        <w:tc>
          <w:tcPr>
            <w:tcW w:w="99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FD066E">
            <w:pPr>
              <w:spacing w:before="0" w:after="0" w:line="240" w:lineRule="auto"/>
              <w:rPr>
                <w:sz w:val="14"/>
                <w:szCs w:val="14"/>
              </w:rPr>
            </w:pPr>
            <w:r w:rsidRPr="00723A2C">
              <w:rPr>
                <w:sz w:val="14"/>
                <w:szCs w:val="14"/>
              </w:rPr>
              <w:t>Ολοκλήρωση</w:t>
            </w:r>
          </w:p>
        </w:tc>
        <w:tc>
          <w:tcPr>
            <w:tcW w:w="711"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sidRPr="00723A2C">
              <w:rPr>
                <w:sz w:val="14"/>
                <w:szCs w:val="14"/>
              </w:rPr>
              <w:t>0</w:t>
            </w:r>
          </w:p>
        </w:tc>
        <w:tc>
          <w:tcPr>
            <w:tcW w:w="66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sidRPr="00723A2C">
              <w:rPr>
                <w:sz w:val="14"/>
                <w:szCs w:val="14"/>
                <w:lang w:val="en-US"/>
              </w:rPr>
              <w:t>0</w:t>
            </w:r>
          </w:p>
        </w:tc>
        <w:tc>
          <w:tcPr>
            <w:tcW w:w="61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lang w:val="en-US"/>
              </w:rPr>
            </w:pPr>
            <w:r w:rsidRPr="00723A2C">
              <w:rPr>
                <w:sz w:val="14"/>
                <w:szCs w:val="14"/>
                <w:lang w:val="en-US"/>
              </w:rPr>
              <w:t>13.884</w:t>
            </w:r>
          </w:p>
        </w:tc>
        <w:tc>
          <w:tcPr>
            <w:tcW w:w="567" w:type="dxa"/>
            <w:tcBorders>
              <w:top w:val="nil"/>
              <w:left w:val="nil"/>
              <w:bottom w:val="single" w:sz="4" w:space="0" w:color="auto"/>
              <w:right w:val="single" w:sz="4" w:space="0" w:color="auto"/>
            </w:tcBorders>
            <w:noWrap/>
            <w:vAlign w:val="center"/>
          </w:tcPr>
          <w:p w:rsidR="00F8755E" w:rsidRPr="00723A2C" w:rsidRDefault="00F8755E" w:rsidP="00FA3E0A">
            <w:pPr>
              <w:jc w:val="center"/>
              <w:rPr>
                <w:rFonts w:cs="Calibri"/>
                <w:color w:val="000000"/>
                <w:sz w:val="14"/>
                <w:szCs w:val="14"/>
              </w:rPr>
            </w:pPr>
            <w:r w:rsidRPr="00723A2C">
              <w:rPr>
                <w:rFonts w:cs="Calibri"/>
                <w:color w:val="000000"/>
                <w:sz w:val="14"/>
                <w:szCs w:val="14"/>
                <w:lang w:val="en-US"/>
              </w:rPr>
              <w:t>39.337</w:t>
            </w:r>
          </w:p>
        </w:tc>
        <w:tc>
          <w:tcPr>
            <w:tcW w:w="709" w:type="dxa"/>
            <w:tcBorders>
              <w:top w:val="nil"/>
              <w:left w:val="nil"/>
              <w:bottom w:val="single" w:sz="4" w:space="0" w:color="auto"/>
              <w:right w:val="single" w:sz="4" w:space="0" w:color="auto"/>
            </w:tcBorders>
            <w:noWrap/>
            <w:vAlign w:val="center"/>
          </w:tcPr>
          <w:p w:rsidR="00F8755E" w:rsidRPr="008575D9" w:rsidRDefault="00F8755E" w:rsidP="00FA3E0A">
            <w:pPr>
              <w:spacing w:before="0" w:after="0" w:line="240" w:lineRule="auto"/>
              <w:jc w:val="center"/>
              <w:rPr>
                <w:sz w:val="14"/>
                <w:szCs w:val="14"/>
                <w:lang w:val="en-US"/>
              </w:rPr>
            </w:pPr>
            <w:r>
              <w:rPr>
                <w:sz w:val="14"/>
                <w:szCs w:val="14"/>
                <w:lang w:val="en-US"/>
              </w:rPr>
              <w:t>48.892</w:t>
            </w:r>
          </w:p>
        </w:tc>
        <w:tc>
          <w:tcPr>
            <w:tcW w:w="708" w:type="dxa"/>
            <w:tcBorders>
              <w:top w:val="nil"/>
              <w:left w:val="nil"/>
              <w:bottom w:val="single" w:sz="4" w:space="0" w:color="auto"/>
              <w:right w:val="single" w:sz="4" w:space="0" w:color="auto"/>
            </w:tcBorders>
            <w:noWrap/>
            <w:vAlign w:val="center"/>
          </w:tcPr>
          <w:p w:rsidR="00F8755E" w:rsidRPr="00DA6E5F" w:rsidRDefault="00F8755E" w:rsidP="00FA3E0A">
            <w:pPr>
              <w:spacing w:before="0" w:after="0" w:line="240" w:lineRule="auto"/>
              <w:jc w:val="center"/>
              <w:rPr>
                <w:sz w:val="14"/>
                <w:szCs w:val="14"/>
                <w:lang w:val="en-US"/>
              </w:rPr>
            </w:pPr>
            <w:r>
              <w:rPr>
                <w:sz w:val="14"/>
                <w:szCs w:val="14"/>
                <w:lang w:val="en-US"/>
              </w:rPr>
              <w:t>52.450</w:t>
            </w:r>
          </w:p>
        </w:tc>
        <w:tc>
          <w:tcPr>
            <w:tcW w:w="74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Pr>
                <w:sz w:val="14"/>
                <w:szCs w:val="14"/>
              </w:rPr>
              <w:t>53.187</w:t>
            </w: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804" w:type="dxa"/>
            <w:tcBorders>
              <w:top w:val="nil"/>
              <w:left w:val="nil"/>
              <w:bottom w:val="single" w:sz="4" w:space="0" w:color="auto"/>
              <w:right w:val="single" w:sz="8" w:space="0" w:color="auto"/>
            </w:tcBorders>
            <w:vAlign w:val="center"/>
          </w:tcPr>
          <w:p w:rsidR="00F8755E" w:rsidRPr="00723A2C" w:rsidRDefault="00F8755E" w:rsidP="00FA3E0A">
            <w:pPr>
              <w:spacing w:before="0" w:after="0" w:line="240" w:lineRule="auto"/>
              <w:jc w:val="center"/>
              <w:rPr>
                <w:sz w:val="14"/>
                <w:szCs w:val="14"/>
              </w:rPr>
            </w:pPr>
          </w:p>
        </w:tc>
      </w:tr>
      <w:tr w:rsidR="00F8755E" w:rsidRPr="00723A2C" w:rsidTr="00C57F6A">
        <w:trPr>
          <w:trHeight w:val="270"/>
        </w:trPr>
        <w:tc>
          <w:tcPr>
            <w:tcW w:w="1702" w:type="dxa"/>
            <w:vMerge/>
            <w:tcBorders>
              <w:top w:val="nil"/>
              <w:left w:val="single" w:sz="8" w:space="0" w:color="auto"/>
              <w:bottom w:val="single" w:sz="4" w:space="0" w:color="000000"/>
              <w:right w:val="single" w:sz="4" w:space="0" w:color="auto"/>
            </w:tcBorders>
            <w:vAlign w:val="center"/>
          </w:tcPr>
          <w:p w:rsidR="00F8755E" w:rsidRPr="00723A2C" w:rsidRDefault="00F8755E"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FD066E">
            <w:pPr>
              <w:spacing w:before="0" w:after="0" w:line="240" w:lineRule="auto"/>
              <w:rPr>
                <w:sz w:val="14"/>
                <w:szCs w:val="14"/>
              </w:rPr>
            </w:pPr>
            <w:r w:rsidRPr="00723A2C">
              <w:rPr>
                <w:sz w:val="14"/>
                <w:szCs w:val="14"/>
              </w:rPr>
              <w:t>Στόχος</w:t>
            </w:r>
          </w:p>
        </w:tc>
        <w:tc>
          <w:tcPr>
            <w:tcW w:w="711"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66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Pr="00723A2C" w:rsidRDefault="00F8755E"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804" w:type="dxa"/>
            <w:tcBorders>
              <w:top w:val="nil"/>
              <w:left w:val="nil"/>
              <w:bottom w:val="single" w:sz="4" w:space="0" w:color="auto"/>
              <w:right w:val="single" w:sz="8" w:space="0" w:color="auto"/>
            </w:tcBorders>
            <w:vAlign w:val="center"/>
          </w:tcPr>
          <w:p w:rsidR="00F8755E" w:rsidRPr="00723A2C" w:rsidRDefault="00F8755E" w:rsidP="00FA3E0A">
            <w:pPr>
              <w:spacing w:before="0" w:after="0" w:line="240" w:lineRule="auto"/>
              <w:jc w:val="center"/>
              <w:rPr>
                <w:sz w:val="14"/>
                <w:szCs w:val="14"/>
              </w:rPr>
            </w:pPr>
            <w:r w:rsidRPr="00723A2C">
              <w:rPr>
                <w:rFonts w:cs="Arial"/>
                <w:sz w:val="14"/>
                <w:szCs w:val="14"/>
              </w:rPr>
              <w:t>64.500</w:t>
            </w:r>
          </w:p>
        </w:tc>
      </w:tr>
      <w:tr w:rsidR="00F8755E" w:rsidRPr="00723A2C" w:rsidTr="00C57F6A">
        <w:trPr>
          <w:trHeight w:val="270"/>
        </w:trPr>
        <w:tc>
          <w:tcPr>
            <w:tcW w:w="1702" w:type="dxa"/>
            <w:vMerge/>
            <w:tcBorders>
              <w:top w:val="nil"/>
              <w:left w:val="single" w:sz="8" w:space="0" w:color="auto"/>
              <w:bottom w:val="single" w:sz="4" w:space="0" w:color="000000"/>
              <w:right w:val="single" w:sz="4" w:space="0" w:color="auto"/>
            </w:tcBorders>
            <w:vAlign w:val="center"/>
          </w:tcPr>
          <w:p w:rsidR="00F8755E" w:rsidRPr="00723A2C" w:rsidRDefault="00F8755E"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FD066E">
            <w:pPr>
              <w:spacing w:before="0" w:after="0" w:line="240" w:lineRule="auto"/>
              <w:rPr>
                <w:sz w:val="14"/>
                <w:szCs w:val="14"/>
              </w:rPr>
            </w:pPr>
            <w:r w:rsidRPr="00723A2C">
              <w:rPr>
                <w:sz w:val="14"/>
                <w:szCs w:val="14"/>
              </w:rPr>
              <w:t>Αφετηρία</w:t>
            </w:r>
          </w:p>
        </w:tc>
        <w:tc>
          <w:tcPr>
            <w:tcW w:w="711"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sidRPr="00723A2C">
              <w:rPr>
                <w:sz w:val="14"/>
                <w:szCs w:val="14"/>
              </w:rPr>
              <w:t>55.722</w:t>
            </w:r>
          </w:p>
        </w:tc>
        <w:tc>
          <w:tcPr>
            <w:tcW w:w="66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Pr="00723A2C" w:rsidRDefault="00F8755E"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804" w:type="dxa"/>
            <w:tcBorders>
              <w:top w:val="nil"/>
              <w:left w:val="nil"/>
              <w:bottom w:val="single" w:sz="4" w:space="0" w:color="auto"/>
              <w:right w:val="single" w:sz="8" w:space="0" w:color="auto"/>
            </w:tcBorders>
            <w:vAlign w:val="center"/>
          </w:tcPr>
          <w:p w:rsidR="00F8755E" w:rsidRPr="00723A2C" w:rsidRDefault="00F8755E" w:rsidP="00FA3E0A">
            <w:pPr>
              <w:spacing w:before="0" w:after="0" w:line="240" w:lineRule="auto"/>
              <w:jc w:val="center"/>
              <w:rPr>
                <w:sz w:val="14"/>
                <w:szCs w:val="14"/>
              </w:rPr>
            </w:pPr>
          </w:p>
        </w:tc>
      </w:tr>
      <w:tr w:rsidR="00F8755E" w:rsidRPr="00723A2C" w:rsidTr="00C57F6A">
        <w:trPr>
          <w:trHeight w:val="270"/>
        </w:trPr>
        <w:tc>
          <w:tcPr>
            <w:tcW w:w="1702" w:type="dxa"/>
            <w:vMerge w:val="restart"/>
            <w:tcBorders>
              <w:top w:val="nil"/>
              <w:left w:val="single" w:sz="8" w:space="0" w:color="auto"/>
              <w:bottom w:val="single" w:sz="4" w:space="0" w:color="000000"/>
              <w:right w:val="single" w:sz="4" w:space="0" w:color="auto"/>
            </w:tcBorders>
            <w:vAlign w:val="center"/>
          </w:tcPr>
          <w:p w:rsidR="00F8755E" w:rsidRPr="00723A2C" w:rsidRDefault="00F8755E" w:rsidP="00FD066E">
            <w:pPr>
              <w:spacing w:before="0" w:after="0" w:line="240" w:lineRule="auto"/>
              <w:rPr>
                <w:sz w:val="14"/>
                <w:szCs w:val="14"/>
              </w:rPr>
            </w:pPr>
            <w:r w:rsidRPr="00723A2C">
              <w:rPr>
                <w:rFonts w:cs="Arial"/>
                <w:sz w:val="14"/>
                <w:szCs w:val="14"/>
              </w:rPr>
              <w:t xml:space="preserve">Μέσος ετήσιος αριθμός εκπαιδευτικών α’βάθμιας και β’βάθμιας που επιμορφώνονται </w:t>
            </w:r>
            <w:r w:rsidRPr="00723A2C">
              <w:rPr>
                <w:rFonts w:cs="Arial"/>
                <w:sz w:val="14"/>
                <w:szCs w:val="14"/>
                <w:vertAlign w:val="superscript"/>
              </w:rPr>
              <w:t>(3)</w:t>
            </w:r>
          </w:p>
        </w:tc>
        <w:tc>
          <w:tcPr>
            <w:tcW w:w="99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FD066E">
            <w:pPr>
              <w:spacing w:before="0" w:after="0" w:line="240" w:lineRule="auto"/>
              <w:rPr>
                <w:sz w:val="14"/>
                <w:szCs w:val="14"/>
              </w:rPr>
            </w:pPr>
            <w:r w:rsidRPr="00723A2C">
              <w:rPr>
                <w:sz w:val="14"/>
                <w:szCs w:val="14"/>
              </w:rPr>
              <w:t>Ολοκλήρωση</w:t>
            </w:r>
          </w:p>
        </w:tc>
        <w:tc>
          <w:tcPr>
            <w:tcW w:w="711"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sidRPr="00723A2C">
              <w:rPr>
                <w:sz w:val="14"/>
                <w:szCs w:val="14"/>
              </w:rPr>
              <w:t>0</w:t>
            </w:r>
          </w:p>
        </w:tc>
        <w:tc>
          <w:tcPr>
            <w:tcW w:w="66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sidRPr="00723A2C">
              <w:rPr>
                <w:sz w:val="14"/>
                <w:szCs w:val="14"/>
                <w:lang w:val="en-US"/>
              </w:rPr>
              <w:t>0</w:t>
            </w:r>
          </w:p>
        </w:tc>
        <w:tc>
          <w:tcPr>
            <w:tcW w:w="61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lang w:val="en-US"/>
              </w:rPr>
            </w:pPr>
            <w:r w:rsidRPr="00723A2C">
              <w:rPr>
                <w:sz w:val="14"/>
                <w:szCs w:val="14"/>
                <w:lang w:val="en-US"/>
              </w:rPr>
              <w:t>12.403</w:t>
            </w:r>
          </w:p>
        </w:tc>
        <w:tc>
          <w:tcPr>
            <w:tcW w:w="567" w:type="dxa"/>
            <w:tcBorders>
              <w:top w:val="nil"/>
              <w:left w:val="nil"/>
              <w:bottom w:val="single" w:sz="4" w:space="0" w:color="auto"/>
              <w:right w:val="single" w:sz="4" w:space="0" w:color="auto"/>
            </w:tcBorders>
            <w:noWrap/>
            <w:vAlign w:val="center"/>
          </w:tcPr>
          <w:p w:rsidR="00F8755E" w:rsidRPr="00723A2C" w:rsidRDefault="00F8755E" w:rsidP="00FA3E0A">
            <w:pPr>
              <w:jc w:val="center"/>
              <w:rPr>
                <w:rFonts w:cs="Calibri"/>
                <w:color w:val="000000"/>
                <w:sz w:val="14"/>
                <w:szCs w:val="14"/>
              </w:rPr>
            </w:pPr>
            <w:r w:rsidRPr="00723A2C">
              <w:rPr>
                <w:rFonts w:cs="Calibri"/>
                <w:color w:val="000000"/>
                <w:sz w:val="14"/>
                <w:szCs w:val="14"/>
                <w:lang w:val="en-US"/>
              </w:rPr>
              <w:t>35.441</w:t>
            </w:r>
          </w:p>
        </w:tc>
        <w:tc>
          <w:tcPr>
            <w:tcW w:w="709" w:type="dxa"/>
            <w:tcBorders>
              <w:top w:val="nil"/>
              <w:left w:val="nil"/>
              <w:bottom w:val="single" w:sz="4" w:space="0" w:color="auto"/>
              <w:right w:val="single" w:sz="4" w:space="0" w:color="auto"/>
            </w:tcBorders>
            <w:noWrap/>
            <w:vAlign w:val="center"/>
          </w:tcPr>
          <w:p w:rsidR="00F8755E" w:rsidRPr="009B3E40" w:rsidRDefault="00F8755E" w:rsidP="00FA3E0A">
            <w:pPr>
              <w:spacing w:before="0" w:after="0" w:line="240" w:lineRule="auto"/>
              <w:jc w:val="center"/>
              <w:rPr>
                <w:sz w:val="14"/>
                <w:szCs w:val="14"/>
              </w:rPr>
            </w:pPr>
            <w:r>
              <w:rPr>
                <w:sz w:val="14"/>
                <w:szCs w:val="14"/>
              </w:rPr>
              <w:t>37.182</w:t>
            </w:r>
          </w:p>
        </w:tc>
        <w:tc>
          <w:tcPr>
            <w:tcW w:w="708" w:type="dxa"/>
            <w:tcBorders>
              <w:top w:val="nil"/>
              <w:left w:val="nil"/>
              <w:bottom w:val="single" w:sz="4" w:space="0" w:color="auto"/>
              <w:right w:val="single" w:sz="4" w:space="0" w:color="auto"/>
            </w:tcBorders>
            <w:noWrap/>
            <w:vAlign w:val="center"/>
          </w:tcPr>
          <w:p w:rsidR="00F8755E" w:rsidRPr="00DA6E5F" w:rsidRDefault="00F8755E" w:rsidP="00FA3E0A">
            <w:pPr>
              <w:spacing w:before="0" w:after="0" w:line="240" w:lineRule="auto"/>
              <w:jc w:val="center"/>
              <w:rPr>
                <w:sz w:val="14"/>
                <w:szCs w:val="14"/>
                <w:lang w:val="en-US"/>
              </w:rPr>
            </w:pPr>
            <w:r>
              <w:rPr>
                <w:sz w:val="14"/>
                <w:szCs w:val="14"/>
                <w:lang w:val="en-US"/>
              </w:rPr>
              <w:t>37.306</w:t>
            </w:r>
          </w:p>
        </w:tc>
        <w:tc>
          <w:tcPr>
            <w:tcW w:w="74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Pr>
                <w:sz w:val="14"/>
                <w:szCs w:val="14"/>
              </w:rPr>
              <w:t>38.691</w:t>
            </w: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804" w:type="dxa"/>
            <w:tcBorders>
              <w:top w:val="nil"/>
              <w:left w:val="nil"/>
              <w:bottom w:val="single" w:sz="4" w:space="0" w:color="auto"/>
              <w:right w:val="single" w:sz="8" w:space="0" w:color="auto"/>
            </w:tcBorders>
            <w:vAlign w:val="center"/>
          </w:tcPr>
          <w:p w:rsidR="00F8755E" w:rsidRPr="00723A2C" w:rsidRDefault="00F8755E" w:rsidP="00FA3E0A">
            <w:pPr>
              <w:spacing w:before="0" w:after="0" w:line="240" w:lineRule="auto"/>
              <w:jc w:val="center"/>
              <w:rPr>
                <w:sz w:val="14"/>
                <w:szCs w:val="14"/>
              </w:rPr>
            </w:pPr>
          </w:p>
        </w:tc>
      </w:tr>
      <w:tr w:rsidR="00F8755E" w:rsidRPr="00723A2C" w:rsidTr="00C57F6A">
        <w:trPr>
          <w:trHeight w:val="270"/>
        </w:trPr>
        <w:tc>
          <w:tcPr>
            <w:tcW w:w="1702" w:type="dxa"/>
            <w:vMerge/>
            <w:tcBorders>
              <w:top w:val="nil"/>
              <w:left w:val="single" w:sz="8" w:space="0" w:color="auto"/>
              <w:bottom w:val="single" w:sz="4" w:space="0" w:color="000000"/>
              <w:right w:val="single" w:sz="4" w:space="0" w:color="auto"/>
            </w:tcBorders>
            <w:vAlign w:val="center"/>
          </w:tcPr>
          <w:p w:rsidR="00F8755E" w:rsidRPr="00723A2C" w:rsidRDefault="00F8755E"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FD066E">
            <w:pPr>
              <w:spacing w:before="0" w:after="0" w:line="240" w:lineRule="auto"/>
              <w:rPr>
                <w:sz w:val="14"/>
                <w:szCs w:val="14"/>
              </w:rPr>
            </w:pPr>
            <w:r w:rsidRPr="00723A2C">
              <w:rPr>
                <w:sz w:val="14"/>
                <w:szCs w:val="14"/>
              </w:rPr>
              <w:t>Στόχος</w:t>
            </w:r>
          </w:p>
        </w:tc>
        <w:tc>
          <w:tcPr>
            <w:tcW w:w="711"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66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Pr="00723A2C" w:rsidRDefault="00F8755E"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804" w:type="dxa"/>
            <w:tcBorders>
              <w:top w:val="nil"/>
              <w:left w:val="nil"/>
              <w:bottom w:val="single" w:sz="4" w:space="0" w:color="auto"/>
              <w:right w:val="single" w:sz="8" w:space="0" w:color="auto"/>
            </w:tcBorders>
            <w:vAlign w:val="center"/>
          </w:tcPr>
          <w:p w:rsidR="00F8755E" w:rsidRPr="00723A2C" w:rsidRDefault="00F8755E" w:rsidP="00FA3E0A">
            <w:pPr>
              <w:spacing w:before="0" w:after="0" w:line="240" w:lineRule="auto"/>
              <w:jc w:val="center"/>
              <w:rPr>
                <w:sz w:val="14"/>
                <w:szCs w:val="14"/>
              </w:rPr>
            </w:pPr>
          </w:p>
        </w:tc>
      </w:tr>
      <w:tr w:rsidR="00F8755E" w:rsidRPr="00723A2C" w:rsidTr="00C57F6A">
        <w:trPr>
          <w:trHeight w:val="270"/>
        </w:trPr>
        <w:tc>
          <w:tcPr>
            <w:tcW w:w="1702" w:type="dxa"/>
            <w:vMerge/>
            <w:tcBorders>
              <w:top w:val="nil"/>
              <w:left w:val="single" w:sz="8" w:space="0" w:color="auto"/>
              <w:bottom w:val="single" w:sz="4" w:space="0" w:color="000000"/>
              <w:right w:val="single" w:sz="4" w:space="0" w:color="auto"/>
            </w:tcBorders>
            <w:vAlign w:val="center"/>
          </w:tcPr>
          <w:p w:rsidR="00F8755E" w:rsidRPr="00723A2C" w:rsidRDefault="00F8755E"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FD066E">
            <w:pPr>
              <w:spacing w:before="0" w:after="0" w:line="240" w:lineRule="auto"/>
              <w:rPr>
                <w:sz w:val="14"/>
                <w:szCs w:val="14"/>
              </w:rPr>
            </w:pPr>
            <w:r w:rsidRPr="00723A2C">
              <w:rPr>
                <w:sz w:val="14"/>
                <w:szCs w:val="14"/>
              </w:rPr>
              <w:t>Αφετηρία</w:t>
            </w:r>
          </w:p>
        </w:tc>
        <w:tc>
          <w:tcPr>
            <w:tcW w:w="711"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66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Pr="00723A2C" w:rsidRDefault="00F8755E"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804" w:type="dxa"/>
            <w:tcBorders>
              <w:top w:val="nil"/>
              <w:left w:val="nil"/>
              <w:bottom w:val="single" w:sz="4" w:space="0" w:color="auto"/>
              <w:right w:val="single" w:sz="8" w:space="0" w:color="auto"/>
            </w:tcBorders>
            <w:vAlign w:val="center"/>
          </w:tcPr>
          <w:p w:rsidR="00F8755E" w:rsidRPr="00723A2C" w:rsidRDefault="00F8755E" w:rsidP="00FA3E0A">
            <w:pPr>
              <w:spacing w:before="0" w:after="0" w:line="240" w:lineRule="auto"/>
              <w:jc w:val="center"/>
              <w:rPr>
                <w:sz w:val="14"/>
                <w:szCs w:val="14"/>
              </w:rPr>
            </w:pPr>
          </w:p>
        </w:tc>
      </w:tr>
      <w:tr w:rsidR="00F8755E" w:rsidRPr="00723A2C" w:rsidTr="00C57F6A">
        <w:trPr>
          <w:trHeight w:val="270"/>
        </w:trPr>
        <w:tc>
          <w:tcPr>
            <w:tcW w:w="1702" w:type="dxa"/>
            <w:vMerge w:val="restart"/>
            <w:tcBorders>
              <w:top w:val="nil"/>
              <w:left w:val="single" w:sz="8" w:space="0" w:color="auto"/>
              <w:bottom w:val="single" w:sz="4" w:space="0" w:color="000000"/>
              <w:right w:val="single" w:sz="4" w:space="0" w:color="auto"/>
            </w:tcBorders>
            <w:vAlign w:val="center"/>
          </w:tcPr>
          <w:p w:rsidR="00F8755E" w:rsidRPr="00723A2C" w:rsidRDefault="00F8755E" w:rsidP="00FD066E">
            <w:pPr>
              <w:spacing w:before="0" w:after="0" w:line="240" w:lineRule="auto"/>
              <w:rPr>
                <w:sz w:val="14"/>
                <w:szCs w:val="14"/>
              </w:rPr>
            </w:pPr>
            <w:r w:rsidRPr="00723A2C">
              <w:rPr>
                <w:rFonts w:cs="Arial"/>
                <w:sz w:val="14"/>
                <w:szCs w:val="14"/>
              </w:rPr>
              <w:t xml:space="preserve">Αριθμός εκπαιδευτικού προσωπικού εκπαιδευμένου σε ΤΠΕ </w:t>
            </w:r>
          </w:p>
        </w:tc>
        <w:tc>
          <w:tcPr>
            <w:tcW w:w="99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FD066E">
            <w:pPr>
              <w:spacing w:before="0" w:after="0" w:line="240" w:lineRule="auto"/>
              <w:rPr>
                <w:sz w:val="14"/>
                <w:szCs w:val="14"/>
              </w:rPr>
            </w:pPr>
            <w:r w:rsidRPr="00723A2C">
              <w:rPr>
                <w:sz w:val="14"/>
                <w:szCs w:val="14"/>
              </w:rPr>
              <w:t>Ολοκλήρωση</w:t>
            </w:r>
          </w:p>
        </w:tc>
        <w:tc>
          <w:tcPr>
            <w:tcW w:w="711"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sidRPr="00723A2C">
              <w:rPr>
                <w:sz w:val="14"/>
                <w:szCs w:val="14"/>
              </w:rPr>
              <w:t>0</w:t>
            </w:r>
          </w:p>
        </w:tc>
        <w:tc>
          <w:tcPr>
            <w:tcW w:w="66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sidRPr="00723A2C">
              <w:rPr>
                <w:sz w:val="14"/>
                <w:szCs w:val="14"/>
                <w:lang w:val="en-US"/>
              </w:rPr>
              <w:t>0</w:t>
            </w:r>
          </w:p>
        </w:tc>
        <w:tc>
          <w:tcPr>
            <w:tcW w:w="61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lang w:val="en-US"/>
              </w:rPr>
            </w:pPr>
            <w:r w:rsidRPr="00723A2C">
              <w:rPr>
                <w:sz w:val="14"/>
                <w:szCs w:val="14"/>
                <w:lang w:val="en-US"/>
              </w:rPr>
              <w:t>0</w:t>
            </w:r>
          </w:p>
        </w:tc>
        <w:tc>
          <w:tcPr>
            <w:tcW w:w="567" w:type="dxa"/>
            <w:tcBorders>
              <w:top w:val="nil"/>
              <w:left w:val="nil"/>
              <w:bottom w:val="single" w:sz="4" w:space="0" w:color="auto"/>
              <w:right w:val="single" w:sz="4" w:space="0" w:color="auto"/>
            </w:tcBorders>
            <w:noWrap/>
            <w:vAlign w:val="center"/>
          </w:tcPr>
          <w:p w:rsidR="00F8755E" w:rsidRPr="008575D9" w:rsidRDefault="00F8755E" w:rsidP="00FA3E0A">
            <w:pPr>
              <w:jc w:val="center"/>
              <w:rPr>
                <w:rFonts w:cs="Calibri"/>
                <w:color w:val="000000"/>
                <w:sz w:val="14"/>
                <w:szCs w:val="14"/>
                <w:lang w:val="en-US"/>
              </w:rPr>
            </w:pPr>
            <w:r>
              <w:rPr>
                <w:rFonts w:cs="Calibri"/>
                <w:color w:val="000000"/>
                <w:sz w:val="14"/>
                <w:szCs w:val="14"/>
                <w:lang w:val="en-US"/>
              </w:rPr>
              <w:t>0</w:t>
            </w:r>
          </w:p>
        </w:tc>
        <w:tc>
          <w:tcPr>
            <w:tcW w:w="709" w:type="dxa"/>
            <w:tcBorders>
              <w:top w:val="nil"/>
              <w:left w:val="nil"/>
              <w:bottom w:val="single" w:sz="4" w:space="0" w:color="auto"/>
              <w:right w:val="single" w:sz="4" w:space="0" w:color="auto"/>
            </w:tcBorders>
            <w:noWrap/>
            <w:vAlign w:val="center"/>
          </w:tcPr>
          <w:p w:rsidR="00F8755E" w:rsidRPr="008575D9" w:rsidRDefault="00F8755E" w:rsidP="00FA3E0A">
            <w:pPr>
              <w:spacing w:before="0" w:after="0" w:line="240" w:lineRule="auto"/>
              <w:jc w:val="center"/>
              <w:rPr>
                <w:sz w:val="14"/>
                <w:szCs w:val="14"/>
                <w:lang w:val="en-US"/>
              </w:rPr>
            </w:pPr>
            <w:r>
              <w:rPr>
                <w:sz w:val="14"/>
                <w:szCs w:val="14"/>
                <w:lang w:val="en-US"/>
              </w:rPr>
              <w:t>6.156</w:t>
            </w:r>
          </w:p>
        </w:tc>
        <w:tc>
          <w:tcPr>
            <w:tcW w:w="708"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Pr>
                <w:sz w:val="14"/>
                <w:szCs w:val="14"/>
              </w:rPr>
              <w:t>9.959</w:t>
            </w:r>
          </w:p>
        </w:tc>
        <w:tc>
          <w:tcPr>
            <w:tcW w:w="742" w:type="dxa"/>
            <w:tcBorders>
              <w:top w:val="nil"/>
              <w:left w:val="nil"/>
              <w:bottom w:val="single" w:sz="4" w:space="0" w:color="auto"/>
              <w:right w:val="single" w:sz="4" w:space="0" w:color="auto"/>
            </w:tcBorders>
            <w:noWrap/>
            <w:vAlign w:val="center"/>
          </w:tcPr>
          <w:p w:rsidR="00F8755E" w:rsidRPr="004C5B3A" w:rsidRDefault="00F8755E" w:rsidP="00FA3E0A">
            <w:pPr>
              <w:spacing w:before="0" w:after="0" w:line="240" w:lineRule="auto"/>
              <w:jc w:val="center"/>
              <w:rPr>
                <w:sz w:val="14"/>
                <w:szCs w:val="14"/>
                <w:lang w:val="en-US"/>
              </w:rPr>
            </w:pPr>
            <w:r>
              <w:rPr>
                <w:sz w:val="14"/>
                <w:szCs w:val="14"/>
                <w:lang w:val="en-US"/>
              </w:rPr>
              <w:t>28.260</w:t>
            </w: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804" w:type="dxa"/>
            <w:tcBorders>
              <w:top w:val="nil"/>
              <w:left w:val="nil"/>
              <w:bottom w:val="single" w:sz="4" w:space="0" w:color="auto"/>
              <w:right w:val="single" w:sz="8" w:space="0" w:color="auto"/>
            </w:tcBorders>
            <w:vAlign w:val="center"/>
          </w:tcPr>
          <w:p w:rsidR="00F8755E" w:rsidRPr="00723A2C" w:rsidRDefault="00F8755E" w:rsidP="00FA3E0A">
            <w:pPr>
              <w:spacing w:before="0" w:after="0" w:line="240" w:lineRule="auto"/>
              <w:jc w:val="center"/>
              <w:rPr>
                <w:sz w:val="14"/>
                <w:szCs w:val="14"/>
              </w:rPr>
            </w:pPr>
          </w:p>
        </w:tc>
      </w:tr>
      <w:tr w:rsidR="00F8755E" w:rsidRPr="00723A2C" w:rsidTr="00C57F6A">
        <w:trPr>
          <w:trHeight w:val="270"/>
        </w:trPr>
        <w:tc>
          <w:tcPr>
            <w:tcW w:w="1702" w:type="dxa"/>
            <w:vMerge/>
            <w:tcBorders>
              <w:top w:val="nil"/>
              <w:left w:val="single" w:sz="8" w:space="0" w:color="auto"/>
              <w:bottom w:val="single" w:sz="4" w:space="0" w:color="000000"/>
              <w:right w:val="single" w:sz="4" w:space="0" w:color="auto"/>
            </w:tcBorders>
            <w:vAlign w:val="center"/>
          </w:tcPr>
          <w:p w:rsidR="00F8755E" w:rsidRPr="00723A2C" w:rsidRDefault="00F8755E"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FD066E">
            <w:pPr>
              <w:spacing w:before="0" w:after="0" w:line="240" w:lineRule="auto"/>
              <w:rPr>
                <w:sz w:val="14"/>
                <w:szCs w:val="14"/>
              </w:rPr>
            </w:pPr>
            <w:r w:rsidRPr="00723A2C">
              <w:rPr>
                <w:sz w:val="14"/>
                <w:szCs w:val="14"/>
              </w:rPr>
              <w:t>Στόχος</w:t>
            </w:r>
          </w:p>
        </w:tc>
        <w:tc>
          <w:tcPr>
            <w:tcW w:w="711"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66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Pr="00723A2C" w:rsidRDefault="00F8755E"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804" w:type="dxa"/>
            <w:tcBorders>
              <w:top w:val="nil"/>
              <w:left w:val="nil"/>
              <w:bottom w:val="single" w:sz="4" w:space="0" w:color="auto"/>
              <w:right w:val="single" w:sz="8" w:space="0" w:color="auto"/>
            </w:tcBorders>
            <w:vAlign w:val="center"/>
          </w:tcPr>
          <w:p w:rsidR="00F8755E" w:rsidRPr="00723A2C" w:rsidRDefault="00F8755E" w:rsidP="00FA3E0A">
            <w:pPr>
              <w:spacing w:before="0" w:after="0" w:line="240" w:lineRule="auto"/>
              <w:jc w:val="center"/>
              <w:rPr>
                <w:sz w:val="14"/>
                <w:szCs w:val="14"/>
              </w:rPr>
            </w:pPr>
            <w:r w:rsidRPr="00723A2C">
              <w:rPr>
                <w:rFonts w:cs="Arial"/>
                <w:sz w:val="14"/>
                <w:szCs w:val="14"/>
              </w:rPr>
              <w:t>55.400</w:t>
            </w:r>
          </w:p>
        </w:tc>
      </w:tr>
      <w:tr w:rsidR="00F8755E" w:rsidRPr="00723A2C" w:rsidTr="00C57F6A">
        <w:trPr>
          <w:trHeight w:val="270"/>
        </w:trPr>
        <w:tc>
          <w:tcPr>
            <w:tcW w:w="1702" w:type="dxa"/>
            <w:vMerge/>
            <w:tcBorders>
              <w:top w:val="nil"/>
              <w:left w:val="single" w:sz="8" w:space="0" w:color="auto"/>
              <w:bottom w:val="single" w:sz="4" w:space="0" w:color="000000"/>
              <w:right w:val="single" w:sz="4" w:space="0" w:color="auto"/>
            </w:tcBorders>
            <w:vAlign w:val="center"/>
          </w:tcPr>
          <w:p w:rsidR="00F8755E" w:rsidRPr="00723A2C" w:rsidRDefault="00F8755E"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FD066E">
            <w:pPr>
              <w:spacing w:before="0" w:after="0" w:line="240" w:lineRule="auto"/>
              <w:rPr>
                <w:sz w:val="14"/>
                <w:szCs w:val="14"/>
              </w:rPr>
            </w:pPr>
            <w:r w:rsidRPr="00723A2C">
              <w:rPr>
                <w:sz w:val="14"/>
                <w:szCs w:val="14"/>
              </w:rPr>
              <w:t>Αφετηρία</w:t>
            </w:r>
          </w:p>
        </w:tc>
        <w:tc>
          <w:tcPr>
            <w:tcW w:w="711"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sidRPr="00723A2C">
              <w:rPr>
                <w:sz w:val="14"/>
                <w:szCs w:val="14"/>
              </w:rPr>
              <w:t>50.000</w:t>
            </w:r>
          </w:p>
        </w:tc>
        <w:tc>
          <w:tcPr>
            <w:tcW w:w="66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Pr="00723A2C" w:rsidRDefault="00F8755E"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804" w:type="dxa"/>
            <w:tcBorders>
              <w:top w:val="nil"/>
              <w:left w:val="nil"/>
              <w:bottom w:val="single" w:sz="4" w:space="0" w:color="auto"/>
              <w:right w:val="single" w:sz="8" w:space="0" w:color="auto"/>
            </w:tcBorders>
            <w:vAlign w:val="center"/>
          </w:tcPr>
          <w:p w:rsidR="00F8755E" w:rsidRPr="00723A2C" w:rsidRDefault="00F8755E" w:rsidP="00FA3E0A">
            <w:pPr>
              <w:spacing w:before="0" w:after="0" w:line="240" w:lineRule="auto"/>
              <w:jc w:val="center"/>
              <w:rPr>
                <w:sz w:val="14"/>
                <w:szCs w:val="14"/>
              </w:rPr>
            </w:pPr>
          </w:p>
        </w:tc>
      </w:tr>
      <w:tr w:rsidR="00F8755E" w:rsidRPr="00723A2C" w:rsidTr="00C57F6A">
        <w:trPr>
          <w:trHeight w:val="720"/>
        </w:trPr>
        <w:tc>
          <w:tcPr>
            <w:tcW w:w="1702" w:type="dxa"/>
            <w:vMerge w:val="restart"/>
            <w:tcBorders>
              <w:top w:val="nil"/>
              <w:left w:val="single" w:sz="8" w:space="0" w:color="auto"/>
              <w:bottom w:val="single" w:sz="4" w:space="0" w:color="000000"/>
              <w:right w:val="single" w:sz="4" w:space="0" w:color="auto"/>
            </w:tcBorders>
            <w:vAlign w:val="center"/>
          </w:tcPr>
          <w:p w:rsidR="00F8755E" w:rsidRPr="00723A2C" w:rsidRDefault="00F8755E" w:rsidP="00FD066E">
            <w:pPr>
              <w:spacing w:before="0" w:after="0" w:line="240" w:lineRule="auto"/>
              <w:rPr>
                <w:sz w:val="14"/>
                <w:szCs w:val="14"/>
              </w:rPr>
            </w:pPr>
            <w:r w:rsidRPr="00723A2C">
              <w:rPr>
                <w:rFonts w:cs="Arial"/>
                <w:sz w:val="14"/>
                <w:szCs w:val="14"/>
              </w:rPr>
              <w:t xml:space="preserve">Ποσοστό προγραμμάτων αβάθμιας και β'βάθμιας εκπαίδευσης που αναμορφώνονται προς καινοτόμες κατευθύνσεις στο σύνολο των αναμορφούμενων προγραμμάτων (εντός και εκτός του ΕΠ) </w:t>
            </w:r>
          </w:p>
        </w:tc>
        <w:tc>
          <w:tcPr>
            <w:tcW w:w="99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FD066E">
            <w:pPr>
              <w:spacing w:before="0" w:after="0" w:line="240" w:lineRule="auto"/>
              <w:rPr>
                <w:sz w:val="14"/>
                <w:szCs w:val="14"/>
              </w:rPr>
            </w:pPr>
            <w:r w:rsidRPr="00723A2C">
              <w:rPr>
                <w:sz w:val="14"/>
                <w:szCs w:val="14"/>
              </w:rPr>
              <w:t>Ολοκλήρωση</w:t>
            </w:r>
          </w:p>
        </w:tc>
        <w:tc>
          <w:tcPr>
            <w:tcW w:w="711"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sidRPr="00723A2C">
              <w:rPr>
                <w:sz w:val="14"/>
                <w:szCs w:val="14"/>
              </w:rPr>
              <w:t>0</w:t>
            </w:r>
          </w:p>
        </w:tc>
        <w:tc>
          <w:tcPr>
            <w:tcW w:w="66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sidRPr="00723A2C">
              <w:rPr>
                <w:sz w:val="14"/>
                <w:szCs w:val="14"/>
                <w:lang w:val="en-US"/>
              </w:rPr>
              <w:t>0</w:t>
            </w:r>
          </w:p>
        </w:tc>
        <w:tc>
          <w:tcPr>
            <w:tcW w:w="61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lang w:val="en-US"/>
              </w:rPr>
            </w:pPr>
            <w:r w:rsidRPr="00723A2C">
              <w:rPr>
                <w:sz w:val="14"/>
                <w:szCs w:val="14"/>
                <w:lang w:val="en-US"/>
              </w:rPr>
              <w:t>0</w:t>
            </w:r>
          </w:p>
        </w:tc>
        <w:tc>
          <w:tcPr>
            <w:tcW w:w="567" w:type="dxa"/>
            <w:tcBorders>
              <w:top w:val="nil"/>
              <w:left w:val="nil"/>
              <w:bottom w:val="single" w:sz="4" w:space="0" w:color="auto"/>
              <w:right w:val="single" w:sz="4" w:space="0" w:color="auto"/>
            </w:tcBorders>
            <w:noWrap/>
            <w:vAlign w:val="center"/>
          </w:tcPr>
          <w:p w:rsidR="00F8755E" w:rsidRPr="00723A2C" w:rsidRDefault="00F8755E" w:rsidP="00FA3E0A">
            <w:pPr>
              <w:jc w:val="center"/>
              <w:rPr>
                <w:rFonts w:cs="Calibri"/>
                <w:color w:val="000000"/>
                <w:sz w:val="14"/>
                <w:szCs w:val="14"/>
              </w:rPr>
            </w:pPr>
            <w:r w:rsidRPr="00723A2C">
              <w:rPr>
                <w:rFonts w:cs="Calibri"/>
                <w:color w:val="000000"/>
                <w:sz w:val="14"/>
                <w:szCs w:val="14"/>
                <w:lang w:val="en-US"/>
              </w:rPr>
              <w:t>0</w:t>
            </w:r>
          </w:p>
        </w:tc>
        <w:tc>
          <w:tcPr>
            <w:tcW w:w="709" w:type="dxa"/>
            <w:tcBorders>
              <w:top w:val="nil"/>
              <w:left w:val="nil"/>
              <w:bottom w:val="single" w:sz="4" w:space="0" w:color="auto"/>
              <w:right w:val="single" w:sz="4" w:space="0" w:color="auto"/>
            </w:tcBorders>
            <w:noWrap/>
            <w:vAlign w:val="center"/>
          </w:tcPr>
          <w:p w:rsidR="00F8755E" w:rsidRPr="008575D9" w:rsidRDefault="00F8755E" w:rsidP="00FA3E0A">
            <w:pPr>
              <w:spacing w:before="0" w:after="0" w:line="240" w:lineRule="auto"/>
              <w:jc w:val="center"/>
              <w:rPr>
                <w:sz w:val="14"/>
                <w:szCs w:val="14"/>
                <w:lang w:val="en-US"/>
              </w:rPr>
            </w:pPr>
            <w:r>
              <w:rPr>
                <w:sz w:val="14"/>
                <w:szCs w:val="14"/>
                <w:lang w:val="en-US"/>
              </w:rPr>
              <w:t>22,5%</w:t>
            </w:r>
          </w:p>
        </w:tc>
        <w:tc>
          <w:tcPr>
            <w:tcW w:w="708"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Pr>
                <w:sz w:val="14"/>
                <w:szCs w:val="14"/>
              </w:rPr>
              <w:t>47%</w:t>
            </w:r>
          </w:p>
        </w:tc>
        <w:tc>
          <w:tcPr>
            <w:tcW w:w="74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Pr>
                <w:sz w:val="14"/>
                <w:szCs w:val="14"/>
              </w:rPr>
              <w:t>47%</w:t>
            </w: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804" w:type="dxa"/>
            <w:tcBorders>
              <w:top w:val="nil"/>
              <w:left w:val="nil"/>
              <w:bottom w:val="single" w:sz="4" w:space="0" w:color="auto"/>
              <w:right w:val="single" w:sz="8" w:space="0" w:color="auto"/>
            </w:tcBorders>
            <w:vAlign w:val="center"/>
          </w:tcPr>
          <w:p w:rsidR="00F8755E" w:rsidRPr="00723A2C" w:rsidRDefault="00F8755E" w:rsidP="00FA3E0A">
            <w:pPr>
              <w:spacing w:before="0" w:after="0" w:line="240" w:lineRule="auto"/>
              <w:jc w:val="center"/>
              <w:rPr>
                <w:sz w:val="14"/>
                <w:szCs w:val="14"/>
              </w:rPr>
            </w:pPr>
          </w:p>
        </w:tc>
      </w:tr>
      <w:tr w:rsidR="00F8755E" w:rsidRPr="00723A2C" w:rsidTr="00C57F6A">
        <w:trPr>
          <w:trHeight w:val="510"/>
        </w:trPr>
        <w:tc>
          <w:tcPr>
            <w:tcW w:w="1702" w:type="dxa"/>
            <w:vMerge/>
            <w:tcBorders>
              <w:top w:val="nil"/>
              <w:left w:val="single" w:sz="8" w:space="0" w:color="auto"/>
              <w:bottom w:val="single" w:sz="4" w:space="0" w:color="000000"/>
              <w:right w:val="single" w:sz="4" w:space="0" w:color="auto"/>
            </w:tcBorders>
            <w:vAlign w:val="center"/>
          </w:tcPr>
          <w:p w:rsidR="00F8755E" w:rsidRPr="00723A2C" w:rsidRDefault="00F8755E"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FD066E">
            <w:pPr>
              <w:spacing w:before="0" w:after="0" w:line="240" w:lineRule="auto"/>
              <w:rPr>
                <w:sz w:val="14"/>
                <w:szCs w:val="14"/>
              </w:rPr>
            </w:pPr>
            <w:r w:rsidRPr="00723A2C">
              <w:rPr>
                <w:sz w:val="14"/>
                <w:szCs w:val="14"/>
              </w:rPr>
              <w:t>Στόχος</w:t>
            </w:r>
          </w:p>
        </w:tc>
        <w:tc>
          <w:tcPr>
            <w:tcW w:w="711"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66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Pr="00723A2C" w:rsidRDefault="00F8755E"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804" w:type="dxa"/>
            <w:tcBorders>
              <w:top w:val="nil"/>
              <w:left w:val="nil"/>
              <w:bottom w:val="single" w:sz="4" w:space="0" w:color="auto"/>
              <w:right w:val="single" w:sz="8" w:space="0" w:color="auto"/>
            </w:tcBorders>
            <w:vAlign w:val="center"/>
          </w:tcPr>
          <w:p w:rsidR="00F8755E" w:rsidRPr="00723A2C" w:rsidRDefault="00F8755E" w:rsidP="00FA3E0A">
            <w:pPr>
              <w:spacing w:before="0" w:after="0" w:line="240" w:lineRule="auto"/>
              <w:jc w:val="center"/>
              <w:rPr>
                <w:sz w:val="14"/>
                <w:szCs w:val="14"/>
              </w:rPr>
            </w:pPr>
            <w:r w:rsidRPr="00723A2C">
              <w:rPr>
                <w:rFonts w:cs="Arial"/>
                <w:sz w:val="14"/>
                <w:szCs w:val="14"/>
              </w:rPr>
              <w:t>50%</w:t>
            </w:r>
            <w:r w:rsidRPr="00723A2C">
              <w:rPr>
                <w:rFonts w:cs="Arial"/>
                <w:sz w:val="14"/>
                <w:szCs w:val="14"/>
                <w:vertAlign w:val="superscript"/>
              </w:rPr>
              <w:t>), (1), (2) (4)</w:t>
            </w:r>
          </w:p>
        </w:tc>
      </w:tr>
      <w:tr w:rsidR="00F8755E" w:rsidRPr="00723A2C" w:rsidTr="00C57F6A">
        <w:trPr>
          <w:trHeight w:val="270"/>
        </w:trPr>
        <w:tc>
          <w:tcPr>
            <w:tcW w:w="1702" w:type="dxa"/>
            <w:vMerge/>
            <w:tcBorders>
              <w:top w:val="nil"/>
              <w:left w:val="single" w:sz="8" w:space="0" w:color="auto"/>
              <w:bottom w:val="single" w:sz="4" w:space="0" w:color="000000"/>
              <w:right w:val="single" w:sz="4" w:space="0" w:color="auto"/>
            </w:tcBorders>
            <w:vAlign w:val="center"/>
          </w:tcPr>
          <w:p w:rsidR="00F8755E" w:rsidRPr="00723A2C" w:rsidRDefault="00F8755E"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FD066E">
            <w:pPr>
              <w:spacing w:before="0" w:after="0" w:line="240" w:lineRule="auto"/>
              <w:rPr>
                <w:sz w:val="14"/>
                <w:szCs w:val="14"/>
              </w:rPr>
            </w:pPr>
            <w:r w:rsidRPr="00723A2C">
              <w:rPr>
                <w:sz w:val="14"/>
                <w:szCs w:val="14"/>
              </w:rPr>
              <w:t>Αφετηρία</w:t>
            </w:r>
          </w:p>
        </w:tc>
        <w:tc>
          <w:tcPr>
            <w:tcW w:w="711"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sidRPr="00723A2C">
              <w:rPr>
                <w:rFonts w:cs="Arial"/>
                <w:sz w:val="14"/>
                <w:szCs w:val="14"/>
              </w:rPr>
              <w:t>0%</w:t>
            </w:r>
          </w:p>
        </w:tc>
        <w:tc>
          <w:tcPr>
            <w:tcW w:w="66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Pr="00723A2C" w:rsidRDefault="00F8755E"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804" w:type="dxa"/>
            <w:tcBorders>
              <w:top w:val="nil"/>
              <w:left w:val="nil"/>
              <w:bottom w:val="single" w:sz="4" w:space="0" w:color="auto"/>
              <w:right w:val="single" w:sz="8" w:space="0" w:color="auto"/>
            </w:tcBorders>
            <w:vAlign w:val="center"/>
          </w:tcPr>
          <w:p w:rsidR="00F8755E" w:rsidRPr="00723A2C" w:rsidRDefault="00F8755E" w:rsidP="00FA3E0A">
            <w:pPr>
              <w:spacing w:before="0" w:after="0" w:line="240" w:lineRule="auto"/>
              <w:jc w:val="center"/>
              <w:rPr>
                <w:sz w:val="14"/>
                <w:szCs w:val="14"/>
              </w:rPr>
            </w:pPr>
          </w:p>
        </w:tc>
      </w:tr>
      <w:tr w:rsidR="00F8755E" w:rsidRPr="00723A2C" w:rsidTr="00C57F6A">
        <w:trPr>
          <w:trHeight w:val="255"/>
        </w:trPr>
        <w:tc>
          <w:tcPr>
            <w:tcW w:w="1702" w:type="dxa"/>
            <w:vMerge w:val="restart"/>
            <w:tcBorders>
              <w:top w:val="nil"/>
              <w:left w:val="single" w:sz="8" w:space="0" w:color="auto"/>
              <w:bottom w:val="single" w:sz="4" w:space="0" w:color="000000"/>
              <w:right w:val="single" w:sz="4" w:space="0" w:color="auto"/>
            </w:tcBorders>
            <w:vAlign w:val="center"/>
          </w:tcPr>
          <w:p w:rsidR="00F8755E" w:rsidRPr="00723A2C" w:rsidRDefault="00F8755E" w:rsidP="00FD066E">
            <w:pPr>
              <w:spacing w:before="0" w:after="0" w:line="240" w:lineRule="auto"/>
              <w:rPr>
                <w:sz w:val="14"/>
                <w:szCs w:val="14"/>
              </w:rPr>
            </w:pPr>
            <w:r w:rsidRPr="00723A2C">
              <w:rPr>
                <w:rFonts w:cs="Arial"/>
                <w:sz w:val="14"/>
                <w:szCs w:val="14"/>
              </w:rPr>
              <w:t>Ποσοστό τμημάτων ιδρυμάτων ανωτάτης εκπαίδευσης πουαξιολογήθηκαν</w:t>
            </w:r>
          </w:p>
        </w:tc>
        <w:tc>
          <w:tcPr>
            <w:tcW w:w="99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FD066E">
            <w:pPr>
              <w:spacing w:before="0" w:after="0" w:line="240" w:lineRule="auto"/>
              <w:rPr>
                <w:sz w:val="14"/>
                <w:szCs w:val="14"/>
              </w:rPr>
            </w:pPr>
            <w:r w:rsidRPr="00723A2C">
              <w:rPr>
                <w:sz w:val="14"/>
                <w:szCs w:val="14"/>
              </w:rPr>
              <w:t>Ολοκλήρωση</w:t>
            </w:r>
          </w:p>
        </w:tc>
        <w:tc>
          <w:tcPr>
            <w:tcW w:w="711"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sidRPr="00723A2C">
              <w:rPr>
                <w:sz w:val="14"/>
                <w:szCs w:val="14"/>
              </w:rPr>
              <w:t>0</w:t>
            </w:r>
          </w:p>
        </w:tc>
        <w:tc>
          <w:tcPr>
            <w:tcW w:w="66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sidRPr="00723A2C">
              <w:rPr>
                <w:sz w:val="14"/>
                <w:szCs w:val="14"/>
                <w:lang w:val="en-US"/>
              </w:rPr>
              <w:t>0</w:t>
            </w:r>
          </w:p>
        </w:tc>
        <w:tc>
          <w:tcPr>
            <w:tcW w:w="61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lang w:val="en-US"/>
              </w:rPr>
            </w:pPr>
            <w:r w:rsidRPr="00723A2C">
              <w:rPr>
                <w:sz w:val="14"/>
                <w:szCs w:val="14"/>
                <w:lang w:val="en-US"/>
              </w:rPr>
              <w:t>0</w:t>
            </w:r>
          </w:p>
        </w:tc>
        <w:tc>
          <w:tcPr>
            <w:tcW w:w="567" w:type="dxa"/>
            <w:tcBorders>
              <w:top w:val="nil"/>
              <w:left w:val="nil"/>
              <w:bottom w:val="single" w:sz="4" w:space="0" w:color="auto"/>
              <w:right w:val="single" w:sz="4" w:space="0" w:color="auto"/>
            </w:tcBorders>
            <w:noWrap/>
            <w:vAlign w:val="center"/>
          </w:tcPr>
          <w:p w:rsidR="00F8755E" w:rsidRPr="00723A2C" w:rsidRDefault="00F8755E" w:rsidP="00FA3E0A">
            <w:pPr>
              <w:jc w:val="center"/>
              <w:rPr>
                <w:rFonts w:cs="Calibri"/>
                <w:color w:val="000000"/>
                <w:sz w:val="14"/>
                <w:szCs w:val="14"/>
              </w:rPr>
            </w:pPr>
            <w:r>
              <w:rPr>
                <w:rFonts w:cs="Calibri"/>
                <w:color w:val="000000"/>
                <w:sz w:val="14"/>
                <w:szCs w:val="14"/>
                <w:lang w:val="en-US"/>
              </w:rPr>
              <w:t>59%</w:t>
            </w:r>
          </w:p>
        </w:tc>
        <w:tc>
          <w:tcPr>
            <w:tcW w:w="709" w:type="dxa"/>
            <w:tcBorders>
              <w:top w:val="nil"/>
              <w:left w:val="nil"/>
              <w:bottom w:val="single" w:sz="4" w:space="0" w:color="auto"/>
              <w:right w:val="single" w:sz="4" w:space="0" w:color="auto"/>
            </w:tcBorders>
            <w:noWrap/>
            <w:vAlign w:val="center"/>
          </w:tcPr>
          <w:p w:rsidR="00F8755E" w:rsidRPr="008575D9" w:rsidRDefault="00F8755E" w:rsidP="00FA3E0A">
            <w:pPr>
              <w:spacing w:before="0" w:after="0" w:line="240" w:lineRule="auto"/>
              <w:jc w:val="center"/>
              <w:rPr>
                <w:sz w:val="14"/>
                <w:szCs w:val="14"/>
                <w:lang w:val="en-US"/>
              </w:rPr>
            </w:pPr>
            <w:r>
              <w:rPr>
                <w:sz w:val="14"/>
                <w:szCs w:val="14"/>
                <w:lang w:val="en-US"/>
              </w:rPr>
              <w:t>75%</w:t>
            </w:r>
          </w:p>
        </w:tc>
        <w:tc>
          <w:tcPr>
            <w:tcW w:w="708"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Pr>
                <w:sz w:val="14"/>
                <w:szCs w:val="14"/>
              </w:rPr>
              <w:t>75%</w:t>
            </w:r>
          </w:p>
        </w:tc>
        <w:tc>
          <w:tcPr>
            <w:tcW w:w="74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Pr>
                <w:sz w:val="14"/>
                <w:szCs w:val="14"/>
              </w:rPr>
              <w:t>96%</w:t>
            </w: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804" w:type="dxa"/>
            <w:tcBorders>
              <w:top w:val="nil"/>
              <w:left w:val="nil"/>
              <w:bottom w:val="single" w:sz="4" w:space="0" w:color="auto"/>
              <w:right w:val="single" w:sz="8" w:space="0" w:color="auto"/>
            </w:tcBorders>
            <w:vAlign w:val="center"/>
          </w:tcPr>
          <w:p w:rsidR="00F8755E" w:rsidRPr="00723A2C" w:rsidRDefault="00F8755E" w:rsidP="00FA3E0A">
            <w:pPr>
              <w:spacing w:before="0" w:after="0" w:line="240" w:lineRule="auto"/>
              <w:jc w:val="center"/>
              <w:rPr>
                <w:sz w:val="14"/>
                <w:szCs w:val="14"/>
              </w:rPr>
            </w:pPr>
          </w:p>
        </w:tc>
      </w:tr>
      <w:tr w:rsidR="00F8755E" w:rsidRPr="00723A2C" w:rsidTr="00C57F6A">
        <w:trPr>
          <w:trHeight w:val="270"/>
        </w:trPr>
        <w:tc>
          <w:tcPr>
            <w:tcW w:w="1702" w:type="dxa"/>
            <w:vMerge/>
            <w:tcBorders>
              <w:top w:val="nil"/>
              <w:left w:val="single" w:sz="8" w:space="0" w:color="auto"/>
              <w:bottom w:val="single" w:sz="4" w:space="0" w:color="000000"/>
              <w:right w:val="single" w:sz="4" w:space="0" w:color="auto"/>
            </w:tcBorders>
            <w:vAlign w:val="center"/>
          </w:tcPr>
          <w:p w:rsidR="00F8755E" w:rsidRPr="00723A2C" w:rsidRDefault="00F8755E"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FD066E">
            <w:pPr>
              <w:spacing w:before="0" w:after="0" w:line="240" w:lineRule="auto"/>
              <w:rPr>
                <w:sz w:val="14"/>
                <w:szCs w:val="14"/>
              </w:rPr>
            </w:pPr>
            <w:r w:rsidRPr="00723A2C">
              <w:rPr>
                <w:sz w:val="14"/>
                <w:szCs w:val="14"/>
              </w:rPr>
              <w:t>Στόχος</w:t>
            </w:r>
          </w:p>
        </w:tc>
        <w:tc>
          <w:tcPr>
            <w:tcW w:w="711"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66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Pr="00723A2C" w:rsidRDefault="00F8755E"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804" w:type="dxa"/>
            <w:tcBorders>
              <w:top w:val="nil"/>
              <w:left w:val="nil"/>
              <w:bottom w:val="single" w:sz="4" w:space="0" w:color="auto"/>
              <w:right w:val="single" w:sz="8" w:space="0" w:color="auto"/>
            </w:tcBorders>
            <w:vAlign w:val="center"/>
          </w:tcPr>
          <w:p w:rsidR="00F8755E" w:rsidRPr="00723A2C" w:rsidRDefault="00F8755E" w:rsidP="00FA3E0A">
            <w:pPr>
              <w:spacing w:before="0" w:after="0" w:line="240" w:lineRule="auto"/>
              <w:jc w:val="center"/>
              <w:rPr>
                <w:sz w:val="14"/>
                <w:szCs w:val="14"/>
              </w:rPr>
            </w:pPr>
            <w:r w:rsidRPr="00723A2C">
              <w:rPr>
                <w:rFonts w:cs="Arial"/>
                <w:sz w:val="14"/>
                <w:szCs w:val="14"/>
              </w:rPr>
              <w:t>100%</w:t>
            </w:r>
          </w:p>
        </w:tc>
      </w:tr>
      <w:tr w:rsidR="00F8755E" w:rsidRPr="00723A2C" w:rsidTr="00C57F6A">
        <w:trPr>
          <w:trHeight w:val="270"/>
        </w:trPr>
        <w:tc>
          <w:tcPr>
            <w:tcW w:w="1702" w:type="dxa"/>
            <w:vMerge/>
            <w:tcBorders>
              <w:top w:val="nil"/>
              <w:left w:val="single" w:sz="8" w:space="0" w:color="auto"/>
              <w:bottom w:val="single" w:sz="4" w:space="0" w:color="000000"/>
              <w:right w:val="single" w:sz="4" w:space="0" w:color="auto"/>
            </w:tcBorders>
            <w:vAlign w:val="center"/>
          </w:tcPr>
          <w:p w:rsidR="00F8755E" w:rsidRPr="00723A2C" w:rsidRDefault="00F8755E"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FD066E">
            <w:pPr>
              <w:spacing w:before="0" w:after="0" w:line="240" w:lineRule="auto"/>
              <w:rPr>
                <w:sz w:val="14"/>
                <w:szCs w:val="14"/>
              </w:rPr>
            </w:pPr>
            <w:r w:rsidRPr="00723A2C">
              <w:rPr>
                <w:sz w:val="14"/>
                <w:szCs w:val="14"/>
              </w:rPr>
              <w:t>Αφετηρία</w:t>
            </w:r>
          </w:p>
        </w:tc>
        <w:tc>
          <w:tcPr>
            <w:tcW w:w="711"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sidRPr="00723A2C">
              <w:rPr>
                <w:rFonts w:cs="Arial"/>
                <w:sz w:val="14"/>
                <w:szCs w:val="14"/>
              </w:rPr>
              <w:t>0%</w:t>
            </w:r>
          </w:p>
        </w:tc>
        <w:tc>
          <w:tcPr>
            <w:tcW w:w="66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Pr="00723A2C" w:rsidRDefault="00F8755E"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804" w:type="dxa"/>
            <w:tcBorders>
              <w:top w:val="nil"/>
              <w:left w:val="nil"/>
              <w:bottom w:val="single" w:sz="4" w:space="0" w:color="auto"/>
              <w:right w:val="single" w:sz="8" w:space="0" w:color="auto"/>
            </w:tcBorders>
            <w:vAlign w:val="center"/>
          </w:tcPr>
          <w:p w:rsidR="00F8755E" w:rsidRPr="00723A2C" w:rsidRDefault="00F8755E" w:rsidP="00FA3E0A">
            <w:pPr>
              <w:spacing w:before="0" w:after="0" w:line="240" w:lineRule="auto"/>
              <w:jc w:val="center"/>
              <w:rPr>
                <w:sz w:val="14"/>
                <w:szCs w:val="14"/>
              </w:rPr>
            </w:pPr>
          </w:p>
        </w:tc>
      </w:tr>
      <w:tr w:rsidR="00F8755E" w:rsidRPr="00723A2C" w:rsidTr="00C57F6A">
        <w:trPr>
          <w:trHeight w:val="510"/>
        </w:trPr>
        <w:tc>
          <w:tcPr>
            <w:tcW w:w="1702" w:type="dxa"/>
            <w:vMerge w:val="restart"/>
            <w:tcBorders>
              <w:top w:val="nil"/>
              <w:left w:val="single" w:sz="8" w:space="0" w:color="auto"/>
              <w:bottom w:val="single" w:sz="4" w:space="0" w:color="000000"/>
              <w:right w:val="single" w:sz="4" w:space="0" w:color="auto"/>
            </w:tcBorders>
            <w:vAlign w:val="center"/>
          </w:tcPr>
          <w:p w:rsidR="00F8755E" w:rsidRPr="00723A2C" w:rsidRDefault="00F8755E" w:rsidP="00FD066E">
            <w:pPr>
              <w:spacing w:before="0" w:after="0" w:line="240" w:lineRule="auto"/>
              <w:rPr>
                <w:sz w:val="14"/>
                <w:szCs w:val="14"/>
              </w:rPr>
            </w:pPr>
            <w:r w:rsidRPr="00723A2C">
              <w:rPr>
                <w:rFonts w:cs="Arial"/>
                <w:sz w:val="14"/>
                <w:szCs w:val="14"/>
              </w:rPr>
              <w:t xml:space="preserve">Ποσοστό μαθημάτων α’βάθμιας και β’βάθμιας εκπαίδευσης στην διδασκαλία των οποίων χρησιμοποιούνται σύγχρονες ΤΠΕ </w:t>
            </w:r>
            <w:r w:rsidRPr="00723A2C">
              <w:rPr>
                <w:rFonts w:cs="Arial"/>
                <w:sz w:val="14"/>
                <w:szCs w:val="14"/>
                <w:vertAlign w:val="superscript"/>
              </w:rPr>
              <w:t>(5)</w:t>
            </w:r>
          </w:p>
        </w:tc>
        <w:tc>
          <w:tcPr>
            <w:tcW w:w="99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FD066E">
            <w:pPr>
              <w:spacing w:before="0" w:after="0" w:line="240" w:lineRule="auto"/>
              <w:rPr>
                <w:sz w:val="14"/>
                <w:szCs w:val="14"/>
              </w:rPr>
            </w:pPr>
            <w:r w:rsidRPr="00723A2C">
              <w:rPr>
                <w:sz w:val="14"/>
                <w:szCs w:val="14"/>
              </w:rPr>
              <w:t>Ολοκλήρωση</w:t>
            </w:r>
          </w:p>
        </w:tc>
        <w:tc>
          <w:tcPr>
            <w:tcW w:w="711"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sidRPr="00723A2C">
              <w:rPr>
                <w:sz w:val="14"/>
                <w:szCs w:val="14"/>
              </w:rPr>
              <w:t>0</w:t>
            </w:r>
          </w:p>
        </w:tc>
        <w:tc>
          <w:tcPr>
            <w:tcW w:w="66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sidRPr="00723A2C">
              <w:rPr>
                <w:sz w:val="14"/>
                <w:szCs w:val="14"/>
                <w:lang w:val="en-US"/>
              </w:rPr>
              <w:t>0</w:t>
            </w:r>
          </w:p>
        </w:tc>
        <w:tc>
          <w:tcPr>
            <w:tcW w:w="61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lang w:val="en-US"/>
              </w:rPr>
            </w:pPr>
            <w:r w:rsidRPr="00723A2C">
              <w:rPr>
                <w:sz w:val="14"/>
                <w:szCs w:val="14"/>
                <w:lang w:val="en-US"/>
              </w:rPr>
              <w:t>0</w:t>
            </w:r>
          </w:p>
        </w:tc>
        <w:tc>
          <w:tcPr>
            <w:tcW w:w="567" w:type="dxa"/>
            <w:tcBorders>
              <w:top w:val="nil"/>
              <w:left w:val="nil"/>
              <w:bottom w:val="single" w:sz="4" w:space="0" w:color="auto"/>
              <w:right w:val="single" w:sz="4" w:space="0" w:color="auto"/>
            </w:tcBorders>
            <w:noWrap/>
            <w:vAlign w:val="center"/>
          </w:tcPr>
          <w:p w:rsidR="00F8755E" w:rsidRPr="008575D9" w:rsidRDefault="00F8755E" w:rsidP="00FA3E0A">
            <w:pPr>
              <w:jc w:val="center"/>
              <w:rPr>
                <w:rFonts w:cs="Calibri"/>
                <w:color w:val="000000"/>
                <w:sz w:val="14"/>
                <w:szCs w:val="14"/>
                <w:lang w:val="en-US"/>
              </w:rPr>
            </w:pPr>
            <w:r>
              <w:rPr>
                <w:rFonts w:cs="Calibri"/>
                <w:color w:val="000000"/>
                <w:sz w:val="14"/>
                <w:szCs w:val="14"/>
                <w:lang w:val="en-US"/>
              </w:rPr>
              <w:t>0</w:t>
            </w:r>
          </w:p>
        </w:tc>
        <w:tc>
          <w:tcPr>
            <w:tcW w:w="709" w:type="dxa"/>
            <w:tcBorders>
              <w:top w:val="nil"/>
              <w:left w:val="nil"/>
              <w:bottom w:val="single" w:sz="4" w:space="0" w:color="auto"/>
              <w:right w:val="single" w:sz="4" w:space="0" w:color="auto"/>
            </w:tcBorders>
            <w:noWrap/>
            <w:vAlign w:val="center"/>
          </w:tcPr>
          <w:p w:rsidR="00F8755E" w:rsidRPr="008575D9" w:rsidRDefault="00F8755E" w:rsidP="00FA3E0A">
            <w:pPr>
              <w:spacing w:before="0" w:after="0" w:line="240" w:lineRule="auto"/>
              <w:jc w:val="center"/>
              <w:rPr>
                <w:sz w:val="14"/>
                <w:szCs w:val="14"/>
                <w:lang w:val="en-US"/>
              </w:rPr>
            </w:pPr>
            <w:r>
              <w:rPr>
                <w:sz w:val="14"/>
                <w:szCs w:val="14"/>
                <w:lang w:val="en-US"/>
              </w:rPr>
              <w:t>0</w:t>
            </w:r>
          </w:p>
        </w:tc>
        <w:tc>
          <w:tcPr>
            <w:tcW w:w="708"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Pr>
                <w:sz w:val="14"/>
                <w:szCs w:val="14"/>
              </w:rPr>
              <w:t>0</w:t>
            </w:r>
          </w:p>
        </w:tc>
        <w:tc>
          <w:tcPr>
            <w:tcW w:w="74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Pr>
                <w:sz w:val="14"/>
                <w:szCs w:val="14"/>
              </w:rPr>
              <w:t>0</w:t>
            </w: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804" w:type="dxa"/>
            <w:tcBorders>
              <w:top w:val="nil"/>
              <w:left w:val="nil"/>
              <w:bottom w:val="single" w:sz="4" w:space="0" w:color="auto"/>
              <w:right w:val="single" w:sz="8" w:space="0" w:color="auto"/>
            </w:tcBorders>
            <w:vAlign w:val="center"/>
          </w:tcPr>
          <w:p w:rsidR="00F8755E" w:rsidRPr="00723A2C" w:rsidRDefault="00F8755E" w:rsidP="00FA3E0A">
            <w:pPr>
              <w:spacing w:before="0" w:after="0" w:line="240" w:lineRule="auto"/>
              <w:jc w:val="center"/>
              <w:rPr>
                <w:sz w:val="14"/>
                <w:szCs w:val="14"/>
              </w:rPr>
            </w:pPr>
          </w:p>
        </w:tc>
      </w:tr>
      <w:tr w:rsidR="00F8755E" w:rsidRPr="00723A2C" w:rsidTr="00C57F6A">
        <w:trPr>
          <w:trHeight w:val="270"/>
        </w:trPr>
        <w:tc>
          <w:tcPr>
            <w:tcW w:w="1702" w:type="dxa"/>
            <w:vMerge/>
            <w:tcBorders>
              <w:top w:val="nil"/>
              <w:left w:val="single" w:sz="8" w:space="0" w:color="auto"/>
              <w:bottom w:val="single" w:sz="4" w:space="0" w:color="000000"/>
              <w:right w:val="single" w:sz="4" w:space="0" w:color="auto"/>
            </w:tcBorders>
            <w:vAlign w:val="center"/>
          </w:tcPr>
          <w:p w:rsidR="00F8755E" w:rsidRPr="00723A2C" w:rsidRDefault="00F8755E"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FD066E">
            <w:pPr>
              <w:spacing w:before="0" w:after="0" w:line="240" w:lineRule="auto"/>
              <w:rPr>
                <w:sz w:val="14"/>
                <w:szCs w:val="14"/>
              </w:rPr>
            </w:pPr>
            <w:r w:rsidRPr="00723A2C">
              <w:rPr>
                <w:sz w:val="14"/>
                <w:szCs w:val="14"/>
              </w:rPr>
              <w:t>Στόχος</w:t>
            </w:r>
          </w:p>
        </w:tc>
        <w:tc>
          <w:tcPr>
            <w:tcW w:w="711"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66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Pr="00723A2C" w:rsidRDefault="00F8755E"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804" w:type="dxa"/>
            <w:tcBorders>
              <w:top w:val="nil"/>
              <w:left w:val="nil"/>
              <w:bottom w:val="single" w:sz="4" w:space="0" w:color="auto"/>
              <w:right w:val="single" w:sz="8" w:space="0" w:color="auto"/>
            </w:tcBorders>
            <w:vAlign w:val="center"/>
          </w:tcPr>
          <w:p w:rsidR="00F8755E" w:rsidRPr="00723A2C" w:rsidRDefault="00F8755E" w:rsidP="00FA3E0A">
            <w:pPr>
              <w:spacing w:before="0" w:after="0" w:line="240" w:lineRule="auto"/>
              <w:jc w:val="center"/>
              <w:rPr>
                <w:sz w:val="14"/>
                <w:szCs w:val="14"/>
              </w:rPr>
            </w:pPr>
          </w:p>
        </w:tc>
      </w:tr>
      <w:tr w:rsidR="00F8755E" w:rsidRPr="00723A2C" w:rsidTr="00C57F6A">
        <w:trPr>
          <w:trHeight w:val="270"/>
        </w:trPr>
        <w:tc>
          <w:tcPr>
            <w:tcW w:w="1702" w:type="dxa"/>
            <w:vMerge/>
            <w:tcBorders>
              <w:top w:val="nil"/>
              <w:left w:val="single" w:sz="8" w:space="0" w:color="auto"/>
              <w:bottom w:val="single" w:sz="4" w:space="0" w:color="000000"/>
              <w:right w:val="single" w:sz="4" w:space="0" w:color="auto"/>
            </w:tcBorders>
            <w:vAlign w:val="center"/>
          </w:tcPr>
          <w:p w:rsidR="00F8755E" w:rsidRPr="00723A2C" w:rsidRDefault="00F8755E"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FD066E">
            <w:pPr>
              <w:spacing w:before="0" w:after="0" w:line="240" w:lineRule="auto"/>
              <w:rPr>
                <w:sz w:val="14"/>
                <w:szCs w:val="14"/>
              </w:rPr>
            </w:pPr>
            <w:r w:rsidRPr="00723A2C">
              <w:rPr>
                <w:sz w:val="14"/>
                <w:szCs w:val="14"/>
              </w:rPr>
              <w:t>Αφετηρία</w:t>
            </w:r>
          </w:p>
        </w:tc>
        <w:tc>
          <w:tcPr>
            <w:tcW w:w="711"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sidRPr="00723A2C">
              <w:rPr>
                <w:rFonts w:cs="Arial"/>
                <w:sz w:val="14"/>
                <w:szCs w:val="14"/>
              </w:rPr>
              <w:t>0%</w:t>
            </w:r>
          </w:p>
        </w:tc>
        <w:tc>
          <w:tcPr>
            <w:tcW w:w="66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Pr="00723A2C" w:rsidRDefault="00F8755E"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804" w:type="dxa"/>
            <w:tcBorders>
              <w:top w:val="nil"/>
              <w:left w:val="nil"/>
              <w:bottom w:val="single" w:sz="4" w:space="0" w:color="auto"/>
              <w:right w:val="single" w:sz="8" w:space="0" w:color="auto"/>
            </w:tcBorders>
            <w:vAlign w:val="center"/>
          </w:tcPr>
          <w:p w:rsidR="00F8755E" w:rsidRPr="00723A2C" w:rsidRDefault="00F8755E" w:rsidP="00FA3E0A">
            <w:pPr>
              <w:spacing w:before="0" w:after="0" w:line="240" w:lineRule="auto"/>
              <w:jc w:val="center"/>
              <w:rPr>
                <w:sz w:val="14"/>
                <w:szCs w:val="14"/>
              </w:rPr>
            </w:pPr>
          </w:p>
        </w:tc>
      </w:tr>
      <w:tr w:rsidR="00F8755E" w:rsidRPr="00723A2C" w:rsidTr="00C57F6A">
        <w:trPr>
          <w:trHeight w:val="270"/>
        </w:trPr>
        <w:tc>
          <w:tcPr>
            <w:tcW w:w="1702" w:type="dxa"/>
            <w:vMerge w:val="restart"/>
            <w:tcBorders>
              <w:top w:val="nil"/>
              <w:left w:val="single" w:sz="8" w:space="0" w:color="auto"/>
              <w:bottom w:val="single" w:sz="4" w:space="0" w:color="000000"/>
              <w:right w:val="single" w:sz="4" w:space="0" w:color="auto"/>
            </w:tcBorders>
            <w:vAlign w:val="center"/>
          </w:tcPr>
          <w:p w:rsidR="00F8755E" w:rsidRPr="00723A2C" w:rsidRDefault="00F8755E" w:rsidP="00FD066E">
            <w:pPr>
              <w:spacing w:before="0" w:after="0" w:line="240" w:lineRule="auto"/>
              <w:rPr>
                <w:sz w:val="14"/>
                <w:szCs w:val="14"/>
              </w:rPr>
            </w:pPr>
            <w:r w:rsidRPr="00723A2C">
              <w:rPr>
                <w:rFonts w:cs="Arial"/>
                <w:sz w:val="14"/>
                <w:szCs w:val="14"/>
              </w:rPr>
              <w:t xml:space="preserve">Μείωση του ποσοστού μαθητών που δεν ολοκληρώνουν την κατώτερη β’βάθμια εκπαίδευση (γυμνάσιο) </w:t>
            </w:r>
          </w:p>
        </w:tc>
        <w:tc>
          <w:tcPr>
            <w:tcW w:w="99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FD066E">
            <w:pPr>
              <w:spacing w:before="0" w:after="0" w:line="240" w:lineRule="auto"/>
              <w:rPr>
                <w:sz w:val="14"/>
                <w:szCs w:val="14"/>
              </w:rPr>
            </w:pPr>
            <w:r w:rsidRPr="00723A2C">
              <w:rPr>
                <w:sz w:val="14"/>
                <w:szCs w:val="14"/>
              </w:rPr>
              <w:t>Ολοκλήρωση</w:t>
            </w:r>
          </w:p>
        </w:tc>
        <w:tc>
          <w:tcPr>
            <w:tcW w:w="711"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sidRPr="00723A2C">
              <w:rPr>
                <w:sz w:val="14"/>
                <w:szCs w:val="14"/>
              </w:rPr>
              <w:t>0</w:t>
            </w:r>
          </w:p>
        </w:tc>
        <w:tc>
          <w:tcPr>
            <w:tcW w:w="66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sidRPr="00723A2C">
              <w:rPr>
                <w:sz w:val="14"/>
                <w:szCs w:val="14"/>
                <w:lang w:val="en-US"/>
              </w:rPr>
              <w:t>0</w:t>
            </w:r>
          </w:p>
        </w:tc>
        <w:tc>
          <w:tcPr>
            <w:tcW w:w="61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lang w:val="en-US"/>
              </w:rPr>
            </w:pPr>
            <w:r w:rsidRPr="00723A2C">
              <w:rPr>
                <w:sz w:val="14"/>
                <w:szCs w:val="14"/>
                <w:lang w:val="en-US"/>
              </w:rPr>
              <w:t>0</w:t>
            </w:r>
          </w:p>
        </w:tc>
        <w:tc>
          <w:tcPr>
            <w:tcW w:w="567" w:type="dxa"/>
            <w:tcBorders>
              <w:top w:val="nil"/>
              <w:left w:val="nil"/>
              <w:bottom w:val="single" w:sz="4" w:space="0" w:color="auto"/>
              <w:right w:val="single" w:sz="4" w:space="0" w:color="auto"/>
            </w:tcBorders>
            <w:noWrap/>
            <w:vAlign w:val="center"/>
          </w:tcPr>
          <w:p w:rsidR="00F8755E" w:rsidRPr="00723A2C" w:rsidRDefault="00F8755E" w:rsidP="00FA3E0A">
            <w:pPr>
              <w:jc w:val="center"/>
              <w:rPr>
                <w:rFonts w:cs="Calibri"/>
                <w:color w:val="000000"/>
                <w:sz w:val="14"/>
                <w:szCs w:val="14"/>
              </w:rPr>
            </w:pPr>
            <w:r w:rsidRPr="00723A2C">
              <w:rPr>
                <w:rFonts w:cs="Calibri"/>
                <w:color w:val="000000"/>
                <w:sz w:val="14"/>
                <w:szCs w:val="14"/>
                <w:lang w:val="en-US"/>
              </w:rPr>
              <w:t>0</w:t>
            </w:r>
          </w:p>
        </w:tc>
        <w:tc>
          <w:tcPr>
            <w:tcW w:w="709" w:type="dxa"/>
            <w:tcBorders>
              <w:top w:val="nil"/>
              <w:left w:val="nil"/>
              <w:bottom w:val="single" w:sz="4" w:space="0" w:color="auto"/>
              <w:right w:val="single" w:sz="4" w:space="0" w:color="auto"/>
            </w:tcBorders>
            <w:noWrap/>
            <w:vAlign w:val="center"/>
          </w:tcPr>
          <w:p w:rsidR="00F8755E" w:rsidRPr="008575D9" w:rsidRDefault="00F8755E" w:rsidP="00FA3E0A">
            <w:pPr>
              <w:spacing w:before="0" w:after="0" w:line="240" w:lineRule="auto"/>
              <w:jc w:val="center"/>
              <w:rPr>
                <w:sz w:val="14"/>
                <w:szCs w:val="14"/>
                <w:lang w:val="en-US"/>
              </w:rPr>
            </w:pPr>
            <w:r>
              <w:rPr>
                <w:sz w:val="14"/>
                <w:szCs w:val="14"/>
                <w:lang w:val="en-US"/>
              </w:rPr>
              <w:t>0</w:t>
            </w:r>
          </w:p>
        </w:tc>
        <w:tc>
          <w:tcPr>
            <w:tcW w:w="708"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Pr>
                <w:sz w:val="14"/>
                <w:szCs w:val="14"/>
              </w:rPr>
              <w:t>0</w:t>
            </w:r>
          </w:p>
        </w:tc>
        <w:tc>
          <w:tcPr>
            <w:tcW w:w="74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Pr>
                <w:sz w:val="14"/>
                <w:szCs w:val="14"/>
              </w:rPr>
              <w:t>0</w:t>
            </w: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804" w:type="dxa"/>
            <w:tcBorders>
              <w:top w:val="nil"/>
              <w:left w:val="nil"/>
              <w:bottom w:val="single" w:sz="4" w:space="0" w:color="auto"/>
              <w:right w:val="single" w:sz="8" w:space="0" w:color="auto"/>
            </w:tcBorders>
            <w:vAlign w:val="center"/>
          </w:tcPr>
          <w:p w:rsidR="00F8755E" w:rsidRPr="00723A2C" w:rsidRDefault="00F8755E" w:rsidP="00FA3E0A">
            <w:pPr>
              <w:spacing w:before="0" w:after="0" w:line="240" w:lineRule="auto"/>
              <w:jc w:val="center"/>
              <w:rPr>
                <w:sz w:val="14"/>
                <w:szCs w:val="14"/>
              </w:rPr>
            </w:pPr>
          </w:p>
        </w:tc>
      </w:tr>
      <w:tr w:rsidR="00F8755E" w:rsidRPr="00723A2C" w:rsidTr="00C57F6A">
        <w:trPr>
          <w:trHeight w:val="200"/>
        </w:trPr>
        <w:tc>
          <w:tcPr>
            <w:tcW w:w="1702" w:type="dxa"/>
            <w:vMerge/>
            <w:tcBorders>
              <w:top w:val="nil"/>
              <w:left w:val="single" w:sz="8" w:space="0" w:color="auto"/>
              <w:bottom w:val="single" w:sz="4" w:space="0" w:color="000000"/>
              <w:right w:val="single" w:sz="4" w:space="0" w:color="auto"/>
            </w:tcBorders>
            <w:vAlign w:val="center"/>
          </w:tcPr>
          <w:p w:rsidR="00F8755E" w:rsidRPr="00723A2C" w:rsidRDefault="00F8755E"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FD066E">
            <w:pPr>
              <w:spacing w:before="0" w:after="0" w:line="240" w:lineRule="auto"/>
              <w:rPr>
                <w:sz w:val="14"/>
                <w:szCs w:val="14"/>
              </w:rPr>
            </w:pPr>
            <w:r w:rsidRPr="00723A2C">
              <w:rPr>
                <w:sz w:val="14"/>
                <w:szCs w:val="14"/>
              </w:rPr>
              <w:t>Στόχος</w:t>
            </w:r>
          </w:p>
        </w:tc>
        <w:tc>
          <w:tcPr>
            <w:tcW w:w="711"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66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Pr="00723A2C" w:rsidRDefault="00F8755E"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804" w:type="dxa"/>
            <w:tcBorders>
              <w:top w:val="nil"/>
              <w:left w:val="nil"/>
              <w:bottom w:val="single" w:sz="4" w:space="0" w:color="auto"/>
              <w:right w:val="single" w:sz="8" w:space="0" w:color="auto"/>
            </w:tcBorders>
            <w:vAlign w:val="center"/>
          </w:tcPr>
          <w:p w:rsidR="00F8755E" w:rsidRPr="00723A2C" w:rsidRDefault="00F8755E" w:rsidP="00FA3E0A">
            <w:pPr>
              <w:spacing w:before="0" w:after="0" w:line="240" w:lineRule="auto"/>
              <w:jc w:val="center"/>
              <w:rPr>
                <w:sz w:val="14"/>
                <w:szCs w:val="14"/>
              </w:rPr>
            </w:pPr>
            <w:r w:rsidRPr="00723A2C">
              <w:rPr>
                <w:sz w:val="14"/>
                <w:szCs w:val="14"/>
                <w:lang w:val="en-US"/>
              </w:rPr>
              <w:t>5,5%</w:t>
            </w:r>
            <w:r w:rsidRPr="00723A2C">
              <w:rPr>
                <w:rFonts w:cs="Arial"/>
                <w:sz w:val="14"/>
                <w:szCs w:val="14"/>
                <w:vertAlign w:val="superscript"/>
              </w:rPr>
              <w:t>(1)</w:t>
            </w:r>
            <w:r w:rsidRPr="00723A2C">
              <w:rPr>
                <w:sz w:val="14"/>
                <w:szCs w:val="14"/>
                <w:vertAlign w:val="superscript"/>
                <w:lang w:val="en-US"/>
              </w:rPr>
              <w:t xml:space="preserve"> (</w:t>
            </w:r>
            <w:r w:rsidRPr="00723A2C">
              <w:rPr>
                <w:sz w:val="14"/>
                <w:szCs w:val="14"/>
                <w:vertAlign w:val="superscript"/>
              </w:rPr>
              <w:t>6)</w:t>
            </w:r>
          </w:p>
        </w:tc>
      </w:tr>
      <w:tr w:rsidR="00F8755E" w:rsidRPr="00723A2C" w:rsidTr="00C57F6A">
        <w:trPr>
          <w:trHeight w:val="270"/>
        </w:trPr>
        <w:tc>
          <w:tcPr>
            <w:tcW w:w="1702" w:type="dxa"/>
            <w:vMerge/>
            <w:tcBorders>
              <w:top w:val="nil"/>
              <w:left w:val="single" w:sz="8" w:space="0" w:color="auto"/>
              <w:bottom w:val="single" w:sz="4" w:space="0" w:color="000000"/>
              <w:right w:val="single" w:sz="4" w:space="0" w:color="auto"/>
            </w:tcBorders>
            <w:vAlign w:val="center"/>
          </w:tcPr>
          <w:p w:rsidR="00F8755E" w:rsidRPr="00723A2C" w:rsidRDefault="00F8755E"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FD066E">
            <w:pPr>
              <w:spacing w:before="0" w:after="0" w:line="240" w:lineRule="auto"/>
              <w:rPr>
                <w:sz w:val="14"/>
                <w:szCs w:val="14"/>
              </w:rPr>
            </w:pPr>
            <w:r w:rsidRPr="00723A2C">
              <w:rPr>
                <w:sz w:val="14"/>
                <w:szCs w:val="14"/>
              </w:rPr>
              <w:t>Αφετηρία</w:t>
            </w:r>
          </w:p>
        </w:tc>
        <w:tc>
          <w:tcPr>
            <w:tcW w:w="711"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sidRPr="00723A2C">
              <w:rPr>
                <w:rFonts w:cs="Arial"/>
                <w:sz w:val="14"/>
                <w:szCs w:val="14"/>
              </w:rPr>
              <w:t>6,1%</w:t>
            </w:r>
          </w:p>
        </w:tc>
        <w:tc>
          <w:tcPr>
            <w:tcW w:w="66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Pr="00723A2C" w:rsidRDefault="00F8755E"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804" w:type="dxa"/>
            <w:tcBorders>
              <w:top w:val="nil"/>
              <w:left w:val="nil"/>
              <w:bottom w:val="single" w:sz="4" w:space="0" w:color="auto"/>
              <w:right w:val="single" w:sz="8" w:space="0" w:color="auto"/>
            </w:tcBorders>
            <w:vAlign w:val="center"/>
          </w:tcPr>
          <w:p w:rsidR="00F8755E" w:rsidRPr="00723A2C" w:rsidRDefault="00F8755E" w:rsidP="00FA3E0A">
            <w:pPr>
              <w:spacing w:before="0" w:after="0" w:line="240" w:lineRule="auto"/>
              <w:jc w:val="center"/>
              <w:rPr>
                <w:sz w:val="14"/>
                <w:szCs w:val="14"/>
              </w:rPr>
            </w:pPr>
          </w:p>
        </w:tc>
      </w:tr>
      <w:tr w:rsidR="00F8755E" w:rsidRPr="00723A2C" w:rsidTr="00C57F6A">
        <w:trPr>
          <w:trHeight w:val="270"/>
        </w:trPr>
        <w:tc>
          <w:tcPr>
            <w:tcW w:w="1702" w:type="dxa"/>
            <w:vMerge w:val="restart"/>
            <w:tcBorders>
              <w:top w:val="nil"/>
              <w:left w:val="single" w:sz="8" w:space="0" w:color="auto"/>
              <w:right w:val="single" w:sz="4" w:space="0" w:color="auto"/>
            </w:tcBorders>
            <w:vAlign w:val="center"/>
          </w:tcPr>
          <w:p w:rsidR="00F8755E" w:rsidRPr="00723A2C" w:rsidRDefault="00F8755E" w:rsidP="00984CD0">
            <w:pPr>
              <w:spacing w:before="0" w:after="0" w:line="240" w:lineRule="auto"/>
              <w:rPr>
                <w:sz w:val="14"/>
                <w:szCs w:val="14"/>
              </w:rPr>
            </w:pPr>
            <w:r>
              <w:rPr>
                <w:sz w:val="14"/>
                <w:szCs w:val="14"/>
              </w:rPr>
              <w:t>Ποσοστό σχολείων στα οποία εφαρμόζεται ενιαίο αναμορφωμένο πρόγραμμα</w:t>
            </w:r>
          </w:p>
        </w:tc>
        <w:tc>
          <w:tcPr>
            <w:tcW w:w="99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FD066E">
            <w:pPr>
              <w:spacing w:before="0" w:after="0" w:line="240" w:lineRule="auto"/>
              <w:rPr>
                <w:sz w:val="14"/>
                <w:szCs w:val="14"/>
              </w:rPr>
            </w:pPr>
            <w:r w:rsidRPr="00723A2C">
              <w:rPr>
                <w:sz w:val="14"/>
                <w:szCs w:val="14"/>
              </w:rPr>
              <w:t>Ολοκλήρωση</w:t>
            </w:r>
          </w:p>
        </w:tc>
        <w:tc>
          <w:tcPr>
            <w:tcW w:w="711"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rFonts w:cs="Arial"/>
                <w:sz w:val="14"/>
                <w:szCs w:val="14"/>
              </w:rPr>
            </w:pPr>
          </w:p>
        </w:tc>
        <w:tc>
          <w:tcPr>
            <w:tcW w:w="66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Pr="00723A2C" w:rsidRDefault="00F8755E"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Pr>
                <w:sz w:val="14"/>
                <w:szCs w:val="14"/>
              </w:rPr>
              <w:t>22%</w:t>
            </w:r>
          </w:p>
        </w:tc>
        <w:tc>
          <w:tcPr>
            <w:tcW w:w="74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Pr>
                <w:sz w:val="14"/>
                <w:szCs w:val="14"/>
              </w:rPr>
              <w:t>30%</w:t>
            </w: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804" w:type="dxa"/>
            <w:tcBorders>
              <w:top w:val="nil"/>
              <w:left w:val="nil"/>
              <w:bottom w:val="single" w:sz="4" w:space="0" w:color="auto"/>
              <w:right w:val="single" w:sz="8" w:space="0" w:color="auto"/>
            </w:tcBorders>
            <w:vAlign w:val="center"/>
          </w:tcPr>
          <w:p w:rsidR="00F8755E" w:rsidRPr="00723A2C" w:rsidRDefault="00F8755E" w:rsidP="00FA3E0A">
            <w:pPr>
              <w:spacing w:before="0" w:after="0" w:line="240" w:lineRule="auto"/>
              <w:jc w:val="center"/>
              <w:rPr>
                <w:sz w:val="14"/>
                <w:szCs w:val="14"/>
              </w:rPr>
            </w:pPr>
          </w:p>
        </w:tc>
      </w:tr>
      <w:tr w:rsidR="00F8755E" w:rsidRPr="00723A2C" w:rsidTr="00C57F6A">
        <w:trPr>
          <w:trHeight w:val="270"/>
        </w:trPr>
        <w:tc>
          <w:tcPr>
            <w:tcW w:w="1702" w:type="dxa"/>
            <w:vMerge/>
            <w:tcBorders>
              <w:left w:val="single" w:sz="8" w:space="0" w:color="auto"/>
              <w:right w:val="single" w:sz="4" w:space="0" w:color="auto"/>
            </w:tcBorders>
            <w:vAlign w:val="center"/>
          </w:tcPr>
          <w:p w:rsidR="00F8755E" w:rsidRPr="00723A2C" w:rsidRDefault="00F8755E"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FD066E">
            <w:pPr>
              <w:spacing w:before="0" w:after="0" w:line="240" w:lineRule="auto"/>
              <w:rPr>
                <w:sz w:val="14"/>
                <w:szCs w:val="14"/>
              </w:rPr>
            </w:pPr>
            <w:r w:rsidRPr="00723A2C">
              <w:rPr>
                <w:sz w:val="14"/>
                <w:szCs w:val="14"/>
              </w:rPr>
              <w:t>Στόχος</w:t>
            </w:r>
          </w:p>
        </w:tc>
        <w:tc>
          <w:tcPr>
            <w:tcW w:w="711"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rFonts w:cs="Arial"/>
                <w:sz w:val="14"/>
                <w:szCs w:val="14"/>
              </w:rPr>
            </w:pPr>
          </w:p>
        </w:tc>
        <w:tc>
          <w:tcPr>
            <w:tcW w:w="66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Pr="00723A2C" w:rsidRDefault="00F8755E"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804" w:type="dxa"/>
            <w:tcBorders>
              <w:top w:val="nil"/>
              <w:left w:val="nil"/>
              <w:bottom w:val="single" w:sz="4" w:space="0" w:color="auto"/>
              <w:right w:val="single" w:sz="8" w:space="0" w:color="auto"/>
            </w:tcBorders>
            <w:vAlign w:val="center"/>
          </w:tcPr>
          <w:p w:rsidR="00F8755E" w:rsidRPr="00723A2C" w:rsidRDefault="00F8755E" w:rsidP="00FA3E0A">
            <w:pPr>
              <w:spacing w:before="0" w:after="0" w:line="240" w:lineRule="auto"/>
              <w:jc w:val="center"/>
              <w:rPr>
                <w:sz w:val="14"/>
                <w:szCs w:val="14"/>
              </w:rPr>
            </w:pPr>
            <w:r>
              <w:rPr>
                <w:sz w:val="14"/>
                <w:szCs w:val="14"/>
              </w:rPr>
              <w:t xml:space="preserve">22% </w:t>
            </w:r>
            <w:r w:rsidRPr="00984CD0">
              <w:rPr>
                <w:sz w:val="14"/>
                <w:szCs w:val="14"/>
                <w:vertAlign w:val="superscript"/>
              </w:rPr>
              <w:t>(7)</w:t>
            </w:r>
          </w:p>
        </w:tc>
      </w:tr>
      <w:tr w:rsidR="00F8755E" w:rsidRPr="00723A2C" w:rsidTr="00C57F6A">
        <w:trPr>
          <w:trHeight w:val="270"/>
        </w:trPr>
        <w:tc>
          <w:tcPr>
            <w:tcW w:w="1702" w:type="dxa"/>
            <w:vMerge/>
            <w:tcBorders>
              <w:left w:val="single" w:sz="8" w:space="0" w:color="auto"/>
              <w:bottom w:val="single" w:sz="4" w:space="0" w:color="000000"/>
              <w:right w:val="single" w:sz="4" w:space="0" w:color="auto"/>
            </w:tcBorders>
            <w:vAlign w:val="center"/>
          </w:tcPr>
          <w:p w:rsidR="00F8755E" w:rsidRPr="00723A2C" w:rsidRDefault="00F8755E"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FD066E">
            <w:pPr>
              <w:spacing w:before="0" w:after="0" w:line="240" w:lineRule="auto"/>
              <w:rPr>
                <w:sz w:val="14"/>
                <w:szCs w:val="14"/>
              </w:rPr>
            </w:pPr>
            <w:r w:rsidRPr="00723A2C">
              <w:rPr>
                <w:sz w:val="14"/>
                <w:szCs w:val="14"/>
              </w:rPr>
              <w:t>Αφετηρία</w:t>
            </w:r>
          </w:p>
        </w:tc>
        <w:tc>
          <w:tcPr>
            <w:tcW w:w="711"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rFonts w:cs="Arial"/>
                <w:sz w:val="14"/>
                <w:szCs w:val="14"/>
              </w:rPr>
            </w:pPr>
            <w:r>
              <w:rPr>
                <w:rFonts w:cs="Arial"/>
                <w:sz w:val="14"/>
                <w:szCs w:val="14"/>
              </w:rPr>
              <w:t>0</w:t>
            </w:r>
          </w:p>
        </w:tc>
        <w:tc>
          <w:tcPr>
            <w:tcW w:w="66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Pr="00723A2C" w:rsidRDefault="00F8755E"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804" w:type="dxa"/>
            <w:tcBorders>
              <w:top w:val="nil"/>
              <w:left w:val="nil"/>
              <w:bottom w:val="single" w:sz="4" w:space="0" w:color="auto"/>
              <w:right w:val="single" w:sz="8" w:space="0" w:color="auto"/>
            </w:tcBorders>
            <w:vAlign w:val="center"/>
          </w:tcPr>
          <w:p w:rsidR="00F8755E" w:rsidRPr="00723A2C" w:rsidRDefault="00F8755E" w:rsidP="00FA3E0A">
            <w:pPr>
              <w:spacing w:before="0" w:after="0" w:line="240" w:lineRule="auto"/>
              <w:jc w:val="center"/>
              <w:rPr>
                <w:sz w:val="14"/>
                <w:szCs w:val="14"/>
              </w:rPr>
            </w:pPr>
          </w:p>
        </w:tc>
      </w:tr>
      <w:tr w:rsidR="00F8755E" w:rsidRPr="00723A2C" w:rsidTr="00C57F6A">
        <w:trPr>
          <w:trHeight w:val="359"/>
        </w:trPr>
        <w:tc>
          <w:tcPr>
            <w:tcW w:w="1702" w:type="dxa"/>
            <w:vMerge w:val="restart"/>
            <w:tcBorders>
              <w:top w:val="nil"/>
              <w:left w:val="single" w:sz="8" w:space="0" w:color="auto"/>
              <w:bottom w:val="single" w:sz="8" w:space="0" w:color="000000"/>
              <w:right w:val="single" w:sz="4" w:space="0" w:color="auto"/>
            </w:tcBorders>
            <w:vAlign w:val="center"/>
          </w:tcPr>
          <w:p w:rsidR="00F8755E" w:rsidRPr="00723A2C" w:rsidRDefault="00F8755E" w:rsidP="00FD066E">
            <w:pPr>
              <w:spacing w:before="0" w:after="0" w:line="240" w:lineRule="auto"/>
              <w:rPr>
                <w:sz w:val="14"/>
                <w:szCs w:val="14"/>
              </w:rPr>
            </w:pPr>
            <w:r w:rsidRPr="00723A2C">
              <w:rPr>
                <w:rFonts w:cs="Arial"/>
                <w:sz w:val="14"/>
                <w:szCs w:val="14"/>
              </w:rPr>
              <w:t xml:space="preserve">Ποσοστό εκπαιδευτικού προσωπικού αβάθμιας και ββάθμιας εκπαιδευμένου και πιστοποιημένου σε ΤΠΕ </w:t>
            </w:r>
          </w:p>
        </w:tc>
        <w:tc>
          <w:tcPr>
            <w:tcW w:w="99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FD066E">
            <w:pPr>
              <w:spacing w:before="0" w:after="0" w:line="240" w:lineRule="auto"/>
              <w:rPr>
                <w:sz w:val="14"/>
                <w:szCs w:val="14"/>
              </w:rPr>
            </w:pPr>
            <w:r w:rsidRPr="00723A2C">
              <w:rPr>
                <w:sz w:val="14"/>
                <w:szCs w:val="14"/>
              </w:rPr>
              <w:t>Ολοκλήρωση</w:t>
            </w:r>
          </w:p>
        </w:tc>
        <w:tc>
          <w:tcPr>
            <w:tcW w:w="711"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sidRPr="00723A2C">
              <w:rPr>
                <w:sz w:val="14"/>
                <w:szCs w:val="14"/>
              </w:rPr>
              <w:t>0</w:t>
            </w:r>
          </w:p>
        </w:tc>
        <w:tc>
          <w:tcPr>
            <w:tcW w:w="66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sidRPr="00723A2C">
              <w:rPr>
                <w:sz w:val="14"/>
                <w:szCs w:val="14"/>
                <w:lang w:val="en-US"/>
              </w:rPr>
              <w:t>0</w:t>
            </w:r>
          </w:p>
        </w:tc>
        <w:tc>
          <w:tcPr>
            <w:tcW w:w="61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lang w:val="en-US"/>
              </w:rPr>
            </w:pPr>
            <w:r w:rsidRPr="00723A2C">
              <w:rPr>
                <w:sz w:val="14"/>
                <w:szCs w:val="14"/>
                <w:lang w:val="en-US"/>
              </w:rPr>
              <w:t>0</w:t>
            </w:r>
          </w:p>
        </w:tc>
        <w:tc>
          <w:tcPr>
            <w:tcW w:w="567" w:type="dxa"/>
            <w:tcBorders>
              <w:top w:val="nil"/>
              <w:left w:val="nil"/>
              <w:bottom w:val="single" w:sz="4" w:space="0" w:color="auto"/>
              <w:right w:val="single" w:sz="4" w:space="0" w:color="auto"/>
            </w:tcBorders>
            <w:noWrap/>
            <w:vAlign w:val="center"/>
          </w:tcPr>
          <w:p w:rsidR="00F8755E" w:rsidRPr="008575D9" w:rsidRDefault="00F8755E" w:rsidP="00FA3E0A">
            <w:pPr>
              <w:jc w:val="center"/>
              <w:rPr>
                <w:rFonts w:cs="Calibri"/>
                <w:color w:val="000000"/>
                <w:sz w:val="14"/>
                <w:szCs w:val="14"/>
                <w:lang w:val="en-US"/>
              </w:rPr>
            </w:pPr>
            <w:r>
              <w:rPr>
                <w:rFonts w:cs="Calibri"/>
                <w:color w:val="000000"/>
                <w:sz w:val="14"/>
                <w:szCs w:val="14"/>
                <w:lang w:val="en-US"/>
              </w:rPr>
              <w:t>0</w:t>
            </w:r>
          </w:p>
        </w:tc>
        <w:tc>
          <w:tcPr>
            <w:tcW w:w="709" w:type="dxa"/>
            <w:tcBorders>
              <w:top w:val="nil"/>
              <w:left w:val="nil"/>
              <w:bottom w:val="single" w:sz="4" w:space="0" w:color="auto"/>
              <w:right w:val="single" w:sz="4" w:space="0" w:color="auto"/>
            </w:tcBorders>
            <w:noWrap/>
            <w:vAlign w:val="center"/>
          </w:tcPr>
          <w:p w:rsidR="00F8755E" w:rsidRPr="008743DA" w:rsidRDefault="00F8755E" w:rsidP="00FA3E0A">
            <w:pPr>
              <w:spacing w:before="0" w:after="0" w:line="240" w:lineRule="auto"/>
              <w:jc w:val="center"/>
              <w:rPr>
                <w:sz w:val="14"/>
                <w:szCs w:val="14"/>
                <w:lang w:val="en-US"/>
              </w:rPr>
            </w:pPr>
            <w:r w:rsidRPr="008743DA">
              <w:rPr>
                <w:sz w:val="14"/>
                <w:szCs w:val="14"/>
                <w:lang w:val="en-US"/>
              </w:rPr>
              <w:t>0</w:t>
            </w:r>
          </w:p>
        </w:tc>
        <w:tc>
          <w:tcPr>
            <w:tcW w:w="708" w:type="dxa"/>
            <w:tcBorders>
              <w:top w:val="nil"/>
              <w:left w:val="nil"/>
              <w:bottom w:val="single" w:sz="4" w:space="0" w:color="auto"/>
              <w:right w:val="single" w:sz="4" w:space="0" w:color="auto"/>
            </w:tcBorders>
            <w:noWrap/>
            <w:vAlign w:val="center"/>
          </w:tcPr>
          <w:p w:rsidR="00F8755E" w:rsidRPr="00984CD0" w:rsidRDefault="00F8755E" w:rsidP="00FA3E0A">
            <w:pPr>
              <w:spacing w:before="0" w:after="0" w:line="240" w:lineRule="auto"/>
              <w:jc w:val="center"/>
              <w:rPr>
                <w:sz w:val="14"/>
                <w:szCs w:val="14"/>
                <w:highlight w:val="yellow"/>
              </w:rPr>
            </w:pPr>
            <w:r w:rsidRPr="0080640F">
              <w:rPr>
                <w:sz w:val="14"/>
                <w:szCs w:val="14"/>
              </w:rPr>
              <w:t>8,4</w:t>
            </w:r>
          </w:p>
        </w:tc>
        <w:tc>
          <w:tcPr>
            <w:tcW w:w="742" w:type="dxa"/>
            <w:tcBorders>
              <w:top w:val="nil"/>
              <w:left w:val="nil"/>
              <w:bottom w:val="single" w:sz="4" w:space="0" w:color="auto"/>
              <w:right w:val="single" w:sz="4" w:space="0" w:color="auto"/>
            </w:tcBorders>
            <w:noWrap/>
            <w:vAlign w:val="center"/>
          </w:tcPr>
          <w:p w:rsidR="00F8755E" w:rsidRPr="004C5B3A" w:rsidRDefault="00F8755E" w:rsidP="00FA3E0A">
            <w:pPr>
              <w:spacing w:before="0" w:after="0" w:line="240" w:lineRule="auto"/>
              <w:jc w:val="center"/>
              <w:rPr>
                <w:sz w:val="14"/>
                <w:szCs w:val="14"/>
                <w:highlight w:val="yellow"/>
                <w:lang w:val="en-US"/>
              </w:rPr>
            </w:pPr>
            <w:r w:rsidRPr="004C5B3A">
              <w:rPr>
                <w:sz w:val="14"/>
                <w:szCs w:val="14"/>
                <w:lang w:val="en-US"/>
              </w:rPr>
              <w:t>19.7%</w:t>
            </w: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804" w:type="dxa"/>
            <w:tcBorders>
              <w:top w:val="nil"/>
              <w:left w:val="nil"/>
              <w:bottom w:val="single" w:sz="4" w:space="0" w:color="auto"/>
              <w:right w:val="single" w:sz="8" w:space="0" w:color="auto"/>
            </w:tcBorders>
            <w:vAlign w:val="center"/>
          </w:tcPr>
          <w:p w:rsidR="00F8755E" w:rsidRPr="00723A2C" w:rsidRDefault="00F8755E" w:rsidP="00FA3E0A">
            <w:pPr>
              <w:spacing w:before="0" w:after="0" w:line="240" w:lineRule="auto"/>
              <w:jc w:val="center"/>
              <w:rPr>
                <w:sz w:val="14"/>
                <w:szCs w:val="14"/>
              </w:rPr>
            </w:pPr>
          </w:p>
        </w:tc>
      </w:tr>
      <w:tr w:rsidR="00F8755E" w:rsidRPr="00723A2C" w:rsidTr="00C57F6A">
        <w:trPr>
          <w:trHeight w:val="270"/>
        </w:trPr>
        <w:tc>
          <w:tcPr>
            <w:tcW w:w="1702" w:type="dxa"/>
            <w:vMerge/>
            <w:tcBorders>
              <w:top w:val="nil"/>
              <w:left w:val="single" w:sz="8" w:space="0" w:color="auto"/>
              <w:bottom w:val="single" w:sz="8" w:space="0" w:color="000000"/>
              <w:right w:val="single" w:sz="4" w:space="0" w:color="auto"/>
            </w:tcBorders>
            <w:vAlign w:val="center"/>
          </w:tcPr>
          <w:p w:rsidR="00F8755E" w:rsidRPr="00723A2C" w:rsidRDefault="00F8755E"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FD066E">
            <w:pPr>
              <w:spacing w:before="0" w:after="0" w:line="240" w:lineRule="auto"/>
              <w:rPr>
                <w:sz w:val="14"/>
                <w:szCs w:val="14"/>
              </w:rPr>
            </w:pPr>
            <w:r w:rsidRPr="00723A2C">
              <w:rPr>
                <w:sz w:val="14"/>
                <w:szCs w:val="14"/>
              </w:rPr>
              <w:t>Στόχος</w:t>
            </w:r>
          </w:p>
        </w:tc>
        <w:tc>
          <w:tcPr>
            <w:tcW w:w="711"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66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Pr="00723A2C" w:rsidRDefault="00F8755E"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804" w:type="dxa"/>
            <w:tcBorders>
              <w:top w:val="nil"/>
              <w:left w:val="nil"/>
              <w:bottom w:val="single" w:sz="4" w:space="0" w:color="auto"/>
              <w:right w:val="single" w:sz="8" w:space="0" w:color="auto"/>
            </w:tcBorders>
            <w:vAlign w:val="center"/>
          </w:tcPr>
          <w:p w:rsidR="00F8755E" w:rsidRPr="00723A2C" w:rsidRDefault="00F8755E" w:rsidP="00FA3E0A">
            <w:pPr>
              <w:spacing w:before="0" w:after="0" w:line="240" w:lineRule="auto"/>
              <w:jc w:val="center"/>
              <w:rPr>
                <w:sz w:val="14"/>
                <w:szCs w:val="14"/>
              </w:rPr>
            </w:pPr>
            <w:r w:rsidRPr="00723A2C">
              <w:rPr>
                <w:sz w:val="14"/>
                <w:szCs w:val="14"/>
                <w:lang w:val="en-US"/>
              </w:rPr>
              <w:t>79%</w:t>
            </w:r>
          </w:p>
        </w:tc>
      </w:tr>
      <w:tr w:rsidR="00F8755E" w:rsidRPr="00723A2C" w:rsidTr="00C57F6A">
        <w:trPr>
          <w:trHeight w:val="285"/>
        </w:trPr>
        <w:tc>
          <w:tcPr>
            <w:tcW w:w="1702" w:type="dxa"/>
            <w:vMerge/>
            <w:tcBorders>
              <w:top w:val="nil"/>
              <w:left w:val="single" w:sz="8" w:space="0" w:color="auto"/>
              <w:bottom w:val="single" w:sz="8" w:space="0" w:color="000000"/>
              <w:right w:val="single" w:sz="4" w:space="0" w:color="auto"/>
            </w:tcBorders>
            <w:vAlign w:val="center"/>
          </w:tcPr>
          <w:p w:rsidR="00F8755E" w:rsidRPr="00723A2C" w:rsidRDefault="00F8755E" w:rsidP="00FD066E">
            <w:pPr>
              <w:spacing w:before="0" w:after="0" w:line="240" w:lineRule="auto"/>
              <w:rPr>
                <w:sz w:val="14"/>
                <w:szCs w:val="14"/>
              </w:rPr>
            </w:pPr>
          </w:p>
        </w:tc>
        <w:tc>
          <w:tcPr>
            <w:tcW w:w="990" w:type="dxa"/>
            <w:tcBorders>
              <w:top w:val="nil"/>
              <w:left w:val="nil"/>
              <w:bottom w:val="single" w:sz="8" w:space="0" w:color="auto"/>
              <w:right w:val="single" w:sz="4" w:space="0" w:color="auto"/>
            </w:tcBorders>
            <w:tcMar>
              <w:left w:w="57" w:type="dxa"/>
              <w:right w:w="57" w:type="dxa"/>
            </w:tcMar>
            <w:vAlign w:val="center"/>
          </w:tcPr>
          <w:p w:rsidR="00F8755E" w:rsidRPr="00723A2C" w:rsidRDefault="00F8755E" w:rsidP="00FD066E">
            <w:pPr>
              <w:spacing w:before="0" w:after="0" w:line="240" w:lineRule="auto"/>
              <w:rPr>
                <w:sz w:val="14"/>
                <w:szCs w:val="14"/>
              </w:rPr>
            </w:pPr>
            <w:r w:rsidRPr="00723A2C">
              <w:rPr>
                <w:sz w:val="14"/>
                <w:szCs w:val="14"/>
              </w:rPr>
              <w:t>Αφετηρία</w:t>
            </w:r>
          </w:p>
        </w:tc>
        <w:tc>
          <w:tcPr>
            <w:tcW w:w="711" w:type="dxa"/>
            <w:tcBorders>
              <w:top w:val="nil"/>
              <w:left w:val="nil"/>
              <w:bottom w:val="single" w:sz="8"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sidRPr="00723A2C">
              <w:rPr>
                <w:rFonts w:cs="Arial"/>
                <w:sz w:val="14"/>
                <w:szCs w:val="14"/>
              </w:rPr>
              <w:t>36,6%</w:t>
            </w:r>
          </w:p>
        </w:tc>
        <w:tc>
          <w:tcPr>
            <w:tcW w:w="662" w:type="dxa"/>
            <w:tcBorders>
              <w:top w:val="nil"/>
              <w:left w:val="nil"/>
              <w:bottom w:val="single" w:sz="8"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614" w:type="dxa"/>
            <w:tcBorders>
              <w:top w:val="nil"/>
              <w:left w:val="nil"/>
              <w:bottom w:val="single" w:sz="8"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67" w:type="dxa"/>
            <w:tcBorders>
              <w:top w:val="nil"/>
              <w:left w:val="nil"/>
              <w:bottom w:val="single" w:sz="8" w:space="0" w:color="auto"/>
              <w:right w:val="single" w:sz="4" w:space="0" w:color="auto"/>
            </w:tcBorders>
            <w:noWrap/>
            <w:vAlign w:val="center"/>
          </w:tcPr>
          <w:p w:rsidR="00F8755E" w:rsidRPr="00723A2C" w:rsidRDefault="00F8755E" w:rsidP="00FA3E0A">
            <w:pPr>
              <w:jc w:val="center"/>
              <w:rPr>
                <w:rFonts w:cs="Calibri"/>
                <w:color w:val="000000"/>
                <w:sz w:val="14"/>
                <w:szCs w:val="14"/>
              </w:rPr>
            </w:pPr>
          </w:p>
        </w:tc>
        <w:tc>
          <w:tcPr>
            <w:tcW w:w="709" w:type="dxa"/>
            <w:tcBorders>
              <w:top w:val="nil"/>
              <w:left w:val="nil"/>
              <w:bottom w:val="single" w:sz="8"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08" w:type="dxa"/>
            <w:tcBorders>
              <w:top w:val="nil"/>
              <w:left w:val="nil"/>
              <w:bottom w:val="single" w:sz="8"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42" w:type="dxa"/>
            <w:tcBorders>
              <w:top w:val="nil"/>
              <w:left w:val="nil"/>
              <w:bottom w:val="single" w:sz="8"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8"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94" w:type="dxa"/>
            <w:tcBorders>
              <w:top w:val="nil"/>
              <w:left w:val="nil"/>
              <w:bottom w:val="single" w:sz="8"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804" w:type="dxa"/>
            <w:tcBorders>
              <w:top w:val="nil"/>
              <w:left w:val="nil"/>
              <w:bottom w:val="single" w:sz="8" w:space="0" w:color="auto"/>
              <w:right w:val="single" w:sz="8" w:space="0" w:color="auto"/>
            </w:tcBorders>
            <w:vAlign w:val="center"/>
          </w:tcPr>
          <w:p w:rsidR="00F8755E" w:rsidRPr="00723A2C" w:rsidRDefault="00F8755E" w:rsidP="00FA3E0A">
            <w:pPr>
              <w:spacing w:before="0" w:after="0" w:line="240" w:lineRule="auto"/>
              <w:jc w:val="center"/>
              <w:rPr>
                <w:sz w:val="14"/>
                <w:szCs w:val="14"/>
              </w:rPr>
            </w:pPr>
          </w:p>
        </w:tc>
      </w:tr>
    </w:tbl>
    <w:p w:rsidR="00F8755E" w:rsidRPr="00FD066E" w:rsidRDefault="00F8755E" w:rsidP="00FD066E">
      <w:pPr>
        <w:rPr>
          <w:rStyle w:val="CommentReference"/>
          <w:szCs w:val="16"/>
        </w:rPr>
      </w:pPr>
      <w:r w:rsidRPr="00FD066E">
        <w:rPr>
          <w:rStyle w:val="CommentReference"/>
          <w:szCs w:val="16"/>
        </w:rPr>
        <w:t>(1)</w:t>
      </w:r>
      <w:r w:rsidRPr="00FD066E">
        <w:rPr>
          <w:rStyle w:val="CommentReference"/>
          <w:szCs w:val="16"/>
        </w:rPr>
        <w:tab/>
        <w:t>Η τιμή στόχος αναφέρεται στο σύνολο της χώρας καθώς ο δείκτης δεν έχει γεωγραφική αναφορά</w:t>
      </w:r>
    </w:p>
    <w:p w:rsidR="00F8755E" w:rsidRPr="005D66C6" w:rsidRDefault="00F8755E" w:rsidP="00FD066E">
      <w:pPr>
        <w:rPr>
          <w:rStyle w:val="CommentReference"/>
          <w:szCs w:val="16"/>
        </w:rPr>
      </w:pPr>
      <w:r w:rsidRPr="005D66C6">
        <w:rPr>
          <w:rStyle w:val="CommentReference"/>
          <w:szCs w:val="16"/>
        </w:rPr>
        <w:t>(2)</w:t>
      </w:r>
      <w:r w:rsidRPr="005D66C6">
        <w:rPr>
          <w:rStyle w:val="CommentReference"/>
          <w:szCs w:val="16"/>
        </w:rPr>
        <w:tab/>
        <w:t>Με τον όρο «καινοτομικές κατευθύνσεις» νοείται α) η δημιουργία για πρώτη φορά στην Ελλάδα προγραμμάτων προσχολικής αγωγής και β) η ενσωμάτωση στα αναμορφούμενα προγράμματα πρωτοβάθμιας και δευτεροβάθμιας εκπαίδευσης στοιχείων MST, νέων τεχνολογιών και αειφόρου ανάπτυξης, η επέκταση της διδασκαλίας ξένων γλωσσών κλπ.</w:t>
      </w:r>
    </w:p>
    <w:p w:rsidR="00F8755E" w:rsidRPr="005D66C6" w:rsidRDefault="00F8755E" w:rsidP="00FD066E">
      <w:pPr>
        <w:rPr>
          <w:rStyle w:val="CommentReference"/>
          <w:szCs w:val="16"/>
        </w:rPr>
      </w:pPr>
      <w:r w:rsidRPr="005D66C6">
        <w:rPr>
          <w:rStyle w:val="CommentReference"/>
          <w:szCs w:val="16"/>
        </w:rPr>
        <w:t>(3)</w:t>
      </w:r>
      <w:r w:rsidRPr="005D66C6">
        <w:rPr>
          <w:rStyle w:val="CommentReference"/>
          <w:szCs w:val="16"/>
        </w:rPr>
        <w:tab/>
        <w:t>Ο δείκτης δεν μπορεί να ποσοτικοποιηθεί προς το παρόν, διότι η διαθέσιμη εκροή της προγραμματικής περιόδου 2000-06 αφορά συμμετοχές και όχι φυσικά πρόσωπα. Ο δείκτης όμως θεωρείται σημαντικός και θα παρακολουθηθεί στην πορεία υλοποίησης με ειδική μηχανογραφική εφαρμογή.</w:t>
      </w:r>
    </w:p>
    <w:p w:rsidR="00F8755E" w:rsidRPr="005D66C6" w:rsidRDefault="00F8755E" w:rsidP="00FD066E">
      <w:pPr>
        <w:rPr>
          <w:rStyle w:val="CommentReference"/>
          <w:szCs w:val="16"/>
        </w:rPr>
      </w:pPr>
      <w:r w:rsidRPr="005D66C6">
        <w:rPr>
          <w:rStyle w:val="CommentReference"/>
          <w:szCs w:val="16"/>
        </w:rPr>
        <w:t>(4)</w:t>
      </w:r>
      <w:r w:rsidRPr="005D66C6">
        <w:rPr>
          <w:rStyle w:val="CommentReference"/>
          <w:szCs w:val="16"/>
        </w:rPr>
        <w:tab/>
        <w:t>Ο συνολικός αριθμός των προγραμμάτων πρωτοβάθμιας και δευτεροβάθμιας που αναμένεται να αναμορφωθούν κατά τη διάρκεια της προγραμματικής περιόδου 2007-13 εκτιμάται σε περίπου 400.</w:t>
      </w:r>
    </w:p>
    <w:p w:rsidR="00F8755E" w:rsidRPr="005D66C6" w:rsidRDefault="00F8755E" w:rsidP="00FD066E">
      <w:pPr>
        <w:rPr>
          <w:rStyle w:val="CommentReference"/>
          <w:szCs w:val="16"/>
        </w:rPr>
      </w:pPr>
      <w:r w:rsidRPr="005D66C6">
        <w:rPr>
          <w:rStyle w:val="CommentReference"/>
          <w:szCs w:val="16"/>
        </w:rPr>
        <w:t xml:space="preserve">(5) </w:t>
      </w:r>
      <w:r w:rsidRPr="005D66C6">
        <w:rPr>
          <w:rStyle w:val="CommentReference"/>
          <w:szCs w:val="16"/>
        </w:rPr>
        <w:tab/>
        <w:t>Ο δείκτης δεν μπορεί να ποσοτικοποιηθεί προς το παρόν, διότι το περιεχόμενο των σχετικών δράσεων του ΕΣ 3 δεν έχει ακόμα εξειδικευτεί. Η τιμή στόχος θα προσδιοριστεί μέσω ειδικής μελέτης, η οποία θα προσδιορίσει τις προς υλοποίηση παρεμβάσεις και τα αναμενόμενα αποτελέσματά τους.</w:t>
      </w:r>
    </w:p>
    <w:p w:rsidR="00F8755E" w:rsidRDefault="00F8755E" w:rsidP="00FD066E">
      <w:pPr>
        <w:rPr>
          <w:rStyle w:val="CommentReference"/>
          <w:szCs w:val="16"/>
        </w:rPr>
      </w:pPr>
      <w:r w:rsidRPr="005D66C6">
        <w:rPr>
          <w:rStyle w:val="CommentReference"/>
          <w:szCs w:val="16"/>
        </w:rPr>
        <w:t xml:space="preserve">(6) </w:t>
      </w:r>
      <w:r w:rsidRPr="005D66C6">
        <w:rPr>
          <w:rStyle w:val="CommentReference"/>
          <w:szCs w:val="16"/>
        </w:rPr>
        <w:tab/>
        <w:t>Η ποσοστιαία μείωση που αναφέρεται στην τιμή στόχο θα υπολογίζεται επί της αναθεωρημένης τιμής βάσης που ισχύει κατά την έναρξη της νέας προγραμματικής περιόδου (περίοδος 2006-07), η οποία θα προσδιοριστεί με βάση επικαιροποιημένα στοιχεία. Κατά τη διάρκεια της περιόδου 2007-13 θα αναληφθούν ενέργειες ώστε η τιμή του δείκτη να παρακολουθείται πλέον σε επίκαιρη ετήσια βάση.</w:t>
      </w:r>
    </w:p>
    <w:p w:rsidR="00F8755E" w:rsidRPr="00684322" w:rsidRDefault="00F8755E" w:rsidP="00FD066E">
      <w:pPr>
        <w:rPr>
          <w:rStyle w:val="CommentReference"/>
          <w:szCs w:val="16"/>
        </w:rPr>
      </w:pPr>
      <w:r>
        <w:rPr>
          <w:rStyle w:val="CommentReference"/>
          <w:szCs w:val="16"/>
        </w:rPr>
        <w:t xml:space="preserve">(7)  </w:t>
      </w:r>
      <w:r w:rsidRPr="00FD066E">
        <w:rPr>
          <w:rStyle w:val="CommentReference"/>
          <w:szCs w:val="16"/>
        </w:rPr>
        <w:t>Η τιμή στόχος αναφέρεται στο σύνολο της χώρας</w:t>
      </w:r>
    </w:p>
    <w:p w:rsidR="00F8755E" w:rsidRPr="005D66C6" w:rsidRDefault="00F8755E" w:rsidP="005D66C6">
      <w:pPr>
        <w:pStyle w:val="Caption"/>
        <w:rPr>
          <w:rStyle w:val="CommentReference"/>
          <w:szCs w:val="16"/>
        </w:rPr>
      </w:pPr>
      <w:r w:rsidRPr="005D66C6">
        <w:rPr>
          <w:rStyle w:val="CommentReference"/>
          <w:szCs w:val="16"/>
        </w:rPr>
        <w:t>Δείκτες παρακολούθησης Στρατηγικού Στόχου 2 (Άξονες Προτεραιότητας 4, 5, 6)</w:t>
      </w:r>
    </w:p>
    <w:tbl>
      <w:tblPr>
        <w:tblW w:w="5268" w:type="pct"/>
        <w:tblInd w:w="108" w:type="dxa"/>
        <w:tblLayout w:type="fixed"/>
        <w:tblLook w:val="0000"/>
      </w:tblPr>
      <w:tblGrid>
        <w:gridCol w:w="1384"/>
        <w:gridCol w:w="208"/>
        <w:gridCol w:w="784"/>
        <w:gridCol w:w="601"/>
        <w:gridCol w:w="567"/>
        <w:gridCol w:w="567"/>
        <w:gridCol w:w="693"/>
        <w:gridCol w:w="693"/>
        <w:gridCol w:w="709"/>
        <w:gridCol w:w="740"/>
        <w:gridCol w:w="567"/>
        <w:gridCol w:w="567"/>
        <w:gridCol w:w="899"/>
      </w:tblGrid>
      <w:tr w:rsidR="00F8755E" w:rsidRPr="00723A2C" w:rsidTr="00C23579">
        <w:trPr>
          <w:trHeight w:val="195"/>
          <w:tblHeader/>
        </w:trPr>
        <w:tc>
          <w:tcPr>
            <w:tcW w:w="1592" w:type="dxa"/>
            <w:gridSpan w:val="2"/>
            <w:tcBorders>
              <w:top w:val="single" w:sz="8" w:space="0" w:color="auto"/>
              <w:left w:val="single" w:sz="8" w:space="0" w:color="auto"/>
              <w:bottom w:val="single" w:sz="4" w:space="0" w:color="auto"/>
              <w:right w:val="nil"/>
            </w:tcBorders>
            <w:shd w:val="clear" w:color="auto" w:fill="C6D9F1"/>
            <w:vAlign w:val="center"/>
          </w:tcPr>
          <w:p w:rsidR="00F8755E" w:rsidRPr="00723A2C" w:rsidRDefault="00F8755E" w:rsidP="005D66C6">
            <w:pPr>
              <w:spacing w:before="0" w:after="0" w:line="240" w:lineRule="auto"/>
              <w:rPr>
                <w:sz w:val="14"/>
                <w:szCs w:val="14"/>
              </w:rPr>
            </w:pPr>
            <w:r w:rsidRPr="00723A2C">
              <w:rPr>
                <w:sz w:val="14"/>
                <w:szCs w:val="14"/>
              </w:rPr>
              <w:t>Δείκτες Α.Π.4, 5, 6</w:t>
            </w:r>
          </w:p>
        </w:tc>
        <w:tc>
          <w:tcPr>
            <w:tcW w:w="784" w:type="dxa"/>
            <w:tcBorders>
              <w:top w:val="single" w:sz="8" w:space="0" w:color="auto"/>
              <w:left w:val="nil"/>
              <w:bottom w:val="single" w:sz="4" w:space="0" w:color="auto"/>
              <w:right w:val="single" w:sz="4" w:space="0" w:color="auto"/>
            </w:tcBorders>
            <w:shd w:val="clear" w:color="auto" w:fill="C6D9F1"/>
            <w:vAlign w:val="center"/>
          </w:tcPr>
          <w:p w:rsidR="00F8755E" w:rsidRPr="00723A2C" w:rsidRDefault="00F8755E" w:rsidP="005D66C6">
            <w:pPr>
              <w:spacing w:before="0" w:after="0" w:line="240" w:lineRule="auto"/>
              <w:rPr>
                <w:sz w:val="14"/>
                <w:szCs w:val="14"/>
              </w:rPr>
            </w:pPr>
            <w:r w:rsidRPr="00723A2C">
              <w:rPr>
                <w:sz w:val="14"/>
                <w:szCs w:val="14"/>
              </w:rPr>
              <w:t> </w:t>
            </w:r>
          </w:p>
        </w:tc>
        <w:tc>
          <w:tcPr>
            <w:tcW w:w="601" w:type="dxa"/>
            <w:tcBorders>
              <w:top w:val="single" w:sz="8" w:space="0" w:color="auto"/>
              <w:left w:val="nil"/>
              <w:bottom w:val="single" w:sz="4" w:space="0" w:color="auto"/>
              <w:right w:val="single" w:sz="4" w:space="0" w:color="auto"/>
            </w:tcBorders>
            <w:shd w:val="clear" w:color="auto" w:fill="C6D9F1"/>
            <w:noWrap/>
            <w:vAlign w:val="bottom"/>
          </w:tcPr>
          <w:p w:rsidR="00F8755E" w:rsidRPr="00723A2C" w:rsidRDefault="00F8755E" w:rsidP="005D66C6">
            <w:pPr>
              <w:spacing w:before="0" w:after="0" w:line="240" w:lineRule="auto"/>
              <w:rPr>
                <w:sz w:val="14"/>
                <w:szCs w:val="14"/>
              </w:rPr>
            </w:pPr>
            <w:r w:rsidRPr="00723A2C">
              <w:rPr>
                <w:sz w:val="14"/>
                <w:szCs w:val="14"/>
              </w:rPr>
              <w:t>2007</w:t>
            </w:r>
          </w:p>
        </w:tc>
        <w:tc>
          <w:tcPr>
            <w:tcW w:w="567" w:type="dxa"/>
            <w:tcBorders>
              <w:top w:val="single" w:sz="8" w:space="0" w:color="auto"/>
              <w:left w:val="nil"/>
              <w:bottom w:val="single" w:sz="4" w:space="0" w:color="auto"/>
              <w:right w:val="single" w:sz="4" w:space="0" w:color="auto"/>
            </w:tcBorders>
            <w:shd w:val="clear" w:color="auto" w:fill="C6D9F1"/>
            <w:noWrap/>
            <w:vAlign w:val="bottom"/>
          </w:tcPr>
          <w:p w:rsidR="00F8755E" w:rsidRPr="00723A2C" w:rsidRDefault="00F8755E" w:rsidP="005D66C6">
            <w:pPr>
              <w:spacing w:before="0" w:after="0" w:line="240" w:lineRule="auto"/>
              <w:rPr>
                <w:sz w:val="14"/>
                <w:szCs w:val="14"/>
              </w:rPr>
            </w:pPr>
            <w:r w:rsidRPr="00723A2C">
              <w:rPr>
                <w:sz w:val="14"/>
                <w:szCs w:val="14"/>
              </w:rPr>
              <w:t>2008</w:t>
            </w:r>
          </w:p>
        </w:tc>
        <w:tc>
          <w:tcPr>
            <w:tcW w:w="567" w:type="dxa"/>
            <w:tcBorders>
              <w:top w:val="single" w:sz="8" w:space="0" w:color="auto"/>
              <w:left w:val="nil"/>
              <w:bottom w:val="single" w:sz="4" w:space="0" w:color="auto"/>
              <w:right w:val="single" w:sz="4" w:space="0" w:color="auto"/>
            </w:tcBorders>
            <w:shd w:val="clear" w:color="auto" w:fill="C6D9F1"/>
            <w:noWrap/>
            <w:vAlign w:val="bottom"/>
          </w:tcPr>
          <w:p w:rsidR="00F8755E" w:rsidRPr="00723A2C" w:rsidRDefault="00F8755E" w:rsidP="005D66C6">
            <w:pPr>
              <w:spacing w:before="0" w:after="0" w:line="240" w:lineRule="auto"/>
              <w:rPr>
                <w:sz w:val="14"/>
                <w:szCs w:val="14"/>
              </w:rPr>
            </w:pPr>
            <w:r w:rsidRPr="00723A2C">
              <w:rPr>
                <w:sz w:val="14"/>
                <w:szCs w:val="14"/>
              </w:rPr>
              <w:t>2009</w:t>
            </w:r>
          </w:p>
        </w:tc>
        <w:tc>
          <w:tcPr>
            <w:tcW w:w="693" w:type="dxa"/>
            <w:tcBorders>
              <w:top w:val="single" w:sz="8" w:space="0" w:color="auto"/>
              <w:left w:val="nil"/>
              <w:bottom w:val="single" w:sz="4" w:space="0" w:color="auto"/>
              <w:right w:val="single" w:sz="4" w:space="0" w:color="auto"/>
            </w:tcBorders>
            <w:shd w:val="clear" w:color="auto" w:fill="C6D9F1"/>
            <w:noWrap/>
            <w:vAlign w:val="bottom"/>
          </w:tcPr>
          <w:p w:rsidR="00F8755E" w:rsidRPr="00723A2C" w:rsidRDefault="00F8755E" w:rsidP="005D66C6">
            <w:pPr>
              <w:spacing w:before="0" w:after="0" w:line="240" w:lineRule="auto"/>
              <w:rPr>
                <w:sz w:val="14"/>
                <w:szCs w:val="14"/>
              </w:rPr>
            </w:pPr>
            <w:r w:rsidRPr="00723A2C">
              <w:rPr>
                <w:sz w:val="14"/>
                <w:szCs w:val="14"/>
              </w:rPr>
              <w:t>2010</w:t>
            </w:r>
          </w:p>
        </w:tc>
        <w:tc>
          <w:tcPr>
            <w:tcW w:w="693" w:type="dxa"/>
            <w:tcBorders>
              <w:top w:val="single" w:sz="8" w:space="0" w:color="auto"/>
              <w:left w:val="nil"/>
              <w:bottom w:val="single" w:sz="4" w:space="0" w:color="auto"/>
              <w:right w:val="single" w:sz="4" w:space="0" w:color="auto"/>
            </w:tcBorders>
            <w:shd w:val="clear" w:color="auto" w:fill="C6D9F1"/>
            <w:noWrap/>
            <w:vAlign w:val="bottom"/>
          </w:tcPr>
          <w:p w:rsidR="00F8755E" w:rsidRPr="00723A2C" w:rsidRDefault="00F8755E" w:rsidP="005D66C6">
            <w:pPr>
              <w:spacing w:before="0" w:after="0" w:line="240" w:lineRule="auto"/>
              <w:rPr>
                <w:sz w:val="14"/>
                <w:szCs w:val="14"/>
              </w:rPr>
            </w:pPr>
            <w:r w:rsidRPr="00723A2C">
              <w:rPr>
                <w:sz w:val="14"/>
                <w:szCs w:val="14"/>
              </w:rPr>
              <w:t>2011</w:t>
            </w:r>
          </w:p>
        </w:tc>
        <w:tc>
          <w:tcPr>
            <w:tcW w:w="709" w:type="dxa"/>
            <w:tcBorders>
              <w:top w:val="single" w:sz="8" w:space="0" w:color="auto"/>
              <w:left w:val="nil"/>
              <w:bottom w:val="single" w:sz="4" w:space="0" w:color="auto"/>
              <w:right w:val="single" w:sz="4" w:space="0" w:color="auto"/>
            </w:tcBorders>
            <w:shd w:val="clear" w:color="auto" w:fill="C6D9F1"/>
            <w:noWrap/>
            <w:vAlign w:val="bottom"/>
          </w:tcPr>
          <w:p w:rsidR="00F8755E" w:rsidRPr="00723A2C" w:rsidRDefault="00F8755E" w:rsidP="005D66C6">
            <w:pPr>
              <w:spacing w:before="0" w:after="0" w:line="240" w:lineRule="auto"/>
              <w:rPr>
                <w:sz w:val="14"/>
                <w:szCs w:val="14"/>
              </w:rPr>
            </w:pPr>
            <w:r w:rsidRPr="00723A2C">
              <w:rPr>
                <w:sz w:val="14"/>
                <w:szCs w:val="14"/>
              </w:rPr>
              <w:t>2012</w:t>
            </w:r>
          </w:p>
        </w:tc>
        <w:tc>
          <w:tcPr>
            <w:tcW w:w="740" w:type="dxa"/>
            <w:tcBorders>
              <w:top w:val="single" w:sz="8" w:space="0" w:color="auto"/>
              <w:left w:val="nil"/>
              <w:bottom w:val="single" w:sz="4" w:space="0" w:color="auto"/>
              <w:right w:val="single" w:sz="4" w:space="0" w:color="auto"/>
            </w:tcBorders>
            <w:shd w:val="clear" w:color="auto" w:fill="C6D9F1"/>
            <w:noWrap/>
            <w:vAlign w:val="bottom"/>
          </w:tcPr>
          <w:p w:rsidR="00F8755E" w:rsidRPr="00723A2C" w:rsidRDefault="00F8755E" w:rsidP="005D66C6">
            <w:pPr>
              <w:spacing w:before="0" w:after="0" w:line="240" w:lineRule="auto"/>
              <w:rPr>
                <w:sz w:val="14"/>
                <w:szCs w:val="14"/>
              </w:rPr>
            </w:pPr>
            <w:r w:rsidRPr="00723A2C">
              <w:rPr>
                <w:sz w:val="14"/>
                <w:szCs w:val="14"/>
              </w:rPr>
              <w:t>2013</w:t>
            </w:r>
          </w:p>
        </w:tc>
        <w:tc>
          <w:tcPr>
            <w:tcW w:w="567" w:type="dxa"/>
            <w:tcBorders>
              <w:top w:val="single" w:sz="8" w:space="0" w:color="auto"/>
              <w:left w:val="nil"/>
              <w:bottom w:val="single" w:sz="4" w:space="0" w:color="auto"/>
              <w:right w:val="single" w:sz="4" w:space="0" w:color="auto"/>
            </w:tcBorders>
            <w:shd w:val="clear" w:color="auto" w:fill="C6D9F1"/>
            <w:noWrap/>
            <w:vAlign w:val="bottom"/>
          </w:tcPr>
          <w:p w:rsidR="00F8755E" w:rsidRPr="00723A2C" w:rsidRDefault="00F8755E" w:rsidP="005D66C6">
            <w:pPr>
              <w:spacing w:before="0" w:after="0" w:line="240" w:lineRule="auto"/>
              <w:rPr>
                <w:sz w:val="14"/>
                <w:szCs w:val="14"/>
              </w:rPr>
            </w:pPr>
            <w:r w:rsidRPr="00723A2C">
              <w:rPr>
                <w:sz w:val="14"/>
                <w:szCs w:val="14"/>
              </w:rPr>
              <w:t>2014</w:t>
            </w:r>
          </w:p>
        </w:tc>
        <w:tc>
          <w:tcPr>
            <w:tcW w:w="567" w:type="dxa"/>
            <w:tcBorders>
              <w:top w:val="single" w:sz="8" w:space="0" w:color="auto"/>
              <w:left w:val="nil"/>
              <w:bottom w:val="single" w:sz="4" w:space="0" w:color="auto"/>
              <w:right w:val="single" w:sz="4" w:space="0" w:color="auto"/>
            </w:tcBorders>
            <w:shd w:val="clear" w:color="auto" w:fill="C6D9F1"/>
            <w:noWrap/>
            <w:vAlign w:val="bottom"/>
          </w:tcPr>
          <w:p w:rsidR="00F8755E" w:rsidRPr="00723A2C" w:rsidRDefault="00F8755E" w:rsidP="005D66C6">
            <w:pPr>
              <w:spacing w:before="0" w:after="0" w:line="240" w:lineRule="auto"/>
              <w:rPr>
                <w:sz w:val="14"/>
                <w:szCs w:val="14"/>
              </w:rPr>
            </w:pPr>
            <w:r w:rsidRPr="00723A2C">
              <w:rPr>
                <w:sz w:val="14"/>
                <w:szCs w:val="14"/>
              </w:rPr>
              <w:t>2015</w:t>
            </w:r>
          </w:p>
        </w:tc>
        <w:tc>
          <w:tcPr>
            <w:tcW w:w="899" w:type="dxa"/>
            <w:tcBorders>
              <w:top w:val="single" w:sz="8" w:space="0" w:color="auto"/>
              <w:left w:val="nil"/>
              <w:bottom w:val="single" w:sz="4" w:space="0" w:color="auto"/>
              <w:right w:val="single" w:sz="8" w:space="0" w:color="auto"/>
            </w:tcBorders>
            <w:shd w:val="clear" w:color="auto" w:fill="C6D9F1"/>
            <w:vAlign w:val="bottom"/>
          </w:tcPr>
          <w:p w:rsidR="00F8755E" w:rsidRPr="00723A2C" w:rsidRDefault="00F8755E" w:rsidP="005D66C6">
            <w:pPr>
              <w:spacing w:before="0" w:after="0" w:line="240" w:lineRule="auto"/>
              <w:rPr>
                <w:sz w:val="14"/>
                <w:szCs w:val="14"/>
              </w:rPr>
            </w:pPr>
            <w:r w:rsidRPr="00723A2C">
              <w:rPr>
                <w:sz w:val="14"/>
                <w:szCs w:val="14"/>
              </w:rPr>
              <w:t>Σύνολο</w:t>
            </w:r>
          </w:p>
        </w:tc>
      </w:tr>
      <w:tr w:rsidR="00F8755E" w:rsidRPr="00723A2C" w:rsidTr="00C23579">
        <w:tc>
          <w:tcPr>
            <w:tcW w:w="1384" w:type="dxa"/>
            <w:vMerge w:val="restart"/>
            <w:tcBorders>
              <w:top w:val="nil"/>
              <w:left w:val="single" w:sz="8" w:space="0" w:color="auto"/>
              <w:bottom w:val="single" w:sz="4" w:space="0" w:color="auto"/>
              <w:right w:val="single" w:sz="4" w:space="0" w:color="auto"/>
            </w:tcBorders>
            <w:vAlign w:val="center"/>
          </w:tcPr>
          <w:p w:rsidR="00F8755E" w:rsidRPr="00723A2C" w:rsidRDefault="00F8755E" w:rsidP="00546A71">
            <w:pPr>
              <w:spacing w:before="0" w:after="0" w:line="240" w:lineRule="auto"/>
              <w:jc w:val="left"/>
              <w:rPr>
                <w:sz w:val="14"/>
                <w:szCs w:val="14"/>
              </w:rPr>
            </w:pPr>
            <w:r w:rsidRPr="00723A2C">
              <w:rPr>
                <w:rFonts w:cs="Arial"/>
                <w:sz w:val="14"/>
                <w:szCs w:val="14"/>
              </w:rPr>
              <w:t xml:space="preserve">Αριθμός προγραμμάτων αρχικής επαγγελματικής κατάρτισης που δημιουργούνται ή αναμορφώνονται </w:t>
            </w:r>
          </w:p>
        </w:tc>
        <w:tc>
          <w:tcPr>
            <w:tcW w:w="992" w:type="dxa"/>
            <w:gridSpan w:val="2"/>
            <w:tcBorders>
              <w:top w:val="nil"/>
              <w:left w:val="nil"/>
              <w:bottom w:val="single" w:sz="4" w:space="0" w:color="auto"/>
              <w:right w:val="single" w:sz="4" w:space="0" w:color="auto"/>
            </w:tcBorders>
            <w:tcMar>
              <w:left w:w="28" w:type="dxa"/>
              <w:right w:w="28" w:type="dxa"/>
            </w:tcMar>
            <w:vAlign w:val="bottom"/>
          </w:tcPr>
          <w:p w:rsidR="00F8755E" w:rsidRPr="00520B45" w:rsidRDefault="00F8755E" w:rsidP="009F3865">
            <w:pPr>
              <w:spacing w:beforeLines="40" w:afterLines="40" w:line="240" w:lineRule="auto"/>
              <w:rPr>
                <w:sz w:val="13"/>
                <w:szCs w:val="13"/>
              </w:rPr>
            </w:pPr>
            <w:r w:rsidRPr="00520B45">
              <w:rPr>
                <w:sz w:val="13"/>
                <w:szCs w:val="13"/>
              </w:rPr>
              <w:t>Ολοκλήρωση</w:t>
            </w:r>
          </w:p>
        </w:tc>
        <w:tc>
          <w:tcPr>
            <w:tcW w:w="601"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r w:rsidRPr="00723A2C">
              <w:rPr>
                <w:sz w:val="14"/>
                <w:szCs w:val="14"/>
              </w:rPr>
              <w:t>0</w:t>
            </w: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r w:rsidRPr="00723A2C">
              <w:rPr>
                <w:sz w:val="14"/>
                <w:szCs w:val="14"/>
                <w:lang w:val="en-US"/>
              </w:rPr>
              <w:t>0</w:t>
            </w: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r w:rsidRPr="00723A2C">
              <w:rPr>
                <w:sz w:val="14"/>
                <w:szCs w:val="14"/>
              </w:rPr>
              <w:t>0</w:t>
            </w:r>
          </w:p>
        </w:tc>
        <w:tc>
          <w:tcPr>
            <w:tcW w:w="693" w:type="dxa"/>
            <w:tcBorders>
              <w:top w:val="nil"/>
              <w:left w:val="nil"/>
              <w:bottom w:val="single" w:sz="4" w:space="0" w:color="auto"/>
              <w:right w:val="single" w:sz="4" w:space="0" w:color="auto"/>
            </w:tcBorders>
            <w:noWrap/>
            <w:vAlign w:val="center"/>
          </w:tcPr>
          <w:p w:rsidR="00F8755E" w:rsidRDefault="00F8755E" w:rsidP="009F3865">
            <w:pPr>
              <w:spacing w:beforeLines="40" w:afterLines="40"/>
              <w:jc w:val="center"/>
              <w:rPr>
                <w:rFonts w:cs="Calibri"/>
                <w:color w:val="000000"/>
                <w:sz w:val="14"/>
                <w:szCs w:val="14"/>
              </w:rPr>
            </w:pPr>
            <w:r w:rsidRPr="00723A2C">
              <w:rPr>
                <w:rFonts w:cs="Calibri"/>
                <w:color w:val="000000"/>
                <w:sz w:val="14"/>
                <w:szCs w:val="14"/>
              </w:rPr>
              <w:t>0</w:t>
            </w:r>
          </w:p>
        </w:tc>
        <w:tc>
          <w:tcPr>
            <w:tcW w:w="693"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lang w:val="en-US"/>
              </w:rPr>
            </w:pPr>
            <w:r>
              <w:rPr>
                <w:sz w:val="14"/>
                <w:szCs w:val="14"/>
                <w:lang w:val="en-US"/>
              </w:rPr>
              <w:t>0</w:t>
            </w: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r>
              <w:rPr>
                <w:sz w:val="14"/>
                <w:szCs w:val="14"/>
              </w:rPr>
              <w:t>0</w:t>
            </w:r>
          </w:p>
        </w:tc>
        <w:tc>
          <w:tcPr>
            <w:tcW w:w="740"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r>
              <w:rPr>
                <w:sz w:val="14"/>
                <w:szCs w:val="14"/>
              </w:rPr>
              <w:t>0</w:t>
            </w: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899" w:type="dxa"/>
            <w:tcBorders>
              <w:top w:val="nil"/>
              <w:left w:val="nil"/>
              <w:bottom w:val="single" w:sz="4" w:space="0" w:color="auto"/>
              <w:right w:val="single" w:sz="8" w:space="0" w:color="auto"/>
            </w:tcBorders>
            <w:vAlign w:val="center"/>
          </w:tcPr>
          <w:p w:rsidR="00F8755E" w:rsidRDefault="00F8755E" w:rsidP="009F3865">
            <w:pPr>
              <w:spacing w:beforeLines="40" w:afterLines="40" w:line="240" w:lineRule="auto"/>
              <w:jc w:val="center"/>
              <w:rPr>
                <w:sz w:val="14"/>
                <w:szCs w:val="14"/>
              </w:rPr>
            </w:pPr>
          </w:p>
        </w:tc>
      </w:tr>
      <w:tr w:rsidR="00F8755E" w:rsidRPr="00723A2C" w:rsidTr="00C23579">
        <w:tc>
          <w:tcPr>
            <w:tcW w:w="1384" w:type="dxa"/>
            <w:vMerge/>
            <w:tcBorders>
              <w:top w:val="nil"/>
              <w:left w:val="single" w:sz="8" w:space="0" w:color="auto"/>
              <w:bottom w:val="single" w:sz="4" w:space="0" w:color="auto"/>
              <w:right w:val="single" w:sz="4" w:space="0" w:color="auto"/>
            </w:tcBorders>
            <w:vAlign w:val="center"/>
          </w:tcPr>
          <w:p w:rsidR="00F8755E" w:rsidRPr="00723A2C" w:rsidRDefault="00F8755E" w:rsidP="00546A71">
            <w:pPr>
              <w:spacing w:before="0" w:after="0" w:line="240" w:lineRule="auto"/>
              <w:jc w:val="left"/>
              <w:rPr>
                <w:sz w:val="14"/>
                <w:szCs w:val="14"/>
              </w:rPr>
            </w:pPr>
          </w:p>
        </w:tc>
        <w:tc>
          <w:tcPr>
            <w:tcW w:w="992" w:type="dxa"/>
            <w:gridSpan w:val="2"/>
            <w:tcBorders>
              <w:top w:val="nil"/>
              <w:left w:val="nil"/>
              <w:bottom w:val="single" w:sz="4" w:space="0" w:color="auto"/>
              <w:right w:val="single" w:sz="4" w:space="0" w:color="auto"/>
            </w:tcBorders>
            <w:tcMar>
              <w:left w:w="28" w:type="dxa"/>
              <w:right w:w="28" w:type="dxa"/>
            </w:tcMar>
            <w:vAlign w:val="center"/>
          </w:tcPr>
          <w:p w:rsidR="00F8755E" w:rsidRPr="00520B45" w:rsidRDefault="00F8755E" w:rsidP="009F3865">
            <w:pPr>
              <w:spacing w:beforeLines="40" w:afterLines="40" w:line="240" w:lineRule="auto"/>
              <w:rPr>
                <w:sz w:val="13"/>
                <w:szCs w:val="13"/>
              </w:rPr>
            </w:pPr>
            <w:r w:rsidRPr="00520B45">
              <w:rPr>
                <w:sz w:val="13"/>
                <w:szCs w:val="13"/>
              </w:rPr>
              <w:t>Στόχος</w:t>
            </w:r>
          </w:p>
        </w:tc>
        <w:tc>
          <w:tcPr>
            <w:tcW w:w="601"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F8755E" w:rsidRDefault="00F8755E" w:rsidP="009F3865">
            <w:pPr>
              <w:spacing w:beforeLines="40" w:afterLines="40"/>
              <w:jc w:val="center"/>
              <w:rPr>
                <w:rFonts w:cs="Calibri"/>
                <w:color w:val="000000"/>
                <w:sz w:val="14"/>
                <w:szCs w:val="14"/>
              </w:rPr>
            </w:pPr>
          </w:p>
        </w:tc>
        <w:tc>
          <w:tcPr>
            <w:tcW w:w="693"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740"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899" w:type="dxa"/>
            <w:tcBorders>
              <w:top w:val="nil"/>
              <w:left w:val="nil"/>
              <w:bottom w:val="single" w:sz="4" w:space="0" w:color="auto"/>
              <w:right w:val="single" w:sz="8" w:space="0" w:color="auto"/>
            </w:tcBorders>
            <w:noWrap/>
            <w:vAlign w:val="center"/>
          </w:tcPr>
          <w:p w:rsidR="00F8755E" w:rsidRDefault="00F8755E" w:rsidP="009F3865">
            <w:pPr>
              <w:spacing w:beforeLines="40" w:afterLines="40" w:line="240" w:lineRule="auto"/>
              <w:jc w:val="center"/>
              <w:rPr>
                <w:sz w:val="14"/>
                <w:szCs w:val="14"/>
              </w:rPr>
            </w:pPr>
            <w:r w:rsidRPr="00723A2C">
              <w:rPr>
                <w:rFonts w:cs="Arial"/>
                <w:sz w:val="14"/>
                <w:szCs w:val="14"/>
              </w:rPr>
              <w:t xml:space="preserve">300 </w:t>
            </w:r>
            <w:r w:rsidRPr="00723A2C">
              <w:rPr>
                <w:rFonts w:cs="Arial"/>
                <w:sz w:val="14"/>
                <w:szCs w:val="14"/>
                <w:vertAlign w:val="superscript"/>
              </w:rPr>
              <w:t>(1)</w:t>
            </w:r>
          </w:p>
        </w:tc>
      </w:tr>
      <w:tr w:rsidR="00F8755E" w:rsidRPr="00723A2C" w:rsidTr="00C23579">
        <w:tc>
          <w:tcPr>
            <w:tcW w:w="1384" w:type="dxa"/>
            <w:vMerge/>
            <w:tcBorders>
              <w:top w:val="nil"/>
              <w:left w:val="single" w:sz="8" w:space="0" w:color="auto"/>
              <w:bottom w:val="single" w:sz="4" w:space="0" w:color="auto"/>
              <w:right w:val="single" w:sz="4" w:space="0" w:color="auto"/>
            </w:tcBorders>
            <w:vAlign w:val="center"/>
          </w:tcPr>
          <w:p w:rsidR="00F8755E" w:rsidRPr="00723A2C" w:rsidRDefault="00F8755E" w:rsidP="00546A71">
            <w:pPr>
              <w:spacing w:before="0" w:after="0" w:line="240" w:lineRule="auto"/>
              <w:jc w:val="left"/>
              <w:rPr>
                <w:sz w:val="14"/>
                <w:szCs w:val="14"/>
              </w:rPr>
            </w:pPr>
          </w:p>
        </w:tc>
        <w:tc>
          <w:tcPr>
            <w:tcW w:w="992" w:type="dxa"/>
            <w:gridSpan w:val="2"/>
            <w:tcBorders>
              <w:top w:val="nil"/>
              <w:left w:val="nil"/>
              <w:bottom w:val="single" w:sz="4" w:space="0" w:color="auto"/>
              <w:right w:val="single" w:sz="4" w:space="0" w:color="auto"/>
            </w:tcBorders>
            <w:tcMar>
              <w:left w:w="28" w:type="dxa"/>
              <w:right w:w="28" w:type="dxa"/>
            </w:tcMar>
            <w:vAlign w:val="center"/>
          </w:tcPr>
          <w:p w:rsidR="00F8755E" w:rsidRPr="00520B45" w:rsidRDefault="00F8755E" w:rsidP="009F3865">
            <w:pPr>
              <w:spacing w:beforeLines="40" w:afterLines="40" w:line="240" w:lineRule="auto"/>
              <w:rPr>
                <w:sz w:val="13"/>
                <w:szCs w:val="13"/>
              </w:rPr>
            </w:pPr>
            <w:r w:rsidRPr="00520B45">
              <w:rPr>
                <w:sz w:val="13"/>
                <w:szCs w:val="13"/>
              </w:rPr>
              <w:t>Αφετηρία</w:t>
            </w:r>
          </w:p>
        </w:tc>
        <w:tc>
          <w:tcPr>
            <w:tcW w:w="601"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r w:rsidRPr="00723A2C">
              <w:rPr>
                <w:rFonts w:cs="Arial"/>
                <w:sz w:val="14"/>
                <w:szCs w:val="14"/>
              </w:rPr>
              <w:t>225</w:t>
            </w: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F8755E" w:rsidRDefault="00F8755E" w:rsidP="009F3865">
            <w:pPr>
              <w:spacing w:beforeLines="40" w:afterLines="40"/>
              <w:jc w:val="center"/>
              <w:rPr>
                <w:rFonts w:cs="Calibri"/>
                <w:color w:val="000000"/>
                <w:sz w:val="14"/>
                <w:szCs w:val="14"/>
              </w:rPr>
            </w:pPr>
          </w:p>
        </w:tc>
        <w:tc>
          <w:tcPr>
            <w:tcW w:w="693"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740"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899" w:type="dxa"/>
            <w:tcBorders>
              <w:top w:val="nil"/>
              <w:left w:val="nil"/>
              <w:bottom w:val="single" w:sz="4" w:space="0" w:color="auto"/>
              <w:right w:val="single" w:sz="8" w:space="0" w:color="auto"/>
            </w:tcBorders>
            <w:vAlign w:val="center"/>
          </w:tcPr>
          <w:p w:rsidR="00F8755E" w:rsidRDefault="00F8755E" w:rsidP="009F3865">
            <w:pPr>
              <w:spacing w:beforeLines="40" w:afterLines="40" w:line="240" w:lineRule="auto"/>
              <w:jc w:val="center"/>
              <w:rPr>
                <w:sz w:val="14"/>
                <w:szCs w:val="14"/>
              </w:rPr>
            </w:pPr>
          </w:p>
        </w:tc>
      </w:tr>
      <w:tr w:rsidR="00F8755E" w:rsidRPr="00723A2C" w:rsidTr="00C23579">
        <w:tc>
          <w:tcPr>
            <w:tcW w:w="1384" w:type="dxa"/>
            <w:vMerge w:val="restart"/>
            <w:tcBorders>
              <w:top w:val="nil"/>
              <w:left w:val="single" w:sz="8" w:space="0" w:color="auto"/>
              <w:bottom w:val="single" w:sz="4" w:space="0" w:color="auto"/>
              <w:right w:val="single" w:sz="4" w:space="0" w:color="auto"/>
            </w:tcBorders>
            <w:vAlign w:val="center"/>
          </w:tcPr>
          <w:p w:rsidR="00F8755E" w:rsidRPr="00723A2C" w:rsidRDefault="00F8755E" w:rsidP="00546A71">
            <w:pPr>
              <w:spacing w:before="0" w:after="0" w:line="240" w:lineRule="auto"/>
              <w:jc w:val="left"/>
              <w:rPr>
                <w:sz w:val="14"/>
                <w:szCs w:val="14"/>
              </w:rPr>
            </w:pPr>
            <w:r w:rsidRPr="00723A2C">
              <w:rPr>
                <w:rFonts w:cs="Arial"/>
                <w:sz w:val="14"/>
                <w:szCs w:val="14"/>
              </w:rPr>
              <w:t>Αριθμός υποτροφιών αρχικής επαγγελματικής κατάρτισης</w:t>
            </w:r>
          </w:p>
        </w:tc>
        <w:tc>
          <w:tcPr>
            <w:tcW w:w="992" w:type="dxa"/>
            <w:gridSpan w:val="2"/>
            <w:tcBorders>
              <w:top w:val="nil"/>
              <w:left w:val="nil"/>
              <w:bottom w:val="single" w:sz="4" w:space="0" w:color="auto"/>
              <w:right w:val="single" w:sz="4" w:space="0" w:color="auto"/>
            </w:tcBorders>
            <w:tcMar>
              <w:left w:w="28" w:type="dxa"/>
              <w:right w:w="28" w:type="dxa"/>
            </w:tcMar>
            <w:vAlign w:val="center"/>
          </w:tcPr>
          <w:p w:rsidR="00F8755E" w:rsidRPr="00520B45" w:rsidRDefault="00F8755E" w:rsidP="009F3865">
            <w:pPr>
              <w:spacing w:beforeLines="40" w:afterLines="40" w:line="240" w:lineRule="auto"/>
              <w:rPr>
                <w:sz w:val="13"/>
                <w:szCs w:val="13"/>
              </w:rPr>
            </w:pPr>
            <w:r w:rsidRPr="00520B45">
              <w:rPr>
                <w:sz w:val="13"/>
                <w:szCs w:val="13"/>
              </w:rPr>
              <w:t>Ολοκλήρωση</w:t>
            </w:r>
          </w:p>
        </w:tc>
        <w:tc>
          <w:tcPr>
            <w:tcW w:w="601"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r w:rsidRPr="00723A2C">
              <w:rPr>
                <w:sz w:val="14"/>
                <w:szCs w:val="14"/>
              </w:rPr>
              <w:t>0</w:t>
            </w: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r w:rsidRPr="00723A2C">
              <w:rPr>
                <w:sz w:val="14"/>
                <w:szCs w:val="14"/>
                <w:lang w:val="en-US"/>
              </w:rPr>
              <w:t>0</w:t>
            </w: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r w:rsidRPr="00723A2C">
              <w:rPr>
                <w:sz w:val="14"/>
                <w:szCs w:val="14"/>
              </w:rPr>
              <w:t>0</w:t>
            </w:r>
          </w:p>
        </w:tc>
        <w:tc>
          <w:tcPr>
            <w:tcW w:w="693" w:type="dxa"/>
            <w:tcBorders>
              <w:top w:val="nil"/>
              <w:left w:val="nil"/>
              <w:bottom w:val="single" w:sz="4" w:space="0" w:color="auto"/>
              <w:right w:val="single" w:sz="4" w:space="0" w:color="auto"/>
            </w:tcBorders>
            <w:noWrap/>
            <w:vAlign w:val="center"/>
          </w:tcPr>
          <w:p w:rsidR="00F8755E" w:rsidRDefault="00F8755E" w:rsidP="009F3865">
            <w:pPr>
              <w:spacing w:beforeLines="40" w:afterLines="40"/>
              <w:jc w:val="center"/>
              <w:rPr>
                <w:rFonts w:cs="Calibri"/>
                <w:color w:val="000000"/>
                <w:sz w:val="14"/>
                <w:szCs w:val="14"/>
              </w:rPr>
            </w:pPr>
            <w:r w:rsidRPr="00723A2C">
              <w:rPr>
                <w:rFonts w:cs="Calibri"/>
                <w:color w:val="000000"/>
                <w:sz w:val="14"/>
                <w:szCs w:val="14"/>
              </w:rPr>
              <w:t>6</w:t>
            </w:r>
            <w:r w:rsidRPr="00723A2C">
              <w:rPr>
                <w:rFonts w:cs="Calibri"/>
                <w:color w:val="000000"/>
                <w:sz w:val="14"/>
                <w:szCs w:val="14"/>
                <w:lang w:val="en-US"/>
              </w:rPr>
              <w:t>.</w:t>
            </w:r>
            <w:r w:rsidRPr="00723A2C">
              <w:rPr>
                <w:rFonts w:cs="Calibri"/>
                <w:color w:val="000000"/>
                <w:sz w:val="14"/>
                <w:szCs w:val="14"/>
              </w:rPr>
              <w:t>541</w:t>
            </w:r>
          </w:p>
        </w:tc>
        <w:tc>
          <w:tcPr>
            <w:tcW w:w="693"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lang w:val="en-US"/>
              </w:rPr>
            </w:pPr>
            <w:r>
              <w:rPr>
                <w:sz w:val="14"/>
                <w:szCs w:val="14"/>
                <w:lang w:val="en-US"/>
              </w:rPr>
              <w:t>6.541</w:t>
            </w: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r>
              <w:rPr>
                <w:sz w:val="14"/>
                <w:szCs w:val="14"/>
              </w:rPr>
              <w:t>17.195</w:t>
            </w:r>
          </w:p>
        </w:tc>
        <w:tc>
          <w:tcPr>
            <w:tcW w:w="740"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r>
              <w:rPr>
                <w:sz w:val="14"/>
                <w:szCs w:val="14"/>
              </w:rPr>
              <w:t>32.897</w:t>
            </w: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899" w:type="dxa"/>
            <w:tcBorders>
              <w:top w:val="nil"/>
              <w:left w:val="nil"/>
              <w:bottom w:val="single" w:sz="4" w:space="0" w:color="auto"/>
              <w:right w:val="single" w:sz="8" w:space="0" w:color="auto"/>
            </w:tcBorders>
            <w:vAlign w:val="center"/>
          </w:tcPr>
          <w:p w:rsidR="00F8755E" w:rsidRDefault="00F8755E" w:rsidP="009F3865">
            <w:pPr>
              <w:spacing w:beforeLines="40" w:afterLines="40" w:line="240" w:lineRule="auto"/>
              <w:jc w:val="center"/>
              <w:rPr>
                <w:sz w:val="14"/>
                <w:szCs w:val="14"/>
              </w:rPr>
            </w:pPr>
          </w:p>
        </w:tc>
      </w:tr>
      <w:tr w:rsidR="00F8755E" w:rsidRPr="00723A2C" w:rsidTr="00C23579">
        <w:tc>
          <w:tcPr>
            <w:tcW w:w="1384" w:type="dxa"/>
            <w:vMerge/>
            <w:tcBorders>
              <w:top w:val="nil"/>
              <w:left w:val="single" w:sz="8" w:space="0" w:color="auto"/>
              <w:bottom w:val="single" w:sz="4" w:space="0" w:color="auto"/>
              <w:right w:val="single" w:sz="4" w:space="0" w:color="auto"/>
            </w:tcBorders>
            <w:vAlign w:val="center"/>
          </w:tcPr>
          <w:p w:rsidR="00F8755E" w:rsidRPr="00723A2C" w:rsidRDefault="00F8755E" w:rsidP="00546A71">
            <w:pPr>
              <w:spacing w:before="0" w:after="0" w:line="240" w:lineRule="auto"/>
              <w:jc w:val="left"/>
              <w:rPr>
                <w:sz w:val="14"/>
                <w:szCs w:val="14"/>
              </w:rPr>
            </w:pPr>
          </w:p>
        </w:tc>
        <w:tc>
          <w:tcPr>
            <w:tcW w:w="992" w:type="dxa"/>
            <w:gridSpan w:val="2"/>
            <w:tcBorders>
              <w:top w:val="nil"/>
              <w:left w:val="nil"/>
              <w:bottom w:val="single" w:sz="4" w:space="0" w:color="auto"/>
              <w:right w:val="single" w:sz="4" w:space="0" w:color="auto"/>
            </w:tcBorders>
            <w:tcMar>
              <w:left w:w="28" w:type="dxa"/>
              <w:right w:w="28" w:type="dxa"/>
            </w:tcMar>
            <w:vAlign w:val="center"/>
          </w:tcPr>
          <w:p w:rsidR="00F8755E" w:rsidRPr="00520B45" w:rsidRDefault="00F8755E" w:rsidP="009F3865">
            <w:pPr>
              <w:spacing w:beforeLines="40" w:afterLines="40" w:line="240" w:lineRule="auto"/>
              <w:rPr>
                <w:sz w:val="13"/>
                <w:szCs w:val="13"/>
              </w:rPr>
            </w:pPr>
            <w:r w:rsidRPr="00520B45">
              <w:rPr>
                <w:sz w:val="13"/>
                <w:szCs w:val="13"/>
              </w:rPr>
              <w:t>Στόχος</w:t>
            </w:r>
          </w:p>
        </w:tc>
        <w:tc>
          <w:tcPr>
            <w:tcW w:w="601"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F8755E" w:rsidRDefault="00F8755E" w:rsidP="009F3865">
            <w:pPr>
              <w:spacing w:beforeLines="40" w:afterLines="40"/>
              <w:jc w:val="center"/>
              <w:rPr>
                <w:rFonts w:cs="Calibri"/>
                <w:color w:val="000000"/>
                <w:sz w:val="14"/>
                <w:szCs w:val="14"/>
              </w:rPr>
            </w:pPr>
          </w:p>
        </w:tc>
        <w:tc>
          <w:tcPr>
            <w:tcW w:w="693"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740"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899" w:type="dxa"/>
            <w:tcBorders>
              <w:top w:val="nil"/>
              <w:left w:val="nil"/>
              <w:bottom w:val="single" w:sz="4" w:space="0" w:color="auto"/>
              <w:right w:val="single" w:sz="8" w:space="0" w:color="auto"/>
            </w:tcBorders>
            <w:noWrap/>
            <w:vAlign w:val="center"/>
          </w:tcPr>
          <w:p w:rsidR="00F8755E" w:rsidRDefault="00F8755E" w:rsidP="009F3865">
            <w:pPr>
              <w:spacing w:beforeLines="40" w:afterLines="40" w:line="240" w:lineRule="auto"/>
              <w:jc w:val="center"/>
              <w:rPr>
                <w:sz w:val="14"/>
                <w:szCs w:val="14"/>
              </w:rPr>
            </w:pPr>
            <w:r w:rsidRPr="00723A2C">
              <w:rPr>
                <w:rFonts w:cs="Arial"/>
                <w:sz w:val="14"/>
                <w:szCs w:val="14"/>
              </w:rPr>
              <w:t>56.000</w:t>
            </w:r>
          </w:p>
        </w:tc>
      </w:tr>
      <w:tr w:rsidR="00F8755E" w:rsidRPr="00723A2C" w:rsidTr="00C23579">
        <w:tc>
          <w:tcPr>
            <w:tcW w:w="1384" w:type="dxa"/>
            <w:vMerge/>
            <w:tcBorders>
              <w:top w:val="nil"/>
              <w:left w:val="single" w:sz="8" w:space="0" w:color="auto"/>
              <w:bottom w:val="single" w:sz="4" w:space="0" w:color="auto"/>
              <w:right w:val="single" w:sz="4" w:space="0" w:color="auto"/>
            </w:tcBorders>
            <w:vAlign w:val="center"/>
          </w:tcPr>
          <w:p w:rsidR="00F8755E" w:rsidRPr="00723A2C" w:rsidRDefault="00F8755E" w:rsidP="00546A71">
            <w:pPr>
              <w:spacing w:before="0" w:after="0" w:line="240" w:lineRule="auto"/>
              <w:jc w:val="left"/>
              <w:rPr>
                <w:sz w:val="14"/>
                <w:szCs w:val="14"/>
              </w:rPr>
            </w:pPr>
          </w:p>
        </w:tc>
        <w:tc>
          <w:tcPr>
            <w:tcW w:w="992" w:type="dxa"/>
            <w:gridSpan w:val="2"/>
            <w:tcBorders>
              <w:top w:val="nil"/>
              <w:left w:val="nil"/>
              <w:bottom w:val="single" w:sz="4" w:space="0" w:color="auto"/>
              <w:right w:val="single" w:sz="4" w:space="0" w:color="auto"/>
            </w:tcBorders>
            <w:tcMar>
              <w:left w:w="28" w:type="dxa"/>
              <w:right w:w="28" w:type="dxa"/>
            </w:tcMar>
            <w:vAlign w:val="center"/>
          </w:tcPr>
          <w:p w:rsidR="00F8755E" w:rsidRPr="00520B45" w:rsidRDefault="00F8755E" w:rsidP="009F3865">
            <w:pPr>
              <w:spacing w:beforeLines="40" w:afterLines="40" w:line="240" w:lineRule="auto"/>
              <w:rPr>
                <w:sz w:val="13"/>
                <w:szCs w:val="13"/>
              </w:rPr>
            </w:pPr>
            <w:r w:rsidRPr="00520B45">
              <w:rPr>
                <w:sz w:val="13"/>
                <w:szCs w:val="13"/>
              </w:rPr>
              <w:t>Αφετηρία</w:t>
            </w:r>
          </w:p>
        </w:tc>
        <w:tc>
          <w:tcPr>
            <w:tcW w:w="601"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r w:rsidRPr="00723A2C">
              <w:rPr>
                <w:sz w:val="14"/>
                <w:szCs w:val="14"/>
              </w:rPr>
              <w:t>41.217</w:t>
            </w: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F8755E" w:rsidRDefault="00F8755E" w:rsidP="009F3865">
            <w:pPr>
              <w:spacing w:beforeLines="40" w:afterLines="40"/>
              <w:jc w:val="center"/>
              <w:rPr>
                <w:rFonts w:cs="Calibri"/>
                <w:color w:val="000000"/>
                <w:sz w:val="14"/>
                <w:szCs w:val="14"/>
              </w:rPr>
            </w:pPr>
          </w:p>
        </w:tc>
        <w:tc>
          <w:tcPr>
            <w:tcW w:w="693"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740"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899" w:type="dxa"/>
            <w:tcBorders>
              <w:top w:val="nil"/>
              <w:left w:val="nil"/>
              <w:bottom w:val="single" w:sz="4" w:space="0" w:color="auto"/>
              <w:right w:val="single" w:sz="8" w:space="0" w:color="auto"/>
            </w:tcBorders>
            <w:vAlign w:val="center"/>
          </w:tcPr>
          <w:p w:rsidR="00F8755E" w:rsidRDefault="00F8755E" w:rsidP="009F3865">
            <w:pPr>
              <w:spacing w:beforeLines="40" w:afterLines="40" w:line="240" w:lineRule="auto"/>
              <w:jc w:val="center"/>
              <w:rPr>
                <w:sz w:val="14"/>
                <w:szCs w:val="14"/>
              </w:rPr>
            </w:pPr>
          </w:p>
        </w:tc>
      </w:tr>
      <w:tr w:rsidR="00F8755E" w:rsidRPr="00723A2C" w:rsidTr="00C23579">
        <w:tc>
          <w:tcPr>
            <w:tcW w:w="1384" w:type="dxa"/>
            <w:vMerge w:val="restart"/>
            <w:tcBorders>
              <w:top w:val="nil"/>
              <w:left w:val="single" w:sz="8" w:space="0" w:color="auto"/>
              <w:bottom w:val="single" w:sz="4" w:space="0" w:color="auto"/>
              <w:right w:val="single" w:sz="4" w:space="0" w:color="auto"/>
            </w:tcBorders>
            <w:vAlign w:val="center"/>
          </w:tcPr>
          <w:p w:rsidR="00F8755E" w:rsidRPr="00723A2C" w:rsidRDefault="00F8755E" w:rsidP="00546A71">
            <w:pPr>
              <w:spacing w:before="0" w:after="0" w:line="240" w:lineRule="auto"/>
              <w:jc w:val="left"/>
              <w:rPr>
                <w:sz w:val="14"/>
                <w:szCs w:val="14"/>
              </w:rPr>
            </w:pPr>
            <w:r w:rsidRPr="00723A2C">
              <w:rPr>
                <w:rFonts w:cs="Arial"/>
                <w:sz w:val="14"/>
                <w:szCs w:val="14"/>
              </w:rPr>
              <w:t xml:space="preserve">Αριθμός προγραμμάτων σπουδών τεχνικοεπαγγελματικής εκπαίδευσης που δημιουργούνται ή αναμορφώνονται </w:t>
            </w:r>
          </w:p>
        </w:tc>
        <w:tc>
          <w:tcPr>
            <w:tcW w:w="992" w:type="dxa"/>
            <w:gridSpan w:val="2"/>
            <w:tcBorders>
              <w:top w:val="nil"/>
              <w:left w:val="nil"/>
              <w:bottom w:val="single" w:sz="4" w:space="0" w:color="auto"/>
              <w:right w:val="single" w:sz="4" w:space="0" w:color="auto"/>
            </w:tcBorders>
            <w:tcMar>
              <w:left w:w="28" w:type="dxa"/>
              <w:right w:w="28" w:type="dxa"/>
            </w:tcMar>
            <w:vAlign w:val="center"/>
          </w:tcPr>
          <w:p w:rsidR="00F8755E" w:rsidRPr="00520B45" w:rsidRDefault="00F8755E" w:rsidP="009F3865">
            <w:pPr>
              <w:spacing w:beforeLines="40" w:afterLines="40" w:line="240" w:lineRule="auto"/>
              <w:rPr>
                <w:sz w:val="13"/>
                <w:szCs w:val="13"/>
              </w:rPr>
            </w:pPr>
            <w:r w:rsidRPr="00520B45">
              <w:rPr>
                <w:sz w:val="13"/>
                <w:szCs w:val="13"/>
              </w:rPr>
              <w:t>Ολοκλήρωση</w:t>
            </w:r>
          </w:p>
        </w:tc>
        <w:tc>
          <w:tcPr>
            <w:tcW w:w="601"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r w:rsidRPr="00723A2C">
              <w:rPr>
                <w:sz w:val="14"/>
                <w:szCs w:val="14"/>
              </w:rPr>
              <w:t>0</w:t>
            </w: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r w:rsidRPr="00723A2C">
              <w:rPr>
                <w:sz w:val="14"/>
                <w:szCs w:val="14"/>
                <w:lang w:val="en-US"/>
              </w:rPr>
              <w:t>0</w:t>
            </w: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r w:rsidRPr="00723A2C">
              <w:rPr>
                <w:sz w:val="14"/>
                <w:szCs w:val="14"/>
              </w:rPr>
              <w:t>0</w:t>
            </w:r>
          </w:p>
        </w:tc>
        <w:tc>
          <w:tcPr>
            <w:tcW w:w="693" w:type="dxa"/>
            <w:tcBorders>
              <w:top w:val="nil"/>
              <w:left w:val="nil"/>
              <w:bottom w:val="single" w:sz="4" w:space="0" w:color="auto"/>
              <w:right w:val="single" w:sz="4" w:space="0" w:color="auto"/>
            </w:tcBorders>
            <w:noWrap/>
            <w:vAlign w:val="center"/>
          </w:tcPr>
          <w:p w:rsidR="00F8755E" w:rsidRDefault="00F8755E" w:rsidP="009F3865">
            <w:pPr>
              <w:spacing w:beforeLines="40" w:afterLines="40"/>
              <w:jc w:val="center"/>
              <w:rPr>
                <w:rFonts w:cs="Calibri"/>
                <w:color w:val="000000"/>
                <w:sz w:val="14"/>
                <w:szCs w:val="14"/>
              </w:rPr>
            </w:pPr>
            <w:r w:rsidRPr="00723A2C">
              <w:rPr>
                <w:rFonts w:cs="Calibri"/>
                <w:color w:val="000000"/>
                <w:sz w:val="14"/>
                <w:szCs w:val="14"/>
              </w:rPr>
              <w:t>0</w:t>
            </w:r>
          </w:p>
        </w:tc>
        <w:tc>
          <w:tcPr>
            <w:tcW w:w="693"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lang w:val="en-US"/>
              </w:rPr>
            </w:pPr>
            <w:r>
              <w:rPr>
                <w:sz w:val="14"/>
                <w:szCs w:val="14"/>
                <w:lang w:val="en-US"/>
              </w:rPr>
              <w:t>0</w:t>
            </w: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r>
              <w:rPr>
                <w:sz w:val="14"/>
                <w:szCs w:val="14"/>
              </w:rPr>
              <w:t>0</w:t>
            </w:r>
          </w:p>
        </w:tc>
        <w:tc>
          <w:tcPr>
            <w:tcW w:w="740"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r>
              <w:rPr>
                <w:sz w:val="14"/>
                <w:szCs w:val="14"/>
              </w:rPr>
              <w:t>0</w:t>
            </w: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899" w:type="dxa"/>
            <w:tcBorders>
              <w:top w:val="nil"/>
              <w:left w:val="nil"/>
              <w:bottom w:val="single" w:sz="4" w:space="0" w:color="auto"/>
              <w:right w:val="single" w:sz="8" w:space="0" w:color="auto"/>
            </w:tcBorders>
            <w:vAlign w:val="center"/>
          </w:tcPr>
          <w:p w:rsidR="00F8755E" w:rsidRDefault="00F8755E" w:rsidP="009F3865">
            <w:pPr>
              <w:spacing w:beforeLines="40" w:afterLines="40" w:line="240" w:lineRule="auto"/>
              <w:jc w:val="center"/>
              <w:rPr>
                <w:sz w:val="14"/>
                <w:szCs w:val="14"/>
              </w:rPr>
            </w:pPr>
          </w:p>
        </w:tc>
      </w:tr>
      <w:tr w:rsidR="00F8755E" w:rsidRPr="00723A2C" w:rsidTr="00C23579">
        <w:tc>
          <w:tcPr>
            <w:tcW w:w="1384" w:type="dxa"/>
            <w:vMerge/>
            <w:tcBorders>
              <w:top w:val="nil"/>
              <w:left w:val="single" w:sz="8" w:space="0" w:color="auto"/>
              <w:bottom w:val="single" w:sz="4" w:space="0" w:color="auto"/>
              <w:right w:val="single" w:sz="4" w:space="0" w:color="auto"/>
            </w:tcBorders>
            <w:vAlign w:val="center"/>
          </w:tcPr>
          <w:p w:rsidR="00F8755E" w:rsidRPr="00723A2C" w:rsidRDefault="00F8755E" w:rsidP="00546A71">
            <w:pPr>
              <w:spacing w:before="0" w:after="0" w:line="240" w:lineRule="auto"/>
              <w:jc w:val="left"/>
              <w:rPr>
                <w:sz w:val="14"/>
                <w:szCs w:val="14"/>
              </w:rPr>
            </w:pPr>
          </w:p>
        </w:tc>
        <w:tc>
          <w:tcPr>
            <w:tcW w:w="992" w:type="dxa"/>
            <w:gridSpan w:val="2"/>
            <w:tcBorders>
              <w:top w:val="nil"/>
              <w:left w:val="nil"/>
              <w:bottom w:val="single" w:sz="4" w:space="0" w:color="auto"/>
              <w:right w:val="single" w:sz="4" w:space="0" w:color="auto"/>
            </w:tcBorders>
            <w:tcMar>
              <w:left w:w="28" w:type="dxa"/>
              <w:right w:w="28" w:type="dxa"/>
            </w:tcMar>
            <w:vAlign w:val="center"/>
          </w:tcPr>
          <w:p w:rsidR="00F8755E" w:rsidRPr="00520B45" w:rsidRDefault="00F8755E" w:rsidP="009F3865">
            <w:pPr>
              <w:spacing w:beforeLines="40" w:afterLines="40" w:line="240" w:lineRule="auto"/>
              <w:rPr>
                <w:sz w:val="13"/>
                <w:szCs w:val="13"/>
              </w:rPr>
            </w:pPr>
            <w:r w:rsidRPr="00520B45">
              <w:rPr>
                <w:sz w:val="13"/>
                <w:szCs w:val="13"/>
              </w:rPr>
              <w:t>Στόχος</w:t>
            </w:r>
          </w:p>
        </w:tc>
        <w:tc>
          <w:tcPr>
            <w:tcW w:w="601"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F8755E" w:rsidRDefault="00F8755E" w:rsidP="009F3865">
            <w:pPr>
              <w:spacing w:beforeLines="40" w:afterLines="40"/>
              <w:jc w:val="center"/>
              <w:rPr>
                <w:rFonts w:cs="Calibri"/>
                <w:color w:val="000000"/>
                <w:sz w:val="14"/>
                <w:szCs w:val="14"/>
              </w:rPr>
            </w:pPr>
          </w:p>
        </w:tc>
        <w:tc>
          <w:tcPr>
            <w:tcW w:w="693"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740"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899" w:type="dxa"/>
            <w:tcBorders>
              <w:top w:val="nil"/>
              <w:left w:val="nil"/>
              <w:bottom w:val="single" w:sz="4" w:space="0" w:color="auto"/>
              <w:right w:val="single" w:sz="8" w:space="0" w:color="auto"/>
            </w:tcBorders>
            <w:noWrap/>
            <w:vAlign w:val="center"/>
          </w:tcPr>
          <w:p w:rsidR="00F8755E" w:rsidRDefault="00F8755E" w:rsidP="009F3865">
            <w:pPr>
              <w:spacing w:beforeLines="40" w:afterLines="40" w:line="240" w:lineRule="auto"/>
              <w:jc w:val="center"/>
              <w:rPr>
                <w:sz w:val="14"/>
                <w:szCs w:val="14"/>
              </w:rPr>
            </w:pPr>
            <w:r w:rsidRPr="00723A2C">
              <w:rPr>
                <w:rFonts w:cs="Arial"/>
                <w:sz w:val="14"/>
                <w:szCs w:val="14"/>
              </w:rPr>
              <w:t xml:space="preserve">650 </w:t>
            </w:r>
            <w:r w:rsidRPr="00723A2C">
              <w:rPr>
                <w:rFonts w:cs="Arial"/>
                <w:sz w:val="14"/>
                <w:szCs w:val="14"/>
                <w:vertAlign w:val="superscript"/>
              </w:rPr>
              <w:t>(1) (2)</w:t>
            </w:r>
          </w:p>
        </w:tc>
      </w:tr>
      <w:tr w:rsidR="00F8755E" w:rsidRPr="00723A2C" w:rsidTr="00C23579">
        <w:tc>
          <w:tcPr>
            <w:tcW w:w="1384" w:type="dxa"/>
            <w:vMerge/>
            <w:tcBorders>
              <w:top w:val="nil"/>
              <w:left w:val="single" w:sz="8" w:space="0" w:color="auto"/>
              <w:bottom w:val="single" w:sz="4" w:space="0" w:color="auto"/>
              <w:right w:val="single" w:sz="4" w:space="0" w:color="auto"/>
            </w:tcBorders>
            <w:vAlign w:val="center"/>
          </w:tcPr>
          <w:p w:rsidR="00F8755E" w:rsidRPr="00723A2C" w:rsidRDefault="00F8755E" w:rsidP="00546A71">
            <w:pPr>
              <w:spacing w:before="0" w:after="0" w:line="240" w:lineRule="auto"/>
              <w:jc w:val="left"/>
              <w:rPr>
                <w:sz w:val="14"/>
                <w:szCs w:val="14"/>
              </w:rPr>
            </w:pPr>
          </w:p>
        </w:tc>
        <w:tc>
          <w:tcPr>
            <w:tcW w:w="992" w:type="dxa"/>
            <w:gridSpan w:val="2"/>
            <w:tcBorders>
              <w:top w:val="nil"/>
              <w:left w:val="nil"/>
              <w:bottom w:val="single" w:sz="4" w:space="0" w:color="auto"/>
              <w:right w:val="single" w:sz="4" w:space="0" w:color="auto"/>
            </w:tcBorders>
            <w:tcMar>
              <w:left w:w="28" w:type="dxa"/>
              <w:right w:w="28" w:type="dxa"/>
            </w:tcMar>
            <w:vAlign w:val="center"/>
          </w:tcPr>
          <w:p w:rsidR="00F8755E" w:rsidRPr="00520B45" w:rsidRDefault="00F8755E" w:rsidP="009F3865">
            <w:pPr>
              <w:spacing w:beforeLines="40" w:afterLines="40" w:line="240" w:lineRule="auto"/>
              <w:rPr>
                <w:sz w:val="13"/>
                <w:szCs w:val="13"/>
              </w:rPr>
            </w:pPr>
            <w:r w:rsidRPr="00520B45">
              <w:rPr>
                <w:sz w:val="13"/>
                <w:szCs w:val="13"/>
              </w:rPr>
              <w:t>Αφετηρία</w:t>
            </w:r>
          </w:p>
        </w:tc>
        <w:tc>
          <w:tcPr>
            <w:tcW w:w="601"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r w:rsidRPr="00723A2C">
              <w:rPr>
                <w:rFonts w:cs="Arial"/>
                <w:sz w:val="14"/>
                <w:szCs w:val="14"/>
              </w:rPr>
              <w:t>437</w:t>
            </w: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F8755E" w:rsidRDefault="00F8755E" w:rsidP="009F3865">
            <w:pPr>
              <w:spacing w:beforeLines="40" w:afterLines="40"/>
              <w:jc w:val="center"/>
              <w:rPr>
                <w:rFonts w:cs="Calibri"/>
                <w:color w:val="000000"/>
                <w:sz w:val="14"/>
                <w:szCs w:val="14"/>
              </w:rPr>
            </w:pPr>
          </w:p>
        </w:tc>
        <w:tc>
          <w:tcPr>
            <w:tcW w:w="693"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740"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899" w:type="dxa"/>
            <w:tcBorders>
              <w:top w:val="nil"/>
              <w:left w:val="nil"/>
              <w:bottom w:val="single" w:sz="4" w:space="0" w:color="auto"/>
              <w:right w:val="single" w:sz="8" w:space="0" w:color="auto"/>
            </w:tcBorders>
            <w:vAlign w:val="center"/>
          </w:tcPr>
          <w:p w:rsidR="00F8755E" w:rsidRDefault="00F8755E" w:rsidP="009F3865">
            <w:pPr>
              <w:spacing w:beforeLines="40" w:afterLines="40" w:line="240" w:lineRule="auto"/>
              <w:jc w:val="center"/>
              <w:rPr>
                <w:sz w:val="14"/>
                <w:szCs w:val="14"/>
              </w:rPr>
            </w:pPr>
          </w:p>
        </w:tc>
      </w:tr>
      <w:tr w:rsidR="00F8755E" w:rsidRPr="00723A2C" w:rsidTr="00C23579">
        <w:tc>
          <w:tcPr>
            <w:tcW w:w="1384" w:type="dxa"/>
            <w:vMerge w:val="restart"/>
            <w:tcBorders>
              <w:top w:val="nil"/>
              <w:left w:val="single" w:sz="8" w:space="0" w:color="auto"/>
              <w:bottom w:val="single" w:sz="4" w:space="0" w:color="auto"/>
              <w:right w:val="single" w:sz="4" w:space="0" w:color="auto"/>
            </w:tcBorders>
            <w:vAlign w:val="center"/>
          </w:tcPr>
          <w:p w:rsidR="00F8755E" w:rsidRPr="00723A2C" w:rsidRDefault="00F8755E" w:rsidP="00546A71">
            <w:pPr>
              <w:spacing w:before="0" w:after="0" w:line="240" w:lineRule="auto"/>
              <w:jc w:val="left"/>
              <w:rPr>
                <w:sz w:val="14"/>
                <w:szCs w:val="14"/>
              </w:rPr>
            </w:pPr>
            <w:r w:rsidRPr="00723A2C">
              <w:rPr>
                <w:rFonts w:cs="Arial"/>
                <w:sz w:val="14"/>
                <w:szCs w:val="14"/>
              </w:rPr>
              <w:t>Αριθμός γραφείων διασύνδεσης που δημιουργούνται ή ενισχύονται</w:t>
            </w:r>
          </w:p>
        </w:tc>
        <w:tc>
          <w:tcPr>
            <w:tcW w:w="992" w:type="dxa"/>
            <w:gridSpan w:val="2"/>
            <w:tcBorders>
              <w:top w:val="nil"/>
              <w:left w:val="nil"/>
              <w:bottom w:val="single" w:sz="4" w:space="0" w:color="auto"/>
              <w:right w:val="single" w:sz="4" w:space="0" w:color="auto"/>
            </w:tcBorders>
            <w:tcMar>
              <w:left w:w="28" w:type="dxa"/>
              <w:right w:w="28" w:type="dxa"/>
            </w:tcMar>
            <w:vAlign w:val="center"/>
          </w:tcPr>
          <w:p w:rsidR="00F8755E" w:rsidRPr="00520B45" w:rsidRDefault="00F8755E" w:rsidP="009F3865">
            <w:pPr>
              <w:spacing w:beforeLines="40" w:afterLines="40" w:line="240" w:lineRule="auto"/>
              <w:rPr>
                <w:sz w:val="13"/>
                <w:szCs w:val="13"/>
              </w:rPr>
            </w:pPr>
            <w:r w:rsidRPr="00520B45">
              <w:rPr>
                <w:sz w:val="13"/>
                <w:szCs w:val="13"/>
              </w:rPr>
              <w:t>Ολοκλήρωση</w:t>
            </w:r>
          </w:p>
        </w:tc>
        <w:tc>
          <w:tcPr>
            <w:tcW w:w="601"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r w:rsidRPr="00723A2C">
              <w:rPr>
                <w:sz w:val="14"/>
                <w:szCs w:val="14"/>
              </w:rPr>
              <w:t>0</w:t>
            </w: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r w:rsidRPr="00723A2C">
              <w:rPr>
                <w:sz w:val="14"/>
                <w:szCs w:val="14"/>
                <w:lang w:val="en-US"/>
              </w:rPr>
              <w:t>0</w:t>
            </w: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r w:rsidRPr="00723A2C">
              <w:rPr>
                <w:sz w:val="14"/>
                <w:szCs w:val="14"/>
              </w:rPr>
              <w:t>0</w:t>
            </w:r>
          </w:p>
        </w:tc>
        <w:tc>
          <w:tcPr>
            <w:tcW w:w="693" w:type="dxa"/>
            <w:tcBorders>
              <w:top w:val="nil"/>
              <w:left w:val="nil"/>
              <w:bottom w:val="single" w:sz="4" w:space="0" w:color="auto"/>
              <w:right w:val="single" w:sz="4" w:space="0" w:color="auto"/>
            </w:tcBorders>
            <w:noWrap/>
            <w:vAlign w:val="center"/>
          </w:tcPr>
          <w:p w:rsidR="00F8755E" w:rsidRDefault="00F8755E" w:rsidP="009F3865">
            <w:pPr>
              <w:spacing w:beforeLines="40" w:afterLines="40"/>
              <w:jc w:val="center"/>
              <w:rPr>
                <w:rFonts w:cs="Calibri"/>
                <w:color w:val="000000"/>
                <w:sz w:val="14"/>
                <w:szCs w:val="14"/>
              </w:rPr>
            </w:pPr>
            <w:r w:rsidRPr="00723A2C">
              <w:rPr>
                <w:rFonts w:cs="Calibri"/>
                <w:color w:val="000000"/>
                <w:sz w:val="14"/>
                <w:szCs w:val="14"/>
              </w:rPr>
              <w:t>20</w:t>
            </w:r>
          </w:p>
        </w:tc>
        <w:tc>
          <w:tcPr>
            <w:tcW w:w="693"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highlight w:val="yellow"/>
                <w:lang w:val="en-US"/>
              </w:rPr>
            </w:pPr>
            <w:r w:rsidRPr="008575D9">
              <w:rPr>
                <w:sz w:val="14"/>
                <w:szCs w:val="14"/>
                <w:lang w:val="en-US"/>
              </w:rPr>
              <w:t>49</w:t>
            </w: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r>
              <w:rPr>
                <w:sz w:val="14"/>
                <w:szCs w:val="14"/>
              </w:rPr>
              <w:t>53</w:t>
            </w:r>
          </w:p>
        </w:tc>
        <w:tc>
          <w:tcPr>
            <w:tcW w:w="740"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r>
              <w:rPr>
                <w:sz w:val="14"/>
                <w:szCs w:val="14"/>
              </w:rPr>
              <w:t>53</w:t>
            </w: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899" w:type="dxa"/>
            <w:tcBorders>
              <w:top w:val="nil"/>
              <w:left w:val="nil"/>
              <w:bottom w:val="single" w:sz="4" w:space="0" w:color="auto"/>
              <w:right w:val="single" w:sz="8" w:space="0" w:color="auto"/>
            </w:tcBorders>
            <w:vAlign w:val="center"/>
          </w:tcPr>
          <w:p w:rsidR="00F8755E" w:rsidRDefault="00F8755E" w:rsidP="009F3865">
            <w:pPr>
              <w:spacing w:beforeLines="40" w:afterLines="40" w:line="240" w:lineRule="auto"/>
              <w:jc w:val="center"/>
              <w:rPr>
                <w:sz w:val="14"/>
                <w:szCs w:val="14"/>
              </w:rPr>
            </w:pPr>
          </w:p>
        </w:tc>
      </w:tr>
      <w:tr w:rsidR="00F8755E" w:rsidRPr="00723A2C" w:rsidTr="00C23579">
        <w:tc>
          <w:tcPr>
            <w:tcW w:w="1384" w:type="dxa"/>
            <w:vMerge/>
            <w:tcBorders>
              <w:top w:val="nil"/>
              <w:left w:val="single" w:sz="8" w:space="0" w:color="auto"/>
              <w:bottom w:val="single" w:sz="4" w:space="0" w:color="auto"/>
              <w:right w:val="single" w:sz="4" w:space="0" w:color="auto"/>
            </w:tcBorders>
            <w:vAlign w:val="center"/>
          </w:tcPr>
          <w:p w:rsidR="00F8755E" w:rsidRPr="00723A2C" w:rsidRDefault="00F8755E" w:rsidP="00546A71">
            <w:pPr>
              <w:spacing w:before="0" w:after="0" w:line="240" w:lineRule="auto"/>
              <w:jc w:val="left"/>
              <w:rPr>
                <w:sz w:val="14"/>
                <w:szCs w:val="14"/>
              </w:rPr>
            </w:pPr>
          </w:p>
        </w:tc>
        <w:tc>
          <w:tcPr>
            <w:tcW w:w="992" w:type="dxa"/>
            <w:gridSpan w:val="2"/>
            <w:tcBorders>
              <w:top w:val="nil"/>
              <w:left w:val="nil"/>
              <w:bottom w:val="single" w:sz="4" w:space="0" w:color="auto"/>
              <w:right w:val="single" w:sz="4" w:space="0" w:color="auto"/>
            </w:tcBorders>
            <w:tcMar>
              <w:left w:w="28" w:type="dxa"/>
              <w:right w:w="28" w:type="dxa"/>
            </w:tcMar>
            <w:vAlign w:val="center"/>
          </w:tcPr>
          <w:p w:rsidR="00F8755E" w:rsidRPr="00520B45" w:rsidRDefault="00F8755E" w:rsidP="009F3865">
            <w:pPr>
              <w:spacing w:beforeLines="40" w:afterLines="40" w:line="240" w:lineRule="auto"/>
              <w:rPr>
                <w:sz w:val="13"/>
                <w:szCs w:val="13"/>
              </w:rPr>
            </w:pPr>
            <w:r w:rsidRPr="00520B45">
              <w:rPr>
                <w:sz w:val="13"/>
                <w:szCs w:val="13"/>
              </w:rPr>
              <w:t>Στόχος</w:t>
            </w:r>
          </w:p>
        </w:tc>
        <w:tc>
          <w:tcPr>
            <w:tcW w:w="601"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F8755E" w:rsidRDefault="00F8755E" w:rsidP="009F3865">
            <w:pPr>
              <w:spacing w:beforeLines="40" w:afterLines="40"/>
              <w:jc w:val="center"/>
              <w:rPr>
                <w:rFonts w:cs="Calibri"/>
                <w:color w:val="000000"/>
                <w:sz w:val="14"/>
                <w:szCs w:val="14"/>
              </w:rPr>
            </w:pPr>
          </w:p>
        </w:tc>
        <w:tc>
          <w:tcPr>
            <w:tcW w:w="693"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740"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899" w:type="dxa"/>
            <w:tcBorders>
              <w:top w:val="nil"/>
              <w:left w:val="nil"/>
              <w:bottom w:val="single" w:sz="4" w:space="0" w:color="auto"/>
              <w:right w:val="single" w:sz="8" w:space="0" w:color="auto"/>
            </w:tcBorders>
            <w:noWrap/>
            <w:vAlign w:val="center"/>
          </w:tcPr>
          <w:p w:rsidR="00F8755E" w:rsidRDefault="00F8755E" w:rsidP="009F3865">
            <w:pPr>
              <w:spacing w:beforeLines="40" w:afterLines="40" w:line="240" w:lineRule="auto"/>
              <w:jc w:val="center"/>
              <w:rPr>
                <w:sz w:val="14"/>
                <w:szCs w:val="14"/>
              </w:rPr>
            </w:pPr>
            <w:r w:rsidRPr="00723A2C">
              <w:rPr>
                <w:rFonts w:cs="Arial"/>
                <w:sz w:val="14"/>
                <w:szCs w:val="14"/>
              </w:rPr>
              <w:t>55</w:t>
            </w:r>
          </w:p>
        </w:tc>
      </w:tr>
      <w:tr w:rsidR="00F8755E" w:rsidRPr="00723A2C" w:rsidTr="00C23579">
        <w:tc>
          <w:tcPr>
            <w:tcW w:w="1384" w:type="dxa"/>
            <w:vMerge/>
            <w:tcBorders>
              <w:top w:val="nil"/>
              <w:left w:val="single" w:sz="8" w:space="0" w:color="auto"/>
              <w:bottom w:val="single" w:sz="4" w:space="0" w:color="auto"/>
              <w:right w:val="single" w:sz="4" w:space="0" w:color="auto"/>
            </w:tcBorders>
            <w:vAlign w:val="center"/>
          </w:tcPr>
          <w:p w:rsidR="00F8755E" w:rsidRPr="00723A2C" w:rsidRDefault="00F8755E" w:rsidP="00546A71">
            <w:pPr>
              <w:spacing w:before="0" w:after="0" w:line="240" w:lineRule="auto"/>
              <w:jc w:val="left"/>
              <w:rPr>
                <w:sz w:val="14"/>
                <w:szCs w:val="14"/>
              </w:rPr>
            </w:pPr>
          </w:p>
        </w:tc>
        <w:tc>
          <w:tcPr>
            <w:tcW w:w="992" w:type="dxa"/>
            <w:gridSpan w:val="2"/>
            <w:tcBorders>
              <w:top w:val="nil"/>
              <w:left w:val="nil"/>
              <w:bottom w:val="single" w:sz="4" w:space="0" w:color="auto"/>
              <w:right w:val="single" w:sz="4" w:space="0" w:color="auto"/>
            </w:tcBorders>
            <w:tcMar>
              <w:left w:w="28" w:type="dxa"/>
              <w:right w:w="28" w:type="dxa"/>
            </w:tcMar>
            <w:vAlign w:val="center"/>
          </w:tcPr>
          <w:p w:rsidR="00F8755E" w:rsidRPr="00520B45" w:rsidRDefault="00F8755E" w:rsidP="009F3865">
            <w:pPr>
              <w:spacing w:beforeLines="40" w:afterLines="40" w:line="240" w:lineRule="auto"/>
              <w:rPr>
                <w:sz w:val="13"/>
                <w:szCs w:val="13"/>
              </w:rPr>
            </w:pPr>
            <w:r w:rsidRPr="00520B45">
              <w:rPr>
                <w:sz w:val="13"/>
                <w:szCs w:val="13"/>
              </w:rPr>
              <w:t>Αφετηρία</w:t>
            </w:r>
          </w:p>
        </w:tc>
        <w:tc>
          <w:tcPr>
            <w:tcW w:w="601"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r w:rsidRPr="00723A2C">
              <w:rPr>
                <w:rFonts w:cs="Arial"/>
                <w:sz w:val="14"/>
                <w:szCs w:val="14"/>
              </w:rPr>
              <w:t>267</w:t>
            </w: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F8755E" w:rsidRDefault="00F8755E" w:rsidP="009F3865">
            <w:pPr>
              <w:spacing w:beforeLines="40" w:afterLines="40"/>
              <w:jc w:val="center"/>
              <w:rPr>
                <w:rFonts w:cs="Calibri"/>
                <w:color w:val="000000"/>
                <w:sz w:val="14"/>
                <w:szCs w:val="14"/>
              </w:rPr>
            </w:pPr>
          </w:p>
        </w:tc>
        <w:tc>
          <w:tcPr>
            <w:tcW w:w="693"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740"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899" w:type="dxa"/>
            <w:tcBorders>
              <w:top w:val="nil"/>
              <w:left w:val="nil"/>
              <w:bottom w:val="single" w:sz="4" w:space="0" w:color="auto"/>
              <w:right w:val="single" w:sz="8" w:space="0" w:color="auto"/>
            </w:tcBorders>
            <w:vAlign w:val="center"/>
          </w:tcPr>
          <w:p w:rsidR="00F8755E" w:rsidRDefault="00F8755E" w:rsidP="009F3865">
            <w:pPr>
              <w:spacing w:beforeLines="40" w:afterLines="40" w:line="240" w:lineRule="auto"/>
              <w:jc w:val="center"/>
              <w:rPr>
                <w:sz w:val="14"/>
                <w:szCs w:val="14"/>
              </w:rPr>
            </w:pPr>
          </w:p>
        </w:tc>
      </w:tr>
      <w:tr w:rsidR="00F8755E" w:rsidRPr="00723A2C" w:rsidTr="00C23579">
        <w:tc>
          <w:tcPr>
            <w:tcW w:w="1384" w:type="dxa"/>
            <w:vMerge w:val="restart"/>
            <w:tcBorders>
              <w:top w:val="nil"/>
              <w:left w:val="single" w:sz="8" w:space="0" w:color="auto"/>
              <w:bottom w:val="single" w:sz="4" w:space="0" w:color="auto"/>
              <w:right w:val="single" w:sz="4" w:space="0" w:color="auto"/>
            </w:tcBorders>
            <w:vAlign w:val="center"/>
          </w:tcPr>
          <w:p w:rsidR="00F8755E" w:rsidRPr="00723A2C" w:rsidRDefault="00F8755E" w:rsidP="00546A71">
            <w:pPr>
              <w:spacing w:before="0" w:after="0" w:line="240" w:lineRule="auto"/>
              <w:jc w:val="left"/>
              <w:rPr>
                <w:sz w:val="14"/>
                <w:szCs w:val="14"/>
              </w:rPr>
            </w:pPr>
            <w:r w:rsidRPr="00723A2C">
              <w:rPr>
                <w:rFonts w:cs="Arial"/>
                <w:sz w:val="14"/>
                <w:szCs w:val="14"/>
              </w:rPr>
              <w:t>Αριθμός ωφελούμενων μαθητών / σπουδαστών από ενέργειες ΣΕΠ</w:t>
            </w:r>
          </w:p>
        </w:tc>
        <w:tc>
          <w:tcPr>
            <w:tcW w:w="992" w:type="dxa"/>
            <w:gridSpan w:val="2"/>
            <w:tcBorders>
              <w:top w:val="nil"/>
              <w:left w:val="nil"/>
              <w:bottom w:val="single" w:sz="4" w:space="0" w:color="auto"/>
              <w:right w:val="single" w:sz="4" w:space="0" w:color="auto"/>
            </w:tcBorders>
            <w:tcMar>
              <w:left w:w="28" w:type="dxa"/>
              <w:right w:w="28" w:type="dxa"/>
            </w:tcMar>
            <w:vAlign w:val="center"/>
          </w:tcPr>
          <w:p w:rsidR="00F8755E" w:rsidRPr="00520B45" w:rsidRDefault="00F8755E" w:rsidP="009F3865">
            <w:pPr>
              <w:spacing w:beforeLines="40" w:afterLines="40" w:line="240" w:lineRule="auto"/>
              <w:rPr>
                <w:sz w:val="13"/>
                <w:szCs w:val="13"/>
              </w:rPr>
            </w:pPr>
            <w:r w:rsidRPr="00520B45">
              <w:rPr>
                <w:sz w:val="13"/>
                <w:szCs w:val="13"/>
              </w:rPr>
              <w:t>Ολοκλήρωση</w:t>
            </w:r>
          </w:p>
        </w:tc>
        <w:tc>
          <w:tcPr>
            <w:tcW w:w="601"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r w:rsidRPr="00723A2C">
              <w:rPr>
                <w:sz w:val="14"/>
                <w:szCs w:val="14"/>
              </w:rPr>
              <w:t>0</w:t>
            </w: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r w:rsidRPr="00723A2C">
              <w:rPr>
                <w:sz w:val="14"/>
                <w:szCs w:val="14"/>
                <w:lang w:val="en-US"/>
              </w:rPr>
              <w:t>0</w:t>
            </w: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r w:rsidRPr="00723A2C">
              <w:rPr>
                <w:sz w:val="14"/>
                <w:szCs w:val="14"/>
              </w:rPr>
              <w:t>0</w:t>
            </w:r>
          </w:p>
        </w:tc>
        <w:tc>
          <w:tcPr>
            <w:tcW w:w="693" w:type="dxa"/>
            <w:tcBorders>
              <w:top w:val="nil"/>
              <w:left w:val="nil"/>
              <w:bottom w:val="single" w:sz="4" w:space="0" w:color="auto"/>
              <w:right w:val="single" w:sz="4" w:space="0" w:color="auto"/>
            </w:tcBorders>
            <w:noWrap/>
            <w:vAlign w:val="center"/>
          </w:tcPr>
          <w:p w:rsidR="00F8755E" w:rsidRDefault="00F8755E" w:rsidP="009F3865">
            <w:pPr>
              <w:spacing w:beforeLines="40" w:afterLines="40"/>
              <w:jc w:val="center"/>
              <w:rPr>
                <w:rFonts w:cs="Calibri"/>
                <w:color w:val="000000"/>
                <w:sz w:val="14"/>
                <w:szCs w:val="14"/>
              </w:rPr>
            </w:pPr>
            <w:r w:rsidRPr="00723A2C">
              <w:rPr>
                <w:rFonts w:cs="Calibri"/>
                <w:color w:val="000000"/>
                <w:sz w:val="14"/>
                <w:szCs w:val="14"/>
              </w:rPr>
              <w:t>0</w:t>
            </w:r>
          </w:p>
        </w:tc>
        <w:tc>
          <w:tcPr>
            <w:tcW w:w="693"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lang w:val="en-US"/>
              </w:rPr>
            </w:pPr>
            <w:r>
              <w:rPr>
                <w:sz w:val="14"/>
                <w:szCs w:val="14"/>
                <w:lang w:val="en-US"/>
              </w:rPr>
              <w:t>0</w:t>
            </w: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r>
              <w:rPr>
                <w:sz w:val="14"/>
                <w:szCs w:val="14"/>
              </w:rPr>
              <w:t>0</w:t>
            </w:r>
          </w:p>
        </w:tc>
        <w:tc>
          <w:tcPr>
            <w:tcW w:w="740"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r>
              <w:rPr>
                <w:sz w:val="14"/>
                <w:szCs w:val="14"/>
              </w:rPr>
              <w:t>99.927</w:t>
            </w: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899" w:type="dxa"/>
            <w:tcBorders>
              <w:top w:val="nil"/>
              <w:left w:val="nil"/>
              <w:bottom w:val="single" w:sz="4" w:space="0" w:color="auto"/>
              <w:right w:val="single" w:sz="8" w:space="0" w:color="auto"/>
            </w:tcBorders>
            <w:vAlign w:val="center"/>
          </w:tcPr>
          <w:p w:rsidR="00F8755E" w:rsidRDefault="00F8755E" w:rsidP="009F3865">
            <w:pPr>
              <w:spacing w:beforeLines="40" w:afterLines="40" w:line="240" w:lineRule="auto"/>
              <w:jc w:val="center"/>
              <w:rPr>
                <w:sz w:val="14"/>
                <w:szCs w:val="14"/>
              </w:rPr>
            </w:pPr>
          </w:p>
        </w:tc>
      </w:tr>
      <w:tr w:rsidR="00F8755E" w:rsidRPr="00723A2C" w:rsidTr="00C23579">
        <w:trPr>
          <w:trHeight w:val="270"/>
        </w:trPr>
        <w:tc>
          <w:tcPr>
            <w:tcW w:w="1384" w:type="dxa"/>
            <w:vMerge/>
            <w:tcBorders>
              <w:top w:val="nil"/>
              <w:left w:val="single" w:sz="8" w:space="0" w:color="auto"/>
              <w:bottom w:val="single" w:sz="4" w:space="0" w:color="auto"/>
              <w:right w:val="single" w:sz="4" w:space="0" w:color="auto"/>
            </w:tcBorders>
            <w:vAlign w:val="center"/>
          </w:tcPr>
          <w:p w:rsidR="00F8755E" w:rsidRPr="00723A2C" w:rsidRDefault="00F8755E" w:rsidP="00546A71">
            <w:pPr>
              <w:spacing w:before="0" w:after="0" w:line="240" w:lineRule="auto"/>
              <w:jc w:val="left"/>
              <w:rPr>
                <w:sz w:val="14"/>
                <w:szCs w:val="14"/>
              </w:rPr>
            </w:pPr>
          </w:p>
        </w:tc>
        <w:tc>
          <w:tcPr>
            <w:tcW w:w="992" w:type="dxa"/>
            <w:gridSpan w:val="2"/>
            <w:tcBorders>
              <w:top w:val="nil"/>
              <w:left w:val="nil"/>
              <w:bottom w:val="single" w:sz="4" w:space="0" w:color="auto"/>
              <w:right w:val="single" w:sz="4" w:space="0" w:color="auto"/>
            </w:tcBorders>
            <w:tcMar>
              <w:left w:w="28" w:type="dxa"/>
              <w:right w:w="28" w:type="dxa"/>
            </w:tcMar>
            <w:vAlign w:val="center"/>
          </w:tcPr>
          <w:p w:rsidR="00F8755E" w:rsidRPr="00520B45" w:rsidRDefault="00F8755E" w:rsidP="009F3865">
            <w:pPr>
              <w:spacing w:beforeLines="40" w:afterLines="40" w:line="240" w:lineRule="auto"/>
              <w:rPr>
                <w:sz w:val="13"/>
                <w:szCs w:val="13"/>
              </w:rPr>
            </w:pPr>
            <w:r w:rsidRPr="00520B45">
              <w:rPr>
                <w:sz w:val="13"/>
                <w:szCs w:val="13"/>
              </w:rPr>
              <w:t>Στόχος</w:t>
            </w:r>
          </w:p>
        </w:tc>
        <w:tc>
          <w:tcPr>
            <w:tcW w:w="601"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F8755E" w:rsidRDefault="00F8755E" w:rsidP="009F3865">
            <w:pPr>
              <w:spacing w:beforeLines="40" w:afterLines="40"/>
              <w:jc w:val="center"/>
              <w:rPr>
                <w:rFonts w:cs="Calibri"/>
                <w:color w:val="000000"/>
                <w:sz w:val="14"/>
                <w:szCs w:val="14"/>
              </w:rPr>
            </w:pPr>
          </w:p>
        </w:tc>
        <w:tc>
          <w:tcPr>
            <w:tcW w:w="693"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740"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899" w:type="dxa"/>
            <w:tcBorders>
              <w:top w:val="nil"/>
              <w:left w:val="nil"/>
              <w:bottom w:val="single" w:sz="4" w:space="0" w:color="auto"/>
              <w:right w:val="single" w:sz="8" w:space="0" w:color="auto"/>
            </w:tcBorders>
            <w:noWrap/>
            <w:vAlign w:val="center"/>
          </w:tcPr>
          <w:p w:rsidR="00F8755E" w:rsidRDefault="00F8755E" w:rsidP="009F3865">
            <w:pPr>
              <w:spacing w:beforeLines="40" w:afterLines="40" w:line="240" w:lineRule="auto"/>
              <w:jc w:val="center"/>
              <w:rPr>
                <w:sz w:val="14"/>
                <w:szCs w:val="14"/>
              </w:rPr>
            </w:pPr>
            <w:r w:rsidRPr="00723A2C">
              <w:rPr>
                <w:rFonts w:cs="Arial"/>
                <w:sz w:val="14"/>
                <w:szCs w:val="14"/>
              </w:rPr>
              <w:t>996.500</w:t>
            </w:r>
          </w:p>
        </w:tc>
      </w:tr>
      <w:tr w:rsidR="00F8755E" w:rsidRPr="00723A2C" w:rsidTr="00C23579">
        <w:trPr>
          <w:trHeight w:val="270"/>
        </w:trPr>
        <w:tc>
          <w:tcPr>
            <w:tcW w:w="1384" w:type="dxa"/>
            <w:vMerge/>
            <w:tcBorders>
              <w:top w:val="nil"/>
              <w:left w:val="single" w:sz="8" w:space="0" w:color="auto"/>
              <w:bottom w:val="single" w:sz="4" w:space="0" w:color="auto"/>
              <w:right w:val="single" w:sz="4" w:space="0" w:color="auto"/>
            </w:tcBorders>
            <w:vAlign w:val="center"/>
          </w:tcPr>
          <w:p w:rsidR="00F8755E" w:rsidRPr="00723A2C" w:rsidRDefault="00F8755E" w:rsidP="00546A71">
            <w:pPr>
              <w:spacing w:before="0" w:after="0" w:line="240" w:lineRule="auto"/>
              <w:jc w:val="left"/>
              <w:rPr>
                <w:sz w:val="14"/>
                <w:szCs w:val="14"/>
              </w:rPr>
            </w:pPr>
          </w:p>
        </w:tc>
        <w:tc>
          <w:tcPr>
            <w:tcW w:w="992" w:type="dxa"/>
            <w:gridSpan w:val="2"/>
            <w:tcBorders>
              <w:top w:val="nil"/>
              <w:left w:val="nil"/>
              <w:bottom w:val="single" w:sz="4" w:space="0" w:color="auto"/>
              <w:right w:val="single" w:sz="4" w:space="0" w:color="auto"/>
            </w:tcBorders>
            <w:tcMar>
              <w:left w:w="28" w:type="dxa"/>
              <w:right w:w="28" w:type="dxa"/>
            </w:tcMar>
            <w:vAlign w:val="center"/>
          </w:tcPr>
          <w:p w:rsidR="00F8755E" w:rsidRPr="00520B45" w:rsidRDefault="00F8755E" w:rsidP="009F3865">
            <w:pPr>
              <w:spacing w:beforeLines="40" w:afterLines="40" w:line="240" w:lineRule="auto"/>
              <w:rPr>
                <w:sz w:val="13"/>
                <w:szCs w:val="13"/>
              </w:rPr>
            </w:pPr>
            <w:r w:rsidRPr="00520B45">
              <w:rPr>
                <w:sz w:val="13"/>
                <w:szCs w:val="13"/>
              </w:rPr>
              <w:t>Αφετηρία</w:t>
            </w:r>
          </w:p>
        </w:tc>
        <w:tc>
          <w:tcPr>
            <w:tcW w:w="601"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r w:rsidRPr="00723A2C">
              <w:rPr>
                <w:sz w:val="14"/>
                <w:szCs w:val="14"/>
              </w:rPr>
              <w:t>500.000</w:t>
            </w: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F8755E" w:rsidRDefault="00F8755E" w:rsidP="009F3865">
            <w:pPr>
              <w:spacing w:beforeLines="40" w:afterLines="40"/>
              <w:jc w:val="center"/>
              <w:rPr>
                <w:rFonts w:cs="Calibri"/>
                <w:color w:val="000000"/>
                <w:sz w:val="14"/>
                <w:szCs w:val="14"/>
              </w:rPr>
            </w:pPr>
          </w:p>
        </w:tc>
        <w:tc>
          <w:tcPr>
            <w:tcW w:w="693"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740"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899" w:type="dxa"/>
            <w:tcBorders>
              <w:top w:val="nil"/>
              <w:left w:val="nil"/>
              <w:bottom w:val="single" w:sz="4" w:space="0" w:color="auto"/>
              <w:right w:val="single" w:sz="8" w:space="0" w:color="auto"/>
            </w:tcBorders>
            <w:vAlign w:val="center"/>
          </w:tcPr>
          <w:p w:rsidR="00F8755E" w:rsidRDefault="00F8755E" w:rsidP="009F3865">
            <w:pPr>
              <w:spacing w:beforeLines="40" w:afterLines="40" w:line="240" w:lineRule="auto"/>
              <w:jc w:val="center"/>
              <w:rPr>
                <w:sz w:val="14"/>
                <w:szCs w:val="14"/>
              </w:rPr>
            </w:pPr>
          </w:p>
        </w:tc>
      </w:tr>
      <w:tr w:rsidR="00F8755E" w:rsidRPr="00723A2C" w:rsidTr="00C23579">
        <w:trPr>
          <w:trHeight w:val="690"/>
        </w:trPr>
        <w:tc>
          <w:tcPr>
            <w:tcW w:w="1384" w:type="dxa"/>
            <w:vMerge w:val="restart"/>
            <w:tcBorders>
              <w:top w:val="nil"/>
              <w:left w:val="single" w:sz="8" w:space="0" w:color="auto"/>
              <w:bottom w:val="single" w:sz="4" w:space="0" w:color="auto"/>
              <w:right w:val="single" w:sz="4" w:space="0" w:color="auto"/>
            </w:tcBorders>
            <w:vAlign w:val="center"/>
          </w:tcPr>
          <w:p w:rsidR="00F8755E" w:rsidRPr="00723A2C" w:rsidRDefault="00F8755E" w:rsidP="00546A71">
            <w:pPr>
              <w:spacing w:before="0" w:after="0" w:line="240" w:lineRule="auto"/>
              <w:jc w:val="left"/>
              <w:rPr>
                <w:sz w:val="14"/>
                <w:szCs w:val="14"/>
              </w:rPr>
            </w:pPr>
            <w:r w:rsidRPr="00723A2C">
              <w:rPr>
                <w:rFonts w:cs="Arial"/>
                <w:sz w:val="14"/>
                <w:szCs w:val="14"/>
              </w:rPr>
              <w:t xml:space="preserve">Ποσοστό προγραμμάτων αρχικής επαγγελματικής κατάρτισης που αναμορφώνονται σε σπονδυλωτή μορφή συμβατή με το Σύστημα Μεταφοράς Πιστωτικών Μονάδων στο σύνολο προγραμμάτων αρχικής επαγγελματικής κατάρτισης </w:t>
            </w:r>
          </w:p>
        </w:tc>
        <w:tc>
          <w:tcPr>
            <w:tcW w:w="992" w:type="dxa"/>
            <w:gridSpan w:val="2"/>
            <w:tcBorders>
              <w:top w:val="nil"/>
              <w:left w:val="nil"/>
              <w:bottom w:val="single" w:sz="4" w:space="0" w:color="auto"/>
              <w:right w:val="single" w:sz="4" w:space="0" w:color="auto"/>
            </w:tcBorders>
            <w:tcMar>
              <w:left w:w="28" w:type="dxa"/>
              <w:right w:w="28" w:type="dxa"/>
            </w:tcMar>
            <w:vAlign w:val="center"/>
          </w:tcPr>
          <w:p w:rsidR="00F8755E" w:rsidRPr="00520B45" w:rsidRDefault="00F8755E" w:rsidP="009F3865">
            <w:pPr>
              <w:spacing w:beforeLines="40" w:afterLines="40" w:line="240" w:lineRule="auto"/>
              <w:rPr>
                <w:sz w:val="13"/>
                <w:szCs w:val="13"/>
              </w:rPr>
            </w:pPr>
            <w:r w:rsidRPr="00520B45">
              <w:rPr>
                <w:sz w:val="13"/>
                <w:szCs w:val="13"/>
              </w:rPr>
              <w:t>Ολοκλήρωση</w:t>
            </w:r>
          </w:p>
        </w:tc>
        <w:tc>
          <w:tcPr>
            <w:tcW w:w="601"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r w:rsidRPr="00723A2C">
              <w:rPr>
                <w:sz w:val="14"/>
                <w:szCs w:val="14"/>
              </w:rPr>
              <w:t>0</w:t>
            </w: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r w:rsidRPr="00723A2C">
              <w:rPr>
                <w:sz w:val="14"/>
                <w:szCs w:val="14"/>
                <w:lang w:val="en-US"/>
              </w:rPr>
              <w:t>0</w:t>
            </w: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r w:rsidRPr="00723A2C">
              <w:rPr>
                <w:sz w:val="14"/>
                <w:szCs w:val="14"/>
              </w:rPr>
              <w:t>0</w:t>
            </w:r>
          </w:p>
        </w:tc>
        <w:tc>
          <w:tcPr>
            <w:tcW w:w="693" w:type="dxa"/>
            <w:tcBorders>
              <w:top w:val="nil"/>
              <w:left w:val="nil"/>
              <w:bottom w:val="single" w:sz="4" w:space="0" w:color="auto"/>
              <w:right w:val="single" w:sz="4" w:space="0" w:color="auto"/>
            </w:tcBorders>
            <w:noWrap/>
            <w:vAlign w:val="center"/>
          </w:tcPr>
          <w:p w:rsidR="00F8755E" w:rsidRDefault="00F8755E" w:rsidP="009F3865">
            <w:pPr>
              <w:spacing w:beforeLines="40" w:afterLines="40"/>
              <w:jc w:val="center"/>
              <w:rPr>
                <w:rFonts w:cs="Calibri"/>
                <w:color w:val="000000"/>
                <w:sz w:val="14"/>
                <w:szCs w:val="14"/>
              </w:rPr>
            </w:pPr>
            <w:r w:rsidRPr="00723A2C">
              <w:rPr>
                <w:rFonts w:cs="Calibri"/>
                <w:color w:val="000000"/>
                <w:sz w:val="14"/>
                <w:szCs w:val="14"/>
              </w:rPr>
              <w:t>0</w:t>
            </w:r>
          </w:p>
        </w:tc>
        <w:tc>
          <w:tcPr>
            <w:tcW w:w="693"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lang w:val="en-US"/>
              </w:rPr>
            </w:pPr>
            <w:r>
              <w:rPr>
                <w:sz w:val="14"/>
                <w:szCs w:val="14"/>
                <w:lang w:val="en-US"/>
              </w:rPr>
              <w:t>0</w:t>
            </w: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r>
              <w:rPr>
                <w:sz w:val="14"/>
                <w:szCs w:val="14"/>
              </w:rPr>
              <w:t>0</w:t>
            </w:r>
          </w:p>
        </w:tc>
        <w:tc>
          <w:tcPr>
            <w:tcW w:w="740"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r>
              <w:rPr>
                <w:sz w:val="14"/>
                <w:szCs w:val="14"/>
              </w:rPr>
              <w:t>0</w:t>
            </w: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899" w:type="dxa"/>
            <w:tcBorders>
              <w:top w:val="nil"/>
              <w:left w:val="nil"/>
              <w:bottom w:val="single" w:sz="4" w:space="0" w:color="auto"/>
              <w:right w:val="single" w:sz="8" w:space="0" w:color="auto"/>
            </w:tcBorders>
            <w:vAlign w:val="center"/>
          </w:tcPr>
          <w:p w:rsidR="00F8755E" w:rsidRDefault="00F8755E" w:rsidP="009F3865">
            <w:pPr>
              <w:spacing w:beforeLines="40" w:afterLines="40" w:line="240" w:lineRule="auto"/>
              <w:jc w:val="center"/>
              <w:rPr>
                <w:sz w:val="14"/>
                <w:szCs w:val="14"/>
              </w:rPr>
            </w:pPr>
          </w:p>
        </w:tc>
      </w:tr>
      <w:tr w:rsidR="00F8755E" w:rsidRPr="00723A2C" w:rsidTr="00C23579">
        <w:trPr>
          <w:trHeight w:val="375"/>
        </w:trPr>
        <w:tc>
          <w:tcPr>
            <w:tcW w:w="1384" w:type="dxa"/>
            <w:vMerge/>
            <w:tcBorders>
              <w:top w:val="nil"/>
              <w:left w:val="single" w:sz="8" w:space="0" w:color="auto"/>
              <w:bottom w:val="single" w:sz="4" w:space="0" w:color="auto"/>
              <w:right w:val="single" w:sz="4" w:space="0" w:color="auto"/>
            </w:tcBorders>
            <w:vAlign w:val="center"/>
          </w:tcPr>
          <w:p w:rsidR="00F8755E" w:rsidRPr="00723A2C" w:rsidRDefault="00F8755E" w:rsidP="00546A71">
            <w:pPr>
              <w:spacing w:before="0" w:after="0" w:line="240" w:lineRule="auto"/>
              <w:jc w:val="left"/>
              <w:rPr>
                <w:sz w:val="14"/>
                <w:szCs w:val="14"/>
              </w:rPr>
            </w:pPr>
          </w:p>
        </w:tc>
        <w:tc>
          <w:tcPr>
            <w:tcW w:w="992" w:type="dxa"/>
            <w:gridSpan w:val="2"/>
            <w:tcBorders>
              <w:top w:val="nil"/>
              <w:left w:val="nil"/>
              <w:bottom w:val="single" w:sz="4" w:space="0" w:color="auto"/>
              <w:right w:val="single" w:sz="4" w:space="0" w:color="auto"/>
            </w:tcBorders>
            <w:tcMar>
              <w:left w:w="28" w:type="dxa"/>
              <w:right w:w="28" w:type="dxa"/>
            </w:tcMar>
            <w:vAlign w:val="center"/>
          </w:tcPr>
          <w:p w:rsidR="00F8755E" w:rsidRPr="00520B45" w:rsidRDefault="00F8755E" w:rsidP="009F3865">
            <w:pPr>
              <w:spacing w:beforeLines="40" w:afterLines="40" w:line="240" w:lineRule="auto"/>
              <w:rPr>
                <w:sz w:val="13"/>
                <w:szCs w:val="13"/>
              </w:rPr>
            </w:pPr>
            <w:r w:rsidRPr="00520B45">
              <w:rPr>
                <w:sz w:val="13"/>
                <w:szCs w:val="13"/>
              </w:rPr>
              <w:t>Στόχος</w:t>
            </w:r>
          </w:p>
        </w:tc>
        <w:tc>
          <w:tcPr>
            <w:tcW w:w="601"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F8755E" w:rsidRDefault="00F8755E" w:rsidP="009F3865">
            <w:pPr>
              <w:spacing w:beforeLines="40" w:afterLines="40"/>
              <w:jc w:val="center"/>
              <w:rPr>
                <w:rFonts w:cs="Calibri"/>
                <w:color w:val="000000"/>
                <w:sz w:val="14"/>
                <w:szCs w:val="14"/>
              </w:rPr>
            </w:pPr>
          </w:p>
        </w:tc>
        <w:tc>
          <w:tcPr>
            <w:tcW w:w="693"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740"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40" w:afterLines="40" w:line="240" w:lineRule="auto"/>
              <w:jc w:val="center"/>
              <w:rPr>
                <w:sz w:val="14"/>
                <w:szCs w:val="14"/>
              </w:rPr>
            </w:pPr>
          </w:p>
        </w:tc>
        <w:tc>
          <w:tcPr>
            <w:tcW w:w="899" w:type="dxa"/>
            <w:tcBorders>
              <w:top w:val="nil"/>
              <w:left w:val="nil"/>
              <w:bottom w:val="single" w:sz="4" w:space="0" w:color="auto"/>
              <w:right w:val="single" w:sz="8" w:space="0" w:color="auto"/>
            </w:tcBorders>
            <w:noWrap/>
            <w:vAlign w:val="center"/>
          </w:tcPr>
          <w:p w:rsidR="00F8755E" w:rsidRDefault="00F8755E" w:rsidP="009F3865">
            <w:pPr>
              <w:spacing w:beforeLines="40" w:afterLines="40" w:line="240" w:lineRule="auto"/>
              <w:jc w:val="center"/>
              <w:rPr>
                <w:sz w:val="14"/>
                <w:szCs w:val="14"/>
              </w:rPr>
            </w:pPr>
            <w:r w:rsidRPr="00723A2C">
              <w:rPr>
                <w:sz w:val="14"/>
                <w:szCs w:val="14"/>
                <w:lang w:val="en-US"/>
              </w:rPr>
              <w:t xml:space="preserve">100% </w:t>
            </w:r>
            <w:r w:rsidRPr="00723A2C">
              <w:rPr>
                <w:sz w:val="14"/>
                <w:szCs w:val="14"/>
                <w:vertAlign w:val="superscript"/>
                <w:lang w:val="en-US"/>
              </w:rPr>
              <w:t>(1)</w:t>
            </w:r>
          </w:p>
        </w:tc>
      </w:tr>
      <w:tr w:rsidR="00F8755E" w:rsidRPr="00723A2C" w:rsidTr="00C23579">
        <w:trPr>
          <w:trHeight w:val="495"/>
        </w:trPr>
        <w:tc>
          <w:tcPr>
            <w:tcW w:w="1384" w:type="dxa"/>
            <w:vMerge/>
            <w:tcBorders>
              <w:top w:val="nil"/>
              <w:left w:val="single" w:sz="8" w:space="0" w:color="auto"/>
              <w:bottom w:val="single" w:sz="4" w:space="0" w:color="auto"/>
              <w:right w:val="single" w:sz="4" w:space="0" w:color="auto"/>
            </w:tcBorders>
            <w:vAlign w:val="center"/>
          </w:tcPr>
          <w:p w:rsidR="00F8755E" w:rsidRPr="00723A2C" w:rsidRDefault="00F8755E" w:rsidP="00546A71">
            <w:pPr>
              <w:spacing w:before="0" w:after="0" w:line="240" w:lineRule="auto"/>
              <w:jc w:val="left"/>
              <w:rPr>
                <w:sz w:val="14"/>
                <w:szCs w:val="14"/>
              </w:rPr>
            </w:pPr>
          </w:p>
        </w:tc>
        <w:tc>
          <w:tcPr>
            <w:tcW w:w="992" w:type="dxa"/>
            <w:gridSpan w:val="2"/>
            <w:tcBorders>
              <w:top w:val="nil"/>
              <w:left w:val="nil"/>
              <w:bottom w:val="single" w:sz="4" w:space="0" w:color="auto"/>
              <w:right w:val="single" w:sz="4" w:space="0" w:color="auto"/>
            </w:tcBorders>
            <w:tcMar>
              <w:left w:w="28" w:type="dxa"/>
              <w:right w:w="28" w:type="dxa"/>
            </w:tcMar>
            <w:vAlign w:val="center"/>
          </w:tcPr>
          <w:p w:rsidR="00F8755E" w:rsidRPr="00723A2C" w:rsidRDefault="00F8755E" w:rsidP="005D66C6">
            <w:pPr>
              <w:spacing w:before="0" w:after="0" w:line="240" w:lineRule="auto"/>
              <w:rPr>
                <w:sz w:val="14"/>
                <w:szCs w:val="14"/>
              </w:rPr>
            </w:pPr>
            <w:r w:rsidRPr="00723A2C">
              <w:rPr>
                <w:sz w:val="14"/>
                <w:szCs w:val="14"/>
              </w:rPr>
              <w:t>Αφετηρία</w:t>
            </w:r>
          </w:p>
        </w:tc>
        <w:tc>
          <w:tcPr>
            <w:tcW w:w="601"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r w:rsidRPr="00723A2C">
              <w:rPr>
                <w:rFonts w:cs="Arial"/>
                <w:sz w:val="14"/>
                <w:szCs w:val="14"/>
              </w:rPr>
              <w:t>0,0%</w:t>
            </w:r>
          </w:p>
        </w:tc>
        <w:tc>
          <w:tcPr>
            <w:tcW w:w="567"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F8755E" w:rsidRPr="00723A2C" w:rsidRDefault="00F8755E" w:rsidP="00FA3E0A">
            <w:pPr>
              <w:jc w:val="center"/>
              <w:rPr>
                <w:rFonts w:cs="Calibri"/>
                <w:color w:val="000000"/>
                <w:sz w:val="14"/>
                <w:szCs w:val="14"/>
              </w:rPr>
            </w:pPr>
          </w:p>
        </w:tc>
        <w:tc>
          <w:tcPr>
            <w:tcW w:w="693"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740"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Pr="00723A2C" w:rsidRDefault="00F8755E" w:rsidP="00FA3E0A">
            <w:pPr>
              <w:spacing w:before="0" w:after="0" w:line="240" w:lineRule="auto"/>
              <w:jc w:val="center"/>
              <w:rPr>
                <w:sz w:val="14"/>
                <w:szCs w:val="14"/>
              </w:rPr>
            </w:pPr>
          </w:p>
        </w:tc>
        <w:tc>
          <w:tcPr>
            <w:tcW w:w="899" w:type="dxa"/>
            <w:tcBorders>
              <w:top w:val="nil"/>
              <w:left w:val="nil"/>
              <w:bottom w:val="single" w:sz="4" w:space="0" w:color="auto"/>
              <w:right w:val="single" w:sz="8" w:space="0" w:color="auto"/>
            </w:tcBorders>
            <w:vAlign w:val="center"/>
          </w:tcPr>
          <w:p w:rsidR="00F8755E" w:rsidRPr="00723A2C" w:rsidRDefault="00F8755E" w:rsidP="00FA3E0A">
            <w:pPr>
              <w:spacing w:before="0" w:after="0" w:line="240" w:lineRule="auto"/>
              <w:jc w:val="center"/>
              <w:rPr>
                <w:sz w:val="14"/>
                <w:szCs w:val="14"/>
              </w:rPr>
            </w:pPr>
          </w:p>
        </w:tc>
      </w:tr>
      <w:tr w:rsidR="00F8755E" w:rsidRPr="00723A2C" w:rsidTr="00C23579">
        <w:trPr>
          <w:trHeight w:val="450"/>
        </w:trPr>
        <w:tc>
          <w:tcPr>
            <w:tcW w:w="1384" w:type="dxa"/>
            <w:vMerge w:val="restart"/>
            <w:tcBorders>
              <w:top w:val="nil"/>
              <w:left w:val="single" w:sz="8" w:space="0" w:color="auto"/>
              <w:bottom w:val="single" w:sz="4" w:space="0" w:color="auto"/>
              <w:right w:val="single" w:sz="4" w:space="0" w:color="auto"/>
            </w:tcBorders>
            <w:vAlign w:val="center"/>
          </w:tcPr>
          <w:p w:rsidR="00F8755E" w:rsidRPr="00723A2C" w:rsidRDefault="00F8755E" w:rsidP="009F3865">
            <w:pPr>
              <w:spacing w:beforeLines="20" w:afterLines="20" w:line="240" w:lineRule="auto"/>
              <w:jc w:val="left"/>
              <w:rPr>
                <w:sz w:val="14"/>
                <w:szCs w:val="14"/>
              </w:rPr>
            </w:pPr>
            <w:r w:rsidRPr="00723A2C">
              <w:rPr>
                <w:rFonts w:cs="Arial"/>
                <w:sz w:val="14"/>
                <w:szCs w:val="14"/>
              </w:rPr>
              <w:t>Ποσοστό μαθητών / σπουδαστών ΕΠΑΛ / ΕΠΑΣ στο σύνολο μαθητών / σπουδαστών δευτεροβάθμιας εκπαίδευσης</w:t>
            </w:r>
          </w:p>
        </w:tc>
        <w:tc>
          <w:tcPr>
            <w:tcW w:w="992" w:type="dxa"/>
            <w:gridSpan w:val="2"/>
            <w:tcBorders>
              <w:top w:val="nil"/>
              <w:left w:val="nil"/>
              <w:bottom w:val="single" w:sz="4" w:space="0" w:color="auto"/>
              <w:right w:val="single" w:sz="4" w:space="0" w:color="auto"/>
            </w:tcBorders>
            <w:tcMar>
              <w:left w:w="28" w:type="dxa"/>
              <w:right w:w="28" w:type="dxa"/>
            </w:tcMar>
            <w:vAlign w:val="center"/>
          </w:tcPr>
          <w:p w:rsidR="00F8755E" w:rsidRDefault="00F8755E" w:rsidP="009F3865">
            <w:pPr>
              <w:spacing w:beforeLines="20" w:afterLines="20" w:line="240" w:lineRule="auto"/>
              <w:rPr>
                <w:sz w:val="14"/>
                <w:szCs w:val="14"/>
              </w:rPr>
            </w:pPr>
            <w:r w:rsidRPr="00723A2C">
              <w:rPr>
                <w:sz w:val="14"/>
                <w:szCs w:val="14"/>
              </w:rPr>
              <w:t>Ολοκλήρωση</w:t>
            </w:r>
          </w:p>
        </w:tc>
        <w:tc>
          <w:tcPr>
            <w:tcW w:w="601"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r w:rsidRPr="00723A2C">
              <w:rPr>
                <w:sz w:val="14"/>
                <w:szCs w:val="14"/>
              </w:rPr>
              <w:t>0</w:t>
            </w: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r w:rsidRPr="00723A2C">
              <w:rPr>
                <w:sz w:val="14"/>
                <w:szCs w:val="14"/>
                <w:lang w:val="en-US"/>
              </w:rPr>
              <w:t>0</w:t>
            </w: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r w:rsidRPr="00723A2C">
              <w:rPr>
                <w:sz w:val="14"/>
                <w:szCs w:val="14"/>
              </w:rPr>
              <w:t>0</w:t>
            </w:r>
          </w:p>
        </w:tc>
        <w:tc>
          <w:tcPr>
            <w:tcW w:w="693" w:type="dxa"/>
            <w:tcBorders>
              <w:top w:val="nil"/>
              <w:left w:val="nil"/>
              <w:bottom w:val="single" w:sz="4" w:space="0" w:color="auto"/>
              <w:right w:val="single" w:sz="4" w:space="0" w:color="auto"/>
            </w:tcBorders>
            <w:noWrap/>
            <w:vAlign w:val="center"/>
          </w:tcPr>
          <w:p w:rsidR="00F8755E" w:rsidRDefault="00F8755E" w:rsidP="009F3865">
            <w:pPr>
              <w:spacing w:beforeLines="20" w:afterLines="20"/>
              <w:jc w:val="center"/>
              <w:rPr>
                <w:rFonts w:cs="Calibri"/>
                <w:color w:val="000000"/>
                <w:sz w:val="14"/>
                <w:szCs w:val="14"/>
              </w:rPr>
            </w:pPr>
            <w:r w:rsidRPr="00723A2C">
              <w:rPr>
                <w:rFonts w:cs="Calibri"/>
                <w:color w:val="000000"/>
                <w:sz w:val="14"/>
                <w:szCs w:val="14"/>
              </w:rPr>
              <w:t>0</w:t>
            </w:r>
          </w:p>
        </w:tc>
        <w:tc>
          <w:tcPr>
            <w:tcW w:w="693"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lang w:val="en-US"/>
              </w:rPr>
            </w:pPr>
            <w:r>
              <w:rPr>
                <w:sz w:val="14"/>
                <w:szCs w:val="14"/>
                <w:lang w:val="en-US"/>
              </w:rPr>
              <w:t>0</w:t>
            </w: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r>
              <w:rPr>
                <w:sz w:val="14"/>
                <w:szCs w:val="14"/>
              </w:rPr>
              <w:t>0</w:t>
            </w:r>
          </w:p>
        </w:tc>
        <w:tc>
          <w:tcPr>
            <w:tcW w:w="740"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r>
              <w:rPr>
                <w:sz w:val="14"/>
                <w:szCs w:val="14"/>
              </w:rPr>
              <w:t>0</w:t>
            </w: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899" w:type="dxa"/>
            <w:tcBorders>
              <w:top w:val="nil"/>
              <w:left w:val="nil"/>
              <w:bottom w:val="single" w:sz="4" w:space="0" w:color="auto"/>
              <w:right w:val="single" w:sz="8" w:space="0" w:color="auto"/>
            </w:tcBorders>
            <w:vAlign w:val="center"/>
          </w:tcPr>
          <w:p w:rsidR="00F8755E" w:rsidRDefault="00F8755E" w:rsidP="009F3865">
            <w:pPr>
              <w:spacing w:beforeLines="20" w:afterLines="20" w:line="240" w:lineRule="auto"/>
              <w:jc w:val="center"/>
              <w:rPr>
                <w:sz w:val="14"/>
                <w:szCs w:val="14"/>
              </w:rPr>
            </w:pPr>
          </w:p>
        </w:tc>
      </w:tr>
      <w:tr w:rsidR="00F8755E" w:rsidRPr="00723A2C" w:rsidTr="00C23579">
        <w:trPr>
          <w:trHeight w:val="270"/>
        </w:trPr>
        <w:tc>
          <w:tcPr>
            <w:tcW w:w="1384" w:type="dxa"/>
            <w:vMerge/>
            <w:tcBorders>
              <w:top w:val="nil"/>
              <w:left w:val="single" w:sz="8" w:space="0" w:color="auto"/>
              <w:bottom w:val="single" w:sz="4" w:space="0" w:color="auto"/>
              <w:right w:val="single" w:sz="4" w:space="0" w:color="auto"/>
            </w:tcBorders>
            <w:vAlign w:val="center"/>
          </w:tcPr>
          <w:p w:rsidR="00F8755E" w:rsidRDefault="00F8755E" w:rsidP="009F3865">
            <w:pPr>
              <w:spacing w:beforeLines="20" w:afterLines="20" w:line="240" w:lineRule="auto"/>
              <w:jc w:val="left"/>
              <w:rPr>
                <w:sz w:val="14"/>
                <w:szCs w:val="14"/>
              </w:rPr>
            </w:pPr>
          </w:p>
        </w:tc>
        <w:tc>
          <w:tcPr>
            <w:tcW w:w="992" w:type="dxa"/>
            <w:gridSpan w:val="2"/>
            <w:tcBorders>
              <w:top w:val="nil"/>
              <w:left w:val="nil"/>
              <w:bottom w:val="single" w:sz="4" w:space="0" w:color="auto"/>
              <w:right w:val="single" w:sz="4" w:space="0" w:color="auto"/>
            </w:tcBorders>
            <w:tcMar>
              <w:left w:w="28" w:type="dxa"/>
              <w:right w:w="28" w:type="dxa"/>
            </w:tcMar>
            <w:vAlign w:val="center"/>
          </w:tcPr>
          <w:p w:rsidR="00F8755E" w:rsidRDefault="00F8755E" w:rsidP="009F3865">
            <w:pPr>
              <w:spacing w:beforeLines="20" w:afterLines="20" w:line="240" w:lineRule="auto"/>
              <w:rPr>
                <w:sz w:val="14"/>
                <w:szCs w:val="14"/>
              </w:rPr>
            </w:pPr>
            <w:r w:rsidRPr="00723A2C">
              <w:rPr>
                <w:sz w:val="14"/>
                <w:szCs w:val="14"/>
              </w:rPr>
              <w:t>Στόχος</w:t>
            </w:r>
          </w:p>
        </w:tc>
        <w:tc>
          <w:tcPr>
            <w:tcW w:w="601"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F8755E" w:rsidRDefault="00F8755E" w:rsidP="009F3865">
            <w:pPr>
              <w:spacing w:beforeLines="20" w:afterLines="20"/>
              <w:jc w:val="center"/>
              <w:rPr>
                <w:rFonts w:cs="Calibri"/>
                <w:color w:val="000000"/>
                <w:sz w:val="14"/>
                <w:szCs w:val="14"/>
              </w:rPr>
            </w:pPr>
          </w:p>
        </w:tc>
        <w:tc>
          <w:tcPr>
            <w:tcW w:w="693"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740"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899" w:type="dxa"/>
            <w:tcBorders>
              <w:top w:val="nil"/>
              <w:left w:val="nil"/>
              <w:bottom w:val="single" w:sz="4" w:space="0" w:color="auto"/>
              <w:right w:val="single" w:sz="8" w:space="0" w:color="auto"/>
            </w:tcBorders>
            <w:noWrap/>
            <w:vAlign w:val="center"/>
          </w:tcPr>
          <w:p w:rsidR="00F8755E" w:rsidRDefault="00F8755E" w:rsidP="009F3865">
            <w:pPr>
              <w:spacing w:beforeLines="20" w:afterLines="20" w:line="240" w:lineRule="auto"/>
              <w:jc w:val="center"/>
              <w:rPr>
                <w:sz w:val="14"/>
                <w:szCs w:val="14"/>
              </w:rPr>
            </w:pPr>
            <w:r w:rsidRPr="00723A2C">
              <w:rPr>
                <w:rFonts w:cs="Arial"/>
                <w:sz w:val="14"/>
                <w:szCs w:val="14"/>
              </w:rPr>
              <w:t xml:space="preserve">23% </w:t>
            </w:r>
            <w:r w:rsidRPr="00723A2C">
              <w:rPr>
                <w:rFonts w:cs="Arial"/>
                <w:sz w:val="14"/>
                <w:szCs w:val="14"/>
                <w:vertAlign w:val="superscript"/>
              </w:rPr>
              <w:t>(1)</w:t>
            </w:r>
          </w:p>
        </w:tc>
      </w:tr>
      <w:tr w:rsidR="00F8755E" w:rsidRPr="00723A2C" w:rsidTr="00C23579">
        <w:trPr>
          <w:trHeight w:val="1048"/>
        </w:trPr>
        <w:tc>
          <w:tcPr>
            <w:tcW w:w="1384" w:type="dxa"/>
            <w:vMerge/>
            <w:tcBorders>
              <w:top w:val="nil"/>
              <w:left w:val="single" w:sz="8" w:space="0" w:color="auto"/>
              <w:bottom w:val="single" w:sz="4" w:space="0" w:color="auto"/>
              <w:right w:val="single" w:sz="4" w:space="0" w:color="auto"/>
            </w:tcBorders>
            <w:vAlign w:val="center"/>
          </w:tcPr>
          <w:p w:rsidR="00F8755E" w:rsidRDefault="00F8755E" w:rsidP="009F3865">
            <w:pPr>
              <w:spacing w:beforeLines="20" w:afterLines="20" w:line="240" w:lineRule="auto"/>
              <w:jc w:val="left"/>
              <w:rPr>
                <w:sz w:val="14"/>
                <w:szCs w:val="14"/>
              </w:rPr>
            </w:pPr>
          </w:p>
        </w:tc>
        <w:tc>
          <w:tcPr>
            <w:tcW w:w="992" w:type="dxa"/>
            <w:gridSpan w:val="2"/>
            <w:tcBorders>
              <w:top w:val="nil"/>
              <w:left w:val="nil"/>
              <w:bottom w:val="single" w:sz="4" w:space="0" w:color="auto"/>
              <w:right w:val="single" w:sz="4" w:space="0" w:color="auto"/>
            </w:tcBorders>
            <w:tcMar>
              <w:left w:w="28" w:type="dxa"/>
              <w:right w:w="28" w:type="dxa"/>
            </w:tcMar>
            <w:vAlign w:val="center"/>
          </w:tcPr>
          <w:p w:rsidR="00F8755E" w:rsidRDefault="00F8755E" w:rsidP="009F3865">
            <w:pPr>
              <w:spacing w:beforeLines="20" w:afterLines="20" w:line="240" w:lineRule="auto"/>
              <w:rPr>
                <w:sz w:val="14"/>
                <w:szCs w:val="14"/>
              </w:rPr>
            </w:pPr>
            <w:r w:rsidRPr="00723A2C">
              <w:rPr>
                <w:sz w:val="14"/>
                <w:szCs w:val="14"/>
              </w:rPr>
              <w:t>Αφετηρία</w:t>
            </w:r>
          </w:p>
        </w:tc>
        <w:tc>
          <w:tcPr>
            <w:tcW w:w="601"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r w:rsidRPr="00723A2C">
              <w:rPr>
                <w:rFonts w:cs="Arial"/>
                <w:sz w:val="14"/>
                <w:szCs w:val="14"/>
              </w:rPr>
              <w:t>17,7%</w:t>
            </w: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F8755E" w:rsidRDefault="00F8755E" w:rsidP="009F3865">
            <w:pPr>
              <w:spacing w:beforeLines="20" w:afterLines="20"/>
              <w:jc w:val="center"/>
              <w:rPr>
                <w:rFonts w:cs="Calibri"/>
                <w:color w:val="000000"/>
                <w:sz w:val="14"/>
                <w:szCs w:val="14"/>
              </w:rPr>
            </w:pPr>
          </w:p>
        </w:tc>
        <w:tc>
          <w:tcPr>
            <w:tcW w:w="693"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740"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899" w:type="dxa"/>
            <w:tcBorders>
              <w:top w:val="nil"/>
              <w:left w:val="nil"/>
              <w:bottom w:val="single" w:sz="4" w:space="0" w:color="auto"/>
              <w:right w:val="single" w:sz="8" w:space="0" w:color="auto"/>
            </w:tcBorders>
            <w:vAlign w:val="center"/>
          </w:tcPr>
          <w:p w:rsidR="00F8755E" w:rsidRDefault="00F8755E" w:rsidP="009F3865">
            <w:pPr>
              <w:spacing w:beforeLines="20" w:afterLines="20" w:line="240" w:lineRule="auto"/>
              <w:jc w:val="center"/>
              <w:rPr>
                <w:sz w:val="14"/>
                <w:szCs w:val="14"/>
              </w:rPr>
            </w:pPr>
          </w:p>
        </w:tc>
      </w:tr>
      <w:tr w:rsidR="00F8755E" w:rsidRPr="00723A2C" w:rsidTr="00C23579">
        <w:trPr>
          <w:trHeight w:val="540"/>
        </w:trPr>
        <w:tc>
          <w:tcPr>
            <w:tcW w:w="1384" w:type="dxa"/>
            <w:vMerge w:val="restart"/>
            <w:tcBorders>
              <w:top w:val="nil"/>
              <w:left w:val="single" w:sz="8" w:space="0" w:color="auto"/>
              <w:bottom w:val="single" w:sz="8" w:space="0" w:color="000000"/>
              <w:right w:val="single" w:sz="4" w:space="0" w:color="auto"/>
            </w:tcBorders>
            <w:vAlign w:val="center"/>
          </w:tcPr>
          <w:p w:rsidR="00F8755E" w:rsidRPr="00723A2C" w:rsidRDefault="00F8755E" w:rsidP="009F3865">
            <w:pPr>
              <w:spacing w:beforeLines="20" w:afterLines="20" w:line="240" w:lineRule="auto"/>
              <w:jc w:val="left"/>
              <w:rPr>
                <w:sz w:val="14"/>
                <w:szCs w:val="14"/>
              </w:rPr>
            </w:pPr>
            <w:r w:rsidRPr="00723A2C">
              <w:rPr>
                <w:rFonts w:cs="Arial"/>
                <w:sz w:val="14"/>
                <w:szCs w:val="14"/>
              </w:rPr>
              <w:t>Μέσο ετήσιο ποσοστό ωφελούμενων από ενέργειες πρακτικής άσκησης στο σύνολο των τελειοφοίτων μαθητών και σπουδαστών της ββάθμιας και γβάθμιας εκπαίδευσης και της αρχικής επαγγελματικής κατάρτισης</w:t>
            </w:r>
          </w:p>
        </w:tc>
        <w:tc>
          <w:tcPr>
            <w:tcW w:w="992" w:type="dxa"/>
            <w:gridSpan w:val="2"/>
            <w:tcBorders>
              <w:top w:val="nil"/>
              <w:left w:val="nil"/>
              <w:bottom w:val="single" w:sz="4" w:space="0" w:color="auto"/>
              <w:right w:val="single" w:sz="4" w:space="0" w:color="auto"/>
            </w:tcBorders>
            <w:tcMar>
              <w:left w:w="28" w:type="dxa"/>
              <w:right w:w="28" w:type="dxa"/>
            </w:tcMar>
            <w:vAlign w:val="center"/>
          </w:tcPr>
          <w:p w:rsidR="00F8755E" w:rsidRDefault="00F8755E" w:rsidP="009F3865">
            <w:pPr>
              <w:spacing w:beforeLines="20" w:afterLines="20" w:line="240" w:lineRule="auto"/>
              <w:rPr>
                <w:sz w:val="14"/>
                <w:szCs w:val="14"/>
              </w:rPr>
            </w:pPr>
            <w:r w:rsidRPr="00723A2C">
              <w:rPr>
                <w:sz w:val="14"/>
                <w:szCs w:val="14"/>
              </w:rPr>
              <w:t>Ολοκλήρωση</w:t>
            </w:r>
          </w:p>
        </w:tc>
        <w:tc>
          <w:tcPr>
            <w:tcW w:w="601"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r w:rsidRPr="00723A2C">
              <w:rPr>
                <w:sz w:val="14"/>
                <w:szCs w:val="14"/>
              </w:rPr>
              <w:t>0</w:t>
            </w: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r w:rsidRPr="00723A2C">
              <w:rPr>
                <w:sz w:val="14"/>
                <w:szCs w:val="14"/>
                <w:lang w:val="en-US"/>
              </w:rPr>
              <w:t>0</w:t>
            </w: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r w:rsidRPr="00723A2C">
              <w:rPr>
                <w:sz w:val="14"/>
                <w:szCs w:val="14"/>
              </w:rPr>
              <w:t>0</w:t>
            </w:r>
          </w:p>
        </w:tc>
        <w:tc>
          <w:tcPr>
            <w:tcW w:w="693" w:type="dxa"/>
            <w:tcBorders>
              <w:top w:val="nil"/>
              <w:left w:val="nil"/>
              <w:bottom w:val="single" w:sz="4" w:space="0" w:color="auto"/>
              <w:right w:val="single" w:sz="4" w:space="0" w:color="auto"/>
            </w:tcBorders>
            <w:noWrap/>
            <w:vAlign w:val="center"/>
          </w:tcPr>
          <w:p w:rsidR="00F8755E" w:rsidRDefault="00F8755E" w:rsidP="009F3865">
            <w:pPr>
              <w:spacing w:beforeLines="20" w:afterLines="20"/>
              <w:jc w:val="center"/>
              <w:rPr>
                <w:rFonts w:cs="Calibri"/>
                <w:color w:val="000000"/>
                <w:sz w:val="14"/>
                <w:szCs w:val="14"/>
              </w:rPr>
            </w:pPr>
            <w:r w:rsidRPr="00723A2C">
              <w:rPr>
                <w:rFonts w:cs="Calibri"/>
                <w:color w:val="000000"/>
                <w:sz w:val="14"/>
                <w:szCs w:val="14"/>
              </w:rPr>
              <w:t>0</w:t>
            </w:r>
          </w:p>
        </w:tc>
        <w:tc>
          <w:tcPr>
            <w:tcW w:w="693"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r>
              <w:rPr>
                <w:sz w:val="14"/>
                <w:szCs w:val="14"/>
              </w:rPr>
              <w:t>12%</w:t>
            </w: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r>
              <w:rPr>
                <w:sz w:val="14"/>
                <w:szCs w:val="14"/>
              </w:rPr>
              <w:t>12%</w:t>
            </w:r>
          </w:p>
        </w:tc>
        <w:tc>
          <w:tcPr>
            <w:tcW w:w="740"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r w:rsidRPr="006B6AB4">
              <w:rPr>
                <w:sz w:val="14"/>
                <w:szCs w:val="14"/>
              </w:rPr>
              <w:t>12%</w:t>
            </w: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899" w:type="dxa"/>
            <w:tcBorders>
              <w:top w:val="nil"/>
              <w:left w:val="nil"/>
              <w:bottom w:val="single" w:sz="4" w:space="0" w:color="auto"/>
              <w:right w:val="single" w:sz="8" w:space="0" w:color="auto"/>
            </w:tcBorders>
            <w:vAlign w:val="center"/>
          </w:tcPr>
          <w:p w:rsidR="00F8755E" w:rsidRDefault="00F8755E" w:rsidP="009F3865">
            <w:pPr>
              <w:spacing w:beforeLines="20" w:afterLines="20" w:line="240" w:lineRule="auto"/>
              <w:jc w:val="center"/>
              <w:rPr>
                <w:sz w:val="14"/>
                <w:szCs w:val="14"/>
              </w:rPr>
            </w:pPr>
          </w:p>
        </w:tc>
      </w:tr>
      <w:tr w:rsidR="00F8755E" w:rsidRPr="00723A2C" w:rsidTr="00C23579">
        <w:trPr>
          <w:trHeight w:val="270"/>
        </w:trPr>
        <w:tc>
          <w:tcPr>
            <w:tcW w:w="1384" w:type="dxa"/>
            <w:vMerge/>
            <w:tcBorders>
              <w:top w:val="nil"/>
              <w:left w:val="single" w:sz="8" w:space="0" w:color="auto"/>
              <w:bottom w:val="single" w:sz="8" w:space="0" w:color="000000"/>
              <w:right w:val="single" w:sz="4" w:space="0" w:color="auto"/>
            </w:tcBorders>
            <w:vAlign w:val="center"/>
          </w:tcPr>
          <w:p w:rsidR="00F8755E" w:rsidRDefault="00F8755E" w:rsidP="009F3865">
            <w:pPr>
              <w:spacing w:beforeLines="20" w:afterLines="20" w:line="240" w:lineRule="auto"/>
              <w:rPr>
                <w:sz w:val="14"/>
                <w:szCs w:val="14"/>
              </w:rPr>
            </w:pPr>
          </w:p>
        </w:tc>
        <w:tc>
          <w:tcPr>
            <w:tcW w:w="992" w:type="dxa"/>
            <w:gridSpan w:val="2"/>
            <w:tcBorders>
              <w:top w:val="nil"/>
              <w:left w:val="nil"/>
              <w:bottom w:val="single" w:sz="4" w:space="0" w:color="auto"/>
              <w:right w:val="single" w:sz="4" w:space="0" w:color="auto"/>
            </w:tcBorders>
            <w:tcMar>
              <w:left w:w="28" w:type="dxa"/>
              <w:right w:w="28" w:type="dxa"/>
            </w:tcMar>
            <w:vAlign w:val="center"/>
          </w:tcPr>
          <w:p w:rsidR="00F8755E" w:rsidRDefault="00F8755E" w:rsidP="009F3865">
            <w:pPr>
              <w:spacing w:beforeLines="20" w:afterLines="20" w:line="240" w:lineRule="auto"/>
              <w:rPr>
                <w:sz w:val="14"/>
                <w:szCs w:val="14"/>
              </w:rPr>
            </w:pPr>
            <w:r w:rsidRPr="00723A2C">
              <w:rPr>
                <w:sz w:val="14"/>
                <w:szCs w:val="14"/>
              </w:rPr>
              <w:t>Στόχος</w:t>
            </w:r>
          </w:p>
        </w:tc>
        <w:tc>
          <w:tcPr>
            <w:tcW w:w="601"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F8755E" w:rsidRDefault="00F8755E" w:rsidP="009F3865">
            <w:pPr>
              <w:spacing w:beforeLines="20" w:afterLines="20"/>
              <w:jc w:val="center"/>
              <w:rPr>
                <w:rFonts w:cs="Calibri"/>
                <w:color w:val="000000"/>
                <w:sz w:val="14"/>
                <w:szCs w:val="14"/>
              </w:rPr>
            </w:pPr>
          </w:p>
        </w:tc>
        <w:tc>
          <w:tcPr>
            <w:tcW w:w="693"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740"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899" w:type="dxa"/>
            <w:tcBorders>
              <w:top w:val="nil"/>
              <w:left w:val="nil"/>
              <w:bottom w:val="single" w:sz="4" w:space="0" w:color="auto"/>
              <w:right w:val="single" w:sz="8" w:space="0" w:color="auto"/>
            </w:tcBorders>
            <w:noWrap/>
            <w:vAlign w:val="center"/>
          </w:tcPr>
          <w:p w:rsidR="00F8755E" w:rsidRDefault="00F8755E" w:rsidP="009F3865">
            <w:pPr>
              <w:spacing w:beforeLines="20" w:afterLines="20" w:line="240" w:lineRule="auto"/>
              <w:jc w:val="center"/>
              <w:rPr>
                <w:sz w:val="14"/>
                <w:szCs w:val="14"/>
              </w:rPr>
            </w:pPr>
            <w:r w:rsidRPr="00723A2C">
              <w:rPr>
                <w:rFonts w:cs="Arial"/>
                <w:sz w:val="14"/>
                <w:szCs w:val="14"/>
              </w:rPr>
              <w:t>6%</w:t>
            </w:r>
            <w:r w:rsidRPr="00723A2C">
              <w:rPr>
                <w:rFonts w:cs="Arial"/>
                <w:sz w:val="14"/>
                <w:szCs w:val="14"/>
                <w:vertAlign w:val="superscript"/>
              </w:rPr>
              <w:t>(1)</w:t>
            </w:r>
          </w:p>
        </w:tc>
      </w:tr>
      <w:tr w:rsidR="00F8755E" w:rsidRPr="00723A2C" w:rsidTr="00C23579">
        <w:trPr>
          <w:trHeight w:val="285"/>
        </w:trPr>
        <w:tc>
          <w:tcPr>
            <w:tcW w:w="1384" w:type="dxa"/>
            <w:vMerge/>
            <w:tcBorders>
              <w:top w:val="nil"/>
              <w:left w:val="single" w:sz="8" w:space="0" w:color="auto"/>
              <w:bottom w:val="single" w:sz="8" w:space="0" w:color="000000"/>
              <w:right w:val="single" w:sz="4" w:space="0" w:color="auto"/>
            </w:tcBorders>
            <w:vAlign w:val="center"/>
          </w:tcPr>
          <w:p w:rsidR="00F8755E" w:rsidRDefault="00F8755E" w:rsidP="009F3865">
            <w:pPr>
              <w:spacing w:beforeLines="20" w:afterLines="20" w:line="240" w:lineRule="auto"/>
              <w:rPr>
                <w:sz w:val="14"/>
                <w:szCs w:val="14"/>
              </w:rPr>
            </w:pPr>
          </w:p>
        </w:tc>
        <w:tc>
          <w:tcPr>
            <w:tcW w:w="992" w:type="dxa"/>
            <w:gridSpan w:val="2"/>
            <w:tcBorders>
              <w:top w:val="nil"/>
              <w:left w:val="nil"/>
              <w:bottom w:val="single" w:sz="8" w:space="0" w:color="auto"/>
              <w:right w:val="single" w:sz="4" w:space="0" w:color="auto"/>
            </w:tcBorders>
            <w:tcMar>
              <w:left w:w="28" w:type="dxa"/>
              <w:right w:w="28" w:type="dxa"/>
            </w:tcMar>
            <w:vAlign w:val="center"/>
          </w:tcPr>
          <w:p w:rsidR="00F8755E" w:rsidRDefault="00F8755E" w:rsidP="009F3865">
            <w:pPr>
              <w:spacing w:beforeLines="20" w:afterLines="20" w:line="240" w:lineRule="auto"/>
              <w:rPr>
                <w:sz w:val="14"/>
                <w:szCs w:val="14"/>
              </w:rPr>
            </w:pPr>
            <w:r w:rsidRPr="00723A2C">
              <w:rPr>
                <w:sz w:val="14"/>
                <w:szCs w:val="14"/>
              </w:rPr>
              <w:t>Αφετηρία</w:t>
            </w:r>
          </w:p>
        </w:tc>
        <w:tc>
          <w:tcPr>
            <w:tcW w:w="601" w:type="dxa"/>
            <w:tcBorders>
              <w:top w:val="nil"/>
              <w:left w:val="nil"/>
              <w:bottom w:val="single" w:sz="8"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r w:rsidRPr="00723A2C">
              <w:rPr>
                <w:rFonts w:cs="Arial"/>
                <w:sz w:val="14"/>
                <w:szCs w:val="14"/>
              </w:rPr>
              <w:t>2,5%</w:t>
            </w:r>
          </w:p>
        </w:tc>
        <w:tc>
          <w:tcPr>
            <w:tcW w:w="567" w:type="dxa"/>
            <w:tcBorders>
              <w:top w:val="nil"/>
              <w:left w:val="nil"/>
              <w:bottom w:val="single" w:sz="8"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567" w:type="dxa"/>
            <w:tcBorders>
              <w:top w:val="nil"/>
              <w:left w:val="nil"/>
              <w:bottom w:val="single" w:sz="8"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693" w:type="dxa"/>
            <w:tcBorders>
              <w:top w:val="nil"/>
              <w:left w:val="nil"/>
              <w:bottom w:val="single" w:sz="8" w:space="0" w:color="auto"/>
              <w:right w:val="single" w:sz="4" w:space="0" w:color="auto"/>
            </w:tcBorders>
            <w:noWrap/>
            <w:vAlign w:val="center"/>
          </w:tcPr>
          <w:p w:rsidR="00F8755E" w:rsidRDefault="00F8755E" w:rsidP="009F3865">
            <w:pPr>
              <w:spacing w:beforeLines="20" w:afterLines="20"/>
              <w:jc w:val="center"/>
              <w:rPr>
                <w:rFonts w:cs="Calibri"/>
                <w:color w:val="000000"/>
                <w:sz w:val="14"/>
                <w:szCs w:val="14"/>
              </w:rPr>
            </w:pPr>
          </w:p>
        </w:tc>
        <w:tc>
          <w:tcPr>
            <w:tcW w:w="693" w:type="dxa"/>
            <w:tcBorders>
              <w:top w:val="nil"/>
              <w:left w:val="nil"/>
              <w:bottom w:val="single" w:sz="8"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709" w:type="dxa"/>
            <w:tcBorders>
              <w:top w:val="nil"/>
              <w:left w:val="nil"/>
              <w:bottom w:val="single" w:sz="8"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740" w:type="dxa"/>
            <w:tcBorders>
              <w:top w:val="nil"/>
              <w:left w:val="nil"/>
              <w:bottom w:val="single" w:sz="8"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567" w:type="dxa"/>
            <w:tcBorders>
              <w:top w:val="nil"/>
              <w:left w:val="nil"/>
              <w:bottom w:val="single" w:sz="8"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567" w:type="dxa"/>
            <w:tcBorders>
              <w:top w:val="nil"/>
              <w:left w:val="nil"/>
              <w:bottom w:val="single" w:sz="8"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899" w:type="dxa"/>
            <w:tcBorders>
              <w:top w:val="nil"/>
              <w:left w:val="nil"/>
              <w:bottom w:val="single" w:sz="8" w:space="0" w:color="auto"/>
              <w:right w:val="single" w:sz="8" w:space="0" w:color="auto"/>
            </w:tcBorders>
            <w:vAlign w:val="center"/>
          </w:tcPr>
          <w:p w:rsidR="00F8755E" w:rsidRDefault="00F8755E" w:rsidP="009F3865">
            <w:pPr>
              <w:spacing w:beforeLines="20" w:afterLines="20" w:line="240" w:lineRule="auto"/>
              <w:jc w:val="center"/>
              <w:rPr>
                <w:sz w:val="14"/>
                <w:szCs w:val="14"/>
              </w:rPr>
            </w:pPr>
          </w:p>
        </w:tc>
      </w:tr>
    </w:tbl>
    <w:p w:rsidR="00F8755E" w:rsidRPr="005D66C6" w:rsidRDefault="00F8755E" w:rsidP="00520B45">
      <w:pPr>
        <w:spacing w:after="0"/>
        <w:rPr>
          <w:rStyle w:val="CommentReference"/>
          <w:szCs w:val="16"/>
        </w:rPr>
      </w:pPr>
      <w:r w:rsidRPr="005D66C6">
        <w:rPr>
          <w:rStyle w:val="CommentReference"/>
          <w:szCs w:val="16"/>
        </w:rPr>
        <w:t>(1)</w:t>
      </w:r>
      <w:r w:rsidRPr="005D66C6">
        <w:rPr>
          <w:rStyle w:val="CommentReference"/>
          <w:szCs w:val="16"/>
        </w:rPr>
        <w:tab/>
        <w:t>Η τιμή στόχος αναφέρεται στο σύνολο της χώρας καθώς ο δείκτης δεν έχει γεωγραφική αναφορά.</w:t>
      </w:r>
    </w:p>
    <w:p w:rsidR="00F8755E" w:rsidRPr="00684322" w:rsidRDefault="00F8755E" w:rsidP="00520B45">
      <w:pPr>
        <w:spacing w:before="120"/>
        <w:rPr>
          <w:rStyle w:val="CommentReference"/>
          <w:szCs w:val="16"/>
        </w:rPr>
      </w:pPr>
      <w:r w:rsidRPr="005D66C6">
        <w:rPr>
          <w:rStyle w:val="CommentReference"/>
          <w:szCs w:val="16"/>
        </w:rPr>
        <w:t>(2)</w:t>
      </w:r>
      <w:r w:rsidRPr="005D66C6">
        <w:rPr>
          <w:rStyle w:val="CommentReference"/>
          <w:szCs w:val="16"/>
        </w:rPr>
        <w:tab/>
        <w:t xml:space="preserve">Προβλέπονται δύο γύροι αναμόρφωσης προγραμμάτων κατά την διάρκεια της </w:t>
      </w:r>
      <w:r>
        <w:rPr>
          <w:rStyle w:val="CommentReference"/>
          <w:szCs w:val="16"/>
        </w:rPr>
        <w:t>προγραμματικής περιόδου 2007-13</w:t>
      </w:r>
      <w:r w:rsidRPr="005D66C6">
        <w:rPr>
          <w:rStyle w:val="CommentReference"/>
          <w:szCs w:val="16"/>
        </w:rPr>
        <w:t>.</w:t>
      </w:r>
    </w:p>
    <w:p w:rsidR="00F8755E" w:rsidRPr="005D66C6" w:rsidRDefault="00F8755E" w:rsidP="005D66C6">
      <w:pPr>
        <w:pStyle w:val="Caption"/>
        <w:rPr>
          <w:rStyle w:val="CommentReference"/>
          <w:szCs w:val="16"/>
        </w:rPr>
      </w:pPr>
      <w:r w:rsidRPr="005D66C6">
        <w:rPr>
          <w:rStyle w:val="CommentReference"/>
          <w:szCs w:val="16"/>
        </w:rPr>
        <w:t>Δείκτες παρακολούθησης Στρατηγικού Στόχου 3 (Άξονες Προτεραιότητας 7, 8, 9)</w:t>
      </w:r>
    </w:p>
    <w:tbl>
      <w:tblPr>
        <w:tblW w:w="5318" w:type="pct"/>
        <w:tblInd w:w="108" w:type="dxa"/>
        <w:tblLayout w:type="fixed"/>
        <w:tblLook w:val="0000"/>
      </w:tblPr>
      <w:tblGrid>
        <w:gridCol w:w="1384"/>
        <w:gridCol w:w="181"/>
        <w:gridCol w:w="812"/>
        <w:gridCol w:w="600"/>
        <w:gridCol w:w="567"/>
        <w:gridCol w:w="709"/>
        <w:gridCol w:w="709"/>
        <w:gridCol w:w="708"/>
        <w:gridCol w:w="709"/>
        <w:gridCol w:w="709"/>
        <w:gridCol w:w="567"/>
        <w:gridCol w:w="471"/>
        <w:gridCol w:w="938"/>
      </w:tblGrid>
      <w:tr w:rsidR="00F8755E" w:rsidRPr="00723A2C" w:rsidTr="00E61705">
        <w:trPr>
          <w:trHeight w:val="195"/>
          <w:tblHeader/>
        </w:trPr>
        <w:tc>
          <w:tcPr>
            <w:tcW w:w="1565" w:type="dxa"/>
            <w:gridSpan w:val="2"/>
            <w:tcBorders>
              <w:top w:val="single" w:sz="8" w:space="0" w:color="auto"/>
              <w:left w:val="single" w:sz="8" w:space="0" w:color="auto"/>
              <w:bottom w:val="single" w:sz="4" w:space="0" w:color="auto"/>
              <w:right w:val="nil"/>
            </w:tcBorders>
            <w:shd w:val="clear" w:color="auto" w:fill="C6D9F1"/>
            <w:vAlign w:val="center"/>
          </w:tcPr>
          <w:p w:rsidR="00F8755E" w:rsidRPr="00723A2C" w:rsidRDefault="00F8755E" w:rsidP="005D66C6">
            <w:pPr>
              <w:spacing w:before="0" w:after="0" w:line="240" w:lineRule="auto"/>
              <w:rPr>
                <w:sz w:val="14"/>
                <w:szCs w:val="14"/>
              </w:rPr>
            </w:pPr>
            <w:r w:rsidRPr="00723A2C">
              <w:rPr>
                <w:sz w:val="14"/>
                <w:szCs w:val="14"/>
              </w:rPr>
              <w:t>Δείκτες Α.Π. 7, 8, 9</w:t>
            </w:r>
          </w:p>
        </w:tc>
        <w:tc>
          <w:tcPr>
            <w:tcW w:w="812" w:type="dxa"/>
            <w:tcBorders>
              <w:top w:val="single" w:sz="8" w:space="0" w:color="auto"/>
              <w:left w:val="nil"/>
              <w:bottom w:val="single" w:sz="4" w:space="0" w:color="auto"/>
              <w:right w:val="single" w:sz="4" w:space="0" w:color="auto"/>
            </w:tcBorders>
            <w:shd w:val="clear" w:color="auto" w:fill="C6D9F1"/>
            <w:vAlign w:val="center"/>
          </w:tcPr>
          <w:p w:rsidR="00F8755E" w:rsidRPr="00723A2C" w:rsidRDefault="00F8755E" w:rsidP="005D66C6">
            <w:pPr>
              <w:spacing w:before="0" w:after="0" w:line="240" w:lineRule="auto"/>
              <w:rPr>
                <w:sz w:val="14"/>
                <w:szCs w:val="14"/>
              </w:rPr>
            </w:pPr>
            <w:r w:rsidRPr="00723A2C">
              <w:rPr>
                <w:sz w:val="14"/>
                <w:szCs w:val="14"/>
              </w:rPr>
              <w:t> </w:t>
            </w:r>
          </w:p>
        </w:tc>
        <w:tc>
          <w:tcPr>
            <w:tcW w:w="600" w:type="dxa"/>
            <w:tcBorders>
              <w:top w:val="single" w:sz="8" w:space="0" w:color="auto"/>
              <w:left w:val="nil"/>
              <w:bottom w:val="single" w:sz="4" w:space="0" w:color="auto"/>
              <w:right w:val="single" w:sz="4" w:space="0" w:color="auto"/>
            </w:tcBorders>
            <w:shd w:val="clear" w:color="auto" w:fill="C6D9F1"/>
            <w:noWrap/>
            <w:vAlign w:val="bottom"/>
          </w:tcPr>
          <w:p w:rsidR="00F8755E" w:rsidRPr="00723A2C" w:rsidRDefault="00F8755E" w:rsidP="005D66C6">
            <w:pPr>
              <w:spacing w:before="0" w:after="0" w:line="240" w:lineRule="auto"/>
              <w:rPr>
                <w:sz w:val="14"/>
                <w:szCs w:val="14"/>
              </w:rPr>
            </w:pPr>
            <w:r w:rsidRPr="00723A2C">
              <w:rPr>
                <w:sz w:val="14"/>
                <w:szCs w:val="14"/>
              </w:rPr>
              <w:t>2007</w:t>
            </w:r>
          </w:p>
        </w:tc>
        <w:tc>
          <w:tcPr>
            <w:tcW w:w="567" w:type="dxa"/>
            <w:tcBorders>
              <w:top w:val="single" w:sz="8" w:space="0" w:color="auto"/>
              <w:left w:val="nil"/>
              <w:bottom w:val="single" w:sz="4" w:space="0" w:color="auto"/>
              <w:right w:val="single" w:sz="4" w:space="0" w:color="auto"/>
            </w:tcBorders>
            <w:shd w:val="clear" w:color="auto" w:fill="C6D9F1"/>
            <w:noWrap/>
            <w:vAlign w:val="bottom"/>
          </w:tcPr>
          <w:p w:rsidR="00F8755E" w:rsidRPr="00723A2C" w:rsidRDefault="00F8755E" w:rsidP="005D66C6">
            <w:pPr>
              <w:spacing w:before="0" w:after="0" w:line="240" w:lineRule="auto"/>
              <w:rPr>
                <w:sz w:val="14"/>
                <w:szCs w:val="14"/>
              </w:rPr>
            </w:pPr>
            <w:r w:rsidRPr="00723A2C">
              <w:rPr>
                <w:sz w:val="14"/>
                <w:szCs w:val="14"/>
              </w:rPr>
              <w:t>2008</w:t>
            </w:r>
          </w:p>
        </w:tc>
        <w:tc>
          <w:tcPr>
            <w:tcW w:w="709" w:type="dxa"/>
            <w:tcBorders>
              <w:top w:val="single" w:sz="8" w:space="0" w:color="auto"/>
              <w:left w:val="nil"/>
              <w:bottom w:val="single" w:sz="4" w:space="0" w:color="auto"/>
              <w:right w:val="single" w:sz="4" w:space="0" w:color="auto"/>
            </w:tcBorders>
            <w:shd w:val="clear" w:color="auto" w:fill="C6D9F1"/>
            <w:noWrap/>
            <w:vAlign w:val="bottom"/>
          </w:tcPr>
          <w:p w:rsidR="00F8755E" w:rsidRPr="00723A2C" w:rsidRDefault="00F8755E" w:rsidP="005D66C6">
            <w:pPr>
              <w:spacing w:before="0" w:after="0" w:line="240" w:lineRule="auto"/>
              <w:rPr>
                <w:sz w:val="14"/>
                <w:szCs w:val="14"/>
              </w:rPr>
            </w:pPr>
            <w:r w:rsidRPr="00723A2C">
              <w:rPr>
                <w:sz w:val="14"/>
                <w:szCs w:val="14"/>
              </w:rPr>
              <w:t>2009</w:t>
            </w:r>
          </w:p>
        </w:tc>
        <w:tc>
          <w:tcPr>
            <w:tcW w:w="709" w:type="dxa"/>
            <w:tcBorders>
              <w:top w:val="single" w:sz="8" w:space="0" w:color="auto"/>
              <w:left w:val="nil"/>
              <w:bottom w:val="single" w:sz="4" w:space="0" w:color="auto"/>
              <w:right w:val="single" w:sz="4" w:space="0" w:color="auto"/>
            </w:tcBorders>
            <w:shd w:val="clear" w:color="auto" w:fill="C6D9F1"/>
            <w:noWrap/>
            <w:vAlign w:val="bottom"/>
          </w:tcPr>
          <w:p w:rsidR="00F8755E" w:rsidRPr="00723A2C" w:rsidRDefault="00F8755E" w:rsidP="005D66C6">
            <w:pPr>
              <w:spacing w:before="0" w:after="0" w:line="240" w:lineRule="auto"/>
              <w:rPr>
                <w:sz w:val="14"/>
                <w:szCs w:val="14"/>
              </w:rPr>
            </w:pPr>
            <w:r w:rsidRPr="00723A2C">
              <w:rPr>
                <w:sz w:val="14"/>
                <w:szCs w:val="14"/>
              </w:rPr>
              <w:t>2010</w:t>
            </w:r>
          </w:p>
        </w:tc>
        <w:tc>
          <w:tcPr>
            <w:tcW w:w="708" w:type="dxa"/>
            <w:tcBorders>
              <w:top w:val="single" w:sz="8" w:space="0" w:color="auto"/>
              <w:left w:val="nil"/>
              <w:bottom w:val="single" w:sz="4" w:space="0" w:color="auto"/>
              <w:right w:val="single" w:sz="4" w:space="0" w:color="auto"/>
            </w:tcBorders>
            <w:shd w:val="clear" w:color="auto" w:fill="C6D9F1"/>
            <w:noWrap/>
            <w:vAlign w:val="bottom"/>
          </w:tcPr>
          <w:p w:rsidR="00F8755E" w:rsidRPr="00723A2C" w:rsidRDefault="00F8755E" w:rsidP="005D66C6">
            <w:pPr>
              <w:spacing w:before="0" w:after="0" w:line="240" w:lineRule="auto"/>
              <w:rPr>
                <w:sz w:val="14"/>
                <w:szCs w:val="14"/>
              </w:rPr>
            </w:pPr>
            <w:r w:rsidRPr="00723A2C">
              <w:rPr>
                <w:sz w:val="14"/>
                <w:szCs w:val="14"/>
              </w:rPr>
              <w:t>2011</w:t>
            </w:r>
          </w:p>
        </w:tc>
        <w:tc>
          <w:tcPr>
            <w:tcW w:w="709" w:type="dxa"/>
            <w:tcBorders>
              <w:top w:val="single" w:sz="8" w:space="0" w:color="auto"/>
              <w:left w:val="nil"/>
              <w:bottom w:val="single" w:sz="4" w:space="0" w:color="auto"/>
              <w:right w:val="single" w:sz="4" w:space="0" w:color="auto"/>
            </w:tcBorders>
            <w:shd w:val="clear" w:color="auto" w:fill="C6D9F1"/>
            <w:noWrap/>
            <w:vAlign w:val="bottom"/>
          </w:tcPr>
          <w:p w:rsidR="00F8755E" w:rsidRPr="00723A2C" w:rsidRDefault="00F8755E" w:rsidP="005D66C6">
            <w:pPr>
              <w:spacing w:before="0" w:after="0" w:line="240" w:lineRule="auto"/>
              <w:rPr>
                <w:sz w:val="14"/>
                <w:szCs w:val="14"/>
              </w:rPr>
            </w:pPr>
            <w:r w:rsidRPr="00723A2C">
              <w:rPr>
                <w:sz w:val="14"/>
                <w:szCs w:val="14"/>
              </w:rPr>
              <w:t>2012</w:t>
            </w:r>
          </w:p>
        </w:tc>
        <w:tc>
          <w:tcPr>
            <w:tcW w:w="709" w:type="dxa"/>
            <w:tcBorders>
              <w:top w:val="single" w:sz="8" w:space="0" w:color="auto"/>
              <w:left w:val="nil"/>
              <w:bottom w:val="single" w:sz="4" w:space="0" w:color="auto"/>
              <w:right w:val="single" w:sz="4" w:space="0" w:color="auto"/>
            </w:tcBorders>
            <w:shd w:val="clear" w:color="auto" w:fill="C6D9F1"/>
            <w:noWrap/>
            <w:vAlign w:val="bottom"/>
          </w:tcPr>
          <w:p w:rsidR="00F8755E" w:rsidRPr="00723A2C" w:rsidRDefault="00F8755E" w:rsidP="005D66C6">
            <w:pPr>
              <w:spacing w:before="0" w:after="0" w:line="240" w:lineRule="auto"/>
              <w:rPr>
                <w:sz w:val="14"/>
                <w:szCs w:val="14"/>
              </w:rPr>
            </w:pPr>
            <w:r w:rsidRPr="00723A2C">
              <w:rPr>
                <w:sz w:val="14"/>
                <w:szCs w:val="14"/>
              </w:rPr>
              <w:t>2013</w:t>
            </w:r>
          </w:p>
        </w:tc>
        <w:tc>
          <w:tcPr>
            <w:tcW w:w="567" w:type="dxa"/>
            <w:tcBorders>
              <w:top w:val="single" w:sz="8" w:space="0" w:color="auto"/>
              <w:left w:val="nil"/>
              <w:bottom w:val="single" w:sz="4" w:space="0" w:color="auto"/>
              <w:right w:val="single" w:sz="4" w:space="0" w:color="auto"/>
            </w:tcBorders>
            <w:shd w:val="clear" w:color="auto" w:fill="C6D9F1"/>
            <w:noWrap/>
            <w:vAlign w:val="bottom"/>
          </w:tcPr>
          <w:p w:rsidR="00F8755E" w:rsidRPr="00723A2C" w:rsidRDefault="00F8755E" w:rsidP="005D66C6">
            <w:pPr>
              <w:spacing w:before="0" w:after="0" w:line="240" w:lineRule="auto"/>
              <w:rPr>
                <w:sz w:val="14"/>
                <w:szCs w:val="14"/>
              </w:rPr>
            </w:pPr>
            <w:r w:rsidRPr="00723A2C">
              <w:rPr>
                <w:sz w:val="14"/>
                <w:szCs w:val="14"/>
              </w:rPr>
              <w:t>2014</w:t>
            </w:r>
          </w:p>
        </w:tc>
        <w:tc>
          <w:tcPr>
            <w:tcW w:w="471" w:type="dxa"/>
            <w:tcBorders>
              <w:top w:val="single" w:sz="8" w:space="0" w:color="auto"/>
              <w:left w:val="nil"/>
              <w:bottom w:val="single" w:sz="4" w:space="0" w:color="auto"/>
              <w:right w:val="single" w:sz="4" w:space="0" w:color="auto"/>
            </w:tcBorders>
            <w:shd w:val="clear" w:color="auto" w:fill="C6D9F1"/>
            <w:noWrap/>
            <w:vAlign w:val="bottom"/>
          </w:tcPr>
          <w:p w:rsidR="00F8755E" w:rsidRPr="00723A2C" w:rsidRDefault="00F8755E" w:rsidP="005D66C6">
            <w:pPr>
              <w:spacing w:before="0" w:after="0" w:line="240" w:lineRule="auto"/>
              <w:rPr>
                <w:sz w:val="14"/>
                <w:szCs w:val="14"/>
              </w:rPr>
            </w:pPr>
            <w:r w:rsidRPr="00723A2C">
              <w:rPr>
                <w:sz w:val="14"/>
                <w:szCs w:val="14"/>
              </w:rPr>
              <w:t>2015</w:t>
            </w:r>
          </w:p>
        </w:tc>
        <w:tc>
          <w:tcPr>
            <w:tcW w:w="938" w:type="dxa"/>
            <w:tcBorders>
              <w:top w:val="single" w:sz="8" w:space="0" w:color="auto"/>
              <w:left w:val="nil"/>
              <w:bottom w:val="single" w:sz="4" w:space="0" w:color="auto"/>
              <w:right w:val="single" w:sz="8" w:space="0" w:color="auto"/>
            </w:tcBorders>
            <w:shd w:val="clear" w:color="auto" w:fill="C6D9F1"/>
            <w:vAlign w:val="bottom"/>
          </w:tcPr>
          <w:p w:rsidR="00F8755E" w:rsidRPr="00723A2C" w:rsidRDefault="00F8755E" w:rsidP="005D66C6">
            <w:pPr>
              <w:spacing w:before="0" w:after="0" w:line="240" w:lineRule="auto"/>
              <w:rPr>
                <w:sz w:val="14"/>
                <w:szCs w:val="14"/>
              </w:rPr>
            </w:pPr>
            <w:r w:rsidRPr="00723A2C">
              <w:rPr>
                <w:sz w:val="14"/>
                <w:szCs w:val="14"/>
              </w:rPr>
              <w:t>Σύνολο</w:t>
            </w:r>
          </w:p>
        </w:tc>
      </w:tr>
      <w:tr w:rsidR="00F8755E" w:rsidRPr="00723A2C" w:rsidTr="00E61705">
        <w:trPr>
          <w:trHeight w:val="465"/>
        </w:trPr>
        <w:tc>
          <w:tcPr>
            <w:tcW w:w="1384" w:type="dxa"/>
            <w:vMerge w:val="restart"/>
            <w:tcBorders>
              <w:top w:val="nil"/>
              <w:left w:val="single" w:sz="8" w:space="0" w:color="auto"/>
              <w:bottom w:val="single" w:sz="4" w:space="0" w:color="auto"/>
              <w:right w:val="single" w:sz="4" w:space="0" w:color="auto"/>
            </w:tcBorders>
            <w:vAlign w:val="center"/>
          </w:tcPr>
          <w:p w:rsidR="00F8755E" w:rsidRPr="00723A2C" w:rsidRDefault="00F8755E" w:rsidP="009F3865">
            <w:pPr>
              <w:spacing w:beforeLines="20" w:afterLines="20" w:line="240" w:lineRule="auto"/>
              <w:jc w:val="left"/>
              <w:rPr>
                <w:sz w:val="14"/>
                <w:szCs w:val="14"/>
              </w:rPr>
            </w:pPr>
            <w:r w:rsidRPr="00723A2C">
              <w:rPr>
                <w:rFonts w:cs="Arial"/>
                <w:sz w:val="14"/>
                <w:szCs w:val="14"/>
              </w:rPr>
              <w:t>Αριθμός συμμετοχών ατόμων 25-64 ετών σε προγράμματα δια βίου εκπαίδευσης (τυπικής, μη-τυπικής και άτυπης) στο πλαίσιο τ</w:t>
            </w:r>
            <w:r>
              <w:rPr>
                <w:rFonts w:cs="Arial"/>
                <w:sz w:val="14"/>
                <w:szCs w:val="14"/>
              </w:rPr>
              <w:t xml:space="preserve">ων </w:t>
            </w:r>
            <w:r w:rsidRPr="00723A2C">
              <w:rPr>
                <w:rFonts w:cs="Arial"/>
                <w:sz w:val="14"/>
                <w:szCs w:val="14"/>
              </w:rPr>
              <w:t>ΑΠ7</w:t>
            </w:r>
            <w:r>
              <w:rPr>
                <w:rFonts w:cs="Arial"/>
                <w:sz w:val="14"/>
                <w:szCs w:val="14"/>
              </w:rPr>
              <w:t>, ΑΠ8, ΑΠ9</w:t>
            </w:r>
          </w:p>
        </w:tc>
        <w:tc>
          <w:tcPr>
            <w:tcW w:w="993" w:type="dxa"/>
            <w:gridSpan w:val="2"/>
            <w:tcBorders>
              <w:top w:val="nil"/>
              <w:left w:val="nil"/>
              <w:bottom w:val="single" w:sz="4" w:space="0" w:color="auto"/>
              <w:right w:val="single" w:sz="4" w:space="0" w:color="auto"/>
            </w:tcBorders>
            <w:tcMar>
              <w:left w:w="28" w:type="dxa"/>
              <w:right w:w="28" w:type="dxa"/>
            </w:tcMar>
            <w:vAlign w:val="center"/>
          </w:tcPr>
          <w:p w:rsidR="00F8755E" w:rsidRDefault="00F8755E" w:rsidP="009F3865">
            <w:pPr>
              <w:spacing w:beforeLines="20" w:afterLines="20" w:line="240" w:lineRule="auto"/>
              <w:rPr>
                <w:sz w:val="14"/>
                <w:szCs w:val="14"/>
              </w:rPr>
            </w:pPr>
            <w:r w:rsidRPr="00723A2C">
              <w:rPr>
                <w:sz w:val="14"/>
                <w:szCs w:val="14"/>
              </w:rPr>
              <w:t>Ολοκλήρωση</w:t>
            </w:r>
          </w:p>
        </w:tc>
        <w:tc>
          <w:tcPr>
            <w:tcW w:w="600"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r w:rsidRPr="00723A2C">
              <w:rPr>
                <w:sz w:val="14"/>
                <w:szCs w:val="14"/>
              </w:rPr>
              <w:t>0</w:t>
            </w: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r w:rsidRPr="00723A2C">
              <w:rPr>
                <w:sz w:val="14"/>
                <w:szCs w:val="14"/>
                <w:lang w:val="en-US"/>
              </w:rPr>
              <w:t>0</w:t>
            </w: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lang w:val="en-US"/>
              </w:rPr>
            </w:pPr>
            <w:r w:rsidRPr="00723A2C">
              <w:rPr>
                <w:sz w:val="14"/>
                <w:szCs w:val="14"/>
                <w:lang w:val="en-US"/>
              </w:rPr>
              <w:t>8.277</w:t>
            </w: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20" w:afterLines="20"/>
              <w:jc w:val="center"/>
              <w:rPr>
                <w:rFonts w:cs="Calibri"/>
                <w:color w:val="000000"/>
                <w:sz w:val="12"/>
                <w:szCs w:val="12"/>
              </w:rPr>
            </w:pPr>
            <w:r w:rsidRPr="00CA6892">
              <w:rPr>
                <w:rFonts w:cs="Calibri"/>
                <w:color w:val="000000"/>
                <w:sz w:val="12"/>
                <w:szCs w:val="12"/>
              </w:rPr>
              <w:t>149.382</w:t>
            </w:r>
          </w:p>
        </w:tc>
        <w:tc>
          <w:tcPr>
            <w:tcW w:w="708"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2"/>
                <w:szCs w:val="12"/>
                <w:lang w:val="en-US"/>
              </w:rPr>
            </w:pPr>
            <w:r w:rsidRPr="00CA6892">
              <w:rPr>
                <w:sz w:val="12"/>
                <w:szCs w:val="12"/>
                <w:lang w:val="en-US"/>
              </w:rPr>
              <w:t>252.235</w:t>
            </w: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2"/>
                <w:szCs w:val="12"/>
                <w:lang w:val="en-US"/>
              </w:rPr>
            </w:pPr>
            <w:r>
              <w:rPr>
                <w:sz w:val="12"/>
                <w:szCs w:val="12"/>
                <w:lang w:val="en-US"/>
              </w:rPr>
              <w:t>327.462</w:t>
            </w: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2"/>
                <w:szCs w:val="12"/>
              </w:rPr>
            </w:pPr>
            <w:r w:rsidRPr="00B31819">
              <w:rPr>
                <w:sz w:val="12"/>
                <w:szCs w:val="12"/>
              </w:rPr>
              <w:t>434.328</w:t>
            </w: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471"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938" w:type="dxa"/>
            <w:tcBorders>
              <w:top w:val="nil"/>
              <w:left w:val="nil"/>
              <w:bottom w:val="single" w:sz="4" w:space="0" w:color="auto"/>
              <w:right w:val="single" w:sz="8" w:space="0" w:color="auto"/>
            </w:tcBorders>
            <w:vAlign w:val="center"/>
          </w:tcPr>
          <w:p w:rsidR="00F8755E" w:rsidRDefault="00F8755E" w:rsidP="009F3865">
            <w:pPr>
              <w:spacing w:beforeLines="20" w:afterLines="20" w:line="240" w:lineRule="auto"/>
              <w:jc w:val="center"/>
              <w:rPr>
                <w:sz w:val="14"/>
                <w:szCs w:val="14"/>
              </w:rPr>
            </w:pPr>
          </w:p>
        </w:tc>
      </w:tr>
      <w:tr w:rsidR="00F8755E" w:rsidRPr="00723A2C" w:rsidTr="00E61705">
        <w:trPr>
          <w:trHeight w:val="330"/>
        </w:trPr>
        <w:tc>
          <w:tcPr>
            <w:tcW w:w="1384" w:type="dxa"/>
            <w:vMerge/>
            <w:tcBorders>
              <w:top w:val="nil"/>
              <w:left w:val="single" w:sz="8" w:space="0" w:color="auto"/>
              <w:bottom w:val="single" w:sz="4" w:space="0" w:color="auto"/>
              <w:right w:val="single" w:sz="4" w:space="0" w:color="auto"/>
            </w:tcBorders>
            <w:vAlign w:val="center"/>
          </w:tcPr>
          <w:p w:rsidR="00F8755E" w:rsidRDefault="00F8755E" w:rsidP="009F3865">
            <w:pPr>
              <w:spacing w:beforeLines="20" w:afterLines="20" w:line="240" w:lineRule="auto"/>
              <w:jc w:val="left"/>
              <w:rPr>
                <w:sz w:val="14"/>
                <w:szCs w:val="14"/>
              </w:rPr>
            </w:pPr>
          </w:p>
        </w:tc>
        <w:tc>
          <w:tcPr>
            <w:tcW w:w="993" w:type="dxa"/>
            <w:gridSpan w:val="2"/>
            <w:tcBorders>
              <w:top w:val="nil"/>
              <w:left w:val="nil"/>
              <w:bottom w:val="single" w:sz="4" w:space="0" w:color="auto"/>
              <w:right w:val="single" w:sz="4" w:space="0" w:color="auto"/>
            </w:tcBorders>
            <w:tcMar>
              <w:left w:w="28" w:type="dxa"/>
              <w:right w:w="28" w:type="dxa"/>
            </w:tcMar>
            <w:vAlign w:val="center"/>
          </w:tcPr>
          <w:p w:rsidR="00F8755E" w:rsidRDefault="00F8755E" w:rsidP="009F3865">
            <w:pPr>
              <w:spacing w:beforeLines="20" w:afterLines="20" w:line="240" w:lineRule="auto"/>
              <w:rPr>
                <w:sz w:val="14"/>
                <w:szCs w:val="14"/>
              </w:rPr>
            </w:pPr>
            <w:r w:rsidRPr="00723A2C">
              <w:rPr>
                <w:sz w:val="14"/>
                <w:szCs w:val="14"/>
              </w:rPr>
              <w:t>Στόχος</w:t>
            </w:r>
          </w:p>
        </w:tc>
        <w:tc>
          <w:tcPr>
            <w:tcW w:w="600"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20" w:afterLines="20"/>
              <w:jc w:val="center"/>
              <w:rPr>
                <w:rFonts w:cs="Calibri"/>
                <w:color w:val="000000"/>
                <w:sz w:val="14"/>
                <w:szCs w:val="14"/>
              </w:rPr>
            </w:pPr>
            <w:r w:rsidRPr="00723A2C">
              <w:rPr>
                <w:rFonts w:cs="Calibri"/>
                <w:color w:val="000000"/>
                <w:sz w:val="14"/>
                <w:szCs w:val="14"/>
              </w:rPr>
              <w:t> </w:t>
            </w:r>
          </w:p>
        </w:tc>
        <w:tc>
          <w:tcPr>
            <w:tcW w:w="708"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471"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938" w:type="dxa"/>
            <w:tcBorders>
              <w:top w:val="nil"/>
              <w:left w:val="nil"/>
              <w:bottom w:val="single" w:sz="4" w:space="0" w:color="auto"/>
              <w:right w:val="single" w:sz="8" w:space="0" w:color="auto"/>
            </w:tcBorders>
            <w:vAlign w:val="center"/>
          </w:tcPr>
          <w:p w:rsidR="00F8755E" w:rsidRDefault="00F8755E" w:rsidP="009F3865">
            <w:pPr>
              <w:spacing w:beforeLines="20" w:afterLines="20" w:line="240" w:lineRule="auto"/>
              <w:jc w:val="center"/>
              <w:rPr>
                <w:sz w:val="14"/>
                <w:szCs w:val="14"/>
              </w:rPr>
            </w:pPr>
            <w:r w:rsidRPr="00723A2C">
              <w:rPr>
                <w:rFonts w:cs="Arial"/>
                <w:sz w:val="14"/>
                <w:szCs w:val="14"/>
              </w:rPr>
              <w:t>235.300</w:t>
            </w:r>
          </w:p>
        </w:tc>
      </w:tr>
      <w:tr w:rsidR="00F8755E" w:rsidRPr="00723A2C" w:rsidTr="00E61705">
        <w:trPr>
          <w:trHeight w:val="330"/>
        </w:trPr>
        <w:tc>
          <w:tcPr>
            <w:tcW w:w="1384" w:type="dxa"/>
            <w:vMerge/>
            <w:tcBorders>
              <w:top w:val="nil"/>
              <w:left w:val="single" w:sz="8" w:space="0" w:color="auto"/>
              <w:bottom w:val="single" w:sz="4" w:space="0" w:color="auto"/>
              <w:right w:val="single" w:sz="4" w:space="0" w:color="auto"/>
            </w:tcBorders>
            <w:vAlign w:val="center"/>
          </w:tcPr>
          <w:p w:rsidR="00F8755E" w:rsidRDefault="00F8755E" w:rsidP="009F3865">
            <w:pPr>
              <w:spacing w:beforeLines="20" w:afterLines="20" w:line="240" w:lineRule="auto"/>
              <w:jc w:val="left"/>
              <w:rPr>
                <w:sz w:val="14"/>
                <w:szCs w:val="14"/>
              </w:rPr>
            </w:pPr>
          </w:p>
        </w:tc>
        <w:tc>
          <w:tcPr>
            <w:tcW w:w="993" w:type="dxa"/>
            <w:gridSpan w:val="2"/>
            <w:tcBorders>
              <w:top w:val="nil"/>
              <w:left w:val="nil"/>
              <w:bottom w:val="single" w:sz="4" w:space="0" w:color="auto"/>
              <w:right w:val="single" w:sz="4" w:space="0" w:color="auto"/>
            </w:tcBorders>
            <w:tcMar>
              <w:left w:w="28" w:type="dxa"/>
              <w:right w:w="28" w:type="dxa"/>
            </w:tcMar>
            <w:vAlign w:val="center"/>
          </w:tcPr>
          <w:p w:rsidR="00F8755E" w:rsidRDefault="00F8755E" w:rsidP="009F3865">
            <w:pPr>
              <w:spacing w:beforeLines="20" w:afterLines="20" w:line="240" w:lineRule="auto"/>
              <w:rPr>
                <w:sz w:val="14"/>
                <w:szCs w:val="14"/>
              </w:rPr>
            </w:pPr>
            <w:r w:rsidRPr="00723A2C">
              <w:rPr>
                <w:sz w:val="14"/>
                <w:szCs w:val="14"/>
              </w:rPr>
              <w:t>Αφετηρία</w:t>
            </w:r>
          </w:p>
        </w:tc>
        <w:tc>
          <w:tcPr>
            <w:tcW w:w="600"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r w:rsidRPr="000C640A">
              <w:rPr>
                <w:sz w:val="14"/>
                <w:szCs w:val="14"/>
              </w:rPr>
              <w:t>209.073</w:t>
            </w: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20" w:afterLines="20"/>
              <w:jc w:val="center"/>
              <w:rPr>
                <w:rFonts w:cs="Calibri"/>
                <w:color w:val="000000"/>
                <w:sz w:val="14"/>
                <w:szCs w:val="14"/>
              </w:rPr>
            </w:pPr>
            <w:r w:rsidRPr="00723A2C">
              <w:rPr>
                <w:rFonts w:cs="Calibri"/>
                <w:color w:val="000000"/>
                <w:sz w:val="14"/>
                <w:szCs w:val="14"/>
              </w:rPr>
              <w:t> </w:t>
            </w:r>
          </w:p>
        </w:tc>
        <w:tc>
          <w:tcPr>
            <w:tcW w:w="708"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471"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938" w:type="dxa"/>
            <w:tcBorders>
              <w:top w:val="nil"/>
              <w:left w:val="nil"/>
              <w:bottom w:val="single" w:sz="4" w:space="0" w:color="auto"/>
              <w:right w:val="single" w:sz="8" w:space="0" w:color="auto"/>
            </w:tcBorders>
            <w:vAlign w:val="center"/>
          </w:tcPr>
          <w:p w:rsidR="00F8755E" w:rsidRDefault="00F8755E" w:rsidP="009F3865">
            <w:pPr>
              <w:spacing w:beforeLines="20" w:afterLines="20" w:line="240" w:lineRule="auto"/>
              <w:jc w:val="center"/>
              <w:rPr>
                <w:sz w:val="14"/>
                <w:szCs w:val="14"/>
              </w:rPr>
            </w:pPr>
          </w:p>
        </w:tc>
      </w:tr>
      <w:tr w:rsidR="00F8755E" w:rsidRPr="00723A2C" w:rsidTr="00E61705">
        <w:trPr>
          <w:trHeight w:val="450"/>
        </w:trPr>
        <w:tc>
          <w:tcPr>
            <w:tcW w:w="1384" w:type="dxa"/>
            <w:vMerge w:val="restart"/>
            <w:tcBorders>
              <w:top w:val="nil"/>
              <w:left w:val="single" w:sz="8" w:space="0" w:color="auto"/>
              <w:bottom w:val="single" w:sz="4" w:space="0" w:color="auto"/>
              <w:right w:val="single" w:sz="4" w:space="0" w:color="auto"/>
            </w:tcBorders>
            <w:vAlign w:val="center"/>
          </w:tcPr>
          <w:p w:rsidR="00F8755E" w:rsidRPr="00723A2C" w:rsidRDefault="00F8755E" w:rsidP="009F3865">
            <w:pPr>
              <w:spacing w:beforeLines="20" w:afterLines="20" w:line="240" w:lineRule="auto"/>
              <w:jc w:val="left"/>
              <w:rPr>
                <w:sz w:val="14"/>
                <w:szCs w:val="14"/>
              </w:rPr>
            </w:pPr>
            <w:r w:rsidRPr="00723A2C">
              <w:rPr>
                <w:rFonts w:cs="Arial"/>
                <w:sz w:val="14"/>
                <w:szCs w:val="14"/>
              </w:rPr>
              <w:t xml:space="preserve">Αριθμός προγραμμάτων εξ αποστάσεως εκπαίδευσης </w:t>
            </w:r>
          </w:p>
        </w:tc>
        <w:tc>
          <w:tcPr>
            <w:tcW w:w="993" w:type="dxa"/>
            <w:gridSpan w:val="2"/>
            <w:tcBorders>
              <w:top w:val="nil"/>
              <w:left w:val="nil"/>
              <w:bottom w:val="single" w:sz="4" w:space="0" w:color="auto"/>
              <w:right w:val="single" w:sz="4" w:space="0" w:color="auto"/>
            </w:tcBorders>
            <w:tcMar>
              <w:left w:w="28" w:type="dxa"/>
              <w:right w:w="28" w:type="dxa"/>
            </w:tcMar>
            <w:vAlign w:val="center"/>
          </w:tcPr>
          <w:p w:rsidR="00F8755E" w:rsidRDefault="00F8755E" w:rsidP="009F3865">
            <w:pPr>
              <w:spacing w:beforeLines="20" w:afterLines="20" w:line="240" w:lineRule="auto"/>
              <w:rPr>
                <w:sz w:val="14"/>
                <w:szCs w:val="14"/>
              </w:rPr>
            </w:pPr>
            <w:r w:rsidRPr="00723A2C">
              <w:rPr>
                <w:sz w:val="14"/>
                <w:szCs w:val="14"/>
              </w:rPr>
              <w:t>Ολοκλήρωση</w:t>
            </w:r>
          </w:p>
        </w:tc>
        <w:tc>
          <w:tcPr>
            <w:tcW w:w="600"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r w:rsidRPr="00723A2C">
              <w:rPr>
                <w:sz w:val="14"/>
                <w:szCs w:val="14"/>
              </w:rPr>
              <w:t>0</w:t>
            </w: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r w:rsidRPr="00723A2C">
              <w:rPr>
                <w:sz w:val="14"/>
                <w:szCs w:val="14"/>
                <w:lang w:val="en-US"/>
              </w:rPr>
              <w:t>0</w:t>
            </w: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r w:rsidRPr="00723A2C">
              <w:rPr>
                <w:sz w:val="14"/>
                <w:szCs w:val="14"/>
              </w:rPr>
              <w:t>0</w:t>
            </w: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20" w:afterLines="20"/>
              <w:jc w:val="center"/>
              <w:rPr>
                <w:rFonts w:cs="Calibri"/>
                <w:color w:val="000000"/>
                <w:sz w:val="14"/>
                <w:szCs w:val="14"/>
              </w:rPr>
            </w:pPr>
            <w:r w:rsidRPr="00723A2C">
              <w:rPr>
                <w:rFonts w:cs="Calibri"/>
                <w:color w:val="000000"/>
                <w:sz w:val="14"/>
                <w:szCs w:val="14"/>
              </w:rPr>
              <w:t>303</w:t>
            </w:r>
          </w:p>
        </w:tc>
        <w:tc>
          <w:tcPr>
            <w:tcW w:w="708"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lang w:val="en-US"/>
              </w:rPr>
            </w:pPr>
            <w:r w:rsidRPr="0031647C">
              <w:rPr>
                <w:sz w:val="14"/>
                <w:szCs w:val="14"/>
                <w:lang w:val="en-US"/>
              </w:rPr>
              <w:t>673</w:t>
            </w: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r>
              <w:rPr>
                <w:sz w:val="14"/>
                <w:szCs w:val="14"/>
              </w:rPr>
              <w:t>673</w:t>
            </w: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r>
              <w:rPr>
                <w:sz w:val="14"/>
                <w:szCs w:val="14"/>
              </w:rPr>
              <w:t>673</w:t>
            </w: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471"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938" w:type="dxa"/>
            <w:tcBorders>
              <w:top w:val="nil"/>
              <w:left w:val="nil"/>
              <w:bottom w:val="single" w:sz="4" w:space="0" w:color="auto"/>
              <w:right w:val="single" w:sz="8" w:space="0" w:color="auto"/>
            </w:tcBorders>
            <w:vAlign w:val="center"/>
          </w:tcPr>
          <w:p w:rsidR="00F8755E" w:rsidRDefault="00F8755E" w:rsidP="009F3865">
            <w:pPr>
              <w:spacing w:beforeLines="20" w:afterLines="20" w:line="240" w:lineRule="auto"/>
              <w:jc w:val="center"/>
              <w:rPr>
                <w:sz w:val="14"/>
                <w:szCs w:val="14"/>
              </w:rPr>
            </w:pPr>
          </w:p>
        </w:tc>
      </w:tr>
      <w:tr w:rsidR="00F8755E" w:rsidRPr="00723A2C" w:rsidTr="00E61705">
        <w:trPr>
          <w:trHeight w:val="255"/>
        </w:trPr>
        <w:tc>
          <w:tcPr>
            <w:tcW w:w="1384" w:type="dxa"/>
            <w:vMerge/>
            <w:tcBorders>
              <w:top w:val="nil"/>
              <w:left w:val="single" w:sz="8" w:space="0" w:color="auto"/>
              <w:bottom w:val="single" w:sz="4" w:space="0" w:color="auto"/>
              <w:right w:val="single" w:sz="4" w:space="0" w:color="auto"/>
            </w:tcBorders>
            <w:vAlign w:val="center"/>
          </w:tcPr>
          <w:p w:rsidR="00F8755E" w:rsidRDefault="00F8755E" w:rsidP="009F3865">
            <w:pPr>
              <w:spacing w:beforeLines="20" w:afterLines="20" w:line="240" w:lineRule="auto"/>
              <w:jc w:val="left"/>
              <w:rPr>
                <w:sz w:val="14"/>
                <w:szCs w:val="14"/>
              </w:rPr>
            </w:pPr>
          </w:p>
        </w:tc>
        <w:tc>
          <w:tcPr>
            <w:tcW w:w="993" w:type="dxa"/>
            <w:gridSpan w:val="2"/>
            <w:tcBorders>
              <w:top w:val="nil"/>
              <w:left w:val="nil"/>
              <w:bottom w:val="single" w:sz="4" w:space="0" w:color="auto"/>
              <w:right w:val="single" w:sz="4" w:space="0" w:color="auto"/>
            </w:tcBorders>
            <w:tcMar>
              <w:left w:w="28" w:type="dxa"/>
              <w:right w:w="28" w:type="dxa"/>
            </w:tcMar>
            <w:vAlign w:val="center"/>
          </w:tcPr>
          <w:p w:rsidR="00F8755E" w:rsidRDefault="00F8755E" w:rsidP="009F3865">
            <w:pPr>
              <w:spacing w:beforeLines="20" w:afterLines="20" w:line="240" w:lineRule="auto"/>
              <w:rPr>
                <w:sz w:val="14"/>
                <w:szCs w:val="14"/>
              </w:rPr>
            </w:pPr>
            <w:r w:rsidRPr="00723A2C">
              <w:rPr>
                <w:sz w:val="14"/>
                <w:szCs w:val="14"/>
              </w:rPr>
              <w:t>Στόχος</w:t>
            </w:r>
          </w:p>
        </w:tc>
        <w:tc>
          <w:tcPr>
            <w:tcW w:w="600"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20" w:afterLines="20"/>
              <w:jc w:val="center"/>
              <w:rPr>
                <w:rFonts w:cs="Calibri"/>
                <w:color w:val="000000"/>
                <w:sz w:val="14"/>
                <w:szCs w:val="14"/>
              </w:rPr>
            </w:pPr>
            <w:r w:rsidRPr="00723A2C">
              <w:rPr>
                <w:rFonts w:cs="Calibri"/>
                <w:color w:val="000000"/>
                <w:sz w:val="14"/>
                <w:szCs w:val="14"/>
              </w:rPr>
              <w:t> </w:t>
            </w:r>
          </w:p>
        </w:tc>
        <w:tc>
          <w:tcPr>
            <w:tcW w:w="708"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471"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938" w:type="dxa"/>
            <w:tcBorders>
              <w:top w:val="nil"/>
              <w:left w:val="nil"/>
              <w:bottom w:val="single" w:sz="4" w:space="0" w:color="auto"/>
              <w:right w:val="single" w:sz="8" w:space="0" w:color="auto"/>
            </w:tcBorders>
            <w:vAlign w:val="center"/>
          </w:tcPr>
          <w:p w:rsidR="00F8755E" w:rsidRDefault="00F8755E" w:rsidP="009F3865">
            <w:pPr>
              <w:spacing w:beforeLines="20" w:afterLines="20" w:line="240" w:lineRule="auto"/>
              <w:jc w:val="center"/>
              <w:rPr>
                <w:sz w:val="14"/>
                <w:szCs w:val="14"/>
              </w:rPr>
            </w:pPr>
            <w:r w:rsidRPr="00723A2C">
              <w:rPr>
                <w:rFonts w:cs="Arial"/>
                <w:sz w:val="14"/>
                <w:szCs w:val="14"/>
              </w:rPr>
              <w:t>21</w:t>
            </w:r>
            <w:r w:rsidRPr="00723A2C">
              <w:rPr>
                <w:sz w:val="14"/>
                <w:szCs w:val="14"/>
                <w:vertAlign w:val="superscript"/>
                <w:lang w:val="en-US"/>
              </w:rPr>
              <w:t>(</w:t>
            </w:r>
            <w:r w:rsidRPr="00723A2C">
              <w:rPr>
                <w:sz w:val="14"/>
                <w:szCs w:val="14"/>
                <w:vertAlign w:val="superscript"/>
              </w:rPr>
              <w:t>1</w:t>
            </w:r>
            <w:r w:rsidRPr="00723A2C">
              <w:rPr>
                <w:sz w:val="14"/>
                <w:szCs w:val="14"/>
                <w:vertAlign w:val="superscript"/>
                <w:lang w:val="en-US"/>
              </w:rPr>
              <w:t>)</w:t>
            </w:r>
          </w:p>
        </w:tc>
      </w:tr>
      <w:tr w:rsidR="00F8755E" w:rsidRPr="00723A2C" w:rsidTr="00E61705">
        <w:trPr>
          <w:trHeight w:val="255"/>
        </w:trPr>
        <w:tc>
          <w:tcPr>
            <w:tcW w:w="1384" w:type="dxa"/>
            <w:vMerge/>
            <w:tcBorders>
              <w:top w:val="nil"/>
              <w:left w:val="single" w:sz="8" w:space="0" w:color="auto"/>
              <w:bottom w:val="single" w:sz="4" w:space="0" w:color="auto"/>
              <w:right w:val="single" w:sz="4" w:space="0" w:color="auto"/>
            </w:tcBorders>
            <w:vAlign w:val="center"/>
          </w:tcPr>
          <w:p w:rsidR="00F8755E" w:rsidRDefault="00F8755E" w:rsidP="009F3865">
            <w:pPr>
              <w:spacing w:beforeLines="20" w:afterLines="20" w:line="240" w:lineRule="auto"/>
              <w:jc w:val="left"/>
              <w:rPr>
                <w:sz w:val="14"/>
                <w:szCs w:val="14"/>
              </w:rPr>
            </w:pPr>
          </w:p>
        </w:tc>
        <w:tc>
          <w:tcPr>
            <w:tcW w:w="993" w:type="dxa"/>
            <w:gridSpan w:val="2"/>
            <w:tcBorders>
              <w:top w:val="nil"/>
              <w:left w:val="nil"/>
              <w:bottom w:val="single" w:sz="4" w:space="0" w:color="auto"/>
              <w:right w:val="single" w:sz="4" w:space="0" w:color="auto"/>
            </w:tcBorders>
            <w:tcMar>
              <w:left w:w="28" w:type="dxa"/>
              <w:right w:w="28" w:type="dxa"/>
            </w:tcMar>
            <w:vAlign w:val="center"/>
          </w:tcPr>
          <w:p w:rsidR="00F8755E" w:rsidRDefault="00F8755E" w:rsidP="009F3865">
            <w:pPr>
              <w:spacing w:beforeLines="20" w:afterLines="20" w:line="240" w:lineRule="auto"/>
              <w:rPr>
                <w:sz w:val="14"/>
                <w:szCs w:val="14"/>
              </w:rPr>
            </w:pPr>
            <w:r w:rsidRPr="00723A2C">
              <w:rPr>
                <w:sz w:val="14"/>
                <w:szCs w:val="14"/>
              </w:rPr>
              <w:t>Αφετηρία</w:t>
            </w:r>
          </w:p>
        </w:tc>
        <w:tc>
          <w:tcPr>
            <w:tcW w:w="600"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r w:rsidRPr="00723A2C">
              <w:rPr>
                <w:sz w:val="14"/>
                <w:szCs w:val="14"/>
                <w:lang w:val="en-US"/>
              </w:rPr>
              <w:t>0</w:t>
            </w: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20" w:afterLines="20"/>
              <w:jc w:val="center"/>
              <w:rPr>
                <w:rFonts w:cs="Calibri"/>
                <w:color w:val="000000"/>
                <w:sz w:val="14"/>
                <w:szCs w:val="14"/>
              </w:rPr>
            </w:pPr>
            <w:r w:rsidRPr="00723A2C">
              <w:rPr>
                <w:rFonts w:cs="Calibri"/>
                <w:color w:val="000000"/>
                <w:sz w:val="14"/>
                <w:szCs w:val="14"/>
              </w:rPr>
              <w:t> </w:t>
            </w:r>
          </w:p>
        </w:tc>
        <w:tc>
          <w:tcPr>
            <w:tcW w:w="708"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471"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938" w:type="dxa"/>
            <w:tcBorders>
              <w:top w:val="nil"/>
              <w:left w:val="nil"/>
              <w:bottom w:val="single" w:sz="4" w:space="0" w:color="auto"/>
              <w:right w:val="single" w:sz="8" w:space="0" w:color="auto"/>
            </w:tcBorders>
            <w:vAlign w:val="center"/>
          </w:tcPr>
          <w:p w:rsidR="00F8755E" w:rsidRDefault="00F8755E" w:rsidP="009F3865">
            <w:pPr>
              <w:spacing w:beforeLines="20" w:afterLines="20" w:line="240" w:lineRule="auto"/>
              <w:jc w:val="center"/>
              <w:rPr>
                <w:sz w:val="14"/>
                <w:szCs w:val="14"/>
              </w:rPr>
            </w:pPr>
          </w:p>
        </w:tc>
      </w:tr>
      <w:tr w:rsidR="00F8755E" w:rsidRPr="00723A2C" w:rsidTr="00E61705">
        <w:trPr>
          <w:trHeight w:val="450"/>
        </w:trPr>
        <w:tc>
          <w:tcPr>
            <w:tcW w:w="1384" w:type="dxa"/>
            <w:vMerge w:val="restart"/>
            <w:tcBorders>
              <w:top w:val="nil"/>
              <w:left w:val="single" w:sz="8" w:space="0" w:color="auto"/>
              <w:bottom w:val="single" w:sz="4" w:space="0" w:color="auto"/>
              <w:right w:val="single" w:sz="4" w:space="0" w:color="auto"/>
            </w:tcBorders>
            <w:vAlign w:val="center"/>
          </w:tcPr>
          <w:p w:rsidR="00F8755E" w:rsidRPr="00723A2C" w:rsidRDefault="00F8755E" w:rsidP="009F3865">
            <w:pPr>
              <w:spacing w:beforeLines="20" w:afterLines="20" w:line="240" w:lineRule="auto"/>
              <w:jc w:val="left"/>
              <w:rPr>
                <w:sz w:val="14"/>
                <w:szCs w:val="14"/>
              </w:rPr>
            </w:pPr>
            <w:r w:rsidRPr="00723A2C">
              <w:rPr>
                <w:rFonts w:cs="Arial"/>
                <w:sz w:val="14"/>
                <w:szCs w:val="14"/>
              </w:rPr>
              <w:t>Ποσοστό ατόμων 25-64 ετών που συμμετέχουν σε προγράμματα δια βίου εκπαίδευσης (τυπικής, μη-τυπικής και άτυπης) στο πλαίσιο του ΑΠ3 στο σύνολο ατόμων αυτής της ηλικιακής κατηγορίας (2)</w:t>
            </w:r>
          </w:p>
        </w:tc>
        <w:tc>
          <w:tcPr>
            <w:tcW w:w="993" w:type="dxa"/>
            <w:gridSpan w:val="2"/>
            <w:tcBorders>
              <w:top w:val="nil"/>
              <w:left w:val="nil"/>
              <w:bottom w:val="single" w:sz="4" w:space="0" w:color="auto"/>
              <w:right w:val="single" w:sz="4" w:space="0" w:color="auto"/>
            </w:tcBorders>
            <w:tcMar>
              <w:left w:w="28" w:type="dxa"/>
              <w:right w:w="28" w:type="dxa"/>
            </w:tcMar>
            <w:vAlign w:val="center"/>
          </w:tcPr>
          <w:p w:rsidR="00F8755E" w:rsidRDefault="00F8755E" w:rsidP="009F3865">
            <w:pPr>
              <w:spacing w:beforeLines="20" w:afterLines="20" w:line="240" w:lineRule="auto"/>
              <w:rPr>
                <w:sz w:val="14"/>
                <w:szCs w:val="14"/>
              </w:rPr>
            </w:pPr>
            <w:r w:rsidRPr="00723A2C">
              <w:rPr>
                <w:sz w:val="14"/>
                <w:szCs w:val="14"/>
              </w:rPr>
              <w:t>Ολοκλήρωση</w:t>
            </w:r>
          </w:p>
        </w:tc>
        <w:tc>
          <w:tcPr>
            <w:tcW w:w="600"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r w:rsidRPr="00723A2C">
              <w:rPr>
                <w:sz w:val="14"/>
                <w:szCs w:val="14"/>
              </w:rPr>
              <w:t>0</w:t>
            </w: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r w:rsidRPr="00723A2C">
              <w:rPr>
                <w:sz w:val="14"/>
                <w:szCs w:val="14"/>
                <w:lang w:val="en-US"/>
              </w:rPr>
              <w:t>0</w:t>
            </w: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r w:rsidRPr="00723A2C">
              <w:rPr>
                <w:sz w:val="14"/>
                <w:szCs w:val="14"/>
              </w:rPr>
              <w:t>0</w:t>
            </w: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20" w:afterLines="20"/>
              <w:jc w:val="center"/>
              <w:rPr>
                <w:rFonts w:cs="Calibri"/>
                <w:color w:val="000000"/>
                <w:sz w:val="14"/>
                <w:szCs w:val="14"/>
              </w:rPr>
            </w:pPr>
            <w:r>
              <w:rPr>
                <w:rFonts w:cs="Calibri"/>
                <w:color w:val="000000"/>
                <w:sz w:val="14"/>
                <w:szCs w:val="14"/>
              </w:rPr>
              <w:t>0</w:t>
            </w:r>
          </w:p>
        </w:tc>
        <w:tc>
          <w:tcPr>
            <w:tcW w:w="708"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lang w:val="en-US"/>
              </w:rPr>
            </w:pPr>
            <w:r>
              <w:rPr>
                <w:sz w:val="14"/>
                <w:szCs w:val="14"/>
                <w:lang w:val="en-US"/>
              </w:rPr>
              <w:t>0</w:t>
            </w: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r>
              <w:rPr>
                <w:sz w:val="14"/>
                <w:szCs w:val="14"/>
                <w:lang w:val="en-US"/>
              </w:rPr>
              <w:t>6,5</w:t>
            </w:r>
            <w:r>
              <w:rPr>
                <w:sz w:val="14"/>
                <w:szCs w:val="14"/>
              </w:rPr>
              <w:t>%</w:t>
            </w: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r>
              <w:rPr>
                <w:sz w:val="14"/>
                <w:szCs w:val="14"/>
                <w:lang w:val="en-US"/>
              </w:rPr>
              <w:t>7.2</w:t>
            </w:r>
            <w:r>
              <w:rPr>
                <w:sz w:val="14"/>
                <w:szCs w:val="14"/>
              </w:rPr>
              <w:t>%</w:t>
            </w: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471"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938" w:type="dxa"/>
            <w:tcBorders>
              <w:top w:val="nil"/>
              <w:left w:val="nil"/>
              <w:bottom w:val="single" w:sz="4" w:space="0" w:color="auto"/>
              <w:right w:val="single" w:sz="8" w:space="0" w:color="auto"/>
            </w:tcBorders>
            <w:vAlign w:val="center"/>
          </w:tcPr>
          <w:p w:rsidR="00F8755E" w:rsidRDefault="00F8755E" w:rsidP="009F3865">
            <w:pPr>
              <w:spacing w:beforeLines="20" w:afterLines="20" w:line="240" w:lineRule="auto"/>
              <w:jc w:val="center"/>
              <w:rPr>
                <w:sz w:val="14"/>
                <w:szCs w:val="14"/>
              </w:rPr>
            </w:pPr>
          </w:p>
        </w:tc>
      </w:tr>
      <w:tr w:rsidR="00F8755E" w:rsidRPr="00723A2C" w:rsidTr="00E61705">
        <w:trPr>
          <w:trHeight w:val="315"/>
        </w:trPr>
        <w:tc>
          <w:tcPr>
            <w:tcW w:w="1384" w:type="dxa"/>
            <w:vMerge/>
            <w:tcBorders>
              <w:top w:val="nil"/>
              <w:left w:val="single" w:sz="8" w:space="0" w:color="auto"/>
              <w:bottom w:val="single" w:sz="4" w:space="0" w:color="auto"/>
              <w:right w:val="single" w:sz="4" w:space="0" w:color="auto"/>
            </w:tcBorders>
            <w:vAlign w:val="center"/>
          </w:tcPr>
          <w:p w:rsidR="00F8755E" w:rsidRDefault="00F8755E" w:rsidP="009F3865">
            <w:pPr>
              <w:spacing w:beforeLines="20" w:afterLines="20" w:line="240" w:lineRule="auto"/>
              <w:jc w:val="left"/>
              <w:rPr>
                <w:sz w:val="14"/>
                <w:szCs w:val="14"/>
              </w:rPr>
            </w:pPr>
          </w:p>
        </w:tc>
        <w:tc>
          <w:tcPr>
            <w:tcW w:w="993" w:type="dxa"/>
            <w:gridSpan w:val="2"/>
            <w:tcBorders>
              <w:top w:val="nil"/>
              <w:left w:val="nil"/>
              <w:bottom w:val="single" w:sz="4" w:space="0" w:color="auto"/>
              <w:right w:val="single" w:sz="4" w:space="0" w:color="auto"/>
            </w:tcBorders>
            <w:tcMar>
              <w:left w:w="28" w:type="dxa"/>
              <w:right w:w="28" w:type="dxa"/>
            </w:tcMar>
            <w:vAlign w:val="center"/>
          </w:tcPr>
          <w:p w:rsidR="00F8755E" w:rsidRDefault="00F8755E" w:rsidP="009F3865">
            <w:pPr>
              <w:spacing w:beforeLines="20" w:afterLines="20" w:line="240" w:lineRule="auto"/>
              <w:rPr>
                <w:sz w:val="14"/>
                <w:szCs w:val="14"/>
              </w:rPr>
            </w:pPr>
            <w:r w:rsidRPr="00723A2C">
              <w:rPr>
                <w:sz w:val="14"/>
                <w:szCs w:val="14"/>
              </w:rPr>
              <w:t>Στόχος</w:t>
            </w:r>
          </w:p>
        </w:tc>
        <w:tc>
          <w:tcPr>
            <w:tcW w:w="600"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20" w:afterLines="20"/>
              <w:jc w:val="center"/>
              <w:rPr>
                <w:rFonts w:cs="Calibri"/>
                <w:color w:val="000000"/>
                <w:sz w:val="14"/>
                <w:szCs w:val="14"/>
              </w:rPr>
            </w:pPr>
            <w:r w:rsidRPr="00723A2C">
              <w:rPr>
                <w:rFonts w:cs="Calibri"/>
                <w:color w:val="000000"/>
                <w:sz w:val="14"/>
                <w:szCs w:val="14"/>
              </w:rPr>
              <w:t> </w:t>
            </w:r>
          </w:p>
        </w:tc>
        <w:tc>
          <w:tcPr>
            <w:tcW w:w="708"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471"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938" w:type="dxa"/>
            <w:tcBorders>
              <w:top w:val="nil"/>
              <w:left w:val="nil"/>
              <w:bottom w:val="single" w:sz="4" w:space="0" w:color="auto"/>
              <w:right w:val="single" w:sz="8" w:space="0" w:color="auto"/>
            </w:tcBorders>
            <w:vAlign w:val="center"/>
          </w:tcPr>
          <w:p w:rsidR="00F8755E" w:rsidRDefault="00F8755E" w:rsidP="009F3865">
            <w:pPr>
              <w:spacing w:beforeLines="20" w:afterLines="20" w:line="240" w:lineRule="auto"/>
              <w:jc w:val="center"/>
              <w:rPr>
                <w:sz w:val="14"/>
                <w:szCs w:val="14"/>
              </w:rPr>
            </w:pPr>
          </w:p>
        </w:tc>
      </w:tr>
      <w:tr w:rsidR="00F8755E" w:rsidRPr="00723A2C" w:rsidTr="00E61705">
        <w:trPr>
          <w:trHeight w:val="420"/>
        </w:trPr>
        <w:tc>
          <w:tcPr>
            <w:tcW w:w="1384" w:type="dxa"/>
            <w:vMerge/>
            <w:tcBorders>
              <w:top w:val="nil"/>
              <w:left w:val="single" w:sz="8" w:space="0" w:color="auto"/>
              <w:bottom w:val="single" w:sz="4" w:space="0" w:color="auto"/>
              <w:right w:val="single" w:sz="4" w:space="0" w:color="auto"/>
            </w:tcBorders>
            <w:vAlign w:val="center"/>
          </w:tcPr>
          <w:p w:rsidR="00F8755E" w:rsidRDefault="00F8755E" w:rsidP="009F3865">
            <w:pPr>
              <w:spacing w:beforeLines="20" w:afterLines="20" w:line="240" w:lineRule="auto"/>
              <w:jc w:val="left"/>
              <w:rPr>
                <w:sz w:val="14"/>
                <w:szCs w:val="14"/>
              </w:rPr>
            </w:pPr>
          </w:p>
        </w:tc>
        <w:tc>
          <w:tcPr>
            <w:tcW w:w="993" w:type="dxa"/>
            <w:gridSpan w:val="2"/>
            <w:tcBorders>
              <w:top w:val="nil"/>
              <w:left w:val="nil"/>
              <w:bottom w:val="single" w:sz="4" w:space="0" w:color="auto"/>
              <w:right w:val="single" w:sz="4" w:space="0" w:color="auto"/>
            </w:tcBorders>
            <w:tcMar>
              <w:left w:w="28" w:type="dxa"/>
              <w:right w:w="28" w:type="dxa"/>
            </w:tcMar>
            <w:vAlign w:val="center"/>
          </w:tcPr>
          <w:p w:rsidR="00F8755E" w:rsidRDefault="00F8755E" w:rsidP="009F3865">
            <w:pPr>
              <w:spacing w:beforeLines="20" w:afterLines="20" w:line="240" w:lineRule="auto"/>
              <w:rPr>
                <w:sz w:val="14"/>
                <w:szCs w:val="14"/>
              </w:rPr>
            </w:pPr>
            <w:r w:rsidRPr="00723A2C">
              <w:rPr>
                <w:sz w:val="14"/>
                <w:szCs w:val="14"/>
              </w:rPr>
              <w:t>Αφετηρία</w:t>
            </w:r>
          </w:p>
        </w:tc>
        <w:tc>
          <w:tcPr>
            <w:tcW w:w="600"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20" w:afterLines="20"/>
              <w:jc w:val="center"/>
              <w:rPr>
                <w:rFonts w:cs="Calibri"/>
                <w:color w:val="000000"/>
                <w:sz w:val="14"/>
                <w:szCs w:val="14"/>
              </w:rPr>
            </w:pPr>
            <w:r w:rsidRPr="00723A2C">
              <w:rPr>
                <w:rFonts w:cs="Calibri"/>
                <w:color w:val="000000"/>
                <w:sz w:val="14"/>
                <w:szCs w:val="14"/>
              </w:rPr>
              <w:t> </w:t>
            </w:r>
          </w:p>
        </w:tc>
        <w:tc>
          <w:tcPr>
            <w:tcW w:w="708"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471"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938" w:type="dxa"/>
            <w:tcBorders>
              <w:top w:val="nil"/>
              <w:left w:val="nil"/>
              <w:bottom w:val="single" w:sz="4" w:space="0" w:color="auto"/>
              <w:right w:val="single" w:sz="8" w:space="0" w:color="auto"/>
            </w:tcBorders>
            <w:vAlign w:val="center"/>
          </w:tcPr>
          <w:p w:rsidR="00F8755E" w:rsidRDefault="00F8755E" w:rsidP="009F3865">
            <w:pPr>
              <w:spacing w:beforeLines="20" w:afterLines="20" w:line="240" w:lineRule="auto"/>
              <w:jc w:val="center"/>
              <w:rPr>
                <w:sz w:val="14"/>
                <w:szCs w:val="14"/>
              </w:rPr>
            </w:pPr>
          </w:p>
        </w:tc>
      </w:tr>
      <w:tr w:rsidR="00F8755E" w:rsidRPr="00723A2C" w:rsidTr="00E61705">
        <w:trPr>
          <w:trHeight w:val="540"/>
        </w:trPr>
        <w:tc>
          <w:tcPr>
            <w:tcW w:w="1384" w:type="dxa"/>
            <w:vMerge w:val="restart"/>
            <w:tcBorders>
              <w:top w:val="single" w:sz="4" w:space="0" w:color="auto"/>
              <w:left w:val="single" w:sz="8" w:space="0" w:color="auto"/>
              <w:bottom w:val="single" w:sz="8" w:space="0" w:color="000000"/>
              <w:right w:val="single" w:sz="4" w:space="0" w:color="auto"/>
            </w:tcBorders>
            <w:vAlign w:val="center"/>
          </w:tcPr>
          <w:p w:rsidR="00F8755E" w:rsidRPr="00723A2C" w:rsidRDefault="00F8755E" w:rsidP="009F3865">
            <w:pPr>
              <w:spacing w:beforeLines="20" w:afterLines="20" w:line="240" w:lineRule="auto"/>
              <w:jc w:val="left"/>
              <w:rPr>
                <w:sz w:val="14"/>
                <w:szCs w:val="14"/>
              </w:rPr>
            </w:pPr>
            <w:r w:rsidRPr="00723A2C">
              <w:rPr>
                <w:rFonts w:cs="Arial"/>
                <w:sz w:val="14"/>
                <w:szCs w:val="14"/>
              </w:rPr>
              <w:t>Ποσοστό ατόμων ηλικίας 25-64 ετών που έχουν ωφεληθεί από προγράμματα εξ αποστάσεως εκπαίδευσης.</w:t>
            </w:r>
          </w:p>
        </w:tc>
        <w:tc>
          <w:tcPr>
            <w:tcW w:w="993" w:type="dxa"/>
            <w:gridSpan w:val="2"/>
            <w:tcBorders>
              <w:top w:val="nil"/>
              <w:left w:val="nil"/>
              <w:bottom w:val="single" w:sz="4" w:space="0" w:color="auto"/>
              <w:right w:val="single" w:sz="4" w:space="0" w:color="auto"/>
            </w:tcBorders>
            <w:tcMar>
              <w:left w:w="28" w:type="dxa"/>
              <w:right w:w="28" w:type="dxa"/>
            </w:tcMar>
            <w:vAlign w:val="center"/>
          </w:tcPr>
          <w:p w:rsidR="00F8755E" w:rsidRDefault="00F8755E" w:rsidP="009F3865">
            <w:pPr>
              <w:spacing w:beforeLines="20" w:afterLines="20" w:line="240" w:lineRule="auto"/>
              <w:rPr>
                <w:sz w:val="14"/>
                <w:szCs w:val="14"/>
              </w:rPr>
            </w:pPr>
            <w:r w:rsidRPr="00723A2C">
              <w:rPr>
                <w:sz w:val="14"/>
                <w:szCs w:val="14"/>
              </w:rPr>
              <w:t>Ολοκλήρωση</w:t>
            </w:r>
          </w:p>
        </w:tc>
        <w:tc>
          <w:tcPr>
            <w:tcW w:w="600"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r w:rsidRPr="00723A2C">
              <w:rPr>
                <w:sz w:val="14"/>
                <w:szCs w:val="14"/>
              </w:rPr>
              <w:t>0</w:t>
            </w: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r w:rsidRPr="00723A2C">
              <w:rPr>
                <w:sz w:val="14"/>
                <w:szCs w:val="14"/>
                <w:lang w:val="en-US"/>
              </w:rPr>
              <w:t>0</w:t>
            </w: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r w:rsidRPr="00723A2C">
              <w:rPr>
                <w:sz w:val="14"/>
                <w:szCs w:val="14"/>
              </w:rPr>
              <w:t>0</w:t>
            </w: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20" w:afterLines="20"/>
              <w:jc w:val="center"/>
              <w:rPr>
                <w:rFonts w:cs="Calibri"/>
                <w:color w:val="000000"/>
                <w:sz w:val="14"/>
                <w:szCs w:val="14"/>
              </w:rPr>
            </w:pPr>
            <w:r w:rsidRPr="00723A2C">
              <w:rPr>
                <w:rFonts w:cs="Calibri"/>
                <w:color w:val="000000"/>
                <w:sz w:val="14"/>
                <w:szCs w:val="14"/>
              </w:rPr>
              <w:t>0</w:t>
            </w:r>
          </w:p>
        </w:tc>
        <w:tc>
          <w:tcPr>
            <w:tcW w:w="708"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lang w:val="en-US"/>
              </w:rPr>
            </w:pPr>
            <w:r>
              <w:rPr>
                <w:sz w:val="14"/>
                <w:szCs w:val="14"/>
                <w:lang w:val="en-US"/>
              </w:rPr>
              <w:t>0</w:t>
            </w:r>
          </w:p>
        </w:tc>
        <w:tc>
          <w:tcPr>
            <w:tcW w:w="709" w:type="dxa"/>
            <w:tcBorders>
              <w:top w:val="nil"/>
              <w:left w:val="nil"/>
              <w:bottom w:val="single" w:sz="4" w:space="0" w:color="auto"/>
              <w:right w:val="single" w:sz="4" w:space="0" w:color="auto"/>
            </w:tcBorders>
            <w:noWrap/>
            <w:vAlign w:val="center"/>
          </w:tcPr>
          <w:p w:rsidR="00F8755E" w:rsidRDefault="00F8755E" w:rsidP="00086A5E">
            <w:pPr>
              <w:spacing w:beforeLines="20" w:afterLines="20" w:line="240" w:lineRule="auto"/>
              <w:jc w:val="center"/>
              <w:rPr>
                <w:sz w:val="14"/>
                <w:szCs w:val="14"/>
              </w:rPr>
            </w:pPr>
            <w:r>
              <w:rPr>
                <w:sz w:val="14"/>
                <w:szCs w:val="14"/>
                <w:lang w:val="en-US"/>
              </w:rPr>
              <w:t>2,8</w:t>
            </w:r>
            <w:r>
              <w:rPr>
                <w:sz w:val="14"/>
                <w:szCs w:val="14"/>
              </w:rPr>
              <w:t>%</w:t>
            </w: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360" w:lineRule="auto"/>
              <w:jc w:val="center"/>
              <w:rPr>
                <w:sz w:val="14"/>
                <w:szCs w:val="14"/>
                <w:highlight w:val="yellow"/>
              </w:rPr>
            </w:pPr>
            <w:r w:rsidRPr="00833152">
              <w:rPr>
                <w:sz w:val="14"/>
                <w:szCs w:val="14"/>
                <w:lang w:val="en-US"/>
              </w:rPr>
              <w:t>0,8%</w:t>
            </w:r>
            <w:r w:rsidRPr="00833152">
              <w:rPr>
                <w:rStyle w:val="FootnoteReference"/>
                <w:szCs w:val="14"/>
                <w:lang w:val="en-US"/>
              </w:rPr>
              <w:footnoteReference w:id="2"/>
            </w: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471"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938" w:type="dxa"/>
            <w:tcBorders>
              <w:top w:val="nil"/>
              <w:left w:val="nil"/>
              <w:bottom w:val="single" w:sz="4" w:space="0" w:color="auto"/>
              <w:right w:val="single" w:sz="8" w:space="0" w:color="auto"/>
            </w:tcBorders>
            <w:vAlign w:val="center"/>
          </w:tcPr>
          <w:p w:rsidR="00F8755E" w:rsidRDefault="00F8755E" w:rsidP="009F3865">
            <w:pPr>
              <w:spacing w:beforeLines="20" w:afterLines="20" w:line="240" w:lineRule="auto"/>
              <w:jc w:val="center"/>
              <w:rPr>
                <w:sz w:val="14"/>
                <w:szCs w:val="14"/>
              </w:rPr>
            </w:pPr>
          </w:p>
        </w:tc>
      </w:tr>
      <w:tr w:rsidR="00F8755E" w:rsidRPr="00723A2C" w:rsidTr="00E61705">
        <w:trPr>
          <w:trHeight w:val="510"/>
        </w:trPr>
        <w:tc>
          <w:tcPr>
            <w:tcW w:w="1384" w:type="dxa"/>
            <w:vMerge/>
            <w:tcBorders>
              <w:top w:val="single" w:sz="8" w:space="0" w:color="000000"/>
              <w:left w:val="single" w:sz="8" w:space="0" w:color="auto"/>
              <w:bottom w:val="single" w:sz="8" w:space="0" w:color="000000"/>
              <w:right w:val="single" w:sz="4" w:space="0" w:color="auto"/>
            </w:tcBorders>
            <w:vAlign w:val="center"/>
          </w:tcPr>
          <w:p w:rsidR="00F8755E" w:rsidRDefault="00F8755E" w:rsidP="009F3865">
            <w:pPr>
              <w:spacing w:beforeLines="20" w:afterLines="20" w:line="240" w:lineRule="auto"/>
              <w:rPr>
                <w:sz w:val="14"/>
                <w:szCs w:val="14"/>
              </w:rPr>
            </w:pPr>
          </w:p>
        </w:tc>
        <w:tc>
          <w:tcPr>
            <w:tcW w:w="993" w:type="dxa"/>
            <w:gridSpan w:val="2"/>
            <w:tcBorders>
              <w:top w:val="nil"/>
              <w:left w:val="nil"/>
              <w:bottom w:val="single" w:sz="4" w:space="0" w:color="auto"/>
              <w:right w:val="single" w:sz="4" w:space="0" w:color="auto"/>
            </w:tcBorders>
            <w:tcMar>
              <w:left w:w="28" w:type="dxa"/>
              <w:right w:w="28" w:type="dxa"/>
            </w:tcMar>
            <w:vAlign w:val="center"/>
          </w:tcPr>
          <w:p w:rsidR="00F8755E" w:rsidRDefault="00F8755E" w:rsidP="009F3865">
            <w:pPr>
              <w:spacing w:beforeLines="20" w:afterLines="20" w:line="240" w:lineRule="auto"/>
              <w:rPr>
                <w:sz w:val="14"/>
                <w:szCs w:val="14"/>
              </w:rPr>
            </w:pPr>
            <w:r w:rsidRPr="00723A2C">
              <w:rPr>
                <w:sz w:val="14"/>
                <w:szCs w:val="14"/>
              </w:rPr>
              <w:t>Στόχος</w:t>
            </w:r>
          </w:p>
        </w:tc>
        <w:tc>
          <w:tcPr>
            <w:tcW w:w="600"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20" w:afterLines="20"/>
              <w:jc w:val="center"/>
              <w:rPr>
                <w:rFonts w:cs="Calibri"/>
                <w:color w:val="000000"/>
                <w:sz w:val="14"/>
                <w:szCs w:val="14"/>
              </w:rPr>
            </w:pPr>
            <w:r w:rsidRPr="00723A2C">
              <w:rPr>
                <w:rFonts w:cs="Calibri"/>
                <w:color w:val="000000"/>
                <w:sz w:val="14"/>
                <w:szCs w:val="14"/>
              </w:rPr>
              <w:t> </w:t>
            </w:r>
          </w:p>
        </w:tc>
        <w:tc>
          <w:tcPr>
            <w:tcW w:w="708"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471"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938" w:type="dxa"/>
            <w:tcBorders>
              <w:top w:val="nil"/>
              <w:left w:val="nil"/>
              <w:bottom w:val="single" w:sz="4" w:space="0" w:color="auto"/>
              <w:right w:val="single" w:sz="8" w:space="0" w:color="auto"/>
            </w:tcBorders>
            <w:vAlign w:val="center"/>
          </w:tcPr>
          <w:p w:rsidR="00F8755E" w:rsidRDefault="00F8755E" w:rsidP="009F3865">
            <w:pPr>
              <w:spacing w:beforeLines="20" w:afterLines="20" w:line="240" w:lineRule="auto"/>
              <w:jc w:val="center"/>
              <w:rPr>
                <w:sz w:val="14"/>
                <w:szCs w:val="14"/>
              </w:rPr>
            </w:pPr>
            <w:r w:rsidRPr="00723A2C">
              <w:rPr>
                <w:sz w:val="14"/>
                <w:szCs w:val="14"/>
                <w:lang w:val="en-US"/>
              </w:rPr>
              <w:t xml:space="preserve">1,2% </w:t>
            </w:r>
            <w:r w:rsidRPr="00723A2C">
              <w:rPr>
                <w:sz w:val="14"/>
                <w:szCs w:val="14"/>
                <w:vertAlign w:val="superscript"/>
                <w:lang w:val="en-US"/>
              </w:rPr>
              <w:t>(</w:t>
            </w:r>
            <w:r w:rsidRPr="00723A2C">
              <w:rPr>
                <w:sz w:val="14"/>
                <w:szCs w:val="14"/>
                <w:vertAlign w:val="superscript"/>
              </w:rPr>
              <w:t>1</w:t>
            </w:r>
            <w:r w:rsidRPr="00723A2C">
              <w:rPr>
                <w:sz w:val="14"/>
                <w:szCs w:val="14"/>
                <w:vertAlign w:val="superscript"/>
                <w:lang w:val="en-US"/>
              </w:rPr>
              <w:t>) (</w:t>
            </w:r>
            <w:r w:rsidRPr="00723A2C">
              <w:rPr>
                <w:sz w:val="14"/>
                <w:szCs w:val="14"/>
                <w:vertAlign w:val="superscript"/>
              </w:rPr>
              <w:t>3</w:t>
            </w:r>
            <w:r w:rsidRPr="00723A2C">
              <w:rPr>
                <w:sz w:val="14"/>
                <w:szCs w:val="14"/>
                <w:vertAlign w:val="superscript"/>
                <w:lang w:val="en-US"/>
              </w:rPr>
              <w:t>)</w:t>
            </w:r>
          </w:p>
        </w:tc>
      </w:tr>
      <w:tr w:rsidR="00F8755E" w:rsidRPr="00723A2C" w:rsidTr="00E61705">
        <w:trPr>
          <w:trHeight w:val="285"/>
        </w:trPr>
        <w:tc>
          <w:tcPr>
            <w:tcW w:w="1384" w:type="dxa"/>
            <w:vMerge/>
            <w:tcBorders>
              <w:top w:val="single" w:sz="8" w:space="0" w:color="000000"/>
              <w:left w:val="single" w:sz="8" w:space="0" w:color="auto"/>
              <w:bottom w:val="single" w:sz="8" w:space="0" w:color="000000"/>
              <w:right w:val="single" w:sz="4" w:space="0" w:color="auto"/>
            </w:tcBorders>
            <w:vAlign w:val="center"/>
          </w:tcPr>
          <w:p w:rsidR="00F8755E" w:rsidRDefault="00F8755E" w:rsidP="009F3865">
            <w:pPr>
              <w:spacing w:beforeLines="20" w:afterLines="20" w:line="240" w:lineRule="auto"/>
              <w:rPr>
                <w:sz w:val="14"/>
                <w:szCs w:val="14"/>
              </w:rPr>
            </w:pPr>
          </w:p>
        </w:tc>
        <w:tc>
          <w:tcPr>
            <w:tcW w:w="993" w:type="dxa"/>
            <w:gridSpan w:val="2"/>
            <w:tcBorders>
              <w:top w:val="nil"/>
              <w:left w:val="nil"/>
              <w:bottom w:val="single" w:sz="8" w:space="0" w:color="auto"/>
              <w:right w:val="single" w:sz="4" w:space="0" w:color="auto"/>
            </w:tcBorders>
            <w:tcMar>
              <w:left w:w="28" w:type="dxa"/>
              <w:right w:w="28" w:type="dxa"/>
            </w:tcMar>
            <w:vAlign w:val="center"/>
          </w:tcPr>
          <w:p w:rsidR="00F8755E" w:rsidRDefault="00F8755E" w:rsidP="009F3865">
            <w:pPr>
              <w:spacing w:beforeLines="20" w:afterLines="20" w:line="240" w:lineRule="auto"/>
              <w:rPr>
                <w:sz w:val="14"/>
                <w:szCs w:val="14"/>
              </w:rPr>
            </w:pPr>
            <w:r w:rsidRPr="00723A2C">
              <w:rPr>
                <w:sz w:val="14"/>
                <w:szCs w:val="14"/>
              </w:rPr>
              <w:t>Αφετηρία</w:t>
            </w:r>
          </w:p>
        </w:tc>
        <w:tc>
          <w:tcPr>
            <w:tcW w:w="600" w:type="dxa"/>
            <w:tcBorders>
              <w:top w:val="nil"/>
              <w:left w:val="nil"/>
              <w:bottom w:val="single" w:sz="8"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r w:rsidRPr="00723A2C">
              <w:rPr>
                <w:sz w:val="14"/>
                <w:szCs w:val="14"/>
                <w:lang w:val="en-US"/>
              </w:rPr>
              <w:t>0,0%</w:t>
            </w:r>
          </w:p>
        </w:tc>
        <w:tc>
          <w:tcPr>
            <w:tcW w:w="567" w:type="dxa"/>
            <w:tcBorders>
              <w:top w:val="nil"/>
              <w:left w:val="nil"/>
              <w:bottom w:val="single" w:sz="8"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709" w:type="dxa"/>
            <w:tcBorders>
              <w:top w:val="nil"/>
              <w:left w:val="nil"/>
              <w:bottom w:val="single" w:sz="8"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709" w:type="dxa"/>
            <w:tcBorders>
              <w:top w:val="nil"/>
              <w:left w:val="nil"/>
              <w:bottom w:val="single" w:sz="8" w:space="0" w:color="auto"/>
              <w:right w:val="single" w:sz="4" w:space="0" w:color="auto"/>
            </w:tcBorders>
            <w:noWrap/>
            <w:vAlign w:val="center"/>
          </w:tcPr>
          <w:p w:rsidR="00F8755E" w:rsidRDefault="00F8755E" w:rsidP="009F3865">
            <w:pPr>
              <w:spacing w:beforeLines="20" w:afterLines="20"/>
              <w:jc w:val="center"/>
              <w:rPr>
                <w:rFonts w:cs="Calibri"/>
                <w:color w:val="000000"/>
                <w:sz w:val="14"/>
                <w:szCs w:val="14"/>
              </w:rPr>
            </w:pPr>
            <w:r w:rsidRPr="00723A2C">
              <w:rPr>
                <w:rFonts w:cs="Calibri"/>
                <w:color w:val="000000"/>
                <w:sz w:val="14"/>
                <w:szCs w:val="14"/>
              </w:rPr>
              <w:t> </w:t>
            </w:r>
          </w:p>
        </w:tc>
        <w:tc>
          <w:tcPr>
            <w:tcW w:w="708" w:type="dxa"/>
            <w:tcBorders>
              <w:top w:val="nil"/>
              <w:left w:val="nil"/>
              <w:bottom w:val="single" w:sz="8"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709" w:type="dxa"/>
            <w:tcBorders>
              <w:top w:val="nil"/>
              <w:left w:val="nil"/>
              <w:bottom w:val="single" w:sz="8"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709" w:type="dxa"/>
            <w:tcBorders>
              <w:top w:val="nil"/>
              <w:left w:val="nil"/>
              <w:bottom w:val="single" w:sz="8"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567" w:type="dxa"/>
            <w:tcBorders>
              <w:top w:val="nil"/>
              <w:left w:val="nil"/>
              <w:bottom w:val="single" w:sz="8"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471" w:type="dxa"/>
            <w:tcBorders>
              <w:top w:val="nil"/>
              <w:left w:val="nil"/>
              <w:bottom w:val="single" w:sz="8"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938" w:type="dxa"/>
            <w:tcBorders>
              <w:top w:val="nil"/>
              <w:left w:val="nil"/>
              <w:bottom w:val="single" w:sz="8" w:space="0" w:color="auto"/>
              <w:right w:val="single" w:sz="8" w:space="0" w:color="auto"/>
            </w:tcBorders>
            <w:vAlign w:val="center"/>
          </w:tcPr>
          <w:p w:rsidR="00F8755E" w:rsidRDefault="00F8755E" w:rsidP="009F3865">
            <w:pPr>
              <w:spacing w:beforeLines="20" w:afterLines="20" w:line="240" w:lineRule="auto"/>
              <w:jc w:val="center"/>
              <w:rPr>
                <w:sz w:val="14"/>
                <w:szCs w:val="14"/>
              </w:rPr>
            </w:pPr>
          </w:p>
        </w:tc>
      </w:tr>
    </w:tbl>
    <w:p w:rsidR="00F8755E" w:rsidRPr="005D66C6" w:rsidRDefault="00F8755E" w:rsidP="005D66C6">
      <w:pPr>
        <w:rPr>
          <w:rStyle w:val="CommentReference"/>
          <w:szCs w:val="16"/>
        </w:rPr>
      </w:pPr>
      <w:r w:rsidRPr="005D66C6">
        <w:rPr>
          <w:rStyle w:val="CommentReference"/>
          <w:szCs w:val="16"/>
        </w:rPr>
        <w:t>(1)</w:t>
      </w:r>
      <w:r w:rsidRPr="005D66C6">
        <w:rPr>
          <w:rStyle w:val="CommentReference"/>
          <w:szCs w:val="16"/>
        </w:rPr>
        <w:tab/>
        <w:t xml:space="preserve">Η τιμή στόχος αναφέρεται στο σύνολο της χώρας, καθώς ο δείκτης δεν έχει γεωγραφική αναφορά </w:t>
      </w:r>
    </w:p>
    <w:p w:rsidR="00F8755E" w:rsidRPr="005D66C6" w:rsidRDefault="00F8755E" w:rsidP="005D66C6">
      <w:pPr>
        <w:rPr>
          <w:rStyle w:val="CommentReference"/>
          <w:szCs w:val="16"/>
        </w:rPr>
      </w:pPr>
      <w:r w:rsidRPr="005D66C6">
        <w:rPr>
          <w:rStyle w:val="CommentReference"/>
          <w:szCs w:val="16"/>
        </w:rPr>
        <w:t>(2)</w:t>
      </w:r>
      <w:r w:rsidRPr="005D66C6">
        <w:rPr>
          <w:rStyle w:val="CommentReference"/>
          <w:szCs w:val="16"/>
        </w:rPr>
        <w:tab/>
        <w:t>Ο δείκτης δεν μπορεί να ποσοτικοποιηθεί προς το παρόν, διότι η διαθέσιμη εκροή της προγραμματικής περιόδου 2000-06 αφορά συμμετοχές και όχι φυσικά πρόσωπα. Ο δείκτης όμως θεωρείται σημαντικός και θα παρακολουθηθεί στην πορεία υλοποίησης με ειδική μηχανογραφική εφαρμογή.</w:t>
      </w:r>
    </w:p>
    <w:p w:rsidR="00F8755E" w:rsidRPr="005D66C6" w:rsidRDefault="00F8755E" w:rsidP="005D66C6">
      <w:pPr>
        <w:rPr>
          <w:rStyle w:val="CommentReference"/>
          <w:szCs w:val="16"/>
        </w:rPr>
      </w:pPr>
      <w:r w:rsidRPr="005D66C6">
        <w:rPr>
          <w:rStyle w:val="CommentReference"/>
          <w:szCs w:val="16"/>
        </w:rPr>
        <w:t>(3)</w:t>
      </w:r>
      <w:r w:rsidRPr="005D66C6">
        <w:rPr>
          <w:rStyle w:val="CommentReference"/>
          <w:szCs w:val="16"/>
        </w:rPr>
        <w:tab/>
        <w:t>Ο συνολικός αριθμός ατόμων που αναμένεται να ωφεληθούν από προγράμματα εξ αποστάσεως εκπαίδευσης σε επίπεδο χώρας ανέρχεται σε περίπου 57.750. Αντίστοιχα, ο πληθυσμός στόχος της παρέμβασης ανέρχεται σε περίπου 5.000.000 άτομα.</w:t>
      </w:r>
    </w:p>
    <w:tbl>
      <w:tblPr>
        <w:tblW w:w="5094" w:type="pct"/>
        <w:tblInd w:w="108" w:type="dxa"/>
        <w:tblLayout w:type="fixed"/>
        <w:tblLook w:val="0000"/>
      </w:tblPr>
      <w:tblGrid>
        <w:gridCol w:w="1384"/>
        <w:gridCol w:w="176"/>
        <w:gridCol w:w="810"/>
        <w:gridCol w:w="777"/>
        <w:gridCol w:w="647"/>
        <w:gridCol w:w="648"/>
        <w:gridCol w:w="648"/>
        <w:gridCol w:w="571"/>
        <w:gridCol w:w="565"/>
        <w:gridCol w:w="568"/>
        <w:gridCol w:w="568"/>
        <w:gridCol w:w="568"/>
        <w:gridCol w:w="752"/>
      </w:tblGrid>
      <w:tr w:rsidR="00F8755E" w:rsidRPr="00723A2C">
        <w:trPr>
          <w:trHeight w:val="195"/>
          <w:tblHeader/>
        </w:trPr>
        <w:tc>
          <w:tcPr>
            <w:tcW w:w="1560" w:type="dxa"/>
            <w:gridSpan w:val="2"/>
            <w:tcBorders>
              <w:top w:val="single" w:sz="8" w:space="0" w:color="auto"/>
              <w:left w:val="single" w:sz="8" w:space="0" w:color="auto"/>
              <w:bottom w:val="single" w:sz="4" w:space="0" w:color="auto"/>
            </w:tcBorders>
            <w:shd w:val="clear" w:color="auto" w:fill="C6D9F1"/>
            <w:vAlign w:val="center"/>
          </w:tcPr>
          <w:p w:rsidR="00F8755E" w:rsidRPr="00723A2C" w:rsidRDefault="00F8755E" w:rsidP="005D66C6">
            <w:pPr>
              <w:spacing w:before="0" w:after="0" w:line="240" w:lineRule="auto"/>
              <w:rPr>
                <w:sz w:val="14"/>
                <w:szCs w:val="14"/>
              </w:rPr>
            </w:pPr>
            <w:r w:rsidRPr="00723A2C">
              <w:rPr>
                <w:sz w:val="14"/>
                <w:szCs w:val="14"/>
              </w:rPr>
              <w:t>Δείκτες Α.Π.10, 11, 12</w:t>
            </w:r>
          </w:p>
        </w:tc>
        <w:tc>
          <w:tcPr>
            <w:tcW w:w="810" w:type="dxa"/>
            <w:tcBorders>
              <w:top w:val="single" w:sz="8" w:space="0" w:color="auto"/>
              <w:bottom w:val="single" w:sz="4" w:space="0" w:color="auto"/>
              <w:right w:val="single" w:sz="4" w:space="0" w:color="auto"/>
            </w:tcBorders>
            <w:shd w:val="clear" w:color="auto" w:fill="C6D9F1"/>
            <w:vAlign w:val="center"/>
          </w:tcPr>
          <w:p w:rsidR="00F8755E" w:rsidRPr="00723A2C" w:rsidRDefault="00F8755E" w:rsidP="005D66C6">
            <w:pPr>
              <w:spacing w:before="0" w:after="0" w:line="240" w:lineRule="auto"/>
              <w:rPr>
                <w:sz w:val="14"/>
                <w:szCs w:val="14"/>
              </w:rPr>
            </w:pPr>
            <w:r w:rsidRPr="00723A2C">
              <w:rPr>
                <w:sz w:val="14"/>
                <w:szCs w:val="14"/>
              </w:rPr>
              <w:t> </w:t>
            </w:r>
          </w:p>
        </w:tc>
        <w:tc>
          <w:tcPr>
            <w:tcW w:w="777" w:type="dxa"/>
            <w:tcBorders>
              <w:top w:val="single" w:sz="8" w:space="0" w:color="auto"/>
              <w:left w:val="nil"/>
              <w:bottom w:val="single" w:sz="4" w:space="0" w:color="auto"/>
              <w:right w:val="single" w:sz="4" w:space="0" w:color="auto"/>
            </w:tcBorders>
            <w:shd w:val="clear" w:color="auto" w:fill="C6D9F1"/>
            <w:noWrap/>
            <w:vAlign w:val="bottom"/>
          </w:tcPr>
          <w:p w:rsidR="00F8755E" w:rsidRPr="00723A2C" w:rsidRDefault="00F8755E" w:rsidP="005D66C6">
            <w:pPr>
              <w:spacing w:before="0" w:after="0" w:line="240" w:lineRule="auto"/>
              <w:rPr>
                <w:sz w:val="14"/>
                <w:szCs w:val="14"/>
              </w:rPr>
            </w:pPr>
            <w:r w:rsidRPr="00723A2C">
              <w:rPr>
                <w:sz w:val="14"/>
                <w:szCs w:val="14"/>
              </w:rPr>
              <w:t>2007</w:t>
            </w:r>
          </w:p>
        </w:tc>
        <w:tc>
          <w:tcPr>
            <w:tcW w:w="647" w:type="dxa"/>
            <w:tcBorders>
              <w:top w:val="single" w:sz="8" w:space="0" w:color="auto"/>
              <w:left w:val="nil"/>
              <w:bottom w:val="single" w:sz="4" w:space="0" w:color="auto"/>
              <w:right w:val="single" w:sz="4" w:space="0" w:color="auto"/>
            </w:tcBorders>
            <w:shd w:val="clear" w:color="auto" w:fill="C6D9F1"/>
            <w:noWrap/>
            <w:vAlign w:val="bottom"/>
          </w:tcPr>
          <w:p w:rsidR="00F8755E" w:rsidRPr="00723A2C" w:rsidRDefault="00F8755E" w:rsidP="005D66C6">
            <w:pPr>
              <w:spacing w:before="0" w:after="0" w:line="240" w:lineRule="auto"/>
              <w:rPr>
                <w:sz w:val="14"/>
                <w:szCs w:val="14"/>
              </w:rPr>
            </w:pPr>
            <w:r w:rsidRPr="00723A2C">
              <w:rPr>
                <w:sz w:val="14"/>
                <w:szCs w:val="14"/>
              </w:rPr>
              <w:t>2008</w:t>
            </w:r>
          </w:p>
        </w:tc>
        <w:tc>
          <w:tcPr>
            <w:tcW w:w="648" w:type="dxa"/>
            <w:tcBorders>
              <w:top w:val="single" w:sz="8" w:space="0" w:color="auto"/>
              <w:left w:val="nil"/>
              <w:bottom w:val="single" w:sz="4" w:space="0" w:color="auto"/>
              <w:right w:val="single" w:sz="4" w:space="0" w:color="auto"/>
            </w:tcBorders>
            <w:shd w:val="clear" w:color="auto" w:fill="C6D9F1"/>
            <w:noWrap/>
            <w:vAlign w:val="bottom"/>
          </w:tcPr>
          <w:p w:rsidR="00F8755E" w:rsidRPr="00723A2C" w:rsidRDefault="00F8755E" w:rsidP="005D66C6">
            <w:pPr>
              <w:spacing w:before="0" w:after="0" w:line="240" w:lineRule="auto"/>
              <w:rPr>
                <w:sz w:val="14"/>
                <w:szCs w:val="14"/>
              </w:rPr>
            </w:pPr>
            <w:r w:rsidRPr="00723A2C">
              <w:rPr>
                <w:sz w:val="14"/>
                <w:szCs w:val="14"/>
              </w:rPr>
              <w:t>2009</w:t>
            </w:r>
          </w:p>
        </w:tc>
        <w:tc>
          <w:tcPr>
            <w:tcW w:w="648" w:type="dxa"/>
            <w:tcBorders>
              <w:top w:val="single" w:sz="8" w:space="0" w:color="auto"/>
              <w:left w:val="nil"/>
              <w:bottom w:val="single" w:sz="4" w:space="0" w:color="auto"/>
              <w:right w:val="single" w:sz="4" w:space="0" w:color="auto"/>
            </w:tcBorders>
            <w:shd w:val="clear" w:color="auto" w:fill="C6D9F1"/>
            <w:noWrap/>
            <w:vAlign w:val="bottom"/>
          </w:tcPr>
          <w:p w:rsidR="00F8755E" w:rsidRPr="00723A2C" w:rsidRDefault="00F8755E" w:rsidP="005D66C6">
            <w:pPr>
              <w:spacing w:before="0" w:after="0" w:line="240" w:lineRule="auto"/>
              <w:rPr>
                <w:sz w:val="14"/>
                <w:szCs w:val="14"/>
              </w:rPr>
            </w:pPr>
            <w:r w:rsidRPr="00723A2C">
              <w:rPr>
                <w:sz w:val="14"/>
                <w:szCs w:val="14"/>
              </w:rPr>
              <w:t>2010</w:t>
            </w:r>
          </w:p>
        </w:tc>
        <w:tc>
          <w:tcPr>
            <w:tcW w:w="571" w:type="dxa"/>
            <w:tcBorders>
              <w:top w:val="single" w:sz="8" w:space="0" w:color="auto"/>
              <w:left w:val="nil"/>
              <w:bottom w:val="single" w:sz="4" w:space="0" w:color="auto"/>
              <w:right w:val="single" w:sz="4" w:space="0" w:color="auto"/>
            </w:tcBorders>
            <w:shd w:val="clear" w:color="auto" w:fill="C6D9F1"/>
            <w:noWrap/>
            <w:vAlign w:val="bottom"/>
          </w:tcPr>
          <w:p w:rsidR="00F8755E" w:rsidRPr="00723A2C" w:rsidRDefault="00F8755E" w:rsidP="005D66C6">
            <w:pPr>
              <w:spacing w:before="0" w:after="0" w:line="240" w:lineRule="auto"/>
              <w:rPr>
                <w:sz w:val="14"/>
                <w:szCs w:val="14"/>
              </w:rPr>
            </w:pPr>
            <w:r w:rsidRPr="00723A2C">
              <w:rPr>
                <w:sz w:val="14"/>
                <w:szCs w:val="14"/>
              </w:rPr>
              <w:t>2011</w:t>
            </w:r>
          </w:p>
        </w:tc>
        <w:tc>
          <w:tcPr>
            <w:tcW w:w="565" w:type="dxa"/>
            <w:tcBorders>
              <w:top w:val="single" w:sz="8" w:space="0" w:color="auto"/>
              <w:left w:val="nil"/>
              <w:bottom w:val="single" w:sz="4" w:space="0" w:color="auto"/>
              <w:right w:val="single" w:sz="4" w:space="0" w:color="auto"/>
            </w:tcBorders>
            <w:shd w:val="clear" w:color="auto" w:fill="C6D9F1"/>
            <w:noWrap/>
            <w:vAlign w:val="bottom"/>
          </w:tcPr>
          <w:p w:rsidR="00F8755E" w:rsidRPr="00723A2C" w:rsidRDefault="00F8755E" w:rsidP="005D66C6">
            <w:pPr>
              <w:spacing w:before="0" w:after="0" w:line="240" w:lineRule="auto"/>
              <w:rPr>
                <w:sz w:val="14"/>
                <w:szCs w:val="14"/>
              </w:rPr>
            </w:pPr>
            <w:r w:rsidRPr="00723A2C">
              <w:rPr>
                <w:sz w:val="14"/>
                <w:szCs w:val="14"/>
              </w:rPr>
              <w:t>2012</w:t>
            </w:r>
          </w:p>
        </w:tc>
        <w:tc>
          <w:tcPr>
            <w:tcW w:w="568" w:type="dxa"/>
            <w:tcBorders>
              <w:top w:val="single" w:sz="8" w:space="0" w:color="auto"/>
              <w:left w:val="nil"/>
              <w:bottom w:val="single" w:sz="4" w:space="0" w:color="auto"/>
              <w:right w:val="single" w:sz="4" w:space="0" w:color="auto"/>
            </w:tcBorders>
            <w:shd w:val="clear" w:color="auto" w:fill="C6D9F1"/>
            <w:noWrap/>
            <w:vAlign w:val="bottom"/>
          </w:tcPr>
          <w:p w:rsidR="00F8755E" w:rsidRPr="00723A2C" w:rsidRDefault="00F8755E" w:rsidP="005D66C6">
            <w:pPr>
              <w:spacing w:before="0" w:after="0" w:line="240" w:lineRule="auto"/>
              <w:rPr>
                <w:sz w:val="14"/>
                <w:szCs w:val="14"/>
              </w:rPr>
            </w:pPr>
            <w:r w:rsidRPr="00723A2C">
              <w:rPr>
                <w:sz w:val="14"/>
                <w:szCs w:val="14"/>
              </w:rPr>
              <w:t>2013</w:t>
            </w:r>
          </w:p>
        </w:tc>
        <w:tc>
          <w:tcPr>
            <w:tcW w:w="568" w:type="dxa"/>
            <w:tcBorders>
              <w:top w:val="single" w:sz="8" w:space="0" w:color="auto"/>
              <w:left w:val="nil"/>
              <w:bottom w:val="single" w:sz="4" w:space="0" w:color="auto"/>
              <w:right w:val="single" w:sz="4" w:space="0" w:color="auto"/>
            </w:tcBorders>
            <w:shd w:val="clear" w:color="auto" w:fill="C6D9F1"/>
            <w:noWrap/>
            <w:vAlign w:val="bottom"/>
          </w:tcPr>
          <w:p w:rsidR="00F8755E" w:rsidRPr="00723A2C" w:rsidRDefault="00F8755E" w:rsidP="005D66C6">
            <w:pPr>
              <w:spacing w:before="0" w:after="0" w:line="240" w:lineRule="auto"/>
              <w:rPr>
                <w:sz w:val="14"/>
                <w:szCs w:val="14"/>
              </w:rPr>
            </w:pPr>
            <w:r w:rsidRPr="00723A2C">
              <w:rPr>
                <w:sz w:val="14"/>
                <w:szCs w:val="14"/>
              </w:rPr>
              <w:t>2014</w:t>
            </w:r>
          </w:p>
        </w:tc>
        <w:tc>
          <w:tcPr>
            <w:tcW w:w="568" w:type="dxa"/>
            <w:tcBorders>
              <w:top w:val="single" w:sz="8" w:space="0" w:color="auto"/>
              <w:left w:val="nil"/>
              <w:bottom w:val="single" w:sz="4" w:space="0" w:color="auto"/>
              <w:right w:val="single" w:sz="4" w:space="0" w:color="auto"/>
            </w:tcBorders>
            <w:shd w:val="clear" w:color="auto" w:fill="C6D9F1"/>
            <w:noWrap/>
            <w:vAlign w:val="bottom"/>
          </w:tcPr>
          <w:p w:rsidR="00F8755E" w:rsidRPr="00723A2C" w:rsidRDefault="00F8755E" w:rsidP="005D66C6">
            <w:pPr>
              <w:spacing w:before="0" w:after="0" w:line="240" w:lineRule="auto"/>
              <w:rPr>
                <w:sz w:val="14"/>
                <w:szCs w:val="14"/>
              </w:rPr>
            </w:pPr>
            <w:r w:rsidRPr="00723A2C">
              <w:rPr>
                <w:sz w:val="14"/>
                <w:szCs w:val="14"/>
              </w:rPr>
              <w:t>2015</w:t>
            </w:r>
          </w:p>
        </w:tc>
        <w:tc>
          <w:tcPr>
            <w:tcW w:w="752" w:type="dxa"/>
            <w:tcBorders>
              <w:top w:val="single" w:sz="8" w:space="0" w:color="auto"/>
              <w:left w:val="nil"/>
              <w:bottom w:val="single" w:sz="4" w:space="0" w:color="auto"/>
              <w:right w:val="single" w:sz="8" w:space="0" w:color="auto"/>
            </w:tcBorders>
            <w:shd w:val="clear" w:color="auto" w:fill="C6D9F1"/>
            <w:vAlign w:val="bottom"/>
          </w:tcPr>
          <w:p w:rsidR="00F8755E" w:rsidRPr="00723A2C" w:rsidRDefault="00F8755E" w:rsidP="005D66C6">
            <w:pPr>
              <w:spacing w:before="0" w:after="0" w:line="240" w:lineRule="auto"/>
              <w:rPr>
                <w:sz w:val="14"/>
                <w:szCs w:val="14"/>
              </w:rPr>
            </w:pPr>
            <w:r w:rsidRPr="00723A2C">
              <w:rPr>
                <w:sz w:val="14"/>
                <w:szCs w:val="14"/>
              </w:rPr>
              <w:t>Σύνολο</w:t>
            </w:r>
          </w:p>
        </w:tc>
      </w:tr>
      <w:tr w:rsidR="00F8755E" w:rsidRPr="00723A2C">
        <w:tc>
          <w:tcPr>
            <w:tcW w:w="1384" w:type="dxa"/>
            <w:vMerge w:val="restart"/>
            <w:tcBorders>
              <w:top w:val="nil"/>
              <w:left w:val="single" w:sz="8" w:space="0" w:color="auto"/>
              <w:bottom w:val="single" w:sz="4" w:space="0" w:color="auto"/>
              <w:right w:val="single" w:sz="4" w:space="0" w:color="auto"/>
            </w:tcBorders>
            <w:tcMar>
              <w:left w:w="57" w:type="dxa"/>
              <w:right w:w="57" w:type="dxa"/>
            </w:tcMar>
            <w:vAlign w:val="center"/>
          </w:tcPr>
          <w:p w:rsidR="00F8755E" w:rsidRPr="00723A2C" w:rsidRDefault="00F8755E" w:rsidP="009F3865">
            <w:pPr>
              <w:spacing w:beforeLines="40" w:afterLines="40" w:line="240" w:lineRule="auto"/>
              <w:rPr>
                <w:sz w:val="14"/>
                <w:szCs w:val="14"/>
              </w:rPr>
            </w:pPr>
            <w:r w:rsidRPr="00723A2C">
              <w:rPr>
                <w:rFonts w:cs="Arial"/>
                <w:sz w:val="14"/>
                <w:szCs w:val="14"/>
              </w:rPr>
              <w:t>Αριθμός ενισχυόμενων προγραμμάτων διδακτορικής και μεταδιδακτορικής έρευνας</w:t>
            </w:r>
          </w:p>
        </w:tc>
        <w:tc>
          <w:tcPr>
            <w:tcW w:w="986" w:type="dxa"/>
            <w:gridSpan w:val="2"/>
            <w:tcBorders>
              <w:top w:val="nil"/>
              <w:left w:val="nil"/>
              <w:bottom w:val="single" w:sz="4" w:space="0" w:color="auto"/>
              <w:right w:val="single" w:sz="4" w:space="0" w:color="auto"/>
            </w:tcBorders>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Ολοκλήρωση</w:t>
            </w:r>
          </w:p>
        </w:tc>
        <w:tc>
          <w:tcPr>
            <w:tcW w:w="777"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r w:rsidRPr="00723A2C">
              <w:rPr>
                <w:sz w:val="14"/>
                <w:szCs w:val="14"/>
              </w:rPr>
              <w:t>0</w:t>
            </w:r>
          </w:p>
        </w:tc>
        <w:tc>
          <w:tcPr>
            <w:tcW w:w="647"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r w:rsidRPr="00723A2C">
              <w:rPr>
                <w:sz w:val="14"/>
                <w:szCs w:val="14"/>
                <w:lang w:val="en-US"/>
              </w:rPr>
              <w:t>0</w:t>
            </w:r>
          </w:p>
        </w:tc>
        <w:tc>
          <w:tcPr>
            <w:tcW w:w="64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r w:rsidRPr="00723A2C">
              <w:rPr>
                <w:sz w:val="14"/>
                <w:szCs w:val="14"/>
              </w:rPr>
              <w:t>0</w:t>
            </w:r>
          </w:p>
        </w:tc>
        <w:tc>
          <w:tcPr>
            <w:tcW w:w="64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jc w:val="center"/>
              <w:rPr>
                <w:rFonts w:cs="Calibri"/>
                <w:color w:val="000000"/>
                <w:sz w:val="14"/>
                <w:szCs w:val="14"/>
              </w:rPr>
            </w:pPr>
            <w:r>
              <w:rPr>
                <w:rFonts w:cs="Calibri"/>
                <w:color w:val="000000"/>
                <w:sz w:val="14"/>
                <w:szCs w:val="14"/>
              </w:rPr>
              <w:t>568</w:t>
            </w:r>
          </w:p>
        </w:tc>
        <w:tc>
          <w:tcPr>
            <w:tcW w:w="571"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lang w:val="en-US"/>
              </w:rPr>
            </w:pPr>
            <w:r>
              <w:rPr>
                <w:sz w:val="14"/>
                <w:szCs w:val="14"/>
                <w:lang w:val="en-US"/>
              </w:rPr>
              <w:t>666</w:t>
            </w:r>
          </w:p>
        </w:tc>
        <w:tc>
          <w:tcPr>
            <w:tcW w:w="565"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lang w:val="en-US"/>
              </w:rPr>
            </w:pPr>
            <w:r>
              <w:rPr>
                <w:sz w:val="14"/>
                <w:szCs w:val="14"/>
                <w:lang w:val="en-US"/>
              </w:rPr>
              <w:t>1.060</w:t>
            </w:r>
          </w:p>
        </w:tc>
        <w:tc>
          <w:tcPr>
            <w:tcW w:w="56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r>
              <w:rPr>
                <w:sz w:val="14"/>
                <w:szCs w:val="14"/>
              </w:rPr>
              <w:t>2.652</w:t>
            </w:r>
          </w:p>
        </w:tc>
        <w:tc>
          <w:tcPr>
            <w:tcW w:w="56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752" w:type="dxa"/>
            <w:tcBorders>
              <w:top w:val="nil"/>
              <w:left w:val="nil"/>
              <w:bottom w:val="single" w:sz="4" w:space="0" w:color="auto"/>
              <w:right w:val="single" w:sz="8" w:space="0" w:color="auto"/>
            </w:tcBorders>
            <w:tcMar>
              <w:left w:w="57" w:type="dxa"/>
              <w:right w:w="57" w:type="dxa"/>
            </w:tcMar>
            <w:vAlign w:val="center"/>
          </w:tcPr>
          <w:p w:rsidR="00F8755E" w:rsidRDefault="00F8755E" w:rsidP="009F3865">
            <w:pPr>
              <w:spacing w:beforeLines="40" w:afterLines="40" w:line="240" w:lineRule="auto"/>
              <w:jc w:val="center"/>
              <w:rPr>
                <w:sz w:val="14"/>
                <w:szCs w:val="14"/>
              </w:rPr>
            </w:pPr>
          </w:p>
        </w:tc>
      </w:tr>
      <w:tr w:rsidR="00F8755E" w:rsidRPr="00723A2C">
        <w:tc>
          <w:tcPr>
            <w:tcW w:w="1384" w:type="dxa"/>
            <w:vMerge/>
            <w:tcBorders>
              <w:top w:val="nil"/>
              <w:left w:val="single" w:sz="8" w:space="0" w:color="auto"/>
              <w:bottom w:val="single" w:sz="4" w:space="0" w:color="auto"/>
              <w:right w:val="single" w:sz="4" w:space="0" w:color="auto"/>
            </w:tcBorders>
            <w:tcMar>
              <w:left w:w="57" w:type="dxa"/>
              <w:right w:w="57" w:type="dxa"/>
            </w:tcMar>
            <w:vAlign w:val="center"/>
          </w:tcPr>
          <w:p w:rsidR="00F8755E" w:rsidRDefault="00F8755E" w:rsidP="009F3865">
            <w:pPr>
              <w:spacing w:beforeLines="40" w:afterLines="40" w:line="240" w:lineRule="auto"/>
              <w:rPr>
                <w:sz w:val="14"/>
                <w:szCs w:val="14"/>
              </w:rPr>
            </w:pPr>
          </w:p>
        </w:tc>
        <w:tc>
          <w:tcPr>
            <w:tcW w:w="986" w:type="dxa"/>
            <w:gridSpan w:val="2"/>
            <w:tcBorders>
              <w:top w:val="nil"/>
              <w:left w:val="nil"/>
              <w:bottom w:val="single" w:sz="4" w:space="0" w:color="auto"/>
              <w:right w:val="single" w:sz="4" w:space="0" w:color="auto"/>
            </w:tcBorders>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Στόχος</w:t>
            </w:r>
          </w:p>
        </w:tc>
        <w:tc>
          <w:tcPr>
            <w:tcW w:w="777"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647"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64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64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jc w:val="center"/>
              <w:rPr>
                <w:rFonts w:cs="Calibri"/>
                <w:color w:val="000000"/>
                <w:sz w:val="14"/>
                <w:szCs w:val="14"/>
              </w:rPr>
            </w:pPr>
          </w:p>
        </w:tc>
        <w:tc>
          <w:tcPr>
            <w:tcW w:w="571"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565"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752" w:type="dxa"/>
            <w:tcBorders>
              <w:top w:val="nil"/>
              <w:left w:val="nil"/>
              <w:bottom w:val="single" w:sz="4" w:space="0" w:color="auto"/>
              <w:right w:val="single" w:sz="8" w:space="0" w:color="auto"/>
            </w:tcBorders>
            <w:tcMar>
              <w:left w:w="57" w:type="dxa"/>
              <w:right w:w="57" w:type="dxa"/>
            </w:tcMar>
            <w:vAlign w:val="center"/>
          </w:tcPr>
          <w:p w:rsidR="00F8755E" w:rsidRDefault="00F8755E" w:rsidP="009F3865">
            <w:pPr>
              <w:spacing w:beforeLines="40" w:afterLines="40" w:line="240" w:lineRule="auto"/>
              <w:jc w:val="center"/>
              <w:rPr>
                <w:sz w:val="14"/>
                <w:szCs w:val="14"/>
              </w:rPr>
            </w:pPr>
            <w:r w:rsidRPr="00723A2C">
              <w:rPr>
                <w:rFonts w:cs="Arial"/>
                <w:sz w:val="14"/>
                <w:szCs w:val="14"/>
              </w:rPr>
              <w:t>1.300</w:t>
            </w:r>
            <w:r w:rsidRPr="00723A2C">
              <w:rPr>
                <w:rFonts w:cs="Arial"/>
                <w:sz w:val="14"/>
                <w:szCs w:val="14"/>
                <w:vertAlign w:val="superscript"/>
              </w:rPr>
              <w:t>(1) (2)</w:t>
            </w:r>
          </w:p>
        </w:tc>
      </w:tr>
      <w:tr w:rsidR="00F8755E" w:rsidRPr="00723A2C">
        <w:tc>
          <w:tcPr>
            <w:tcW w:w="1384" w:type="dxa"/>
            <w:vMerge/>
            <w:tcBorders>
              <w:top w:val="nil"/>
              <w:left w:val="single" w:sz="8" w:space="0" w:color="auto"/>
              <w:bottom w:val="single" w:sz="4" w:space="0" w:color="auto"/>
              <w:right w:val="single" w:sz="4" w:space="0" w:color="auto"/>
            </w:tcBorders>
            <w:tcMar>
              <w:left w:w="57" w:type="dxa"/>
              <w:right w:w="57" w:type="dxa"/>
            </w:tcMar>
            <w:vAlign w:val="center"/>
          </w:tcPr>
          <w:p w:rsidR="00F8755E" w:rsidRDefault="00F8755E" w:rsidP="009F3865">
            <w:pPr>
              <w:spacing w:beforeLines="40" w:afterLines="40" w:line="240" w:lineRule="auto"/>
              <w:rPr>
                <w:sz w:val="14"/>
                <w:szCs w:val="14"/>
              </w:rPr>
            </w:pPr>
          </w:p>
        </w:tc>
        <w:tc>
          <w:tcPr>
            <w:tcW w:w="986" w:type="dxa"/>
            <w:gridSpan w:val="2"/>
            <w:tcBorders>
              <w:top w:val="nil"/>
              <w:left w:val="nil"/>
              <w:bottom w:val="single" w:sz="4" w:space="0" w:color="auto"/>
              <w:right w:val="single" w:sz="4" w:space="0" w:color="auto"/>
            </w:tcBorders>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Αφετηρία</w:t>
            </w:r>
          </w:p>
        </w:tc>
        <w:tc>
          <w:tcPr>
            <w:tcW w:w="777"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r w:rsidRPr="00723A2C">
              <w:rPr>
                <w:sz w:val="14"/>
                <w:szCs w:val="14"/>
                <w:lang w:val="en-US"/>
              </w:rPr>
              <w:t>1.383</w:t>
            </w:r>
          </w:p>
        </w:tc>
        <w:tc>
          <w:tcPr>
            <w:tcW w:w="647"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64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64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jc w:val="center"/>
              <w:rPr>
                <w:rFonts w:cs="Calibri"/>
                <w:color w:val="000000"/>
                <w:sz w:val="14"/>
                <w:szCs w:val="14"/>
              </w:rPr>
            </w:pPr>
          </w:p>
        </w:tc>
        <w:tc>
          <w:tcPr>
            <w:tcW w:w="571"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565"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752" w:type="dxa"/>
            <w:tcBorders>
              <w:top w:val="nil"/>
              <w:left w:val="nil"/>
              <w:bottom w:val="single" w:sz="4" w:space="0" w:color="auto"/>
              <w:right w:val="single" w:sz="8" w:space="0" w:color="auto"/>
            </w:tcBorders>
            <w:tcMar>
              <w:left w:w="57" w:type="dxa"/>
              <w:right w:w="57" w:type="dxa"/>
            </w:tcMar>
            <w:vAlign w:val="center"/>
          </w:tcPr>
          <w:p w:rsidR="00F8755E" w:rsidRDefault="00F8755E" w:rsidP="009F3865">
            <w:pPr>
              <w:spacing w:beforeLines="40" w:afterLines="40" w:line="240" w:lineRule="auto"/>
              <w:jc w:val="center"/>
              <w:rPr>
                <w:sz w:val="14"/>
                <w:szCs w:val="14"/>
              </w:rPr>
            </w:pPr>
          </w:p>
        </w:tc>
      </w:tr>
      <w:tr w:rsidR="00F8755E" w:rsidRPr="00723A2C">
        <w:tc>
          <w:tcPr>
            <w:tcW w:w="1384" w:type="dxa"/>
            <w:vMerge w:val="restart"/>
            <w:tcBorders>
              <w:top w:val="nil"/>
              <w:left w:val="single" w:sz="8" w:space="0" w:color="auto"/>
              <w:bottom w:val="single" w:sz="4" w:space="0" w:color="auto"/>
              <w:right w:val="single" w:sz="4" w:space="0" w:color="auto"/>
            </w:tcBorders>
            <w:tcMar>
              <w:left w:w="57" w:type="dxa"/>
              <w:right w:w="57" w:type="dxa"/>
            </w:tcMar>
            <w:vAlign w:val="center"/>
          </w:tcPr>
          <w:p w:rsidR="00F8755E" w:rsidRPr="00723A2C" w:rsidRDefault="00F8755E" w:rsidP="009F3865">
            <w:pPr>
              <w:spacing w:beforeLines="40" w:afterLines="40" w:line="240" w:lineRule="auto"/>
              <w:rPr>
                <w:sz w:val="14"/>
                <w:szCs w:val="14"/>
              </w:rPr>
            </w:pPr>
            <w:r w:rsidRPr="00723A2C">
              <w:rPr>
                <w:rFonts w:cs="Arial"/>
                <w:sz w:val="14"/>
                <w:szCs w:val="14"/>
              </w:rPr>
              <w:t>Αριθμός ενισχυόμενων ερευνητικών προγραμμάτων</w:t>
            </w:r>
          </w:p>
        </w:tc>
        <w:tc>
          <w:tcPr>
            <w:tcW w:w="986" w:type="dxa"/>
            <w:gridSpan w:val="2"/>
            <w:tcBorders>
              <w:top w:val="nil"/>
              <w:left w:val="nil"/>
              <w:bottom w:val="single" w:sz="4" w:space="0" w:color="auto"/>
              <w:right w:val="single" w:sz="4" w:space="0" w:color="auto"/>
            </w:tcBorders>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Ολοκλήρωση</w:t>
            </w:r>
          </w:p>
        </w:tc>
        <w:tc>
          <w:tcPr>
            <w:tcW w:w="777"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r w:rsidRPr="00723A2C">
              <w:rPr>
                <w:sz w:val="14"/>
                <w:szCs w:val="14"/>
              </w:rPr>
              <w:t>0</w:t>
            </w:r>
          </w:p>
        </w:tc>
        <w:tc>
          <w:tcPr>
            <w:tcW w:w="647"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r w:rsidRPr="00723A2C">
              <w:rPr>
                <w:sz w:val="14"/>
                <w:szCs w:val="14"/>
                <w:lang w:val="en-US"/>
              </w:rPr>
              <w:t>0</w:t>
            </w:r>
          </w:p>
        </w:tc>
        <w:tc>
          <w:tcPr>
            <w:tcW w:w="64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r w:rsidRPr="00723A2C">
              <w:rPr>
                <w:sz w:val="14"/>
                <w:szCs w:val="14"/>
              </w:rPr>
              <w:t>0</w:t>
            </w:r>
          </w:p>
        </w:tc>
        <w:tc>
          <w:tcPr>
            <w:tcW w:w="64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jc w:val="center"/>
              <w:rPr>
                <w:rFonts w:cs="Calibri"/>
                <w:color w:val="000000"/>
                <w:sz w:val="14"/>
                <w:szCs w:val="14"/>
              </w:rPr>
            </w:pPr>
            <w:r w:rsidRPr="00723A2C">
              <w:rPr>
                <w:rFonts w:cs="Calibri"/>
                <w:color w:val="000000"/>
                <w:sz w:val="14"/>
                <w:szCs w:val="14"/>
              </w:rPr>
              <w:t>0</w:t>
            </w:r>
          </w:p>
        </w:tc>
        <w:tc>
          <w:tcPr>
            <w:tcW w:w="571"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r>
              <w:rPr>
                <w:sz w:val="14"/>
                <w:szCs w:val="14"/>
              </w:rPr>
              <w:t>0</w:t>
            </w:r>
          </w:p>
        </w:tc>
        <w:tc>
          <w:tcPr>
            <w:tcW w:w="565"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r>
              <w:rPr>
                <w:sz w:val="14"/>
                <w:szCs w:val="14"/>
              </w:rPr>
              <w:t>877</w:t>
            </w:r>
          </w:p>
        </w:tc>
        <w:tc>
          <w:tcPr>
            <w:tcW w:w="56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r>
              <w:rPr>
                <w:sz w:val="14"/>
                <w:szCs w:val="14"/>
              </w:rPr>
              <w:t>877</w:t>
            </w:r>
          </w:p>
        </w:tc>
        <w:tc>
          <w:tcPr>
            <w:tcW w:w="56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752" w:type="dxa"/>
            <w:tcBorders>
              <w:top w:val="nil"/>
              <w:left w:val="nil"/>
              <w:bottom w:val="single" w:sz="4" w:space="0" w:color="auto"/>
              <w:right w:val="single" w:sz="8" w:space="0" w:color="auto"/>
            </w:tcBorders>
            <w:tcMar>
              <w:left w:w="57" w:type="dxa"/>
              <w:right w:w="57" w:type="dxa"/>
            </w:tcMar>
            <w:vAlign w:val="center"/>
          </w:tcPr>
          <w:p w:rsidR="00F8755E" w:rsidRDefault="00F8755E" w:rsidP="009F3865">
            <w:pPr>
              <w:spacing w:beforeLines="40" w:afterLines="40" w:line="240" w:lineRule="auto"/>
              <w:jc w:val="center"/>
              <w:rPr>
                <w:sz w:val="14"/>
                <w:szCs w:val="14"/>
              </w:rPr>
            </w:pPr>
          </w:p>
        </w:tc>
      </w:tr>
      <w:tr w:rsidR="00F8755E" w:rsidRPr="00723A2C">
        <w:tc>
          <w:tcPr>
            <w:tcW w:w="1384" w:type="dxa"/>
            <w:vMerge/>
            <w:tcBorders>
              <w:top w:val="nil"/>
              <w:left w:val="single" w:sz="8" w:space="0" w:color="auto"/>
              <w:bottom w:val="single" w:sz="4" w:space="0" w:color="auto"/>
              <w:right w:val="single" w:sz="4" w:space="0" w:color="auto"/>
            </w:tcBorders>
            <w:tcMar>
              <w:left w:w="57" w:type="dxa"/>
              <w:right w:w="57" w:type="dxa"/>
            </w:tcMar>
            <w:vAlign w:val="center"/>
          </w:tcPr>
          <w:p w:rsidR="00F8755E" w:rsidRDefault="00F8755E" w:rsidP="009F3865">
            <w:pPr>
              <w:spacing w:beforeLines="40" w:afterLines="40" w:line="240" w:lineRule="auto"/>
              <w:rPr>
                <w:sz w:val="14"/>
                <w:szCs w:val="14"/>
              </w:rPr>
            </w:pPr>
          </w:p>
        </w:tc>
        <w:tc>
          <w:tcPr>
            <w:tcW w:w="986" w:type="dxa"/>
            <w:gridSpan w:val="2"/>
            <w:tcBorders>
              <w:top w:val="nil"/>
              <w:left w:val="nil"/>
              <w:bottom w:val="single" w:sz="4" w:space="0" w:color="auto"/>
              <w:right w:val="single" w:sz="4" w:space="0" w:color="auto"/>
            </w:tcBorders>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Στόχος</w:t>
            </w:r>
          </w:p>
        </w:tc>
        <w:tc>
          <w:tcPr>
            <w:tcW w:w="777"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647"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64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64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jc w:val="center"/>
              <w:rPr>
                <w:rFonts w:cs="Calibri"/>
                <w:color w:val="000000"/>
                <w:sz w:val="14"/>
                <w:szCs w:val="14"/>
              </w:rPr>
            </w:pPr>
          </w:p>
        </w:tc>
        <w:tc>
          <w:tcPr>
            <w:tcW w:w="571"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565"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752" w:type="dxa"/>
            <w:tcBorders>
              <w:top w:val="nil"/>
              <w:left w:val="nil"/>
              <w:bottom w:val="single" w:sz="4" w:space="0" w:color="auto"/>
              <w:right w:val="single" w:sz="8" w:space="0" w:color="auto"/>
            </w:tcBorders>
            <w:tcMar>
              <w:left w:w="57" w:type="dxa"/>
              <w:right w:w="57" w:type="dxa"/>
            </w:tcMar>
            <w:vAlign w:val="center"/>
          </w:tcPr>
          <w:p w:rsidR="00F8755E" w:rsidRDefault="00F8755E" w:rsidP="009F3865">
            <w:pPr>
              <w:spacing w:beforeLines="40" w:afterLines="40" w:line="240" w:lineRule="auto"/>
              <w:jc w:val="center"/>
              <w:rPr>
                <w:sz w:val="14"/>
                <w:szCs w:val="14"/>
              </w:rPr>
            </w:pPr>
            <w:r w:rsidRPr="00723A2C">
              <w:rPr>
                <w:rFonts w:cs="Arial"/>
                <w:sz w:val="14"/>
                <w:szCs w:val="14"/>
              </w:rPr>
              <w:t>2.600</w:t>
            </w:r>
            <w:r w:rsidRPr="00723A2C">
              <w:rPr>
                <w:rFonts w:cs="Arial"/>
                <w:sz w:val="14"/>
                <w:szCs w:val="14"/>
                <w:vertAlign w:val="superscript"/>
              </w:rPr>
              <w:t>(1) (2)</w:t>
            </w:r>
          </w:p>
        </w:tc>
      </w:tr>
      <w:tr w:rsidR="00F8755E" w:rsidRPr="00723A2C">
        <w:tc>
          <w:tcPr>
            <w:tcW w:w="1384" w:type="dxa"/>
            <w:vMerge/>
            <w:tcBorders>
              <w:top w:val="nil"/>
              <w:left w:val="single" w:sz="8" w:space="0" w:color="auto"/>
              <w:bottom w:val="single" w:sz="4" w:space="0" w:color="auto"/>
              <w:right w:val="single" w:sz="4" w:space="0" w:color="auto"/>
            </w:tcBorders>
            <w:tcMar>
              <w:left w:w="57" w:type="dxa"/>
              <w:right w:w="57" w:type="dxa"/>
            </w:tcMar>
            <w:vAlign w:val="center"/>
          </w:tcPr>
          <w:p w:rsidR="00F8755E" w:rsidRDefault="00F8755E" w:rsidP="009F3865">
            <w:pPr>
              <w:spacing w:beforeLines="40" w:afterLines="40" w:line="240" w:lineRule="auto"/>
              <w:rPr>
                <w:sz w:val="14"/>
                <w:szCs w:val="14"/>
              </w:rPr>
            </w:pPr>
          </w:p>
        </w:tc>
        <w:tc>
          <w:tcPr>
            <w:tcW w:w="986" w:type="dxa"/>
            <w:gridSpan w:val="2"/>
            <w:tcBorders>
              <w:top w:val="nil"/>
              <w:left w:val="nil"/>
              <w:bottom w:val="single" w:sz="4" w:space="0" w:color="auto"/>
              <w:right w:val="single" w:sz="4" w:space="0" w:color="auto"/>
            </w:tcBorders>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Αφετηρία</w:t>
            </w:r>
          </w:p>
        </w:tc>
        <w:tc>
          <w:tcPr>
            <w:tcW w:w="777"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r w:rsidRPr="00723A2C">
              <w:rPr>
                <w:rFonts w:cs="Arial"/>
                <w:sz w:val="14"/>
                <w:szCs w:val="14"/>
              </w:rPr>
              <w:t>2.789</w:t>
            </w:r>
          </w:p>
        </w:tc>
        <w:tc>
          <w:tcPr>
            <w:tcW w:w="647"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64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64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jc w:val="center"/>
              <w:rPr>
                <w:rFonts w:cs="Calibri"/>
                <w:color w:val="000000"/>
                <w:sz w:val="14"/>
                <w:szCs w:val="14"/>
              </w:rPr>
            </w:pPr>
          </w:p>
        </w:tc>
        <w:tc>
          <w:tcPr>
            <w:tcW w:w="571"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565"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752" w:type="dxa"/>
            <w:tcBorders>
              <w:top w:val="nil"/>
              <w:left w:val="nil"/>
              <w:bottom w:val="single" w:sz="4" w:space="0" w:color="auto"/>
              <w:right w:val="single" w:sz="8" w:space="0" w:color="auto"/>
            </w:tcBorders>
            <w:tcMar>
              <w:left w:w="57" w:type="dxa"/>
              <w:right w:w="57" w:type="dxa"/>
            </w:tcMar>
            <w:vAlign w:val="center"/>
          </w:tcPr>
          <w:p w:rsidR="00F8755E" w:rsidRDefault="00F8755E" w:rsidP="009F3865">
            <w:pPr>
              <w:spacing w:beforeLines="40" w:afterLines="40" w:line="240" w:lineRule="auto"/>
              <w:jc w:val="center"/>
              <w:rPr>
                <w:sz w:val="14"/>
                <w:szCs w:val="14"/>
              </w:rPr>
            </w:pPr>
          </w:p>
        </w:tc>
      </w:tr>
      <w:tr w:rsidR="00F8755E" w:rsidRPr="00723A2C">
        <w:tc>
          <w:tcPr>
            <w:tcW w:w="1384" w:type="dxa"/>
            <w:vMerge w:val="restart"/>
            <w:tcBorders>
              <w:top w:val="nil"/>
              <w:left w:val="single" w:sz="8" w:space="0" w:color="auto"/>
              <w:bottom w:val="single" w:sz="4" w:space="0" w:color="auto"/>
              <w:right w:val="single" w:sz="4" w:space="0" w:color="auto"/>
            </w:tcBorders>
            <w:tcMar>
              <w:left w:w="57" w:type="dxa"/>
              <w:right w:w="57" w:type="dxa"/>
            </w:tcMar>
            <w:vAlign w:val="center"/>
          </w:tcPr>
          <w:p w:rsidR="00F8755E" w:rsidRPr="00723A2C" w:rsidRDefault="00F8755E" w:rsidP="009F3865">
            <w:pPr>
              <w:spacing w:beforeLines="40" w:afterLines="40" w:line="240" w:lineRule="auto"/>
              <w:rPr>
                <w:sz w:val="14"/>
                <w:szCs w:val="14"/>
              </w:rPr>
            </w:pPr>
            <w:r w:rsidRPr="00723A2C">
              <w:rPr>
                <w:rFonts w:cs="Arial"/>
                <w:sz w:val="14"/>
                <w:szCs w:val="14"/>
              </w:rPr>
              <w:t>Αριθμός ερευνητών που συμμετέχουν σε ενισχυόμενα ερευνητικά προγράμματα</w:t>
            </w:r>
          </w:p>
        </w:tc>
        <w:tc>
          <w:tcPr>
            <w:tcW w:w="986" w:type="dxa"/>
            <w:gridSpan w:val="2"/>
            <w:tcBorders>
              <w:top w:val="nil"/>
              <w:left w:val="nil"/>
              <w:bottom w:val="single" w:sz="4" w:space="0" w:color="auto"/>
              <w:right w:val="single" w:sz="4" w:space="0" w:color="auto"/>
            </w:tcBorders>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Ολοκλήρωση</w:t>
            </w:r>
          </w:p>
        </w:tc>
        <w:tc>
          <w:tcPr>
            <w:tcW w:w="777"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r w:rsidRPr="00723A2C">
              <w:rPr>
                <w:sz w:val="14"/>
                <w:szCs w:val="14"/>
              </w:rPr>
              <w:t>0</w:t>
            </w:r>
          </w:p>
        </w:tc>
        <w:tc>
          <w:tcPr>
            <w:tcW w:w="647"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r w:rsidRPr="00723A2C">
              <w:rPr>
                <w:sz w:val="14"/>
                <w:szCs w:val="14"/>
                <w:lang w:val="en-US"/>
              </w:rPr>
              <w:t>0</w:t>
            </w:r>
          </w:p>
        </w:tc>
        <w:tc>
          <w:tcPr>
            <w:tcW w:w="64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r w:rsidRPr="00723A2C">
              <w:rPr>
                <w:sz w:val="14"/>
                <w:szCs w:val="14"/>
              </w:rPr>
              <w:t>0</w:t>
            </w:r>
          </w:p>
        </w:tc>
        <w:tc>
          <w:tcPr>
            <w:tcW w:w="64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jc w:val="center"/>
              <w:rPr>
                <w:rFonts w:cs="Calibri"/>
                <w:color w:val="000000"/>
                <w:sz w:val="14"/>
                <w:szCs w:val="14"/>
              </w:rPr>
            </w:pPr>
            <w:r w:rsidRPr="00723A2C">
              <w:rPr>
                <w:rFonts w:cs="Calibri"/>
                <w:color w:val="000000"/>
                <w:sz w:val="14"/>
                <w:szCs w:val="14"/>
              </w:rPr>
              <w:t>0</w:t>
            </w:r>
          </w:p>
        </w:tc>
        <w:tc>
          <w:tcPr>
            <w:tcW w:w="571"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r>
              <w:rPr>
                <w:sz w:val="14"/>
                <w:szCs w:val="14"/>
              </w:rPr>
              <w:t>0</w:t>
            </w:r>
          </w:p>
        </w:tc>
        <w:tc>
          <w:tcPr>
            <w:tcW w:w="565"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lang w:val="en-US"/>
              </w:rPr>
            </w:pPr>
            <w:r>
              <w:rPr>
                <w:sz w:val="14"/>
                <w:szCs w:val="14"/>
                <w:lang w:val="en-US"/>
              </w:rPr>
              <w:t>3.655</w:t>
            </w:r>
          </w:p>
        </w:tc>
        <w:tc>
          <w:tcPr>
            <w:tcW w:w="56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lang w:val="en-US"/>
              </w:rPr>
            </w:pPr>
            <w:r>
              <w:rPr>
                <w:sz w:val="14"/>
                <w:szCs w:val="14"/>
                <w:lang w:val="en-US"/>
              </w:rPr>
              <w:t>7.390</w:t>
            </w:r>
          </w:p>
        </w:tc>
        <w:tc>
          <w:tcPr>
            <w:tcW w:w="56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752" w:type="dxa"/>
            <w:tcBorders>
              <w:top w:val="nil"/>
              <w:left w:val="nil"/>
              <w:bottom w:val="single" w:sz="4" w:space="0" w:color="auto"/>
              <w:right w:val="single" w:sz="8" w:space="0" w:color="auto"/>
            </w:tcBorders>
            <w:tcMar>
              <w:left w:w="57" w:type="dxa"/>
              <w:right w:w="57" w:type="dxa"/>
            </w:tcMar>
            <w:vAlign w:val="center"/>
          </w:tcPr>
          <w:p w:rsidR="00F8755E" w:rsidRDefault="00F8755E" w:rsidP="009F3865">
            <w:pPr>
              <w:spacing w:beforeLines="40" w:afterLines="40" w:line="240" w:lineRule="auto"/>
              <w:jc w:val="center"/>
              <w:rPr>
                <w:sz w:val="14"/>
                <w:szCs w:val="14"/>
              </w:rPr>
            </w:pPr>
          </w:p>
        </w:tc>
      </w:tr>
      <w:tr w:rsidR="00F8755E" w:rsidRPr="00723A2C">
        <w:tc>
          <w:tcPr>
            <w:tcW w:w="1384" w:type="dxa"/>
            <w:vMerge/>
            <w:tcBorders>
              <w:top w:val="nil"/>
              <w:left w:val="single" w:sz="8" w:space="0" w:color="auto"/>
              <w:bottom w:val="single" w:sz="4" w:space="0" w:color="auto"/>
              <w:right w:val="single" w:sz="4" w:space="0" w:color="auto"/>
            </w:tcBorders>
            <w:tcMar>
              <w:left w:w="57" w:type="dxa"/>
              <w:right w:w="57" w:type="dxa"/>
            </w:tcMar>
            <w:vAlign w:val="center"/>
          </w:tcPr>
          <w:p w:rsidR="00F8755E" w:rsidRDefault="00F8755E" w:rsidP="009F3865">
            <w:pPr>
              <w:spacing w:beforeLines="40" w:afterLines="40" w:line="240" w:lineRule="auto"/>
              <w:rPr>
                <w:sz w:val="14"/>
                <w:szCs w:val="14"/>
              </w:rPr>
            </w:pPr>
          </w:p>
        </w:tc>
        <w:tc>
          <w:tcPr>
            <w:tcW w:w="986" w:type="dxa"/>
            <w:gridSpan w:val="2"/>
            <w:tcBorders>
              <w:top w:val="nil"/>
              <w:left w:val="nil"/>
              <w:bottom w:val="single" w:sz="4" w:space="0" w:color="auto"/>
              <w:right w:val="single" w:sz="4" w:space="0" w:color="auto"/>
            </w:tcBorders>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Στόχος</w:t>
            </w:r>
          </w:p>
        </w:tc>
        <w:tc>
          <w:tcPr>
            <w:tcW w:w="777"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647"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64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64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jc w:val="center"/>
              <w:rPr>
                <w:rFonts w:cs="Calibri"/>
                <w:color w:val="000000"/>
                <w:sz w:val="14"/>
                <w:szCs w:val="14"/>
              </w:rPr>
            </w:pPr>
          </w:p>
        </w:tc>
        <w:tc>
          <w:tcPr>
            <w:tcW w:w="571"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565"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752" w:type="dxa"/>
            <w:tcBorders>
              <w:top w:val="nil"/>
              <w:left w:val="nil"/>
              <w:bottom w:val="single" w:sz="4" w:space="0" w:color="auto"/>
              <w:right w:val="single" w:sz="8" w:space="0" w:color="auto"/>
            </w:tcBorders>
            <w:tcMar>
              <w:left w:w="57" w:type="dxa"/>
              <w:right w:w="57" w:type="dxa"/>
            </w:tcMar>
            <w:vAlign w:val="center"/>
          </w:tcPr>
          <w:p w:rsidR="00F8755E" w:rsidRDefault="00F8755E" w:rsidP="009F3865">
            <w:pPr>
              <w:spacing w:beforeLines="40" w:afterLines="40" w:line="240" w:lineRule="auto"/>
              <w:jc w:val="center"/>
              <w:rPr>
                <w:sz w:val="14"/>
                <w:szCs w:val="14"/>
              </w:rPr>
            </w:pPr>
            <w:r w:rsidRPr="00723A2C">
              <w:rPr>
                <w:sz w:val="14"/>
                <w:szCs w:val="14"/>
              </w:rPr>
              <w:t xml:space="preserve">15.250 </w:t>
            </w:r>
            <w:r w:rsidRPr="00723A2C">
              <w:rPr>
                <w:rFonts w:cs="Arial"/>
                <w:sz w:val="14"/>
                <w:szCs w:val="14"/>
                <w:vertAlign w:val="superscript"/>
              </w:rPr>
              <w:t>(2)</w:t>
            </w:r>
          </w:p>
        </w:tc>
      </w:tr>
      <w:tr w:rsidR="00F8755E" w:rsidRPr="00723A2C">
        <w:tc>
          <w:tcPr>
            <w:tcW w:w="1384" w:type="dxa"/>
            <w:vMerge/>
            <w:tcBorders>
              <w:top w:val="nil"/>
              <w:left w:val="single" w:sz="8" w:space="0" w:color="auto"/>
              <w:bottom w:val="single" w:sz="4" w:space="0" w:color="auto"/>
              <w:right w:val="single" w:sz="4" w:space="0" w:color="auto"/>
            </w:tcBorders>
            <w:tcMar>
              <w:left w:w="57" w:type="dxa"/>
              <w:right w:w="57" w:type="dxa"/>
            </w:tcMar>
            <w:vAlign w:val="center"/>
          </w:tcPr>
          <w:p w:rsidR="00F8755E" w:rsidRDefault="00F8755E" w:rsidP="009F3865">
            <w:pPr>
              <w:spacing w:beforeLines="40" w:afterLines="40" w:line="240" w:lineRule="auto"/>
              <w:rPr>
                <w:sz w:val="14"/>
                <w:szCs w:val="14"/>
              </w:rPr>
            </w:pPr>
          </w:p>
        </w:tc>
        <w:tc>
          <w:tcPr>
            <w:tcW w:w="986" w:type="dxa"/>
            <w:gridSpan w:val="2"/>
            <w:tcBorders>
              <w:top w:val="nil"/>
              <w:left w:val="nil"/>
              <w:bottom w:val="single" w:sz="4" w:space="0" w:color="auto"/>
              <w:right w:val="single" w:sz="4" w:space="0" w:color="auto"/>
            </w:tcBorders>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Αφετηρία</w:t>
            </w:r>
          </w:p>
        </w:tc>
        <w:tc>
          <w:tcPr>
            <w:tcW w:w="777"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r w:rsidRPr="00723A2C">
              <w:rPr>
                <w:rFonts w:cs="Arial"/>
                <w:sz w:val="14"/>
                <w:szCs w:val="14"/>
              </w:rPr>
              <w:t>15.392</w:t>
            </w:r>
          </w:p>
        </w:tc>
        <w:tc>
          <w:tcPr>
            <w:tcW w:w="647"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64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64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jc w:val="center"/>
              <w:rPr>
                <w:rFonts w:cs="Calibri"/>
                <w:color w:val="000000"/>
                <w:sz w:val="14"/>
                <w:szCs w:val="14"/>
              </w:rPr>
            </w:pPr>
          </w:p>
        </w:tc>
        <w:tc>
          <w:tcPr>
            <w:tcW w:w="571"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565"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752" w:type="dxa"/>
            <w:tcBorders>
              <w:top w:val="nil"/>
              <w:left w:val="nil"/>
              <w:bottom w:val="single" w:sz="4" w:space="0" w:color="auto"/>
              <w:right w:val="single" w:sz="8" w:space="0" w:color="auto"/>
            </w:tcBorders>
            <w:tcMar>
              <w:left w:w="57" w:type="dxa"/>
              <w:right w:w="57" w:type="dxa"/>
            </w:tcMar>
            <w:vAlign w:val="center"/>
          </w:tcPr>
          <w:p w:rsidR="00F8755E" w:rsidRDefault="00F8755E" w:rsidP="009F3865">
            <w:pPr>
              <w:spacing w:beforeLines="40" w:afterLines="40" w:line="240" w:lineRule="auto"/>
              <w:jc w:val="center"/>
              <w:rPr>
                <w:sz w:val="14"/>
                <w:szCs w:val="14"/>
              </w:rPr>
            </w:pPr>
          </w:p>
        </w:tc>
      </w:tr>
      <w:tr w:rsidR="00F8755E" w:rsidRPr="00723A2C">
        <w:tc>
          <w:tcPr>
            <w:tcW w:w="1384" w:type="dxa"/>
            <w:vMerge w:val="restart"/>
            <w:tcBorders>
              <w:top w:val="nil"/>
              <w:left w:val="single" w:sz="8" w:space="0" w:color="auto"/>
              <w:bottom w:val="single" w:sz="4" w:space="0" w:color="auto"/>
              <w:right w:val="single" w:sz="4" w:space="0" w:color="auto"/>
            </w:tcBorders>
            <w:tcMar>
              <w:left w:w="57" w:type="dxa"/>
              <w:right w:w="57" w:type="dxa"/>
            </w:tcMar>
            <w:vAlign w:val="center"/>
          </w:tcPr>
          <w:p w:rsidR="00F8755E" w:rsidRPr="00723A2C" w:rsidRDefault="00F8755E" w:rsidP="009F3865">
            <w:pPr>
              <w:spacing w:beforeLines="40" w:afterLines="40" w:line="240" w:lineRule="auto"/>
              <w:rPr>
                <w:sz w:val="14"/>
                <w:szCs w:val="14"/>
              </w:rPr>
            </w:pPr>
            <w:r w:rsidRPr="00723A2C">
              <w:rPr>
                <w:rFonts w:cs="Arial"/>
                <w:sz w:val="14"/>
                <w:szCs w:val="14"/>
              </w:rPr>
              <w:t>Αριθμός μετακαλούμενων ερευνητών από το εξωτερικό</w:t>
            </w:r>
          </w:p>
        </w:tc>
        <w:tc>
          <w:tcPr>
            <w:tcW w:w="986" w:type="dxa"/>
            <w:gridSpan w:val="2"/>
            <w:tcBorders>
              <w:top w:val="nil"/>
              <w:left w:val="nil"/>
              <w:bottom w:val="single" w:sz="4" w:space="0" w:color="auto"/>
              <w:right w:val="single" w:sz="4" w:space="0" w:color="auto"/>
            </w:tcBorders>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Ολοκλήρωση</w:t>
            </w:r>
          </w:p>
        </w:tc>
        <w:tc>
          <w:tcPr>
            <w:tcW w:w="777"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r w:rsidRPr="00723A2C">
              <w:rPr>
                <w:sz w:val="14"/>
                <w:szCs w:val="14"/>
              </w:rPr>
              <w:t>0</w:t>
            </w:r>
          </w:p>
        </w:tc>
        <w:tc>
          <w:tcPr>
            <w:tcW w:w="647"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r w:rsidRPr="00723A2C">
              <w:rPr>
                <w:sz w:val="14"/>
                <w:szCs w:val="14"/>
                <w:lang w:val="en-US"/>
              </w:rPr>
              <w:t>0</w:t>
            </w:r>
          </w:p>
        </w:tc>
        <w:tc>
          <w:tcPr>
            <w:tcW w:w="64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r w:rsidRPr="00723A2C">
              <w:rPr>
                <w:sz w:val="14"/>
                <w:szCs w:val="14"/>
              </w:rPr>
              <w:t>0</w:t>
            </w:r>
          </w:p>
        </w:tc>
        <w:tc>
          <w:tcPr>
            <w:tcW w:w="64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jc w:val="center"/>
              <w:rPr>
                <w:rFonts w:cs="Calibri"/>
                <w:color w:val="000000"/>
                <w:sz w:val="14"/>
                <w:szCs w:val="14"/>
              </w:rPr>
            </w:pPr>
            <w:r w:rsidRPr="00723A2C">
              <w:rPr>
                <w:rFonts w:cs="Calibri"/>
                <w:color w:val="000000"/>
                <w:sz w:val="14"/>
                <w:szCs w:val="14"/>
              </w:rPr>
              <w:t>0</w:t>
            </w:r>
          </w:p>
        </w:tc>
        <w:tc>
          <w:tcPr>
            <w:tcW w:w="571"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lang w:val="en-US"/>
              </w:rPr>
            </w:pPr>
            <w:r>
              <w:rPr>
                <w:sz w:val="14"/>
                <w:szCs w:val="14"/>
                <w:lang w:val="en-US"/>
              </w:rPr>
              <w:t>2</w:t>
            </w:r>
          </w:p>
        </w:tc>
        <w:tc>
          <w:tcPr>
            <w:tcW w:w="565"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r>
              <w:rPr>
                <w:sz w:val="14"/>
                <w:szCs w:val="14"/>
              </w:rPr>
              <w:t>137</w:t>
            </w:r>
          </w:p>
        </w:tc>
        <w:tc>
          <w:tcPr>
            <w:tcW w:w="56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lang w:val="en-US"/>
              </w:rPr>
            </w:pPr>
            <w:r>
              <w:rPr>
                <w:sz w:val="14"/>
                <w:szCs w:val="14"/>
                <w:lang w:val="en-US"/>
              </w:rPr>
              <w:t>205</w:t>
            </w:r>
          </w:p>
        </w:tc>
        <w:tc>
          <w:tcPr>
            <w:tcW w:w="56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752" w:type="dxa"/>
            <w:tcBorders>
              <w:top w:val="nil"/>
              <w:left w:val="nil"/>
              <w:bottom w:val="single" w:sz="4" w:space="0" w:color="auto"/>
              <w:right w:val="single" w:sz="8" w:space="0" w:color="auto"/>
            </w:tcBorders>
            <w:tcMar>
              <w:left w:w="57" w:type="dxa"/>
              <w:right w:w="57" w:type="dxa"/>
            </w:tcMar>
            <w:vAlign w:val="center"/>
          </w:tcPr>
          <w:p w:rsidR="00F8755E" w:rsidRDefault="00F8755E" w:rsidP="009F3865">
            <w:pPr>
              <w:spacing w:beforeLines="40" w:afterLines="40" w:line="240" w:lineRule="auto"/>
              <w:jc w:val="center"/>
              <w:rPr>
                <w:sz w:val="14"/>
                <w:szCs w:val="14"/>
              </w:rPr>
            </w:pPr>
          </w:p>
        </w:tc>
      </w:tr>
      <w:tr w:rsidR="00F8755E" w:rsidRPr="00723A2C">
        <w:tc>
          <w:tcPr>
            <w:tcW w:w="1384" w:type="dxa"/>
            <w:vMerge/>
            <w:tcBorders>
              <w:top w:val="nil"/>
              <w:left w:val="single" w:sz="8" w:space="0" w:color="auto"/>
              <w:bottom w:val="single" w:sz="4" w:space="0" w:color="auto"/>
              <w:right w:val="single" w:sz="4" w:space="0" w:color="auto"/>
            </w:tcBorders>
            <w:tcMar>
              <w:left w:w="57" w:type="dxa"/>
              <w:right w:w="57" w:type="dxa"/>
            </w:tcMar>
            <w:vAlign w:val="center"/>
          </w:tcPr>
          <w:p w:rsidR="00F8755E" w:rsidRDefault="00F8755E" w:rsidP="009F3865">
            <w:pPr>
              <w:spacing w:beforeLines="40" w:afterLines="40" w:line="240" w:lineRule="auto"/>
              <w:rPr>
                <w:sz w:val="14"/>
                <w:szCs w:val="14"/>
              </w:rPr>
            </w:pPr>
          </w:p>
        </w:tc>
        <w:tc>
          <w:tcPr>
            <w:tcW w:w="986" w:type="dxa"/>
            <w:gridSpan w:val="2"/>
            <w:tcBorders>
              <w:top w:val="nil"/>
              <w:left w:val="nil"/>
              <w:bottom w:val="single" w:sz="4" w:space="0" w:color="auto"/>
              <w:right w:val="single" w:sz="4" w:space="0" w:color="auto"/>
            </w:tcBorders>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Στόχος</w:t>
            </w:r>
          </w:p>
        </w:tc>
        <w:tc>
          <w:tcPr>
            <w:tcW w:w="777"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647"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64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64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jc w:val="center"/>
              <w:rPr>
                <w:rFonts w:cs="Calibri"/>
                <w:color w:val="000000"/>
                <w:sz w:val="14"/>
                <w:szCs w:val="14"/>
              </w:rPr>
            </w:pPr>
          </w:p>
        </w:tc>
        <w:tc>
          <w:tcPr>
            <w:tcW w:w="571"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565"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752" w:type="dxa"/>
            <w:tcBorders>
              <w:top w:val="nil"/>
              <w:left w:val="nil"/>
              <w:bottom w:val="single" w:sz="4" w:space="0" w:color="auto"/>
              <w:right w:val="single" w:sz="8" w:space="0" w:color="auto"/>
            </w:tcBorders>
            <w:tcMar>
              <w:left w:w="57" w:type="dxa"/>
              <w:right w:w="57" w:type="dxa"/>
            </w:tcMar>
            <w:vAlign w:val="center"/>
          </w:tcPr>
          <w:p w:rsidR="00F8755E" w:rsidRDefault="00F8755E" w:rsidP="009F3865">
            <w:pPr>
              <w:spacing w:beforeLines="40" w:afterLines="40" w:line="240" w:lineRule="auto"/>
              <w:jc w:val="center"/>
              <w:rPr>
                <w:sz w:val="14"/>
                <w:szCs w:val="14"/>
              </w:rPr>
            </w:pPr>
            <w:r w:rsidRPr="00723A2C">
              <w:rPr>
                <w:sz w:val="14"/>
                <w:szCs w:val="14"/>
              </w:rPr>
              <w:t>330</w:t>
            </w:r>
          </w:p>
        </w:tc>
      </w:tr>
      <w:tr w:rsidR="00F8755E" w:rsidRPr="00723A2C">
        <w:tc>
          <w:tcPr>
            <w:tcW w:w="1384" w:type="dxa"/>
            <w:vMerge/>
            <w:tcBorders>
              <w:top w:val="nil"/>
              <w:left w:val="single" w:sz="8" w:space="0" w:color="auto"/>
              <w:bottom w:val="single" w:sz="4" w:space="0" w:color="auto"/>
              <w:right w:val="single" w:sz="4" w:space="0" w:color="auto"/>
            </w:tcBorders>
            <w:tcMar>
              <w:left w:w="57" w:type="dxa"/>
              <w:right w:w="57" w:type="dxa"/>
            </w:tcMar>
            <w:vAlign w:val="center"/>
          </w:tcPr>
          <w:p w:rsidR="00F8755E" w:rsidRDefault="00F8755E" w:rsidP="009F3865">
            <w:pPr>
              <w:spacing w:beforeLines="40" w:afterLines="40" w:line="240" w:lineRule="auto"/>
              <w:rPr>
                <w:sz w:val="14"/>
                <w:szCs w:val="14"/>
              </w:rPr>
            </w:pPr>
          </w:p>
        </w:tc>
        <w:tc>
          <w:tcPr>
            <w:tcW w:w="986" w:type="dxa"/>
            <w:gridSpan w:val="2"/>
            <w:tcBorders>
              <w:top w:val="nil"/>
              <w:left w:val="nil"/>
              <w:bottom w:val="single" w:sz="4" w:space="0" w:color="auto"/>
              <w:right w:val="single" w:sz="4" w:space="0" w:color="auto"/>
            </w:tcBorders>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Αφετηρία</w:t>
            </w:r>
          </w:p>
        </w:tc>
        <w:tc>
          <w:tcPr>
            <w:tcW w:w="777"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r w:rsidRPr="00723A2C">
              <w:rPr>
                <w:sz w:val="14"/>
                <w:szCs w:val="14"/>
              </w:rPr>
              <w:t>136</w:t>
            </w:r>
          </w:p>
        </w:tc>
        <w:tc>
          <w:tcPr>
            <w:tcW w:w="647"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64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64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jc w:val="center"/>
              <w:rPr>
                <w:rFonts w:cs="Calibri"/>
                <w:color w:val="000000"/>
                <w:sz w:val="14"/>
                <w:szCs w:val="14"/>
              </w:rPr>
            </w:pPr>
          </w:p>
        </w:tc>
        <w:tc>
          <w:tcPr>
            <w:tcW w:w="571"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565"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752" w:type="dxa"/>
            <w:tcBorders>
              <w:top w:val="nil"/>
              <w:left w:val="nil"/>
              <w:bottom w:val="single" w:sz="4" w:space="0" w:color="auto"/>
              <w:right w:val="single" w:sz="8" w:space="0" w:color="auto"/>
            </w:tcBorders>
            <w:tcMar>
              <w:left w:w="57" w:type="dxa"/>
              <w:right w:w="57" w:type="dxa"/>
            </w:tcMar>
            <w:vAlign w:val="center"/>
          </w:tcPr>
          <w:p w:rsidR="00F8755E" w:rsidRDefault="00F8755E" w:rsidP="009F3865">
            <w:pPr>
              <w:spacing w:beforeLines="40" w:afterLines="40" w:line="240" w:lineRule="auto"/>
              <w:jc w:val="center"/>
              <w:rPr>
                <w:sz w:val="14"/>
                <w:szCs w:val="14"/>
              </w:rPr>
            </w:pPr>
          </w:p>
        </w:tc>
      </w:tr>
      <w:tr w:rsidR="00F8755E" w:rsidRPr="00723A2C">
        <w:tc>
          <w:tcPr>
            <w:tcW w:w="1384" w:type="dxa"/>
            <w:vMerge w:val="restart"/>
            <w:tcBorders>
              <w:top w:val="nil"/>
              <w:left w:val="single" w:sz="8" w:space="0" w:color="auto"/>
              <w:bottom w:val="single" w:sz="4" w:space="0" w:color="auto"/>
              <w:right w:val="single" w:sz="4" w:space="0" w:color="auto"/>
            </w:tcBorders>
            <w:tcMar>
              <w:left w:w="57" w:type="dxa"/>
              <w:right w:w="57" w:type="dxa"/>
            </w:tcMar>
            <w:vAlign w:val="center"/>
          </w:tcPr>
          <w:p w:rsidR="00F8755E" w:rsidRPr="00723A2C" w:rsidRDefault="00F8755E" w:rsidP="009F3865">
            <w:pPr>
              <w:spacing w:beforeLines="40" w:afterLines="40" w:line="240" w:lineRule="auto"/>
              <w:rPr>
                <w:sz w:val="14"/>
                <w:szCs w:val="14"/>
              </w:rPr>
            </w:pPr>
            <w:r w:rsidRPr="00723A2C">
              <w:rPr>
                <w:rFonts w:cs="Arial"/>
                <w:sz w:val="14"/>
                <w:szCs w:val="14"/>
              </w:rPr>
              <w:t>Ποσοστό αύξησης της συνολικής δαπάνης για ερευνητικά προγράμματα ανθρωπίνων πόρων</w:t>
            </w:r>
          </w:p>
        </w:tc>
        <w:tc>
          <w:tcPr>
            <w:tcW w:w="986" w:type="dxa"/>
            <w:gridSpan w:val="2"/>
            <w:tcBorders>
              <w:top w:val="nil"/>
              <w:left w:val="nil"/>
              <w:bottom w:val="single" w:sz="4" w:space="0" w:color="auto"/>
              <w:right w:val="single" w:sz="4" w:space="0" w:color="auto"/>
            </w:tcBorders>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Ολοκλήρωση</w:t>
            </w:r>
          </w:p>
        </w:tc>
        <w:tc>
          <w:tcPr>
            <w:tcW w:w="777"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r w:rsidRPr="00723A2C">
              <w:rPr>
                <w:sz w:val="14"/>
                <w:szCs w:val="14"/>
              </w:rPr>
              <w:t>0</w:t>
            </w:r>
          </w:p>
        </w:tc>
        <w:tc>
          <w:tcPr>
            <w:tcW w:w="647"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r w:rsidRPr="00723A2C">
              <w:rPr>
                <w:sz w:val="14"/>
                <w:szCs w:val="14"/>
                <w:lang w:val="en-US"/>
              </w:rPr>
              <w:t>0</w:t>
            </w:r>
          </w:p>
        </w:tc>
        <w:tc>
          <w:tcPr>
            <w:tcW w:w="64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r w:rsidRPr="00723A2C">
              <w:rPr>
                <w:sz w:val="14"/>
                <w:szCs w:val="14"/>
              </w:rPr>
              <w:t>0</w:t>
            </w:r>
          </w:p>
        </w:tc>
        <w:tc>
          <w:tcPr>
            <w:tcW w:w="64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jc w:val="center"/>
              <w:rPr>
                <w:rFonts w:cs="Calibri"/>
                <w:color w:val="000000"/>
                <w:sz w:val="14"/>
                <w:szCs w:val="14"/>
              </w:rPr>
            </w:pPr>
            <w:r w:rsidRPr="00723A2C">
              <w:rPr>
                <w:rFonts w:cs="Calibri"/>
                <w:color w:val="000000"/>
                <w:sz w:val="14"/>
                <w:szCs w:val="14"/>
              </w:rPr>
              <w:t>0</w:t>
            </w:r>
          </w:p>
        </w:tc>
        <w:tc>
          <w:tcPr>
            <w:tcW w:w="571"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lang w:val="en-US"/>
              </w:rPr>
            </w:pPr>
            <w:r>
              <w:rPr>
                <w:sz w:val="14"/>
                <w:szCs w:val="14"/>
                <w:lang w:val="en-US"/>
              </w:rPr>
              <w:t>0</w:t>
            </w:r>
          </w:p>
        </w:tc>
        <w:tc>
          <w:tcPr>
            <w:tcW w:w="565"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lang w:val="en-US"/>
              </w:rPr>
            </w:pPr>
            <w:r>
              <w:rPr>
                <w:sz w:val="14"/>
                <w:szCs w:val="14"/>
                <w:lang w:val="en-US"/>
              </w:rPr>
              <w:t>0</w:t>
            </w:r>
          </w:p>
        </w:tc>
        <w:tc>
          <w:tcPr>
            <w:tcW w:w="56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lang w:val="en-US"/>
              </w:rPr>
            </w:pPr>
            <w:r>
              <w:rPr>
                <w:sz w:val="14"/>
                <w:szCs w:val="14"/>
                <w:lang w:val="en-US"/>
              </w:rPr>
              <w:t>0</w:t>
            </w:r>
          </w:p>
        </w:tc>
        <w:tc>
          <w:tcPr>
            <w:tcW w:w="56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p>
        </w:tc>
        <w:tc>
          <w:tcPr>
            <w:tcW w:w="752" w:type="dxa"/>
            <w:tcBorders>
              <w:top w:val="nil"/>
              <w:left w:val="nil"/>
              <w:bottom w:val="single" w:sz="4" w:space="0" w:color="auto"/>
              <w:right w:val="single" w:sz="8" w:space="0" w:color="auto"/>
            </w:tcBorders>
            <w:tcMar>
              <w:left w:w="57" w:type="dxa"/>
              <w:right w:w="57" w:type="dxa"/>
            </w:tcMar>
            <w:vAlign w:val="center"/>
          </w:tcPr>
          <w:p w:rsidR="00F8755E" w:rsidRDefault="00F8755E" w:rsidP="009F3865">
            <w:pPr>
              <w:spacing w:beforeLines="40" w:afterLines="40" w:line="240" w:lineRule="auto"/>
              <w:jc w:val="center"/>
              <w:rPr>
                <w:sz w:val="14"/>
                <w:szCs w:val="14"/>
              </w:rPr>
            </w:pPr>
          </w:p>
        </w:tc>
      </w:tr>
      <w:tr w:rsidR="00F8755E" w:rsidRPr="00723A2C">
        <w:tc>
          <w:tcPr>
            <w:tcW w:w="1384" w:type="dxa"/>
            <w:vMerge/>
            <w:tcBorders>
              <w:top w:val="nil"/>
              <w:left w:val="single" w:sz="8" w:space="0" w:color="auto"/>
              <w:bottom w:val="single" w:sz="4" w:space="0" w:color="auto"/>
              <w:right w:val="single" w:sz="4" w:space="0" w:color="auto"/>
            </w:tcBorders>
            <w:tcMar>
              <w:left w:w="57" w:type="dxa"/>
              <w:right w:w="57" w:type="dxa"/>
            </w:tcMar>
            <w:vAlign w:val="center"/>
          </w:tcPr>
          <w:p w:rsidR="00F8755E" w:rsidRDefault="00F8755E" w:rsidP="009F3865">
            <w:pPr>
              <w:spacing w:beforeLines="40" w:afterLines="40" w:line="240" w:lineRule="auto"/>
              <w:rPr>
                <w:sz w:val="14"/>
                <w:szCs w:val="14"/>
              </w:rPr>
            </w:pPr>
          </w:p>
        </w:tc>
        <w:tc>
          <w:tcPr>
            <w:tcW w:w="986" w:type="dxa"/>
            <w:gridSpan w:val="2"/>
            <w:tcBorders>
              <w:top w:val="nil"/>
              <w:left w:val="nil"/>
              <w:bottom w:val="single" w:sz="4" w:space="0" w:color="auto"/>
              <w:right w:val="single" w:sz="4" w:space="0" w:color="auto"/>
            </w:tcBorders>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Στόχος</w:t>
            </w:r>
          </w:p>
        </w:tc>
        <w:tc>
          <w:tcPr>
            <w:tcW w:w="777" w:type="dxa"/>
            <w:tcBorders>
              <w:top w:val="nil"/>
              <w:left w:val="nil"/>
              <w:bottom w:val="single" w:sz="4" w:space="0" w:color="auto"/>
              <w:right w:val="single" w:sz="4" w:space="0" w:color="auto"/>
            </w:tcBorders>
            <w:noWrap/>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 </w:t>
            </w:r>
          </w:p>
        </w:tc>
        <w:tc>
          <w:tcPr>
            <w:tcW w:w="647" w:type="dxa"/>
            <w:tcBorders>
              <w:top w:val="nil"/>
              <w:left w:val="nil"/>
              <w:bottom w:val="single" w:sz="4" w:space="0" w:color="auto"/>
              <w:right w:val="single" w:sz="4" w:space="0" w:color="auto"/>
            </w:tcBorders>
            <w:noWrap/>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 </w:t>
            </w:r>
          </w:p>
        </w:tc>
        <w:tc>
          <w:tcPr>
            <w:tcW w:w="648" w:type="dxa"/>
            <w:tcBorders>
              <w:top w:val="nil"/>
              <w:left w:val="nil"/>
              <w:bottom w:val="single" w:sz="4" w:space="0" w:color="auto"/>
              <w:right w:val="single" w:sz="4" w:space="0" w:color="auto"/>
            </w:tcBorders>
            <w:noWrap/>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 </w:t>
            </w:r>
          </w:p>
        </w:tc>
        <w:tc>
          <w:tcPr>
            <w:tcW w:w="64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jc w:val="center"/>
              <w:rPr>
                <w:rFonts w:cs="Calibri"/>
                <w:color w:val="000000"/>
                <w:sz w:val="14"/>
                <w:szCs w:val="14"/>
              </w:rPr>
            </w:pPr>
            <w:r w:rsidRPr="00723A2C">
              <w:rPr>
                <w:rFonts w:cs="Calibri"/>
                <w:color w:val="000000"/>
                <w:sz w:val="14"/>
                <w:szCs w:val="14"/>
              </w:rPr>
              <w:t> </w:t>
            </w:r>
          </w:p>
        </w:tc>
        <w:tc>
          <w:tcPr>
            <w:tcW w:w="571" w:type="dxa"/>
            <w:tcBorders>
              <w:top w:val="nil"/>
              <w:left w:val="nil"/>
              <w:bottom w:val="single" w:sz="4" w:space="0" w:color="auto"/>
              <w:right w:val="single" w:sz="4" w:space="0" w:color="auto"/>
            </w:tcBorders>
            <w:noWrap/>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 </w:t>
            </w:r>
          </w:p>
        </w:tc>
        <w:tc>
          <w:tcPr>
            <w:tcW w:w="565" w:type="dxa"/>
            <w:tcBorders>
              <w:top w:val="nil"/>
              <w:left w:val="nil"/>
              <w:bottom w:val="single" w:sz="4" w:space="0" w:color="auto"/>
              <w:right w:val="single" w:sz="4" w:space="0" w:color="auto"/>
            </w:tcBorders>
            <w:noWrap/>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 </w:t>
            </w:r>
          </w:p>
        </w:tc>
        <w:tc>
          <w:tcPr>
            <w:tcW w:w="568" w:type="dxa"/>
            <w:tcBorders>
              <w:top w:val="nil"/>
              <w:left w:val="nil"/>
              <w:bottom w:val="single" w:sz="4" w:space="0" w:color="auto"/>
              <w:right w:val="single" w:sz="4" w:space="0" w:color="auto"/>
            </w:tcBorders>
            <w:noWrap/>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 </w:t>
            </w:r>
          </w:p>
        </w:tc>
        <w:tc>
          <w:tcPr>
            <w:tcW w:w="568" w:type="dxa"/>
            <w:tcBorders>
              <w:top w:val="nil"/>
              <w:left w:val="nil"/>
              <w:bottom w:val="single" w:sz="4" w:space="0" w:color="auto"/>
              <w:right w:val="single" w:sz="4" w:space="0" w:color="auto"/>
            </w:tcBorders>
            <w:noWrap/>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 </w:t>
            </w:r>
          </w:p>
        </w:tc>
        <w:tc>
          <w:tcPr>
            <w:tcW w:w="568" w:type="dxa"/>
            <w:tcBorders>
              <w:top w:val="nil"/>
              <w:left w:val="nil"/>
              <w:bottom w:val="single" w:sz="4" w:space="0" w:color="auto"/>
              <w:right w:val="single" w:sz="4" w:space="0" w:color="auto"/>
            </w:tcBorders>
            <w:noWrap/>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 </w:t>
            </w:r>
          </w:p>
        </w:tc>
        <w:tc>
          <w:tcPr>
            <w:tcW w:w="752" w:type="dxa"/>
            <w:tcBorders>
              <w:top w:val="nil"/>
              <w:left w:val="nil"/>
              <w:bottom w:val="single" w:sz="4" w:space="0" w:color="auto"/>
              <w:right w:val="single" w:sz="8" w:space="0" w:color="auto"/>
            </w:tcBorders>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lang w:val="en-US"/>
              </w:rPr>
              <w:t>27%</w:t>
            </w:r>
            <w:r w:rsidRPr="00723A2C">
              <w:rPr>
                <w:rFonts w:cs="Arial"/>
                <w:sz w:val="14"/>
                <w:szCs w:val="14"/>
                <w:vertAlign w:val="superscript"/>
              </w:rPr>
              <w:t>(1)</w:t>
            </w:r>
          </w:p>
        </w:tc>
      </w:tr>
      <w:tr w:rsidR="00F8755E" w:rsidRPr="00723A2C">
        <w:tc>
          <w:tcPr>
            <w:tcW w:w="1384" w:type="dxa"/>
            <w:vMerge/>
            <w:tcBorders>
              <w:top w:val="nil"/>
              <w:left w:val="single" w:sz="8" w:space="0" w:color="auto"/>
              <w:bottom w:val="single" w:sz="4" w:space="0" w:color="auto"/>
              <w:right w:val="single" w:sz="4" w:space="0" w:color="auto"/>
            </w:tcBorders>
            <w:tcMar>
              <w:left w:w="57" w:type="dxa"/>
              <w:right w:w="57" w:type="dxa"/>
            </w:tcMar>
            <w:vAlign w:val="center"/>
          </w:tcPr>
          <w:p w:rsidR="00F8755E" w:rsidRDefault="00F8755E" w:rsidP="009F3865">
            <w:pPr>
              <w:spacing w:beforeLines="40" w:afterLines="40" w:line="240" w:lineRule="auto"/>
              <w:rPr>
                <w:sz w:val="14"/>
                <w:szCs w:val="14"/>
              </w:rPr>
            </w:pPr>
          </w:p>
        </w:tc>
        <w:tc>
          <w:tcPr>
            <w:tcW w:w="986" w:type="dxa"/>
            <w:gridSpan w:val="2"/>
            <w:tcBorders>
              <w:top w:val="nil"/>
              <w:left w:val="nil"/>
              <w:bottom w:val="single" w:sz="4" w:space="0" w:color="auto"/>
              <w:right w:val="single" w:sz="4" w:space="0" w:color="auto"/>
            </w:tcBorders>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Αφετηρία</w:t>
            </w:r>
          </w:p>
        </w:tc>
        <w:tc>
          <w:tcPr>
            <w:tcW w:w="777" w:type="dxa"/>
            <w:tcBorders>
              <w:top w:val="nil"/>
              <w:left w:val="nil"/>
              <w:bottom w:val="single" w:sz="4" w:space="0" w:color="auto"/>
              <w:right w:val="single" w:sz="4" w:space="0" w:color="auto"/>
            </w:tcBorders>
            <w:noWrap/>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 </w:t>
            </w:r>
          </w:p>
        </w:tc>
        <w:tc>
          <w:tcPr>
            <w:tcW w:w="647" w:type="dxa"/>
            <w:tcBorders>
              <w:top w:val="nil"/>
              <w:left w:val="nil"/>
              <w:bottom w:val="single" w:sz="4" w:space="0" w:color="auto"/>
              <w:right w:val="single" w:sz="4" w:space="0" w:color="auto"/>
            </w:tcBorders>
            <w:noWrap/>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 </w:t>
            </w:r>
          </w:p>
        </w:tc>
        <w:tc>
          <w:tcPr>
            <w:tcW w:w="648" w:type="dxa"/>
            <w:tcBorders>
              <w:top w:val="nil"/>
              <w:left w:val="nil"/>
              <w:bottom w:val="single" w:sz="4" w:space="0" w:color="auto"/>
              <w:right w:val="single" w:sz="4" w:space="0" w:color="auto"/>
            </w:tcBorders>
            <w:noWrap/>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 </w:t>
            </w:r>
          </w:p>
        </w:tc>
        <w:tc>
          <w:tcPr>
            <w:tcW w:w="64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jc w:val="center"/>
              <w:rPr>
                <w:rFonts w:cs="Calibri"/>
                <w:color w:val="000000"/>
                <w:sz w:val="14"/>
                <w:szCs w:val="14"/>
              </w:rPr>
            </w:pPr>
            <w:r w:rsidRPr="00723A2C">
              <w:rPr>
                <w:rFonts w:cs="Calibri"/>
                <w:color w:val="000000"/>
                <w:sz w:val="14"/>
                <w:szCs w:val="14"/>
              </w:rPr>
              <w:t> </w:t>
            </w:r>
          </w:p>
        </w:tc>
        <w:tc>
          <w:tcPr>
            <w:tcW w:w="571" w:type="dxa"/>
            <w:tcBorders>
              <w:top w:val="nil"/>
              <w:left w:val="nil"/>
              <w:bottom w:val="single" w:sz="4" w:space="0" w:color="auto"/>
              <w:right w:val="single" w:sz="4" w:space="0" w:color="auto"/>
            </w:tcBorders>
            <w:noWrap/>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 </w:t>
            </w:r>
          </w:p>
        </w:tc>
        <w:tc>
          <w:tcPr>
            <w:tcW w:w="565" w:type="dxa"/>
            <w:tcBorders>
              <w:top w:val="nil"/>
              <w:left w:val="nil"/>
              <w:bottom w:val="single" w:sz="4" w:space="0" w:color="auto"/>
              <w:right w:val="single" w:sz="4" w:space="0" w:color="auto"/>
            </w:tcBorders>
            <w:noWrap/>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 </w:t>
            </w:r>
          </w:p>
        </w:tc>
        <w:tc>
          <w:tcPr>
            <w:tcW w:w="568" w:type="dxa"/>
            <w:tcBorders>
              <w:top w:val="nil"/>
              <w:left w:val="nil"/>
              <w:bottom w:val="single" w:sz="4" w:space="0" w:color="auto"/>
              <w:right w:val="single" w:sz="4" w:space="0" w:color="auto"/>
            </w:tcBorders>
            <w:noWrap/>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 </w:t>
            </w:r>
          </w:p>
        </w:tc>
        <w:tc>
          <w:tcPr>
            <w:tcW w:w="568" w:type="dxa"/>
            <w:tcBorders>
              <w:top w:val="nil"/>
              <w:left w:val="nil"/>
              <w:bottom w:val="single" w:sz="4" w:space="0" w:color="auto"/>
              <w:right w:val="single" w:sz="4" w:space="0" w:color="auto"/>
            </w:tcBorders>
            <w:noWrap/>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 </w:t>
            </w:r>
          </w:p>
        </w:tc>
        <w:tc>
          <w:tcPr>
            <w:tcW w:w="568" w:type="dxa"/>
            <w:tcBorders>
              <w:top w:val="nil"/>
              <w:left w:val="nil"/>
              <w:bottom w:val="single" w:sz="4" w:space="0" w:color="auto"/>
              <w:right w:val="single" w:sz="4" w:space="0" w:color="auto"/>
            </w:tcBorders>
            <w:noWrap/>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 </w:t>
            </w:r>
          </w:p>
        </w:tc>
        <w:tc>
          <w:tcPr>
            <w:tcW w:w="752" w:type="dxa"/>
            <w:tcBorders>
              <w:top w:val="nil"/>
              <w:left w:val="nil"/>
              <w:bottom w:val="single" w:sz="4" w:space="0" w:color="auto"/>
              <w:right w:val="single" w:sz="8" w:space="0" w:color="auto"/>
            </w:tcBorders>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 </w:t>
            </w:r>
          </w:p>
        </w:tc>
      </w:tr>
      <w:tr w:rsidR="00F8755E" w:rsidRPr="00723A2C">
        <w:tc>
          <w:tcPr>
            <w:tcW w:w="1384" w:type="dxa"/>
            <w:vMerge w:val="restart"/>
            <w:tcBorders>
              <w:top w:val="nil"/>
              <w:left w:val="single" w:sz="8" w:space="0" w:color="auto"/>
              <w:bottom w:val="single" w:sz="8" w:space="0" w:color="000000"/>
              <w:right w:val="single" w:sz="4" w:space="0" w:color="auto"/>
            </w:tcBorders>
            <w:tcMar>
              <w:left w:w="57" w:type="dxa"/>
              <w:right w:w="57" w:type="dxa"/>
            </w:tcMar>
            <w:vAlign w:val="center"/>
          </w:tcPr>
          <w:p w:rsidR="00F8755E" w:rsidRPr="00723A2C" w:rsidRDefault="00F8755E" w:rsidP="009F3865">
            <w:pPr>
              <w:spacing w:beforeLines="40" w:afterLines="40" w:line="240" w:lineRule="auto"/>
              <w:rPr>
                <w:sz w:val="14"/>
                <w:szCs w:val="14"/>
              </w:rPr>
            </w:pPr>
            <w:r w:rsidRPr="00723A2C">
              <w:rPr>
                <w:rFonts w:cs="Arial"/>
                <w:sz w:val="14"/>
                <w:szCs w:val="14"/>
              </w:rPr>
              <w:t>Ποσοστό υποτροφιών σε θετικές επιστήμες και τεχνολογία (MST) στο σύνολο των υποτροφιών</w:t>
            </w:r>
          </w:p>
        </w:tc>
        <w:tc>
          <w:tcPr>
            <w:tcW w:w="986" w:type="dxa"/>
            <w:gridSpan w:val="2"/>
            <w:tcBorders>
              <w:top w:val="nil"/>
              <w:left w:val="nil"/>
              <w:bottom w:val="single" w:sz="4" w:space="0" w:color="auto"/>
              <w:right w:val="single" w:sz="4" w:space="0" w:color="auto"/>
            </w:tcBorders>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Ολοκλήρωση</w:t>
            </w:r>
          </w:p>
        </w:tc>
        <w:tc>
          <w:tcPr>
            <w:tcW w:w="777"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r w:rsidRPr="00723A2C">
              <w:rPr>
                <w:sz w:val="14"/>
                <w:szCs w:val="14"/>
              </w:rPr>
              <w:t>0</w:t>
            </w:r>
          </w:p>
        </w:tc>
        <w:tc>
          <w:tcPr>
            <w:tcW w:w="647"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r w:rsidRPr="00723A2C">
              <w:rPr>
                <w:sz w:val="14"/>
                <w:szCs w:val="14"/>
                <w:lang w:val="en-US"/>
              </w:rPr>
              <w:t>0</w:t>
            </w:r>
          </w:p>
        </w:tc>
        <w:tc>
          <w:tcPr>
            <w:tcW w:w="64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rPr>
            </w:pPr>
            <w:r w:rsidRPr="00723A2C">
              <w:rPr>
                <w:sz w:val="14"/>
                <w:szCs w:val="14"/>
              </w:rPr>
              <w:t>0</w:t>
            </w:r>
          </w:p>
        </w:tc>
        <w:tc>
          <w:tcPr>
            <w:tcW w:w="64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jc w:val="center"/>
              <w:rPr>
                <w:rFonts w:cs="Calibri"/>
                <w:color w:val="000000"/>
                <w:sz w:val="14"/>
                <w:szCs w:val="14"/>
              </w:rPr>
            </w:pPr>
            <w:r w:rsidRPr="00CE2276">
              <w:rPr>
                <w:rFonts w:cs="Calibri"/>
                <w:color w:val="000000"/>
                <w:sz w:val="14"/>
                <w:szCs w:val="14"/>
              </w:rPr>
              <w:t>0</w:t>
            </w:r>
          </w:p>
        </w:tc>
        <w:tc>
          <w:tcPr>
            <w:tcW w:w="571"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line="240" w:lineRule="auto"/>
              <w:jc w:val="center"/>
              <w:rPr>
                <w:sz w:val="14"/>
                <w:szCs w:val="14"/>
                <w:lang w:val="en-US"/>
              </w:rPr>
            </w:pPr>
            <w:r>
              <w:rPr>
                <w:sz w:val="14"/>
                <w:szCs w:val="14"/>
                <w:lang w:val="en-US"/>
              </w:rPr>
              <w:t>20,7%</w:t>
            </w:r>
          </w:p>
        </w:tc>
        <w:tc>
          <w:tcPr>
            <w:tcW w:w="565" w:type="dxa"/>
            <w:tcBorders>
              <w:top w:val="nil"/>
              <w:left w:val="nil"/>
              <w:bottom w:val="single" w:sz="4" w:space="0" w:color="auto"/>
              <w:right w:val="single" w:sz="4" w:space="0" w:color="auto"/>
            </w:tcBorders>
            <w:noWrap/>
            <w:tcMar>
              <w:left w:w="57" w:type="dxa"/>
              <w:right w:w="57" w:type="dxa"/>
            </w:tcMar>
            <w:vAlign w:val="bottom"/>
          </w:tcPr>
          <w:p w:rsidR="00F8755E" w:rsidRDefault="00F8755E" w:rsidP="009F3865">
            <w:pPr>
              <w:spacing w:beforeLines="40" w:afterLines="40" w:line="240" w:lineRule="auto"/>
              <w:rPr>
                <w:sz w:val="14"/>
                <w:szCs w:val="14"/>
              </w:rPr>
            </w:pPr>
            <w:r>
              <w:rPr>
                <w:sz w:val="14"/>
                <w:szCs w:val="14"/>
              </w:rPr>
              <w:t>21%</w:t>
            </w:r>
          </w:p>
        </w:tc>
        <w:tc>
          <w:tcPr>
            <w:tcW w:w="568" w:type="dxa"/>
            <w:tcBorders>
              <w:top w:val="nil"/>
              <w:left w:val="nil"/>
              <w:bottom w:val="single" w:sz="4" w:space="0" w:color="auto"/>
              <w:right w:val="single" w:sz="4" w:space="0" w:color="auto"/>
            </w:tcBorders>
            <w:noWrap/>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 </w:t>
            </w:r>
            <w:r>
              <w:rPr>
                <w:sz w:val="14"/>
                <w:szCs w:val="14"/>
              </w:rPr>
              <w:t>2</w:t>
            </w:r>
            <w:r>
              <w:rPr>
                <w:sz w:val="14"/>
                <w:szCs w:val="14"/>
                <w:lang w:val="en-US"/>
              </w:rPr>
              <w:t>3</w:t>
            </w:r>
            <w:r w:rsidRPr="00CF503D">
              <w:rPr>
                <w:sz w:val="14"/>
                <w:szCs w:val="14"/>
              </w:rPr>
              <w:t>%</w:t>
            </w:r>
          </w:p>
        </w:tc>
        <w:tc>
          <w:tcPr>
            <w:tcW w:w="568" w:type="dxa"/>
            <w:tcBorders>
              <w:top w:val="nil"/>
              <w:left w:val="nil"/>
              <w:bottom w:val="single" w:sz="4" w:space="0" w:color="auto"/>
              <w:right w:val="single" w:sz="4" w:space="0" w:color="auto"/>
            </w:tcBorders>
            <w:noWrap/>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 </w:t>
            </w:r>
          </w:p>
        </w:tc>
        <w:tc>
          <w:tcPr>
            <w:tcW w:w="568" w:type="dxa"/>
            <w:tcBorders>
              <w:top w:val="nil"/>
              <w:left w:val="nil"/>
              <w:bottom w:val="single" w:sz="4" w:space="0" w:color="auto"/>
              <w:right w:val="single" w:sz="4" w:space="0" w:color="auto"/>
            </w:tcBorders>
            <w:noWrap/>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 </w:t>
            </w:r>
          </w:p>
        </w:tc>
        <w:tc>
          <w:tcPr>
            <w:tcW w:w="752" w:type="dxa"/>
            <w:tcBorders>
              <w:top w:val="nil"/>
              <w:left w:val="nil"/>
              <w:bottom w:val="single" w:sz="4" w:space="0" w:color="auto"/>
              <w:right w:val="single" w:sz="8" w:space="0" w:color="auto"/>
            </w:tcBorders>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 </w:t>
            </w:r>
          </w:p>
        </w:tc>
      </w:tr>
      <w:tr w:rsidR="00F8755E" w:rsidRPr="00723A2C">
        <w:tc>
          <w:tcPr>
            <w:tcW w:w="1384" w:type="dxa"/>
            <w:vMerge/>
            <w:tcBorders>
              <w:top w:val="nil"/>
              <w:left w:val="single" w:sz="8" w:space="0" w:color="auto"/>
              <w:bottom w:val="single" w:sz="8" w:space="0" w:color="000000"/>
              <w:right w:val="single" w:sz="4" w:space="0" w:color="auto"/>
            </w:tcBorders>
            <w:tcMar>
              <w:left w:w="57" w:type="dxa"/>
              <w:right w:w="57" w:type="dxa"/>
            </w:tcMar>
            <w:vAlign w:val="center"/>
          </w:tcPr>
          <w:p w:rsidR="00F8755E" w:rsidRDefault="00F8755E" w:rsidP="009F3865">
            <w:pPr>
              <w:spacing w:beforeLines="40" w:afterLines="40" w:line="240" w:lineRule="auto"/>
              <w:rPr>
                <w:sz w:val="14"/>
                <w:szCs w:val="14"/>
              </w:rPr>
            </w:pPr>
          </w:p>
        </w:tc>
        <w:tc>
          <w:tcPr>
            <w:tcW w:w="986" w:type="dxa"/>
            <w:gridSpan w:val="2"/>
            <w:tcBorders>
              <w:top w:val="nil"/>
              <w:left w:val="nil"/>
              <w:bottom w:val="single" w:sz="4" w:space="0" w:color="auto"/>
              <w:right w:val="single" w:sz="4" w:space="0" w:color="auto"/>
            </w:tcBorders>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Στόχος</w:t>
            </w:r>
          </w:p>
        </w:tc>
        <w:tc>
          <w:tcPr>
            <w:tcW w:w="777" w:type="dxa"/>
            <w:tcBorders>
              <w:top w:val="nil"/>
              <w:left w:val="nil"/>
              <w:bottom w:val="single" w:sz="4" w:space="0" w:color="auto"/>
              <w:right w:val="single" w:sz="4" w:space="0" w:color="auto"/>
            </w:tcBorders>
            <w:noWrap/>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 </w:t>
            </w:r>
          </w:p>
        </w:tc>
        <w:tc>
          <w:tcPr>
            <w:tcW w:w="647" w:type="dxa"/>
            <w:tcBorders>
              <w:top w:val="nil"/>
              <w:left w:val="nil"/>
              <w:bottom w:val="single" w:sz="4" w:space="0" w:color="auto"/>
              <w:right w:val="single" w:sz="4" w:space="0" w:color="auto"/>
            </w:tcBorders>
            <w:noWrap/>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 </w:t>
            </w:r>
          </w:p>
        </w:tc>
        <w:tc>
          <w:tcPr>
            <w:tcW w:w="648" w:type="dxa"/>
            <w:tcBorders>
              <w:top w:val="nil"/>
              <w:left w:val="nil"/>
              <w:bottom w:val="single" w:sz="4" w:space="0" w:color="auto"/>
              <w:right w:val="single" w:sz="4" w:space="0" w:color="auto"/>
            </w:tcBorders>
            <w:noWrap/>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 </w:t>
            </w:r>
          </w:p>
        </w:tc>
        <w:tc>
          <w:tcPr>
            <w:tcW w:w="648"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40" w:afterLines="40"/>
              <w:jc w:val="center"/>
              <w:rPr>
                <w:rFonts w:cs="Calibri"/>
                <w:color w:val="000000"/>
                <w:sz w:val="14"/>
                <w:szCs w:val="14"/>
              </w:rPr>
            </w:pPr>
            <w:r w:rsidRPr="00723A2C">
              <w:rPr>
                <w:rFonts w:cs="Calibri"/>
                <w:color w:val="000000"/>
                <w:sz w:val="14"/>
                <w:szCs w:val="14"/>
              </w:rPr>
              <w:t> </w:t>
            </w:r>
          </w:p>
        </w:tc>
        <w:tc>
          <w:tcPr>
            <w:tcW w:w="571" w:type="dxa"/>
            <w:tcBorders>
              <w:top w:val="nil"/>
              <w:left w:val="nil"/>
              <w:bottom w:val="single" w:sz="4" w:space="0" w:color="auto"/>
              <w:right w:val="single" w:sz="4" w:space="0" w:color="auto"/>
            </w:tcBorders>
            <w:noWrap/>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 </w:t>
            </w:r>
          </w:p>
        </w:tc>
        <w:tc>
          <w:tcPr>
            <w:tcW w:w="565" w:type="dxa"/>
            <w:tcBorders>
              <w:top w:val="nil"/>
              <w:left w:val="nil"/>
              <w:bottom w:val="single" w:sz="4" w:space="0" w:color="auto"/>
              <w:right w:val="single" w:sz="4" w:space="0" w:color="auto"/>
            </w:tcBorders>
            <w:noWrap/>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 </w:t>
            </w:r>
          </w:p>
        </w:tc>
        <w:tc>
          <w:tcPr>
            <w:tcW w:w="568" w:type="dxa"/>
            <w:tcBorders>
              <w:top w:val="nil"/>
              <w:left w:val="nil"/>
              <w:bottom w:val="single" w:sz="4" w:space="0" w:color="auto"/>
              <w:right w:val="single" w:sz="4" w:space="0" w:color="auto"/>
            </w:tcBorders>
            <w:noWrap/>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 </w:t>
            </w:r>
          </w:p>
        </w:tc>
        <w:tc>
          <w:tcPr>
            <w:tcW w:w="568" w:type="dxa"/>
            <w:tcBorders>
              <w:top w:val="nil"/>
              <w:left w:val="nil"/>
              <w:bottom w:val="single" w:sz="4" w:space="0" w:color="auto"/>
              <w:right w:val="single" w:sz="4" w:space="0" w:color="auto"/>
            </w:tcBorders>
            <w:noWrap/>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 </w:t>
            </w:r>
          </w:p>
        </w:tc>
        <w:tc>
          <w:tcPr>
            <w:tcW w:w="568" w:type="dxa"/>
            <w:tcBorders>
              <w:top w:val="nil"/>
              <w:left w:val="nil"/>
              <w:bottom w:val="single" w:sz="4" w:space="0" w:color="auto"/>
              <w:right w:val="single" w:sz="4" w:space="0" w:color="auto"/>
            </w:tcBorders>
            <w:noWrap/>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 </w:t>
            </w:r>
          </w:p>
        </w:tc>
        <w:tc>
          <w:tcPr>
            <w:tcW w:w="752" w:type="dxa"/>
            <w:tcBorders>
              <w:top w:val="nil"/>
              <w:left w:val="nil"/>
              <w:bottom w:val="single" w:sz="4" w:space="0" w:color="auto"/>
              <w:right w:val="single" w:sz="8" w:space="0" w:color="auto"/>
            </w:tcBorders>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lang w:val="en-US"/>
              </w:rPr>
              <w:t>30,0%</w:t>
            </w:r>
          </w:p>
        </w:tc>
      </w:tr>
      <w:tr w:rsidR="00F8755E" w:rsidRPr="00723A2C">
        <w:tc>
          <w:tcPr>
            <w:tcW w:w="1384" w:type="dxa"/>
            <w:vMerge/>
            <w:tcBorders>
              <w:top w:val="nil"/>
              <w:left w:val="single" w:sz="8" w:space="0" w:color="auto"/>
              <w:bottom w:val="single" w:sz="8" w:space="0" w:color="000000"/>
              <w:right w:val="single" w:sz="4" w:space="0" w:color="auto"/>
            </w:tcBorders>
            <w:tcMar>
              <w:left w:w="57" w:type="dxa"/>
              <w:right w:w="57" w:type="dxa"/>
            </w:tcMar>
            <w:vAlign w:val="center"/>
          </w:tcPr>
          <w:p w:rsidR="00F8755E" w:rsidRDefault="00F8755E" w:rsidP="009F3865">
            <w:pPr>
              <w:spacing w:beforeLines="40" w:afterLines="40" w:line="240" w:lineRule="auto"/>
              <w:rPr>
                <w:sz w:val="14"/>
                <w:szCs w:val="14"/>
              </w:rPr>
            </w:pPr>
          </w:p>
        </w:tc>
        <w:tc>
          <w:tcPr>
            <w:tcW w:w="986" w:type="dxa"/>
            <w:gridSpan w:val="2"/>
            <w:tcBorders>
              <w:top w:val="nil"/>
              <w:left w:val="nil"/>
              <w:bottom w:val="single" w:sz="8" w:space="0" w:color="auto"/>
              <w:right w:val="single" w:sz="4" w:space="0" w:color="auto"/>
            </w:tcBorders>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Αφετηρία</w:t>
            </w:r>
          </w:p>
        </w:tc>
        <w:tc>
          <w:tcPr>
            <w:tcW w:w="777" w:type="dxa"/>
            <w:tcBorders>
              <w:top w:val="nil"/>
              <w:left w:val="nil"/>
              <w:bottom w:val="single" w:sz="8" w:space="0" w:color="auto"/>
              <w:right w:val="single" w:sz="4" w:space="0" w:color="auto"/>
            </w:tcBorders>
            <w:noWrap/>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lang w:val="en-US"/>
              </w:rPr>
              <w:t>9,5%</w:t>
            </w:r>
          </w:p>
        </w:tc>
        <w:tc>
          <w:tcPr>
            <w:tcW w:w="647" w:type="dxa"/>
            <w:tcBorders>
              <w:top w:val="nil"/>
              <w:left w:val="nil"/>
              <w:bottom w:val="single" w:sz="8" w:space="0" w:color="auto"/>
              <w:right w:val="single" w:sz="4" w:space="0" w:color="auto"/>
            </w:tcBorders>
            <w:noWrap/>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 </w:t>
            </w:r>
          </w:p>
        </w:tc>
        <w:tc>
          <w:tcPr>
            <w:tcW w:w="648" w:type="dxa"/>
            <w:tcBorders>
              <w:top w:val="nil"/>
              <w:left w:val="nil"/>
              <w:bottom w:val="single" w:sz="8" w:space="0" w:color="auto"/>
              <w:right w:val="single" w:sz="4" w:space="0" w:color="auto"/>
            </w:tcBorders>
            <w:noWrap/>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 </w:t>
            </w:r>
          </w:p>
        </w:tc>
        <w:tc>
          <w:tcPr>
            <w:tcW w:w="648" w:type="dxa"/>
            <w:tcBorders>
              <w:top w:val="nil"/>
              <w:left w:val="nil"/>
              <w:bottom w:val="single" w:sz="8" w:space="0" w:color="auto"/>
              <w:right w:val="single" w:sz="4" w:space="0" w:color="auto"/>
            </w:tcBorders>
            <w:noWrap/>
            <w:tcMar>
              <w:left w:w="57" w:type="dxa"/>
              <w:right w:w="57" w:type="dxa"/>
            </w:tcMar>
            <w:vAlign w:val="center"/>
          </w:tcPr>
          <w:p w:rsidR="00F8755E" w:rsidRDefault="00F8755E" w:rsidP="009F3865">
            <w:pPr>
              <w:spacing w:beforeLines="40" w:afterLines="40"/>
              <w:jc w:val="center"/>
              <w:rPr>
                <w:rFonts w:cs="Calibri"/>
                <w:color w:val="000000"/>
                <w:sz w:val="14"/>
                <w:szCs w:val="14"/>
              </w:rPr>
            </w:pPr>
            <w:r w:rsidRPr="00723A2C">
              <w:rPr>
                <w:rFonts w:cs="Calibri"/>
                <w:color w:val="000000"/>
                <w:sz w:val="14"/>
                <w:szCs w:val="14"/>
              </w:rPr>
              <w:t> </w:t>
            </w:r>
          </w:p>
        </w:tc>
        <w:tc>
          <w:tcPr>
            <w:tcW w:w="571" w:type="dxa"/>
            <w:tcBorders>
              <w:top w:val="nil"/>
              <w:left w:val="nil"/>
              <w:bottom w:val="single" w:sz="8" w:space="0" w:color="auto"/>
              <w:right w:val="single" w:sz="4" w:space="0" w:color="auto"/>
            </w:tcBorders>
            <w:noWrap/>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 </w:t>
            </w:r>
          </w:p>
        </w:tc>
        <w:tc>
          <w:tcPr>
            <w:tcW w:w="565" w:type="dxa"/>
            <w:tcBorders>
              <w:top w:val="nil"/>
              <w:left w:val="nil"/>
              <w:bottom w:val="single" w:sz="8" w:space="0" w:color="auto"/>
              <w:right w:val="single" w:sz="4" w:space="0" w:color="auto"/>
            </w:tcBorders>
            <w:noWrap/>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 </w:t>
            </w:r>
          </w:p>
        </w:tc>
        <w:tc>
          <w:tcPr>
            <w:tcW w:w="568" w:type="dxa"/>
            <w:tcBorders>
              <w:top w:val="nil"/>
              <w:left w:val="nil"/>
              <w:bottom w:val="single" w:sz="8" w:space="0" w:color="auto"/>
              <w:right w:val="single" w:sz="4" w:space="0" w:color="auto"/>
            </w:tcBorders>
            <w:noWrap/>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 </w:t>
            </w:r>
          </w:p>
        </w:tc>
        <w:tc>
          <w:tcPr>
            <w:tcW w:w="568" w:type="dxa"/>
            <w:tcBorders>
              <w:top w:val="nil"/>
              <w:left w:val="nil"/>
              <w:bottom w:val="single" w:sz="8" w:space="0" w:color="auto"/>
              <w:right w:val="single" w:sz="4" w:space="0" w:color="auto"/>
            </w:tcBorders>
            <w:noWrap/>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 </w:t>
            </w:r>
          </w:p>
        </w:tc>
        <w:tc>
          <w:tcPr>
            <w:tcW w:w="568" w:type="dxa"/>
            <w:tcBorders>
              <w:top w:val="nil"/>
              <w:left w:val="nil"/>
              <w:bottom w:val="single" w:sz="8" w:space="0" w:color="auto"/>
              <w:right w:val="single" w:sz="4" w:space="0" w:color="auto"/>
            </w:tcBorders>
            <w:noWrap/>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 </w:t>
            </w:r>
          </w:p>
        </w:tc>
        <w:tc>
          <w:tcPr>
            <w:tcW w:w="752" w:type="dxa"/>
            <w:tcBorders>
              <w:top w:val="nil"/>
              <w:left w:val="nil"/>
              <w:bottom w:val="single" w:sz="8" w:space="0" w:color="auto"/>
              <w:right w:val="single" w:sz="8" w:space="0" w:color="auto"/>
            </w:tcBorders>
            <w:tcMar>
              <w:left w:w="57" w:type="dxa"/>
              <w:right w:w="57" w:type="dxa"/>
            </w:tcMar>
            <w:vAlign w:val="bottom"/>
          </w:tcPr>
          <w:p w:rsidR="00F8755E" w:rsidRDefault="00F8755E" w:rsidP="009F3865">
            <w:pPr>
              <w:spacing w:beforeLines="40" w:afterLines="40" w:line="240" w:lineRule="auto"/>
              <w:rPr>
                <w:sz w:val="14"/>
                <w:szCs w:val="14"/>
              </w:rPr>
            </w:pPr>
            <w:r w:rsidRPr="00723A2C">
              <w:rPr>
                <w:sz w:val="14"/>
                <w:szCs w:val="14"/>
              </w:rPr>
              <w:t> </w:t>
            </w:r>
          </w:p>
        </w:tc>
      </w:tr>
    </w:tbl>
    <w:p w:rsidR="00F8755E" w:rsidRPr="005D66C6" w:rsidRDefault="00F8755E" w:rsidP="005D66C6">
      <w:pPr>
        <w:rPr>
          <w:rStyle w:val="CommentReference"/>
          <w:szCs w:val="16"/>
        </w:rPr>
      </w:pPr>
      <w:r w:rsidRPr="005D66C6">
        <w:rPr>
          <w:rStyle w:val="CommentReference"/>
          <w:szCs w:val="16"/>
        </w:rPr>
        <w:t>(1)</w:t>
      </w:r>
      <w:r w:rsidRPr="005D66C6">
        <w:rPr>
          <w:rStyle w:val="CommentReference"/>
          <w:szCs w:val="16"/>
        </w:rPr>
        <w:tab/>
        <w:t>Η τιμή στόχος και αναφοράς αναφέρεται στο σύνολο της χώρας καθώς ο δείκτης δεν έχει γεωγραφική αναφορά</w:t>
      </w:r>
    </w:p>
    <w:p w:rsidR="00F8755E" w:rsidRPr="005D66C6" w:rsidRDefault="00F8755E" w:rsidP="005D66C6">
      <w:pPr>
        <w:rPr>
          <w:rStyle w:val="CommentReference"/>
          <w:szCs w:val="16"/>
        </w:rPr>
      </w:pPr>
      <w:r w:rsidRPr="005D66C6">
        <w:rPr>
          <w:rStyle w:val="CommentReference"/>
          <w:szCs w:val="16"/>
        </w:rPr>
        <w:t>(2)</w:t>
      </w:r>
      <w:r w:rsidRPr="005D66C6">
        <w:rPr>
          <w:rStyle w:val="CommentReference"/>
          <w:szCs w:val="16"/>
        </w:rPr>
        <w:tab/>
        <w:t>Η τιμή στόχος αυτού του δείκτη επηρεάζεται σημαντικά από την σχεδιαστική επιλογή να υλοποιηθούν, κατά τη νέα προγραμματική περίοδο, ερευνητικά προγράμματα, μεγαλύτερης διάρκειας, μεγαλύτερου προϋπολογισμού και με μικρότερο αριθμό ερευνητών ανά πρόγραμμα. Σαν αποτέλεσμα, η τιμή του δείκτη εμφανίζει μικρή μόνο αύξηση στο σύνολο της χώρας, παρά τη σημαντικά αυξημένη χρηματοδοτική προσπάθεια για την υποστήριξη της έρευνας που θα καταβληθεί κατά την περίοδο 2007-13.</w:t>
      </w:r>
    </w:p>
    <w:p w:rsidR="00F8755E" w:rsidRDefault="00F8755E" w:rsidP="00E36870">
      <w:pPr>
        <w:pStyle w:val="Heading3"/>
        <w:numPr>
          <w:ilvl w:val="2"/>
          <w:numId w:val="16"/>
        </w:numPr>
      </w:pPr>
      <w:bookmarkStart w:id="14" w:name="_Toc389660546"/>
      <w:r w:rsidRPr="006563E2">
        <w:t>Αποτύπωση της χρηματοοικονομικής προόδου του Επιχειρησιακού Προγράμματος</w:t>
      </w:r>
      <w:bookmarkEnd w:id="14"/>
    </w:p>
    <w:p w:rsidR="00F8755E" w:rsidRDefault="00F8755E" w:rsidP="0029515D">
      <w:r>
        <w:t>Η αποτύπωση της χρηματοοικονομικής προόδου του Επιχειρησιακού Προγράμματος Εκπαίδευση και Δια Βίου Μάθηση που σημειώθηκε κατά το έτος αναφοράς της Ετήσιας Έκθεσης γίνεται μέσω των Πινάκων του Παραρτήματος ΙI του Κανονισμού (ΕΚ) 832/17-9-20</w:t>
      </w:r>
      <w:r w:rsidRPr="000B0A68">
        <w:t>10</w:t>
      </w:r>
      <w:r>
        <w:t xml:space="preserve"> που αποτελεί </w:t>
      </w:r>
      <w:r w:rsidRPr="000B0A68">
        <w:t xml:space="preserve">τροποποίηση </w:t>
      </w:r>
      <w:r>
        <w:t xml:space="preserve">του Εφαρμοστικού Κανονισμού 1828/2006 (αντίστοιχα παραρτήματα ΙΙ και ΧVΙΙΙ). Ως προς τον Πίνακα του Παρατήματος ΙΙ παρατίθενται οικονομικά στοιχεία ως προς τις 5 διαστάσεις (θέμα προτεραιότητας, μορφή χρηματοδότησης, έδαφος, οικονομική δραστηριότητα και γεωγραφική περιοχή). </w:t>
      </w:r>
    </w:p>
    <w:p w:rsidR="00F8755E" w:rsidRDefault="00F8755E" w:rsidP="0029515D">
      <w:r>
        <w:t xml:space="preserve">Στον Πίνακα του Παραρτήματος </w:t>
      </w:r>
      <w:r>
        <w:rPr>
          <w:lang w:val="en-US"/>
        </w:rPr>
        <w:t>I</w:t>
      </w:r>
      <w:r>
        <w:t>I του Κανονισμού (ΕΚ) 8</w:t>
      </w:r>
      <w:r w:rsidRPr="000B0A68">
        <w:t>32</w:t>
      </w:r>
      <w:r>
        <w:t>/1</w:t>
      </w:r>
      <w:r w:rsidRPr="000B0A68">
        <w:t>7</w:t>
      </w:r>
      <w:r>
        <w:t>-9-20</w:t>
      </w:r>
      <w:r w:rsidRPr="000B0A68">
        <w:t>10</w:t>
      </w:r>
      <w:r>
        <w:t xml:space="preserve"> που αποτελεί τροποποίηση του Εφαρμοστικού Κανονισμού 1828/2006 (αντίστοιχο παράρτημα ΧVΙΙΙ) με τα χρηματοοικονομικά στοιχεία παρατίθενται σε επίπεδο Άξονα Προτεραιότητας στοιχεία ως προς:</w:t>
      </w:r>
    </w:p>
    <w:p w:rsidR="00F8755E" w:rsidRDefault="00F8755E" w:rsidP="00E36870">
      <w:pPr>
        <w:pStyle w:val="ListBullet"/>
        <w:numPr>
          <w:ilvl w:val="0"/>
          <w:numId w:val="17"/>
        </w:numPr>
      </w:pPr>
      <w:r>
        <w:t xml:space="preserve">Τις πιστοποιημένες επιλέξιμες </w:t>
      </w:r>
      <w:r w:rsidRPr="006563E2">
        <w:t>δαπάνες που καταβλήθηκαν από δικαιούχους.</w:t>
      </w:r>
    </w:p>
    <w:p w:rsidR="00F8755E" w:rsidRDefault="00F8755E" w:rsidP="00E36870">
      <w:pPr>
        <w:pStyle w:val="ListBullet"/>
        <w:numPr>
          <w:ilvl w:val="0"/>
          <w:numId w:val="17"/>
        </w:numPr>
      </w:pPr>
      <w:r w:rsidRPr="006563E2">
        <w:t>Τη</w:t>
      </w:r>
      <w:r>
        <w:t>ν αντίστοιχη</w:t>
      </w:r>
      <w:r w:rsidRPr="006563E2">
        <w:t xml:space="preserve"> δημόσια συνεισφορά.</w:t>
      </w:r>
    </w:p>
    <w:p w:rsidR="00F8755E" w:rsidRDefault="00F8755E" w:rsidP="0029515D">
      <w:r>
        <w:t xml:space="preserve">Ο σχετικός Πίνακας του Παραρτήματος ΙI του Κανονισμού (ΕΚ) </w:t>
      </w:r>
      <w:r w:rsidRPr="000B0A68">
        <w:t>832/17-9-2010</w:t>
      </w:r>
      <w:r>
        <w:t xml:space="preserve"> που αποτελεί τροποποίηση του Εφαρμοστικού Κανονισμού 1828/2006 (αντίστοιχο παράρτημα ΧVΙΙΙ) με τα οικονομικά στοιχεία του Ε.Π. «Εκπαίδευση και Δια Βίου Μάθηση» παρατίθεται στη συνέχεια.</w:t>
      </w:r>
    </w:p>
    <w:p w:rsidR="00F8755E" w:rsidRDefault="00F8755E" w:rsidP="006563E2">
      <w:pPr>
        <w:sectPr w:rsidR="00F8755E" w:rsidSect="00D346D4">
          <w:headerReference w:type="first" r:id="rId10"/>
          <w:footerReference w:type="first" r:id="rId11"/>
          <w:pgSz w:w="11906" w:h="16838"/>
          <w:pgMar w:top="1440" w:right="1800" w:bottom="1440" w:left="1800" w:header="708" w:footer="708" w:gutter="0"/>
          <w:cols w:space="708"/>
          <w:titlePg/>
          <w:docGrid w:linePitch="360"/>
        </w:sectPr>
      </w:pPr>
    </w:p>
    <w:p w:rsidR="00F8755E" w:rsidRDefault="00F8755E" w:rsidP="006563E2">
      <w:pPr>
        <w:pStyle w:val="Caption"/>
      </w:pPr>
      <w:r w:rsidRPr="0029515D">
        <w:t>Πίνακας Παραρτήματος ΙI του Κανονισμού (ΕΚ) 832/17-9-2010 (αντίστοιχο παράρτημα ΧVΙΙΙ του ΕΚ 1828/2006)</w:t>
      </w:r>
    </w:p>
    <w:p w:rsidR="00F8755E" w:rsidRDefault="00F8755E" w:rsidP="006563E2">
      <w:pPr>
        <w:pStyle w:val="Caption"/>
      </w:pPr>
      <w:r>
        <w:t>Χρηματοοικονομικά στοιχεία Ε.Π. "Εκπαίδευση &amp; Δια Βίου Μάθηση" ανά Άξονα Προτεραιότητας</w:t>
      </w:r>
    </w:p>
    <w:p w:rsidR="00F8755E" w:rsidRPr="004B356F" w:rsidRDefault="00F8755E" w:rsidP="004B356F">
      <w:pPr>
        <w:spacing w:before="0"/>
        <w:jc w:val="right"/>
        <w:rPr>
          <w:sz w:val="16"/>
          <w:szCs w:val="16"/>
        </w:rPr>
      </w:pPr>
      <w:r>
        <w:rPr>
          <w:rStyle w:val="CommentReference"/>
          <w:szCs w:val="16"/>
        </w:rPr>
        <w:t>ευρώ</w:t>
      </w:r>
    </w:p>
    <w:tbl>
      <w:tblPr>
        <w:tblW w:w="1417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75"/>
        <w:gridCol w:w="3577"/>
        <w:gridCol w:w="2112"/>
        <w:gridCol w:w="2060"/>
        <w:gridCol w:w="2130"/>
        <w:gridCol w:w="1866"/>
        <w:gridCol w:w="1754"/>
      </w:tblGrid>
      <w:tr w:rsidR="00F8755E" w:rsidRPr="00723A2C" w:rsidTr="00FA5E87">
        <w:tc>
          <w:tcPr>
            <w:tcW w:w="675" w:type="dxa"/>
            <w:shd w:val="clear" w:color="auto" w:fill="FFFF99"/>
            <w:vAlign w:val="bottom"/>
          </w:tcPr>
          <w:p w:rsidR="00F8755E" w:rsidRPr="00723A2C" w:rsidRDefault="00F8755E" w:rsidP="00520B45">
            <w:pPr>
              <w:spacing w:before="0" w:after="0" w:line="240" w:lineRule="auto"/>
              <w:jc w:val="center"/>
              <w:rPr>
                <w:rStyle w:val="CommentReference"/>
                <w:rFonts w:ascii="Calibri" w:hAnsi="Calibri" w:cs="Calibri"/>
                <w:b/>
                <w:szCs w:val="16"/>
                <w:lang w:eastAsia="el-GR"/>
              </w:rPr>
            </w:pPr>
            <w:r w:rsidRPr="00723A2C">
              <w:rPr>
                <w:rStyle w:val="CommentReference"/>
                <w:rFonts w:ascii="Calibri" w:hAnsi="Calibri" w:cs="Calibri"/>
                <w:b/>
                <w:szCs w:val="16"/>
                <w:lang w:eastAsia="el-GR"/>
              </w:rPr>
              <w:t>ΚΩΔΙΚΟΣ Α.Π.</w:t>
            </w:r>
          </w:p>
        </w:tc>
        <w:tc>
          <w:tcPr>
            <w:tcW w:w="3577" w:type="dxa"/>
            <w:shd w:val="clear" w:color="auto" w:fill="FFFF99"/>
            <w:vAlign w:val="bottom"/>
          </w:tcPr>
          <w:p w:rsidR="00F8755E" w:rsidRPr="00723A2C" w:rsidRDefault="00F8755E" w:rsidP="00520B45">
            <w:pPr>
              <w:spacing w:before="0" w:after="0" w:line="240" w:lineRule="auto"/>
              <w:jc w:val="center"/>
              <w:rPr>
                <w:rFonts w:ascii="Calibri" w:hAnsi="Calibri" w:cs="Calibri"/>
                <w:b/>
                <w:bCs/>
                <w:sz w:val="16"/>
                <w:szCs w:val="16"/>
                <w:lang w:eastAsia="el-GR"/>
              </w:rPr>
            </w:pPr>
            <w:r w:rsidRPr="00723A2C">
              <w:rPr>
                <w:rFonts w:ascii="Calibri" w:hAnsi="Calibri" w:cs="Calibri"/>
                <w:b/>
                <w:bCs/>
                <w:sz w:val="16"/>
                <w:szCs w:val="16"/>
                <w:lang w:eastAsia="el-GR"/>
              </w:rPr>
              <w:t>ΠΕΡΙΓΡΑΦΗ ΑΞΟΝΑ ΠΡΟΤΕΡΑΙΟΤΗΤΑΣ</w:t>
            </w:r>
          </w:p>
        </w:tc>
        <w:tc>
          <w:tcPr>
            <w:tcW w:w="2112" w:type="dxa"/>
            <w:shd w:val="clear" w:color="auto" w:fill="FFFF99"/>
            <w:vAlign w:val="bottom"/>
          </w:tcPr>
          <w:p w:rsidR="00F8755E" w:rsidRPr="00723A2C" w:rsidRDefault="00F8755E" w:rsidP="00520B45">
            <w:pPr>
              <w:spacing w:before="0" w:after="0" w:line="240" w:lineRule="auto"/>
              <w:jc w:val="center"/>
              <w:rPr>
                <w:rStyle w:val="CommentReference"/>
                <w:rFonts w:ascii="Calibri" w:hAnsi="Calibri" w:cs="Calibri"/>
                <w:b/>
                <w:szCs w:val="16"/>
                <w:lang w:eastAsia="el-GR"/>
              </w:rPr>
            </w:pPr>
            <w:r w:rsidRPr="00723A2C">
              <w:rPr>
                <w:rStyle w:val="CommentReference"/>
                <w:rFonts w:ascii="Calibri" w:hAnsi="Calibri" w:cs="Calibri"/>
                <w:b/>
                <w:szCs w:val="16"/>
                <w:lang w:eastAsia="el-GR"/>
              </w:rPr>
              <w:t>Συνολική χρηματοδότηση του επιχειρησιακού προγράμματος (Ένωση και εθνικό επίπεδο)</w:t>
            </w:r>
          </w:p>
        </w:tc>
        <w:tc>
          <w:tcPr>
            <w:tcW w:w="2060" w:type="dxa"/>
            <w:shd w:val="clear" w:color="auto" w:fill="FFFF99"/>
            <w:vAlign w:val="bottom"/>
          </w:tcPr>
          <w:p w:rsidR="00F8755E" w:rsidRPr="00723A2C" w:rsidRDefault="00F8755E" w:rsidP="00520B45">
            <w:pPr>
              <w:spacing w:before="0" w:after="0" w:line="240" w:lineRule="auto"/>
              <w:jc w:val="center"/>
              <w:rPr>
                <w:rStyle w:val="CommentReference"/>
                <w:rFonts w:ascii="Calibri" w:hAnsi="Calibri" w:cs="Calibri"/>
                <w:b/>
                <w:szCs w:val="16"/>
                <w:lang w:eastAsia="el-GR"/>
              </w:rPr>
            </w:pPr>
            <w:r w:rsidRPr="00723A2C">
              <w:rPr>
                <w:rStyle w:val="CommentReference"/>
                <w:rFonts w:ascii="Calibri" w:hAnsi="Calibri" w:cs="Calibri"/>
                <w:b/>
                <w:szCs w:val="16"/>
                <w:lang w:eastAsia="el-GR"/>
              </w:rPr>
              <w:t>Βάση υπολογισμού της ενωσιακής συνεισφοράς (Δημόσιο ή συνολικό κόστος)</w:t>
            </w:r>
          </w:p>
        </w:tc>
        <w:tc>
          <w:tcPr>
            <w:tcW w:w="2130" w:type="dxa"/>
            <w:shd w:val="clear" w:color="auto" w:fill="FFFF99"/>
            <w:vAlign w:val="bottom"/>
          </w:tcPr>
          <w:p w:rsidR="00F8755E" w:rsidRPr="00723A2C" w:rsidRDefault="00F8755E" w:rsidP="00520B45">
            <w:pPr>
              <w:spacing w:before="0" w:after="0" w:line="240" w:lineRule="auto"/>
              <w:jc w:val="center"/>
              <w:rPr>
                <w:rStyle w:val="CommentReference"/>
                <w:rFonts w:ascii="Calibri" w:hAnsi="Calibri" w:cs="Calibri"/>
                <w:b/>
                <w:szCs w:val="16"/>
                <w:lang w:eastAsia="el-GR"/>
              </w:rPr>
            </w:pPr>
            <w:r w:rsidRPr="00723A2C">
              <w:rPr>
                <w:rStyle w:val="CommentReference"/>
                <w:rFonts w:ascii="Calibri" w:hAnsi="Calibri" w:cs="Calibri"/>
                <w:b/>
                <w:szCs w:val="16"/>
                <w:lang w:eastAsia="el-GR"/>
              </w:rPr>
              <w:t>Συνολικό ποσό των πιστοποιηθεισών επιλέξιμων δαπανών που καταβλήθηκαν από δικαιούχους ( 1 )</w:t>
            </w:r>
          </w:p>
        </w:tc>
        <w:tc>
          <w:tcPr>
            <w:tcW w:w="1866" w:type="dxa"/>
            <w:shd w:val="clear" w:color="auto" w:fill="FFFF99"/>
            <w:vAlign w:val="bottom"/>
          </w:tcPr>
          <w:p w:rsidR="00F8755E" w:rsidRPr="00723A2C" w:rsidRDefault="00F8755E" w:rsidP="00520B45">
            <w:pPr>
              <w:spacing w:before="0" w:after="0" w:line="240" w:lineRule="auto"/>
              <w:jc w:val="center"/>
              <w:rPr>
                <w:rStyle w:val="CommentReference"/>
                <w:rFonts w:ascii="Calibri" w:hAnsi="Calibri" w:cs="Calibri"/>
                <w:b/>
                <w:szCs w:val="16"/>
                <w:lang w:eastAsia="el-GR"/>
              </w:rPr>
            </w:pPr>
            <w:r w:rsidRPr="00723A2C">
              <w:rPr>
                <w:rStyle w:val="CommentReference"/>
                <w:rFonts w:ascii="Calibri" w:hAnsi="Calibri" w:cs="Calibri"/>
                <w:b/>
                <w:szCs w:val="16"/>
                <w:lang w:eastAsia="el-GR"/>
              </w:rPr>
              <w:t>Αντίστοιχη δημόσια συνεισφορά ( 1 )</w:t>
            </w:r>
          </w:p>
        </w:tc>
        <w:tc>
          <w:tcPr>
            <w:tcW w:w="1754" w:type="dxa"/>
            <w:shd w:val="clear" w:color="auto" w:fill="FFFF99"/>
            <w:vAlign w:val="bottom"/>
          </w:tcPr>
          <w:p w:rsidR="00F8755E" w:rsidRPr="00723A2C" w:rsidRDefault="00F8755E" w:rsidP="00520B45">
            <w:pPr>
              <w:spacing w:before="0" w:after="0" w:line="240" w:lineRule="auto"/>
              <w:jc w:val="center"/>
              <w:rPr>
                <w:rStyle w:val="CommentReference"/>
                <w:rFonts w:ascii="Calibri" w:hAnsi="Calibri" w:cs="Calibri"/>
                <w:b/>
                <w:szCs w:val="16"/>
                <w:lang w:eastAsia="el-GR"/>
              </w:rPr>
            </w:pPr>
            <w:r w:rsidRPr="00723A2C">
              <w:rPr>
                <w:rStyle w:val="CommentReference"/>
                <w:rFonts w:ascii="Calibri" w:hAnsi="Calibri" w:cs="Calibri"/>
                <w:b/>
                <w:szCs w:val="16"/>
                <w:lang w:eastAsia="el-GR"/>
              </w:rPr>
              <w:t>Ποσοστό υλοποίησης %</w:t>
            </w:r>
          </w:p>
        </w:tc>
      </w:tr>
      <w:tr w:rsidR="00F8755E" w:rsidRPr="00723A2C" w:rsidTr="00FA5E87">
        <w:trPr>
          <w:trHeight w:val="327"/>
        </w:trPr>
        <w:tc>
          <w:tcPr>
            <w:tcW w:w="675" w:type="dxa"/>
            <w:vAlign w:val="center"/>
          </w:tcPr>
          <w:p w:rsidR="00F8755E" w:rsidRPr="00723A2C" w:rsidRDefault="00F8755E" w:rsidP="00C01B44">
            <w:pPr>
              <w:spacing w:before="0" w:after="0" w:line="240" w:lineRule="auto"/>
              <w:jc w:val="center"/>
              <w:rPr>
                <w:rFonts w:ascii="Calibri" w:hAnsi="Calibri" w:cs="Calibri"/>
                <w:b/>
                <w:bCs/>
                <w:sz w:val="16"/>
                <w:szCs w:val="16"/>
                <w:lang w:eastAsia="el-GR"/>
              </w:rPr>
            </w:pPr>
            <w:r w:rsidRPr="00723A2C">
              <w:rPr>
                <w:rFonts w:ascii="Calibri" w:hAnsi="Calibri" w:cs="Calibri"/>
                <w:b/>
                <w:bCs/>
                <w:sz w:val="16"/>
                <w:szCs w:val="16"/>
                <w:lang w:eastAsia="el-GR"/>
              </w:rPr>
              <w:t>1</w:t>
            </w:r>
          </w:p>
        </w:tc>
        <w:tc>
          <w:tcPr>
            <w:tcW w:w="3577" w:type="dxa"/>
            <w:vAlign w:val="center"/>
          </w:tcPr>
          <w:p w:rsidR="00F8755E" w:rsidRPr="00723A2C" w:rsidRDefault="00F8755E" w:rsidP="00C01B44">
            <w:pPr>
              <w:spacing w:before="0" w:after="0" w:line="240" w:lineRule="auto"/>
              <w:rPr>
                <w:rFonts w:ascii="Calibri" w:hAnsi="Calibri" w:cs="Calibri"/>
                <w:sz w:val="16"/>
                <w:szCs w:val="16"/>
                <w:lang w:eastAsia="el-GR"/>
              </w:rPr>
            </w:pPr>
            <w:r w:rsidRPr="00723A2C">
              <w:rPr>
                <w:rFonts w:ascii="Calibri" w:hAnsi="Calibri" w:cs="Calibri"/>
                <w:sz w:val="16"/>
                <w:szCs w:val="16"/>
                <w:lang w:eastAsia="el-GR"/>
              </w:rPr>
              <w:t>"Αναβάθμιση της ποιότητας της εκπαίδευσης και προώθηση της κοινωνικής ενσωμάτωσης στις 8 Περιφέρειες Αμιγούς Στόχου 1"</w:t>
            </w:r>
          </w:p>
        </w:tc>
        <w:tc>
          <w:tcPr>
            <w:tcW w:w="2112" w:type="dxa"/>
            <w:vAlign w:val="bottom"/>
          </w:tcPr>
          <w:p w:rsidR="00F8755E" w:rsidRPr="00FA5E87" w:rsidRDefault="00F8755E" w:rsidP="00CF247F">
            <w:pPr>
              <w:jc w:val="right"/>
              <w:rPr>
                <w:rFonts w:ascii="Calibri" w:hAnsi="Calibri" w:cs="Arial"/>
                <w:sz w:val="18"/>
                <w:szCs w:val="18"/>
              </w:rPr>
            </w:pPr>
            <w:r w:rsidRPr="00FA5E87">
              <w:rPr>
                <w:rFonts w:ascii="Verdana" w:hAnsi="Verdana"/>
                <w:sz w:val="18"/>
                <w:szCs w:val="18"/>
              </w:rPr>
              <w:t>424.198.266</w:t>
            </w:r>
          </w:p>
        </w:tc>
        <w:tc>
          <w:tcPr>
            <w:tcW w:w="2060" w:type="dxa"/>
            <w:vAlign w:val="bottom"/>
          </w:tcPr>
          <w:p w:rsidR="00F8755E" w:rsidRPr="00FA5E87" w:rsidRDefault="00F8755E" w:rsidP="00BF6DF4">
            <w:pPr>
              <w:jc w:val="right"/>
              <w:rPr>
                <w:rFonts w:ascii="Calibri" w:hAnsi="Calibri" w:cs="Arial"/>
                <w:sz w:val="18"/>
                <w:szCs w:val="18"/>
              </w:rPr>
            </w:pPr>
            <w:r w:rsidRPr="00FA5E87">
              <w:rPr>
                <w:rFonts w:ascii="Verdana" w:hAnsi="Verdana"/>
                <w:sz w:val="18"/>
                <w:szCs w:val="18"/>
              </w:rPr>
              <w:t>424.198.266</w:t>
            </w:r>
          </w:p>
        </w:tc>
        <w:tc>
          <w:tcPr>
            <w:tcW w:w="2130" w:type="dxa"/>
            <w:vAlign w:val="bottom"/>
          </w:tcPr>
          <w:p w:rsidR="00F8755E" w:rsidRPr="00FA5E87" w:rsidRDefault="00F8755E">
            <w:pPr>
              <w:jc w:val="right"/>
              <w:rPr>
                <w:rFonts w:ascii="Calibri" w:hAnsi="Calibri"/>
                <w:color w:val="000000"/>
                <w:sz w:val="18"/>
                <w:szCs w:val="18"/>
              </w:rPr>
            </w:pPr>
            <w:r w:rsidRPr="00FA5E87">
              <w:rPr>
                <w:rFonts w:ascii="Verdana" w:hAnsi="Verdana"/>
                <w:color w:val="000000"/>
                <w:sz w:val="18"/>
                <w:szCs w:val="18"/>
              </w:rPr>
              <w:t>192.346.133,97</w:t>
            </w:r>
          </w:p>
        </w:tc>
        <w:tc>
          <w:tcPr>
            <w:tcW w:w="1866" w:type="dxa"/>
            <w:vAlign w:val="bottom"/>
          </w:tcPr>
          <w:p w:rsidR="00F8755E" w:rsidRPr="00FA5E87" w:rsidRDefault="00F8755E" w:rsidP="00BF6DF4">
            <w:pPr>
              <w:jc w:val="right"/>
              <w:rPr>
                <w:rFonts w:ascii="Calibri" w:hAnsi="Calibri"/>
                <w:color w:val="000000"/>
                <w:sz w:val="18"/>
                <w:szCs w:val="18"/>
              </w:rPr>
            </w:pPr>
            <w:r w:rsidRPr="00FA5E87">
              <w:rPr>
                <w:rFonts w:ascii="Verdana" w:hAnsi="Verdana"/>
                <w:color w:val="000000"/>
                <w:sz w:val="18"/>
                <w:szCs w:val="18"/>
              </w:rPr>
              <w:t>192.346.133,97</w:t>
            </w:r>
          </w:p>
        </w:tc>
        <w:tc>
          <w:tcPr>
            <w:tcW w:w="1754" w:type="dxa"/>
            <w:vAlign w:val="bottom"/>
          </w:tcPr>
          <w:p w:rsidR="00F8755E" w:rsidRPr="00FA5E87" w:rsidRDefault="00F8755E">
            <w:pPr>
              <w:jc w:val="right"/>
              <w:rPr>
                <w:rFonts w:ascii="Calibri" w:hAnsi="Calibri"/>
                <w:sz w:val="18"/>
                <w:szCs w:val="18"/>
              </w:rPr>
            </w:pPr>
            <w:r w:rsidRPr="00FA5E87">
              <w:rPr>
                <w:rFonts w:ascii="Verdana" w:hAnsi="Verdana"/>
                <w:sz w:val="18"/>
                <w:szCs w:val="18"/>
              </w:rPr>
              <w:t>45,34%</w:t>
            </w:r>
          </w:p>
        </w:tc>
      </w:tr>
      <w:tr w:rsidR="00F8755E" w:rsidRPr="00723A2C" w:rsidTr="00FA5E87">
        <w:tc>
          <w:tcPr>
            <w:tcW w:w="675" w:type="dxa"/>
            <w:vAlign w:val="center"/>
          </w:tcPr>
          <w:p w:rsidR="00F8755E" w:rsidRPr="00723A2C" w:rsidRDefault="00F8755E" w:rsidP="00C01B44">
            <w:pPr>
              <w:spacing w:before="0" w:after="0" w:line="240" w:lineRule="auto"/>
              <w:jc w:val="center"/>
              <w:rPr>
                <w:rFonts w:ascii="Calibri" w:hAnsi="Calibri" w:cs="Calibri"/>
                <w:b/>
                <w:bCs/>
                <w:sz w:val="16"/>
                <w:szCs w:val="16"/>
                <w:lang w:eastAsia="el-GR"/>
              </w:rPr>
            </w:pPr>
            <w:r w:rsidRPr="00723A2C">
              <w:rPr>
                <w:rFonts w:ascii="Calibri" w:hAnsi="Calibri" w:cs="Calibri"/>
                <w:b/>
                <w:bCs/>
                <w:sz w:val="16"/>
                <w:szCs w:val="16"/>
                <w:lang w:eastAsia="el-GR"/>
              </w:rPr>
              <w:t>2</w:t>
            </w:r>
          </w:p>
        </w:tc>
        <w:tc>
          <w:tcPr>
            <w:tcW w:w="3577" w:type="dxa"/>
            <w:vAlign w:val="center"/>
          </w:tcPr>
          <w:p w:rsidR="00F8755E" w:rsidRPr="00723A2C" w:rsidRDefault="00F8755E" w:rsidP="00C01B44">
            <w:pPr>
              <w:spacing w:before="0" w:after="0" w:line="240" w:lineRule="auto"/>
              <w:rPr>
                <w:rFonts w:ascii="Calibri" w:hAnsi="Calibri" w:cs="Calibri"/>
                <w:sz w:val="16"/>
                <w:szCs w:val="16"/>
                <w:lang w:eastAsia="el-GR"/>
              </w:rPr>
            </w:pPr>
            <w:r w:rsidRPr="00723A2C">
              <w:rPr>
                <w:rFonts w:ascii="Calibri" w:hAnsi="Calibri" w:cs="Calibri"/>
                <w:sz w:val="16"/>
                <w:szCs w:val="16"/>
                <w:lang w:eastAsia="el-GR"/>
              </w:rPr>
              <w:t>"Αναβάθμιση της ποιότητας της εκπαίδευσης και προώθηση της κοινωνικής ενσωμάτωσης στις 3 Περιφέρειες Στατιστικής Σύγκλισης (Phasing Out)"</w:t>
            </w:r>
          </w:p>
        </w:tc>
        <w:tc>
          <w:tcPr>
            <w:tcW w:w="2112" w:type="dxa"/>
            <w:vAlign w:val="bottom"/>
          </w:tcPr>
          <w:p w:rsidR="00F8755E" w:rsidRPr="00FA5E87" w:rsidRDefault="00F8755E" w:rsidP="00CF247F">
            <w:pPr>
              <w:jc w:val="right"/>
              <w:rPr>
                <w:rFonts w:ascii="Calibri" w:hAnsi="Calibri" w:cs="Arial"/>
                <w:sz w:val="18"/>
                <w:szCs w:val="18"/>
              </w:rPr>
            </w:pPr>
            <w:r w:rsidRPr="00FA5E87">
              <w:rPr>
                <w:rFonts w:ascii="Verdana" w:hAnsi="Verdana"/>
                <w:sz w:val="18"/>
                <w:szCs w:val="18"/>
              </w:rPr>
              <w:t>323.055.413</w:t>
            </w:r>
          </w:p>
        </w:tc>
        <w:tc>
          <w:tcPr>
            <w:tcW w:w="2060" w:type="dxa"/>
            <w:vAlign w:val="bottom"/>
          </w:tcPr>
          <w:p w:rsidR="00F8755E" w:rsidRPr="00FA5E87" w:rsidRDefault="00F8755E" w:rsidP="00BF6DF4">
            <w:pPr>
              <w:jc w:val="right"/>
              <w:rPr>
                <w:rFonts w:ascii="Calibri" w:hAnsi="Calibri" w:cs="Arial"/>
                <w:sz w:val="18"/>
                <w:szCs w:val="18"/>
              </w:rPr>
            </w:pPr>
            <w:r w:rsidRPr="00FA5E87">
              <w:rPr>
                <w:rFonts w:ascii="Verdana" w:hAnsi="Verdana"/>
                <w:sz w:val="18"/>
                <w:szCs w:val="18"/>
              </w:rPr>
              <w:t>323.055.413</w:t>
            </w:r>
          </w:p>
        </w:tc>
        <w:tc>
          <w:tcPr>
            <w:tcW w:w="2130" w:type="dxa"/>
            <w:vAlign w:val="bottom"/>
          </w:tcPr>
          <w:p w:rsidR="00F8755E" w:rsidRPr="00FA5E87" w:rsidRDefault="00F8755E">
            <w:pPr>
              <w:jc w:val="right"/>
              <w:rPr>
                <w:rFonts w:ascii="Calibri" w:hAnsi="Calibri"/>
                <w:color w:val="000000"/>
                <w:sz w:val="18"/>
                <w:szCs w:val="18"/>
              </w:rPr>
            </w:pPr>
            <w:r w:rsidRPr="00FA5E87">
              <w:rPr>
                <w:rFonts w:ascii="Verdana" w:hAnsi="Verdana"/>
                <w:color w:val="000000"/>
                <w:sz w:val="18"/>
                <w:szCs w:val="18"/>
              </w:rPr>
              <w:t>277.300.244,14</w:t>
            </w:r>
          </w:p>
        </w:tc>
        <w:tc>
          <w:tcPr>
            <w:tcW w:w="1866" w:type="dxa"/>
            <w:vAlign w:val="bottom"/>
          </w:tcPr>
          <w:p w:rsidR="00F8755E" w:rsidRPr="00FA5E87" w:rsidRDefault="00F8755E" w:rsidP="00BF6DF4">
            <w:pPr>
              <w:jc w:val="right"/>
              <w:rPr>
                <w:rFonts w:ascii="Calibri" w:hAnsi="Calibri"/>
                <w:color w:val="000000"/>
                <w:sz w:val="18"/>
                <w:szCs w:val="18"/>
              </w:rPr>
            </w:pPr>
            <w:r w:rsidRPr="00FA5E87">
              <w:rPr>
                <w:rFonts w:ascii="Verdana" w:hAnsi="Verdana"/>
                <w:color w:val="000000"/>
                <w:sz w:val="18"/>
                <w:szCs w:val="18"/>
              </w:rPr>
              <w:t>277.300.244,14</w:t>
            </w:r>
          </w:p>
        </w:tc>
        <w:tc>
          <w:tcPr>
            <w:tcW w:w="1754" w:type="dxa"/>
            <w:vAlign w:val="bottom"/>
          </w:tcPr>
          <w:p w:rsidR="00F8755E" w:rsidRPr="00FA5E87" w:rsidRDefault="00F8755E">
            <w:pPr>
              <w:jc w:val="right"/>
              <w:rPr>
                <w:rFonts w:ascii="Calibri" w:hAnsi="Calibri"/>
                <w:sz w:val="18"/>
                <w:szCs w:val="18"/>
              </w:rPr>
            </w:pPr>
            <w:r w:rsidRPr="00FA5E87">
              <w:rPr>
                <w:rFonts w:ascii="Verdana" w:hAnsi="Verdana"/>
                <w:sz w:val="18"/>
                <w:szCs w:val="18"/>
              </w:rPr>
              <w:t>85,84%</w:t>
            </w:r>
          </w:p>
        </w:tc>
      </w:tr>
      <w:tr w:rsidR="00F8755E" w:rsidRPr="00723A2C" w:rsidTr="00FA5E87">
        <w:tc>
          <w:tcPr>
            <w:tcW w:w="675" w:type="dxa"/>
            <w:vAlign w:val="center"/>
          </w:tcPr>
          <w:p w:rsidR="00F8755E" w:rsidRPr="00723A2C" w:rsidRDefault="00F8755E" w:rsidP="00C01B44">
            <w:pPr>
              <w:spacing w:before="0" w:after="0" w:line="240" w:lineRule="auto"/>
              <w:jc w:val="center"/>
              <w:rPr>
                <w:rFonts w:ascii="Calibri" w:hAnsi="Calibri" w:cs="Calibri"/>
                <w:b/>
                <w:bCs/>
                <w:sz w:val="16"/>
                <w:szCs w:val="16"/>
                <w:lang w:eastAsia="el-GR"/>
              </w:rPr>
            </w:pPr>
            <w:r w:rsidRPr="00723A2C">
              <w:rPr>
                <w:rFonts w:ascii="Calibri" w:hAnsi="Calibri" w:cs="Calibri"/>
                <w:b/>
                <w:bCs/>
                <w:sz w:val="16"/>
                <w:szCs w:val="16"/>
                <w:lang w:eastAsia="el-GR"/>
              </w:rPr>
              <w:t>3</w:t>
            </w:r>
          </w:p>
        </w:tc>
        <w:tc>
          <w:tcPr>
            <w:tcW w:w="3577" w:type="dxa"/>
            <w:vAlign w:val="center"/>
          </w:tcPr>
          <w:p w:rsidR="00F8755E" w:rsidRPr="00723A2C" w:rsidRDefault="00F8755E" w:rsidP="00C01B44">
            <w:pPr>
              <w:spacing w:before="0" w:after="0" w:line="240" w:lineRule="auto"/>
              <w:rPr>
                <w:rFonts w:ascii="Calibri" w:hAnsi="Calibri" w:cs="Calibri"/>
                <w:sz w:val="16"/>
                <w:szCs w:val="16"/>
                <w:lang w:eastAsia="el-GR"/>
              </w:rPr>
            </w:pPr>
            <w:r w:rsidRPr="00723A2C">
              <w:rPr>
                <w:rFonts w:ascii="Calibri" w:hAnsi="Calibri" w:cs="Calibri"/>
                <w:sz w:val="16"/>
                <w:szCs w:val="16"/>
                <w:lang w:eastAsia="el-GR"/>
              </w:rPr>
              <w:t>"Αναβάθμιση της ποιότητας της εκπαίδευσης και προώθηση της κοινωνικής ενσωμάτωσης στις 2 Περιφέρειες Σταδιακής Εισόδου (Phasing In)"</w:t>
            </w:r>
          </w:p>
        </w:tc>
        <w:tc>
          <w:tcPr>
            <w:tcW w:w="2112" w:type="dxa"/>
            <w:vAlign w:val="bottom"/>
          </w:tcPr>
          <w:p w:rsidR="00F8755E" w:rsidRPr="00FA5E87" w:rsidRDefault="00F8755E" w:rsidP="00CF247F">
            <w:pPr>
              <w:jc w:val="right"/>
              <w:rPr>
                <w:rFonts w:ascii="Calibri" w:hAnsi="Calibri" w:cs="Arial"/>
                <w:sz w:val="18"/>
                <w:szCs w:val="18"/>
              </w:rPr>
            </w:pPr>
            <w:r w:rsidRPr="00FA5E87">
              <w:rPr>
                <w:rFonts w:ascii="Verdana" w:hAnsi="Verdana"/>
                <w:sz w:val="18"/>
                <w:szCs w:val="18"/>
              </w:rPr>
              <w:t>34.668.068</w:t>
            </w:r>
          </w:p>
        </w:tc>
        <w:tc>
          <w:tcPr>
            <w:tcW w:w="2060" w:type="dxa"/>
            <w:vAlign w:val="bottom"/>
          </w:tcPr>
          <w:p w:rsidR="00F8755E" w:rsidRPr="00FA5E87" w:rsidRDefault="00F8755E" w:rsidP="00BF6DF4">
            <w:pPr>
              <w:jc w:val="right"/>
              <w:rPr>
                <w:rFonts w:ascii="Calibri" w:hAnsi="Calibri" w:cs="Arial"/>
                <w:sz w:val="18"/>
                <w:szCs w:val="18"/>
              </w:rPr>
            </w:pPr>
            <w:r w:rsidRPr="00FA5E87">
              <w:rPr>
                <w:rFonts w:ascii="Verdana" w:hAnsi="Verdana"/>
                <w:sz w:val="18"/>
                <w:szCs w:val="18"/>
              </w:rPr>
              <w:t>34.668.068</w:t>
            </w:r>
          </w:p>
        </w:tc>
        <w:tc>
          <w:tcPr>
            <w:tcW w:w="2130" w:type="dxa"/>
            <w:vAlign w:val="bottom"/>
          </w:tcPr>
          <w:p w:rsidR="00F8755E" w:rsidRPr="00FA5E87" w:rsidRDefault="00F8755E">
            <w:pPr>
              <w:jc w:val="right"/>
              <w:rPr>
                <w:rFonts w:ascii="Calibri" w:hAnsi="Calibri"/>
                <w:color w:val="000000"/>
                <w:sz w:val="18"/>
                <w:szCs w:val="18"/>
              </w:rPr>
            </w:pPr>
            <w:r w:rsidRPr="00FA5E87">
              <w:rPr>
                <w:rFonts w:ascii="Verdana" w:hAnsi="Verdana"/>
                <w:color w:val="000000"/>
                <w:sz w:val="18"/>
                <w:szCs w:val="18"/>
              </w:rPr>
              <w:t>34.306.910,44</w:t>
            </w:r>
          </w:p>
        </w:tc>
        <w:tc>
          <w:tcPr>
            <w:tcW w:w="1866" w:type="dxa"/>
            <w:vAlign w:val="bottom"/>
          </w:tcPr>
          <w:p w:rsidR="00F8755E" w:rsidRPr="00FA5E87" w:rsidRDefault="00F8755E" w:rsidP="00BF6DF4">
            <w:pPr>
              <w:jc w:val="right"/>
              <w:rPr>
                <w:rFonts w:ascii="Calibri" w:hAnsi="Calibri"/>
                <w:color w:val="000000"/>
                <w:sz w:val="18"/>
                <w:szCs w:val="18"/>
              </w:rPr>
            </w:pPr>
            <w:r w:rsidRPr="00FA5E87">
              <w:rPr>
                <w:rFonts w:ascii="Verdana" w:hAnsi="Verdana"/>
                <w:color w:val="000000"/>
                <w:sz w:val="18"/>
                <w:szCs w:val="18"/>
              </w:rPr>
              <w:t>34.306.910,44</w:t>
            </w:r>
          </w:p>
        </w:tc>
        <w:tc>
          <w:tcPr>
            <w:tcW w:w="1754" w:type="dxa"/>
            <w:vAlign w:val="bottom"/>
          </w:tcPr>
          <w:p w:rsidR="00F8755E" w:rsidRPr="00FA5E87" w:rsidRDefault="00F8755E">
            <w:pPr>
              <w:jc w:val="right"/>
              <w:rPr>
                <w:rFonts w:ascii="Calibri" w:hAnsi="Calibri"/>
                <w:sz w:val="18"/>
                <w:szCs w:val="18"/>
              </w:rPr>
            </w:pPr>
            <w:r w:rsidRPr="00FA5E87">
              <w:rPr>
                <w:rFonts w:ascii="Verdana" w:hAnsi="Verdana"/>
                <w:sz w:val="18"/>
                <w:szCs w:val="18"/>
              </w:rPr>
              <w:t>98,96%</w:t>
            </w:r>
          </w:p>
        </w:tc>
      </w:tr>
      <w:tr w:rsidR="00F8755E" w:rsidRPr="00723A2C" w:rsidTr="00FA5E87">
        <w:tc>
          <w:tcPr>
            <w:tcW w:w="675" w:type="dxa"/>
            <w:vAlign w:val="center"/>
          </w:tcPr>
          <w:p w:rsidR="00F8755E" w:rsidRPr="00723A2C" w:rsidRDefault="00F8755E" w:rsidP="00C01B44">
            <w:pPr>
              <w:spacing w:before="0" w:after="0" w:line="240" w:lineRule="auto"/>
              <w:jc w:val="center"/>
              <w:rPr>
                <w:rFonts w:ascii="Calibri" w:hAnsi="Calibri" w:cs="Calibri"/>
                <w:b/>
                <w:bCs/>
                <w:sz w:val="16"/>
                <w:szCs w:val="16"/>
                <w:lang w:eastAsia="el-GR"/>
              </w:rPr>
            </w:pPr>
            <w:r w:rsidRPr="00723A2C">
              <w:rPr>
                <w:rFonts w:ascii="Calibri" w:hAnsi="Calibri" w:cs="Calibri"/>
                <w:b/>
                <w:bCs/>
                <w:sz w:val="16"/>
                <w:szCs w:val="16"/>
                <w:lang w:eastAsia="el-GR"/>
              </w:rPr>
              <w:t>4</w:t>
            </w:r>
          </w:p>
        </w:tc>
        <w:tc>
          <w:tcPr>
            <w:tcW w:w="3577" w:type="dxa"/>
            <w:vAlign w:val="center"/>
          </w:tcPr>
          <w:p w:rsidR="00F8755E" w:rsidRPr="00723A2C" w:rsidRDefault="00F8755E" w:rsidP="00C01B44">
            <w:pPr>
              <w:spacing w:before="0" w:after="0" w:line="240" w:lineRule="auto"/>
              <w:rPr>
                <w:rFonts w:ascii="Calibri" w:hAnsi="Calibri" w:cs="Calibri"/>
                <w:sz w:val="16"/>
                <w:szCs w:val="16"/>
                <w:lang w:eastAsia="el-GR"/>
              </w:rPr>
            </w:pPr>
            <w:r w:rsidRPr="00723A2C">
              <w:rPr>
                <w:rFonts w:ascii="Calibri" w:hAnsi="Calibri" w:cs="Calibri"/>
                <w:sz w:val="16"/>
                <w:szCs w:val="16"/>
                <w:lang w:eastAsia="el-GR"/>
              </w:rPr>
              <w:t>"Αναβάθμιση των συστημάτων αρχικής επαγγελματικής κατάρτισης και επαγγελματικής εκπαίδευσης και σύνδεση της εκπαίδευσης με την αγορά εργασίας στις 8 Περιφέρειες Αμιγούς Στόχου 1"</w:t>
            </w:r>
          </w:p>
        </w:tc>
        <w:tc>
          <w:tcPr>
            <w:tcW w:w="2112" w:type="dxa"/>
            <w:vAlign w:val="bottom"/>
          </w:tcPr>
          <w:p w:rsidR="00F8755E" w:rsidRPr="00FA5E87" w:rsidRDefault="00F8755E" w:rsidP="00CF247F">
            <w:pPr>
              <w:jc w:val="right"/>
              <w:rPr>
                <w:rFonts w:ascii="Calibri" w:hAnsi="Calibri" w:cs="Arial"/>
                <w:sz w:val="18"/>
                <w:szCs w:val="18"/>
              </w:rPr>
            </w:pPr>
            <w:r w:rsidRPr="00FA5E87">
              <w:rPr>
                <w:rFonts w:ascii="Verdana" w:hAnsi="Verdana"/>
                <w:sz w:val="18"/>
                <w:szCs w:val="18"/>
              </w:rPr>
              <w:t>200.904.621</w:t>
            </w:r>
          </w:p>
        </w:tc>
        <w:tc>
          <w:tcPr>
            <w:tcW w:w="2060" w:type="dxa"/>
            <w:vAlign w:val="bottom"/>
          </w:tcPr>
          <w:p w:rsidR="00F8755E" w:rsidRPr="00FA5E87" w:rsidRDefault="00F8755E" w:rsidP="00BF6DF4">
            <w:pPr>
              <w:jc w:val="right"/>
              <w:rPr>
                <w:rFonts w:ascii="Calibri" w:hAnsi="Calibri" w:cs="Arial"/>
                <w:sz w:val="18"/>
                <w:szCs w:val="18"/>
              </w:rPr>
            </w:pPr>
            <w:r w:rsidRPr="00FA5E87">
              <w:rPr>
                <w:rFonts w:ascii="Verdana" w:hAnsi="Verdana"/>
                <w:sz w:val="18"/>
                <w:szCs w:val="18"/>
              </w:rPr>
              <w:t>200.904.621</w:t>
            </w:r>
          </w:p>
        </w:tc>
        <w:tc>
          <w:tcPr>
            <w:tcW w:w="2130" w:type="dxa"/>
            <w:vAlign w:val="bottom"/>
          </w:tcPr>
          <w:p w:rsidR="00F8755E" w:rsidRPr="00FA5E87" w:rsidRDefault="00F8755E">
            <w:pPr>
              <w:jc w:val="right"/>
              <w:rPr>
                <w:rFonts w:ascii="Calibri" w:hAnsi="Calibri"/>
                <w:color w:val="000000"/>
                <w:sz w:val="18"/>
                <w:szCs w:val="18"/>
              </w:rPr>
            </w:pPr>
            <w:r w:rsidRPr="00FA5E87">
              <w:rPr>
                <w:rFonts w:ascii="Verdana" w:hAnsi="Verdana"/>
                <w:color w:val="000000"/>
                <w:sz w:val="18"/>
                <w:szCs w:val="18"/>
              </w:rPr>
              <w:t>73.306.618,65</w:t>
            </w:r>
          </w:p>
        </w:tc>
        <w:tc>
          <w:tcPr>
            <w:tcW w:w="1866" w:type="dxa"/>
            <w:vAlign w:val="bottom"/>
          </w:tcPr>
          <w:p w:rsidR="00F8755E" w:rsidRPr="00FA5E87" w:rsidRDefault="00F8755E" w:rsidP="00BF6DF4">
            <w:pPr>
              <w:jc w:val="right"/>
              <w:rPr>
                <w:rFonts w:ascii="Calibri" w:hAnsi="Calibri"/>
                <w:color w:val="000000"/>
                <w:sz w:val="18"/>
                <w:szCs w:val="18"/>
              </w:rPr>
            </w:pPr>
            <w:r w:rsidRPr="00FA5E87">
              <w:rPr>
                <w:rFonts w:ascii="Verdana" w:hAnsi="Verdana"/>
                <w:color w:val="000000"/>
                <w:sz w:val="18"/>
                <w:szCs w:val="18"/>
              </w:rPr>
              <w:t>73.306.618,65</w:t>
            </w:r>
          </w:p>
        </w:tc>
        <w:tc>
          <w:tcPr>
            <w:tcW w:w="1754" w:type="dxa"/>
            <w:vAlign w:val="bottom"/>
          </w:tcPr>
          <w:p w:rsidR="00F8755E" w:rsidRPr="00FA5E87" w:rsidRDefault="00F8755E">
            <w:pPr>
              <w:jc w:val="right"/>
              <w:rPr>
                <w:rFonts w:ascii="Calibri" w:hAnsi="Calibri"/>
                <w:sz w:val="18"/>
                <w:szCs w:val="18"/>
              </w:rPr>
            </w:pPr>
            <w:r w:rsidRPr="00FA5E87">
              <w:rPr>
                <w:rFonts w:ascii="Verdana" w:hAnsi="Verdana"/>
                <w:sz w:val="18"/>
                <w:szCs w:val="18"/>
              </w:rPr>
              <w:t>36,49%</w:t>
            </w:r>
          </w:p>
        </w:tc>
      </w:tr>
      <w:tr w:rsidR="00F8755E" w:rsidRPr="00723A2C" w:rsidTr="00FA5E87">
        <w:tc>
          <w:tcPr>
            <w:tcW w:w="675" w:type="dxa"/>
            <w:vAlign w:val="center"/>
          </w:tcPr>
          <w:p w:rsidR="00F8755E" w:rsidRPr="00723A2C" w:rsidRDefault="00F8755E" w:rsidP="00C01B44">
            <w:pPr>
              <w:spacing w:before="0" w:after="0" w:line="240" w:lineRule="auto"/>
              <w:jc w:val="center"/>
              <w:rPr>
                <w:rFonts w:ascii="Calibri" w:hAnsi="Calibri" w:cs="Calibri"/>
                <w:b/>
                <w:bCs/>
                <w:sz w:val="16"/>
                <w:szCs w:val="16"/>
                <w:lang w:eastAsia="el-GR"/>
              </w:rPr>
            </w:pPr>
            <w:r w:rsidRPr="00723A2C">
              <w:rPr>
                <w:rFonts w:ascii="Calibri" w:hAnsi="Calibri" w:cs="Calibri"/>
                <w:b/>
                <w:bCs/>
                <w:sz w:val="16"/>
                <w:szCs w:val="16"/>
                <w:lang w:eastAsia="el-GR"/>
              </w:rPr>
              <w:t>5</w:t>
            </w:r>
          </w:p>
        </w:tc>
        <w:tc>
          <w:tcPr>
            <w:tcW w:w="3577" w:type="dxa"/>
            <w:vAlign w:val="center"/>
          </w:tcPr>
          <w:p w:rsidR="00F8755E" w:rsidRPr="00723A2C" w:rsidRDefault="00F8755E" w:rsidP="00C01B44">
            <w:pPr>
              <w:spacing w:before="0" w:after="0" w:line="240" w:lineRule="auto"/>
              <w:rPr>
                <w:rFonts w:ascii="Calibri" w:hAnsi="Calibri" w:cs="Calibri"/>
                <w:sz w:val="16"/>
                <w:szCs w:val="16"/>
                <w:lang w:eastAsia="el-GR"/>
              </w:rPr>
            </w:pPr>
            <w:r w:rsidRPr="00723A2C">
              <w:rPr>
                <w:rFonts w:ascii="Calibri" w:hAnsi="Calibri" w:cs="Calibri"/>
                <w:sz w:val="16"/>
                <w:szCs w:val="16"/>
                <w:lang w:eastAsia="el-GR"/>
              </w:rPr>
              <w:t>"Αναβάθμιση των συστημάτων αρχικής επαγγελματικής κατάρτισης και επαγγελματικής εκπαίδευσης και σύνδεση της εκπαίδευσης με την αγορά εργασίας στις 3 Περιφέρειες Στατιστικής Σύγκλισης (Phasing Out)"</w:t>
            </w:r>
          </w:p>
        </w:tc>
        <w:tc>
          <w:tcPr>
            <w:tcW w:w="2112" w:type="dxa"/>
            <w:vAlign w:val="bottom"/>
          </w:tcPr>
          <w:p w:rsidR="00F8755E" w:rsidRPr="00FA5E87" w:rsidRDefault="00F8755E" w:rsidP="00CF247F">
            <w:pPr>
              <w:jc w:val="right"/>
              <w:rPr>
                <w:rFonts w:ascii="Calibri" w:hAnsi="Calibri" w:cs="Arial"/>
                <w:sz w:val="18"/>
                <w:szCs w:val="18"/>
              </w:rPr>
            </w:pPr>
            <w:r w:rsidRPr="00FA5E87">
              <w:rPr>
                <w:rFonts w:ascii="Verdana" w:hAnsi="Verdana"/>
                <w:sz w:val="18"/>
                <w:szCs w:val="18"/>
              </w:rPr>
              <w:t>149.935.725</w:t>
            </w:r>
          </w:p>
        </w:tc>
        <w:tc>
          <w:tcPr>
            <w:tcW w:w="2060" w:type="dxa"/>
            <w:vAlign w:val="bottom"/>
          </w:tcPr>
          <w:p w:rsidR="00F8755E" w:rsidRPr="00FA5E87" w:rsidRDefault="00F8755E" w:rsidP="00BF6DF4">
            <w:pPr>
              <w:jc w:val="right"/>
              <w:rPr>
                <w:rFonts w:ascii="Calibri" w:hAnsi="Calibri" w:cs="Arial"/>
                <w:sz w:val="18"/>
                <w:szCs w:val="18"/>
              </w:rPr>
            </w:pPr>
            <w:r w:rsidRPr="00FA5E87">
              <w:rPr>
                <w:rFonts w:ascii="Verdana" w:hAnsi="Verdana"/>
                <w:sz w:val="18"/>
                <w:szCs w:val="18"/>
              </w:rPr>
              <w:t>149.935.725</w:t>
            </w:r>
          </w:p>
        </w:tc>
        <w:tc>
          <w:tcPr>
            <w:tcW w:w="2130" w:type="dxa"/>
            <w:vAlign w:val="bottom"/>
          </w:tcPr>
          <w:p w:rsidR="00F8755E" w:rsidRPr="00FA5E87" w:rsidRDefault="00F8755E">
            <w:pPr>
              <w:jc w:val="right"/>
              <w:rPr>
                <w:rFonts w:ascii="Calibri" w:hAnsi="Calibri"/>
                <w:color w:val="000000"/>
                <w:sz w:val="18"/>
                <w:szCs w:val="18"/>
              </w:rPr>
            </w:pPr>
            <w:r w:rsidRPr="00FA5E87">
              <w:rPr>
                <w:rFonts w:ascii="Verdana" w:hAnsi="Verdana"/>
                <w:color w:val="000000"/>
                <w:sz w:val="18"/>
                <w:szCs w:val="18"/>
              </w:rPr>
              <w:t>98.267.051,97</w:t>
            </w:r>
          </w:p>
        </w:tc>
        <w:tc>
          <w:tcPr>
            <w:tcW w:w="1866" w:type="dxa"/>
            <w:vAlign w:val="bottom"/>
          </w:tcPr>
          <w:p w:rsidR="00F8755E" w:rsidRPr="00FA5E87" w:rsidRDefault="00F8755E" w:rsidP="00BF6DF4">
            <w:pPr>
              <w:jc w:val="right"/>
              <w:rPr>
                <w:rFonts w:ascii="Calibri" w:hAnsi="Calibri"/>
                <w:color w:val="000000"/>
                <w:sz w:val="18"/>
                <w:szCs w:val="18"/>
              </w:rPr>
            </w:pPr>
            <w:r w:rsidRPr="00FA5E87">
              <w:rPr>
                <w:rFonts w:ascii="Verdana" w:hAnsi="Verdana"/>
                <w:color w:val="000000"/>
                <w:sz w:val="18"/>
                <w:szCs w:val="18"/>
              </w:rPr>
              <w:t>98.267.051,97</w:t>
            </w:r>
          </w:p>
        </w:tc>
        <w:tc>
          <w:tcPr>
            <w:tcW w:w="1754" w:type="dxa"/>
            <w:vAlign w:val="bottom"/>
          </w:tcPr>
          <w:p w:rsidR="00F8755E" w:rsidRPr="00FA5E87" w:rsidRDefault="00F8755E">
            <w:pPr>
              <w:jc w:val="right"/>
              <w:rPr>
                <w:rFonts w:ascii="Calibri" w:hAnsi="Calibri"/>
                <w:sz w:val="18"/>
                <w:szCs w:val="18"/>
              </w:rPr>
            </w:pPr>
            <w:r w:rsidRPr="00FA5E87">
              <w:rPr>
                <w:rFonts w:ascii="Verdana" w:hAnsi="Verdana"/>
                <w:sz w:val="18"/>
                <w:szCs w:val="18"/>
              </w:rPr>
              <w:t>65,54%</w:t>
            </w:r>
          </w:p>
        </w:tc>
      </w:tr>
      <w:tr w:rsidR="00F8755E" w:rsidRPr="00723A2C" w:rsidTr="00FA5E87">
        <w:tc>
          <w:tcPr>
            <w:tcW w:w="675" w:type="dxa"/>
            <w:vAlign w:val="center"/>
          </w:tcPr>
          <w:p w:rsidR="00F8755E" w:rsidRPr="00723A2C" w:rsidRDefault="00F8755E" w:rsidP="00C01B44">
            <w:pPr>
              <w:spacing w:before="0" w:after="0" w:line="240" w:lineRule="auto"/>
              <w:jc w:val="center"/>
              <w:rPr>
                <w:rFonts w:ascii="Calibri" w:hAnsi="Calibri" w:cs="Calibri"/>
                <w:b/>
                <w:bCs/>
                <w:sz w:val="16"/>
                <w:szCs w:val="16"/>
                <w:lang w:eastAsia="el-GR"/>
              </w:rPr>
            </w:pPr>
            <w:r w:rsidRPr="00723A2C">
              <w:rPr>
                <w:rFonts w:ascii="Calibri" w:hAnsi="Calibri" w:cs="Calibri"/>
                <w:b/>
                <w:bCs/>
                <w:sz w:val="16"/>
                <w:szCs w:val="16"/>
                <w:lang w:eastAsia="el-GR"/>
              </w:rPr>
              <w:t>6</w:t>
            </w:r>
          </w:p>
        </w:tc>
        <w:tc>
          <w:tcPr>
            <w:tcW w:w="3577" w:type="dxa"/>
            <w:vAlign w:val="center"/>
          </w:tcPr>
          <w:p w:rsidR="00F8755E" w:rsidRPr="00723A2C" w:rsidRDefault="00F8755E" w:rsidP="00C01B44">
            <w:pPr>
              <w:spacing w:before="0" w:after="0" w:line="240" w:lineRule="auto"/>
              <w:rPr>
                <w:rFonts w:ascii="Calibri" w:hAnsi="Calibri" w:cs="Calibri"/>
                <w:sz w:val="16"/>
                <w:szCs w:val="16"/>
                <w:lang w:eastAsia="el-GR"/>
              </w:rPr>
            </w:pPr>
            <w:r w:rsidRPr="00723A2C">
              <w:rPr>
                <w:rFonts w:ascii="Calibri" w:hAnsi="Calibri" w:cs="Calibri"/>
                <w:sz w:val="16"/>
                <w:szCs w:val="16"/>
                <w:lang w:eastAsia="el-GR"/>
              </w:rPr>
              <w:t>"Αναβάθμιση των συστημάτων αρχικής επαγγελματικής κατάρτισης και επαγγελματικής εκπαίδευσης και σύνδεση της εκπαίδευσης με την αγορά εργασίας στις 2 Περιφέρειες Σταδιακής Εισόδου (Phasing In)"</w:t>
            </w:r>
          </w:p>
        </w:tc>
        <w:tc>
          <w:tcPr>
            <w:tcW w:w="2112" w:type="dxa"/>
            <w:vAlign w:val="bottom"/>
          </w:tcPr>
          <w:p w:rsidR="00F8755E" w:rsidRPr="00FA5E87" w:rsidRDefault="00F8755E" w:rsidP="00CF247F">
            <w:pPr>
              <w:jc w:val="right"/>
              <w:rPr>
                <w:rFonts w:ascii="Calibri" w:hAnsi="Calibri" w:cs="Arial"/>
                <w:sz w:val="18"/>
                <w:szCs w:val="18"/>
              </w:rPr>
            </w:pPr>
            <w:r w:rsidRPr="00FA5E87">
              <w:rPr>
                <w:rFonts w:ascii="Verdana" w:hAnsi="Verdana"/>
                <w:sz w:val="18"/>
                <w:szCs w:val="18"/>
              </w:rPr>
              <w:t>7.849.651</w:t>
            </w:r>
          </w:p>
        </w:tc>
        <w:tc>
          <w:tcPr>
            <w:tcW w:w="2060" w:type="dxa"/>
            <w:vAlign w:val="bottom"/>
          </w:tcPr>
          <w:p w:rsidR="00F8755E" w:rsidRPr="00FA5E87" w:rsidRDefault="00F8755E" w:rsidP="00BF6DF4">
            <w:pPr>
              <w:jc w:val="right"/>
              <w:rPr>
                <w:rFonts w:ascii="Calibri" w:hAnsi="Calibri" w:cs="Arial"/>
                <w:sz w:val="18"/>
                <w:szCs w:val="18"/>
              </w:rPr>
            </w:pPr>
            <w:r w:rsidRPr="00FA5E87">
              <w:rPr>
                <w:rFonts w:ascii="Verdana" w:hAnsi="Verdana"/>
                <w:sz w:val="18"/>
                <w:szCs w:val="18"/>
              </w:rPr>
              <w:t>7.849.651</w:t>
            </w:r>
          </w:p>
        </w:tc>
        <w:tc>
          <w:tcPr>
            <w:tcW w:w="2130" w:type="dxa"/>
            <w:vAlign w:val="bottom"/>
          </w:tcPr>
          <w:p w:rsidR="00F8755E" w:rsidRPr="00FA5E87" w:rsidRDefault="00F8755E">
            <w:pPr>
              <w:jc w:val="right"/>
              <w:rPr>
                <w:rFonts w:ascii="Calibri" w:hAnsi="Calibri"/>
                <w:color w:val="000000"/>
                <w:sz w:val="18"/>
                <w:szCs w:val="18"/>
              </w:rPr>
            </w:pPr>
            <w:r w:rsidRPr="00FA5E87">
              <w:rPr>
                <w:rFonts w:ascii="Verdana" w:hAnsi="Verdana"/>
                <w:color w:val="000000"/>
                <w:sz w:val="18"/>
                <w:szCs w:val="18"/>
              </w:rPr>
              <w:t>7.350.022,19</w:t>
            </w:r>
          </w:p>
        </w:tc>
        <w:tc>
          <w:tcPr>
            <w:tcW w:w="1866" w:type="dxa"/>
            <w:vAlign w:val="bottom"/>
          </w:tcPr>
          <w:p w:rsidR="00F8755E" w:rsidRPr="00FA5E87" w:rsidRDefault="00F8755E" w:rsidP="00BF6DF4">
            <w:pPr>
              <w:jc w:val="right"/>
              <w:rPr>
                <w:rFonts w:ascii="Calibri" w:hAnsi="Calibri"/>
                <w:color w:val="000000"/>
                <w:sz w:val="18"/>
                <w:szCs w:val="18"/>
              </w:rPr>
            </w:pPr>
            <w:r w:rsidRPr="00FA5E87">
              <w:rPr>
                <w:rFonts w:ascii="Verdana" w:hAnsi="Verdana"/>
                <w:color w:val="000000"/>
                <w:sz w:val="18"/>
                <w:szCs w:val="18"/>
              </w:rPr>
              <w:t>7.350.022,19</w:t>
            </w:r>
          </w:p>
        </w:tc>
        <w:tc>
          <w:tcPr>
            <w:tcW w:w="1754" w:type="dxa"/>
            <w:vAlign w:val="bottom"/>
          </w:tcPr>
          <w:p w:rsidR="00F8755E" w:rsidRPr="00FA5E87" w:rsidRDefault="00F8755E">
            <w:pPr>
              <w:jc w:val="right"/>
              <w:rPr>
                <w:rFonts w:ascii="Calibri" w:hAnsi="Calibri"/>
                <w:sz w:val="18"/>
                <w:szCs w:val="18"/>
              </w:rPr>
            </w:pPr>
            <w:r w:rsidRPr="00FA5E87">
              <w:rPr>
                <w:rFonts w:ascii="Verdana" w:hAnsi="Verdana"/>
                <w:sz w:val="18"/>
                <w:szCs w:val="18"/>
              </w:rPr>
              <w:t>93,64%</w:t>
            </w:r>
          </w:p>
        </w:tc>
      </w:tr>
      <w:tr w:rsidR="00F8755E" w:rsidRPr="00723A2C" w:rsidTr="00FA5E87">
        <w:tc>
          <w:tcPr>
            <w:tcW w:w="675" w:type="dxa"/>
            <w:vAlign w:val="center"/>
          </w:tcPr>
          <w:p w:rsidR="00F8755E" w:rsidRPr="00723A2C" w:rsidRDefault="00F8755E" w:rsidP="00C01B44">
            <w:pPr>
              <w:spacing w:before="0" w:after="0" w:line="240" w:lineRule="auto"/>
              <w:jc w:val="center"/>
              <w:rPr>
                <w:rFonts w:ascii="Calibri" w:hAnsi="Calibri" w:cs="Calibri"/>
                <w:b/>
                <w:bCs/>
                <w:sz w:val="16"/>
                <w:szCs w:val="16"/>
                <w:lang w:eastAsia="el-GR"/>
              </w:rPr>
            </w:pPr>
            <w:r w:rsidRPr="00723A2C">
              <w:rPr>
                <w:rFonts w:ascii="Calibri" w:hAnsi="Calibri" w:cs="Calibri"/>
                <w:b/>
                <w:bCs/>
                <w:sz w:val="16"/>
                <w:szCs w:val="16"/>
                <w:lang w:eastAsia="el-GR"/>
              </w:rPr>
              <w:t>7</w:t>
            </w:r>
          </w:p>
        </w:tc>
        <w:tc>
          <w:tcPr>
            <w:tcW w:w="3577" w:type="dxa"/>
            <w:vAlign w:val="center"/>
          </w:tcPr>
          <w:p w:rsidR="00F8755E" w:rsidRPr="00723A2C" w:rsidRDefault="00F8755E" w:rsidP="00C01B44">
            <w:pPr>
              <w:spacing w:before="0" w:after="0" w:line="240" w:lineRule="auto"/>
              <w:rPr>
                <w:rFonts w:ascii="Calibri" w:hAnsi="Calibri" w:cs="Calibri"/>
                <w:sz w:val="16"/>
                <w:szCs w:val="16"/>
                <w:lang w:eastAsia="el-GR"/>
              </w:rPr>
            </w:pPr>
            <w:r w:rsidRPr="00723A2C">
              <w:rPr>
                <w:rFonts w:ascii="Calibri" w:hAnsi="Calibri" w:cs="Calibri"/>
                <w:sz w:val="16"/>
                <w:szCs w:val="16"/>
                <w:lang w:eastAsia="el-GR"/>
              </w:rPr>
              <w:t>"Ενίσχυση της δια βίου εκπαίδευσης ενηλίκων στις 8 Περιφέρειες Αμιγούς Στόχου 1"</w:t>
            </w:r>
          </w:p>
        </w:tc>
        <w:tc>
          <w:tcPr>
            <w:tcW w:w="2112" w:type="dxa"/>
            <w:vAlign w:val="bottom"/>
          </w:tcPr>
          <w:p w:rsidR="00F8755E" w:rsidRPr="00FA5E87" w:rsidRDefault="00F8755E" w:rsidP="00C01B44">
            <w:pPr>
              <w:jc w:val="right"/>
              <w:rPr>
                <w:rFonts w:ascii="Calibri" w:hAnsi="Calibri" w:cs="Arial"/>
                <w:sz w:val="18"/>
                <w:szCs w:val="18"/>
              </w:rPr>
            </w:pPr>
            <w:r w:rsidRPr="00FA5E87">
              <w:rPr>
                <w:rFonts w:ascii="Verdana" w:hAnsi="Verdana"/>
                <w:sz w:val="18"/>
                <w:szCs w:val="18"/>
              </w:rPr>
              <w:t>103.315.323</w:t>
            </w:r>
          </w:p>
        </w:tc>
        <w:tc>
          <w:tcPr>
            <w:tcW w:w="2060" w:type="dxa"/>
            <w:vAlign w:val="bottom"/>
          </w:tcPr>
          <w:p w:rsidR="00F8755E" w:rsidRPr="00FA5E87" w:rsidRDefault="00F8755E" w:rsidP="00BF6DF4">
            <w:pPr>
              <w:jc w:val="right"/>
              <w:rPr>
                <w:rFonts w:ascii="Calibri" w:hAnsi="Calibri" w:cs="Arial"/>
                <w:sz w:val="18"/>
                <w:szCs w:val="18"/>
              </w:rPr>
            </w:pPr>
            <w:r w:rsidRPr="00FA5E87">
              <w:rPr>
                <w:rFonts w:ascii="Verdana" w:hAnsi="Verdana"/>
                <w:sz w:val="18"/>
                <w:szCs w:val="18"/>
              </w:rPr>
              <w:t>103.315.323</w:t>
            </w:r>
          </w:p>
        </w:tc>
        <w:tc>
          <w:tcPr>
            <w:tcW w:w="2130" w:type="dxa"/>
            <w:vAlign w:val="bottom"/>
          </w:tcPr>
          <w:p w:rsidR="00F8755E" w:rsidRPr="00FA5E87" w:rsidRDefault="00F8755E">
            <w:pPr>
              <w:jc w:val="right"/>
              <w:rPr>
                <w:rFonts w:ascii="Calibri" w:hAnsi="Calibri"/>
                <w:color w:val="000000"/>
                <w:sz w:val="18"/>
                <w:szCs w:val="18"/>
              </w:rPr>
            </w:pPr>
            <w:r w:rsidRPr="00FA5E87">
              <w:rPr>
                <w:rFonts w:ascii="Verdana" w:hAnsi="Verdana"/>
                <w:color w:val="000000"/>
                <w:sz w:val="18"/>
                <w:szCs w:val="18"/>
              </w:rPr>
              <w:t>47.276.822,34</w:t>
            </w:r>
          </w:p>
        </w:tc>
        <w:tc>
          <w:tcPr>
            <w:tcW w:w="1866" w:type="dxa"/>
            <w:vAlign w:val="bottom"/>
          </w:tcPr>
          <w:p w:rsidR="00F8755E" w:rsidRPr="00FA5E87" w:rsidRDefault="00F8755E" w:rsidP="00BF6DF4">
            <w:pPr>
              <w:jc w:val="right"/>
              <w:rPr>
                <w:rFonts w:ascii="Calibri" w:hAnsi="Calibri"/>
                <w:color w:val="000000"/>
                <w:sz w:val="18"/>
                <w:szCs w:val="18"/>
              </w:rPr>
            </w:pPr>
            <w:r w:rsidRPr="00FA5E87">
              <w:rPr>
                <w:rFonts w:ascii="Verdana" w:hAnsi="Verdana"/>
                <w:color w:val="000000"/>
                <w:sz w:val="18"/>
                <w:szCs w:val="18"/>
              </w:rPr>
              <w:t>47.276.822,34</w:t>
            </w:r>
          </w:p>
        </w:tc>
        <w:tc>
          <w:tcPr>
            <w:tcW w:w="1754" w:type="dxa"/>
            <w:vAlign w:val="bottom"/>
          </w:tcPr>
          <w:p w:rsidR="00F8755E" w:rsidRPr="00FA5E87" w:rsidRDefault="00F8755E">
            <w:pPr>
              <w:jc w:val="right"/>
              <w:rPr>
                <w:rFonts w:ascii="Calibri" w:hAnsi="Calibri"/>
                <w:sz w:val="18"/>
                <w:szCs w:val="18"/>
              </w:rPr>
            </w:pPr>
            <w:r w:rsidRPr="00FA5E87">
              <w:rPr>
                <w:rFonts w:ascii="Verdana" w:hAnsi="Verdana"/>
                <w:sz w:val="18"/>
                <w:szCs w:val="18"/>
              </w:rPr>
              <w:t>45,76%</w:t>
            </w:r>
          </w:p>
        </w:tc>
      </w:tr>
      <w:tr w:rsidR="00F8755E" w:rsidRPr="00723A2C" w:rsidTr="00FA5E87">
        <w:tc>
          <w:tcPr>
            <w:tcW w:w="675" w:type="dxa"/>
            <w:vAlign w:val="center"/>
          </w:tcPr>
          <w:p w:rsidR="00F8755E" w:rsidRPr="00723A2C" w:rsidRDefault="00F8755E" w:rsidP="00C01B44">
            <w:pPr>
              <w:spacing w:before="0" w:after="0" w:line="240" w:lineRule="auto"/>
              <w:jc w:val="center"/>
              <w:rPr>
                <w:rFonts w:ascii="Calibri" w:hAnsi="Calibri" w:cs="Calibri"/>
                <w:b/>
                <w:bCs/>
                <w:sz w:val="16"/>
                <w:szCs w:val="16"/>
                <w:lang w:eastAsia="el-GR"/>
              </w:rPr>
            </w:pPr>
            <w:r w:rsidRPr="00723A2C">
              <w:rPr>
                <w:rFonts w:ascii="Calibri" w:hAnsi="Calibri" w:cs="Calibri"/>
                <w:b/>
                <w:bCs/>
                <w:sz w:val="16"/>
                <w:szCs w:val="16"/>
                <w:lang w:eastAsia="el-GR"/>
              </w:rPr>
              <w:t>8</w:t>
            </w:r>
          </w:p>
        </w:tc>
        <w:tc>
          <w:tcPr>
            <w:tcW w:w="3577" w:type="dxa"/>
            <w:vAlign w:val="center"/>
          </w:tcPr>
          <w:p w:rsidR="00F8755E" w:rsidRPr="00723A2C" w:rsidRDefault="00F8755E" w:rsidP="00C01B44">
            <w:pPr>
              <w:spacing w:before="0" w:after="0" w:line="240" w:lineRule="auto"/>
              <w:rPr>
                <w:rFonts w:ascii="Calibri" w:hAnsi="Calibri" w:cs="Calibri"/>
                <w:sz w:val="16"/>
                <w:szCs w:val="16"/>
                <w:lang w:eastAsia="el-GR"/>
              </w:rPr>
            </w:pPr>
            <w:r w:rsidRPr="00723A2C">
              <w:rPr>
                <w:rFonts w:ascii="Calibri" w:hAnsi="Calibri" w:cs="Calibri"/>
                <w:sz w:val="16"/>
                <w:szCs w:val="16"/>
                <w:lang w:eastAsia="el-GR"/>
              </w:rPr>
              <w:t>"Ενίσχυση της δια βίου εκπαίδευσης ενηλίκων στις 3 Περιφέρειες Στατιστικής Σύγκλισης (Phasing Out)"</w:t>
            </w:r>
          </w:p>
        </w:tc>
        <w:tc>
          <w:tcPr>
            <w:tcW w:w="2112" w:type="dxa"/>
            <w:vAlign w:val="bottom"/>
          </w:tcPr>
          <w:p w:rsidR="00F8755E" w:rsidRPr="00FA5E87" w:rsidRDefault="00F8755E" w:rsidP="00C01B44">
            <w:pPr>
              <w:jc w:val="right"/>
              <w:rPr>
                <w:rFonts w:ascii="Calibri" w:hAnsi="Calibri" w:cs="Arial"/>
                <w:sz w:val="18"/>
                <w:szCs w:val="18"/>
              </w:rPr>
            </w:pPr>
            <w:r w:rsidRPr="00FA5E87">
              <w:rPr>
                <w:rFonts w:ascii="Verdana" w:hAnsi="Verdana"/>
                <w:sz w:val="18"/>
                <w:szCs w:val="18"/>
              </w:rPr>
              <w:t>64.944.256</w:t>
            </w:r>
          </w:p>
        </w:tc>
        <w:tc>
          <w:tcPr>
            <w:tcW w:w="2060" w:type="dxa"/>
            <w:vAlign w:val="bottom"/>
          </w:tcPr>
          <w:p w:rsidR="00F8755E" w:rsidRPr="00FA5E87" w:rsidRDefault="00F8755E" w:rsidP="00BF6DF4">
            <w:pPr>
              <w:jc w:val="right"/>
              <w:rPr>
                <w:rFonts w:ascii="Calibri" w:hAnsi="Calibri" w:cs="Arial"/>
                <w:sz w:val="18"/>
                <w:szCs w:val="18"/>
              </w:rPr>
            </w:pPr>
            <w:r w:rsidRPr="00FA5E87">
              <w:rPr>
                <w:rFonts w:ascii="Verdana" w:hAnsi="Verdana"/>
                <w:sz w:val="18"/>
                <w:szCs w:val="18"/>
              </w:rPr>
              <w:t>64.944.256</w:t>
            </w:r>
          </w:p>
        </w:tc>
        <w:tc>
          <w:tcPr>
            <w:tcW w:w="2130" w:type="dxa"/>
            <w:vAlign w:val="bottom"/>
          </w:tcPr>
          <w:p w:rsidR="00F8755E" w:rsidRPr="00FA5E87" w:rsidRDefault="00F8755E">
            <w:pPr>
              <w:jc w:val="right"/>
              <w:rPr>
                <w:rFonts w:ascii="Calibri" w:hAnsi="Calibri"/>
                <w:color w:val="000000"/>
                <w:sz w:val="18"/>
                <w:szCs w:val="18"/>
              </w:rPr>
            </w:pPr>
            <w:r w:rsidRPr="00FA5E87">
              <w:rPr>
                <w:rFonts w:ascii="Verdana" w:hAnsi="Verdana"/>
                <w:color w:val="000000"/>
                <w:sz w:val="18"/>
                <w:szCs w:val="18"/>
              </w:rPr>
              <w:t>31.057.459,60</w:t>
            </w:r>
          </w:p>
        </w:tc>
        <w:tc>
          <w:tcPr>
            <w:tcW w:w="1866" w:type="dxa"/>
            <w:vAlign w:val="bottom"/>
          </w:tcPr>
          <w:p w:rsidR="00F8755E" w:rsidRPr="00FA5E87" w:rsidRDefault="00F8755E" w:rsidP="00BF6DF4">
            <w:pPr>
              <w:jc w:val="right"/>
              <w:rPr>
                <w:rFonts w:ascii="Calibri" w:hAnsi="Calibri"/>
                <w:color w:val="000000"/>
                <w:sz w:val="18"/>
                <w:szCs w:val="18"/>
              </w:rPr>
            </w:pPr>
            <w:r w:rsidRPr="00FA5E87">
              <w:rPr>
                <w:rFonts w:ascii="Verdana" w:hAnsi="Verdana"/>
                <w:color w:val="000000"/>
                <w:sz w:val="18"/>
                <w:szCs w:val="18"/>
              </w:rPr>
              <w:t>31.057.459,60</w:t>
            </w:r>
          </w:p>
        </w:tc>
        <w:tc>
          <w:tcPr>
            <w:tcW w:w="1754" w:type="dxa"/>
            <w:vAlign w:val="bottom"/>
          </w:tcPr>
          <w:p w:rsidR="00F8755E" w:rsidRPr="00FA5E87" w:rsidRDefault="00F8755E">
            <w:pPr>
              <w:jc w:val="right"/>
              <w:rPr>
                <w:rFonts w:ascii="Calibri" w:hAnsi="Calibri"/>
                <w:sz w:val="18"/>
                <w:szCs w:val="18"/>
              </w:rPr>
            </w:pPr>
            <w:r w:rsidRPr="00FA5E87">
              <w:rPr>
                <w:rFonts w:ascii="Verdana" w:hAnsi="Verdana"/>
                <w:sz w:val="18"/>
                <w:szCs w:val="18"/>
              </w:rPr>
              <w:t>47,82%</w:t>
            </w:r>
          </w:p>
        </w:tc>
      </w:tr>
    </w:tbl>
    <w:p w:rsidR="00F8755E" w:rsidRDefault="00F8755E"/>
    <w:tbl>
      <w:tblPr>
        <w:tblW w:w="1417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75"/>
        <w:gridCol w:w="3577"/>
        <w:gridCol w:w="2112"/>
        <w:gridCol w:w="2060"/>
        <w:gridCol w:w="2130"/>
        <w:gridCol w:w="1866"/>
        <w:gridCol w:w="1754"/>
      </w:tblGrid>
      <w:tr w:rsidR="00F8755E" w:rsidRPr="00723A2C" w:rsidTr="00FA5E87">
        <w:tc>
          <w:tcPr>
            <w:tcW w:w="675" w:type="dxa"/>
            <w:shd w:val="clear" w:color="auto" w:fill="FFFF99"/>
            <w:vAlign w:val="bottom"/>
          </w:tcPr>
          <w:p w:rsidR="00F8755E" w:rsidRPr="00723A2C" w:rsidRDefault="00F8755E" w:rsidP="00DE51DC">
            <w:pPr>
              <w:spacing w:before="0" w:after="0" w:line="240" w:lineRule="auto"/>
              <w:jc w:val="center"/>
              <w:rPr>
                <w:rStyle w:val="CommentReference"/>
                <w:rFonts w:ascii="Calibri" w:hAnsi="Calibri" w:cs="Calibri"/>
                <w:b/>
                <w:szCs w:val="16"/>
                <w:lang w:eastAsia="el-GR"/>
              </w:rPr>
            </w:pPr>
            <w:r w:rsidRPr="00723A2C">
              <w:rPr>
                <w:rStyle w:val="CommentReference"/>
                <w:rFonts w:ascii="Calibri" w:hAnsi="Calibri" w:cs="Calibri"/>
                <w:b/>
                <w:szCs w:val="16"/>
                <w:lang w:eastAsia="el-GR"/>
              </w:rPr>
              <w:t>ΚΩΔΙΚΟΣ Α.Π.</w:t>
            </w:r>
          </w:p>
        </w:tc>
        <w:tc>
          <w:tcPr>
            <w:tcW w:w="3577" w:type="dxa"/>
            <w:shd w:val="clear" w:color="auto" w:fill="FFFF99"/>
            <w:vAlign w:val="bottom"/>
          </w:tcPr>
          <w:p w:rsidR="00F8755E" w:rsidRPr="00723A2C" w:rsidRDefault="00F8755E" w:rsidP="00DE51DC">
            <w:pPr>
              <w:spacing w:before="0" w:after="0" w:line="240" w:lineRule="auto"/>
              <w:jc w:val="center"/>
              <w:rPr>
                <w:rFonts w:ascii="Calibri" w:hAnsi="Calibri" w:cs="Calibri"/>
                <w:b/>
                <w:bCs/>
                <w:sz w:val="16"/>
                <w:szCs w:val="16"/>
                <w:lang w:eastAsia="el-GR"/>
              </w:rPr>
            </w:pPr>
            <w:r w:rsidRPr="00723A2C">
              <w:rPr>
                <w:rFonts w:ascii="Calibri" w:hAnsi="Calibri" w:cs="Calibri"/>
                <w:b/>
                <w:bCs/>
                <w:sz w:val="16"/>
                <w:szCs w:val="16"/>
                <w:lang w:eastAsia="el-GR"/>
              </w:rPr>
              <w:t>ΠΕΡΙΓΡΑΦΗ ΑΞΟΝΑ ΠΡΟΤΕΡΑΙΟΤΗΤΑΣ</w:t>
            </w:r>
          </w:p>
        </w:tc>
        <w:tc>
          <w:tcPr>
            <w:tcW w:w="2112" w:type="dxa"/>
            <w:shd w:val="clear" w:color="auto" w:fill="FFFF99"/>
            <w:vAlign w:val="bottom"/>
          </w:tcPr>
          <w:p w:rsidR="00F8755E" w:rsidRPr="00723A2C" w:rsidRDefault="00F8755E" w:rsidP="00DE51DC">
            <w:pPr>
              <w:spacing w:before="0" w:after="0" w:line="240" w:lineRule="auto"/>
              <w:jc w:val="center"/>
              <w:rPr>
                <w:rStyle w:val="CommentReference"/>
                <w:rFonts w:ascii="Calibri" w:hAnsi="Calibri" w:cs="Calibri"/>
                <w:b/>
                <w:szCs w:val="16"/>
                <w:lang w:eastAsia="el-GR"/>
              </w:rPr>
            </w:pPr>
            <w:r w:rsidRPr="00723A2C">
              <w:rPr>
                <w:rStyle w:val="CommentReference"/>
                <w:rFonts w:ascii="Calibri" w:hAnsi="Calibri" w:cs="Calibri"/>
                <w:b/>
                <w:szCs w:val="16"/>
                <w:lang w:eastAsia="el-GR"/>
              </w:rPr>
              <w:t>Συνολική χρηματοδότηση του επιχειρησιακού προγράμματος (Ένωση και εθνικό επίπεδο)</w:t>
            </w:r>
          </w:p>
        </w:tc>
        <w:tc>
          <w:tcPr>
            <w:tcW w:w="2060" w:type="dxa"/>
            <w:shd w:val="clear" w:color="auto" w:fill="FFFF99"/>
            <w:vAlign w:val="bottom"/>
          </w:tcPr>
          <w:p w:rsidR="00F8755E" w:rsidRPr="00723A2C" w:rsidRDefault="00F8755E" w:rsidP="00DE51DC">
            <w:pPr>
              <w:spacing w:before="0" w:after="0" w:line="240" w:lineRule="auto"/>
              <w:jc w:val="center"/>
              <w:rPr>
                <w:rStyle w:val="CommentReference"/>
                <w:rFonts w:ascii="Calibri" w:hAnsi="Calibri" w:cs="Calibri"/>
                <w:b/>
                <w:szCs w:val="16"/>
                <w:lang w:eastAsia="el-GR"/>
              </w:rPr>
            </w:pPr>
            <w:r w:rsidRPr="00723A2C">
              <w:rPr>
                <w:rStyle w:val="CommentReference"/>
                <w:rFonts w:ascii="Calibri" w:hAnsi="Calibri" w:cs="Calibri"/>
                <w:b/>
                <w:szCs w:val="16"/>
                <w:lang w:eastAsia="el-GR"/>
              </w:rPr>
              <w:t>Βάση υπολογισμού της ενωσιακής συνεισφοράς (Δημόσιο ή συνολικό κόστος)</w:t>
            </w:r>
          </w:p>
        </w:tc>
        <w:tc>
          <w:tcPr>
            <w:tcW w:w="2130" w:type="dxa"/>
            <w:shd w:val="clear" w:color="auto" w:fill="FFFF99"/>
            <w:vAlign w:val="bottom"/>
          </w:tcPr>
          <w:p w:rsidR="00F8755E" w:rsidRPr="00723A2C" w:rsidRDefault="00F8755E" w:rsidP="00DE51DC">
            <w:pPr>
              <w:spacing w:before="0" w:after="0" w:line="240" w:lineRule="auto"/>
              <w:jc w:val="center"/>
              <w:rPr>
                <w:rStyle w:val="CommentReference"/>
                <w:rFonts w:ascii="Calibri" w:hAnsi="Calibri" w:cs="Calibri"/>
                <w:b/>
                <w:szCs w:val="16"/>
                <w:lang w:eastAsia="el-GR"/>
              </w:rPr>
            </w:pPr>
            <w:r w:rsidRPr="00723A2C">
              <w:rPr>
                <w:rStyle w:val="CommentReference"/>
                <w:rFonts w:ascii="Calibri" w:hAnsi="Calibri" w:cs="Calibri"/>
                <w:b/>
                <w:szCs w:val="16"/>
                <w:lang w:eastAsia="el-GR"/>
              </w:rPr>
              <w:t>Συνολικό ποσό των πιστοποιηθεισών επιλέξιμων δαπανών που καταβλήθηκαν από δικαιούχους ( 1 )</w:t>
            </w:r>
            <w:r>
              <w:rPr>
                <w:rStyle w:val="CommentReference"/>
                <w:rFonts w:ascii="Calibri" w:hAnsi="Calibri" w:cs="Calibri"/>
                <w:b/>
                <w:szCs w:val="16"/>
                <w:lang w:eastAsia="el-GR"/>
              </w:rPr>
              <w:t>, (2)</w:t>
            </w:r>
          </w:p>
        </w:tc>
        <w:tc>
          <w:tcPr>
            <w:tcW w:w="1866" w:type="dxa"/>
            <w:shd w:val="clear" w:color="auto" w:fill="FFFF99"/>
            <w:vAlign w:val="bottom"/>
          </w:tcPr>
          <w:p w:rsidR="00F8755E" w:rsidRPr="00723A2C" w:rsidRDefault="00F8755E" w:rsidP="00DE51DC">
            <w:pPr>
              <w:spacing w:before="0" w:after="0" w:line="240" w:lineRule="auto"/>
              <w:jc w:val="center"/>
              <w:rPr>
                <w:rStyle w:val="CommentReference"/>
                <w:rFonts w:ascii="Calibri" w:hAnsi="Calibri" w:cs="Calibri"/>
                <w:b/>
                <w:szCs w:val="16"/>
                <w:lang w:eastAsia="el-GR"/>
              </w:rPr>
            </w:pPr>
            <w:r w:rsidRPr="00723A2C">
              <w:rPr>
                <w:rStyle w:val="CommentReference"/>
                <w:rFonts w:ascii="Calibri" w:hAnsi="Calibri" w:cs="Calibri"/>
                <w:b/>
                <w:szCs w:val="16"/>
                <w:lang w:eastAsia="el-GR"/>
              </w:rPr>
              <w:t>Αντίστοιχη δημόσια συνεισφορά ( 1 )</w:t>
            </w:r>
            <w:r>
              <w:rPr>
                <w:rStyle w:val="CommentReference"/>
                <w:rFonts w:ascii="Calibri" w:hAnsi="Calibri" w:cs="Calibri"/>
                <w:b/>
                <w:szCs w:val="16"/>
                <w:lang w:eastAsia="el-GR"/>
              </w:rPr>
              <w:t>, (2)</w:t>
            </w:r>
          </w:p>
        </w:tc>
        <w:tc>
          <w:tcPr>
            <w:tcW w:w="1754" w:type="dxa"/>
            <w:shd w:val="clear" w:color="auto" w:fill="FFFF99"/>
            <w:vAlign w:val="bottom"/>
          </w:tcPr>
          <w:p w:rsidR="00F8755E" w:rsidRPr="00723A2C" w:rsidRDefault="00F8755E" w:rsidP="00DE51DC">
            <w:pPr>
              <w:spacing w:before="0" w:after="0" w:line="240" w:lineRule="auto"/>
              <w:jc w:val="center"/>
              <w:rPr>
                <w:rStyle w:val="CommentReference"/>
                <w:rFonts w:ascii="Calibri" w:hAnsi="Calibri" w:cs="Calibri"/>
                <w:b/>
                <w:szCs w:val="16"/>
                <w:lang w:eastAsia="el-GR"/>
              </w:rPr>
            </w:pPr>
            <w:r w:rsidRPr="00723A2C">
              <w:rPr>
                <w:rStyle w:val="CommentReference"/>
                <w:rFonts w:ascii="Calibri" w:hAnsi="Calibri" w:cs="Calibri"/>
                <w:b/>
                <w:szCs w:val="16"/>
                <w:lang w:eastAsia="el-GR"/>
              </w:rPr>
              <w:t>Ποσοστό υλοποίησης %</w:t>
            </w:r>
          </w:p>
        </w:tc>
      </w:tr>
      <w:tr w:rsidR="00F8755E" w:rsidRPr="00723A2C" w:rsidTr="00FA5E87">
        <w:tc>
          <w:tcPr>
            <w:tcW w:w="675" w:type="dxa"/>
            <w:vAlign w:val="center"/>
          </w:tcPr>
          <w:p w:rsidR="00F8755E" w:rsidRPr="00723A2C" w:rsidRDefault="00F8755E" w:rsidP="00C01B44">
            <w:pPr>
              <w:spacing w:before="0" w:after="0" w:line="240" w:lineRule="auto"/>
              <w:jc w:val="center"/>
              <w:rPr>
                <w:rFonts w:ascii="Calibri" w:hAnsi="Calibri" w:cs="Calibri"/>
                <w:b/>
                <w:bCs/>
                <w:sz w:val="16"/>
                <w:szCs w:val="16"/>
                <w:lang w:eastAsia="el-GR"/>
              </w:rPr>
            </w:pPr>
            <w:r w:rsidRPr="00723A2C">
              <w:rPr>
                <w:rFonts w:ascii="Calibri" w:hAnsi="Calibri" w:cs="Calibri"/>
                <w:b/>
                <w:bCs/>
                <w:sz w:val="16"/>
                <w:szCs w:val="16"/>
                <w:lang w:eastAsia="el-GR"/>
              </w:rPr>
              <w:t>9</w:t>
            </w:r>
          </w:p>
        </w:tc>
        <w:tc>
          <w:tcPr>
            <w:tcW w:w="3577" w:type="dxa"/>
            <w:vAlign w:val="center"/>
          </w:tcPr>
          <w:p w:rsidR="00F8755E" w:rsidRPr="00723A2C" w:rsidRDefault="00F8755E" w:rsidP="00C01B44">
            <w:pPr>
              <w:spacing w:before="0" w:after="0" w:line="240" w:lineRule="auto"/>
              <w:rPr>
                <w:rFonts w:ascii="Calibri" w:hAnsi="Calibri" w:cs="Calibri"/>
                <w:sz w:val="16"/>
                <w:szCs w:val="16"/>
                <w:lang w:eastAsia="el-GR"/>
              </w:rPr>
            </w:pPr>
            <w:r w:rsidRPr="00723A2C">
              <w:rPr>
                <w:rFonts w:ascii="Calibri" w:hAnsi="Calibri" w:cs="Calibri"/>
                <w:sz w:val="16"/>
                <w:szCs w:val="16"/>
                <w:lang w:eastAsia="el-GR"/>
              </w:rPr>
              <w:t>"Ενίσχυση της δια βίου εκπαίδευσης ενηλίκων στις 2 Περιφέρειες Σταδιακής Εισόδου (Phasing In)"</w:t>
            </w:r>
          </w:p>
        </w:tc>
        <w:tc>
          <w:tcPr>
            <w:tcW w:w="2112" w:type="dxa"/>
            <w:vAlign w:val="bottom"/>
          </w:tcPr>
          <w:p w:rsidR="00F8755E" w:rsidRPr="00FA5E87" w:rsidRDefault="00F8755E" w:rsidP="00C01B44">
            <w:pPr>
              <w:jc w:val="right"/>
              <w:rPr>
                <w:rFonts w:ascii="Calibri" w:hAnsi="Calibri" w:cs="Arial"/>
                <w:sz w:val="18"/>
                <w:szCs w:val="18"/>
              </w:rPr>
            </w:pPr>
            <w:r w:rsidRPr="00FA5E87">
              <w:rPr>
                <w:rFonts w:ascii="Verdana" w:hAnsi="Verdana"/>
                <w:sz w:val="18"/>
                <w:szCs w:val="18"/>
              </w:rPr>
              <w:t>6.250.308</w:t>
            </w:r>
          </w:p>
        </w:tc>
        <w:tc>
          <w:tcPr>
            <w:tcW w:w="2060" w:type="dxa"/>
            <w:vAlign w:val="bottom"/>
          </w:tcPr>
          <w:p w:rsidR="00F8755E" w:rsidRPr="00FA5E87" w:rsidRDefault="00F8755E" w:rsidP="00BF6DF4">
            <w:pPr>
              <w:jc w:val="right"/>
              <w:rPr>
                <w:rFonts w:ascii="Calibri" w:hAnsi="Calibri" w:cs="Arial"/>
                <w:sz w:val="18"/>
                <w:szCs w:val="18"/>
              </w:rPr>
            </w:pPr>
            <w:r w:rsidRPr="00FA5E87">
              <w:rPr>
                <w:rFonts w:ascii="Verdana" w:hAnsi="Verdana"/>
                <w:sz w:val="18"/>
                <w:szCs w:val="18"/>
              </w:rPr>
              <w:t>6.250.308</w:t>
            </w:r>
          </w:p>
        </w:tc>
        <w:tc>
          <w:tcPr>
            <w:tcW w:w="2130" w:type="dxa"/>
            <w:vAlign w:val="bottom"/>
          </w:tcPr>
          <w:p w:rsidR="00F8755E" w:rsidRPr="00FA5E87" w:rsidRDefault="00F8755E">
            <w:pPr>
              <w:jc w:val="right"/>
              <w:rPr>
                <w:rFonts w:ascii="Calibri" w:hAnsi="Calibri"/>
                <w:color w:val="000000"/>
                <w:sz w:val="18"/>
                <w:szCs w:val="18"/>
              </w:rPr>
            </w:pPr>
            <w:r w:rsidRPr="00FA5E87">
              <w:rPr>
                <w:rFonts w:ascii="Verdana" w:hAnsi="Verdana"/>
                <w:color w:val="000000"/>
                <w:sz w:val="18"/>
                <w:szCs w:val="18"/>
              </w:rPr>
              <w:t>6.221.130,25</w:t>
            </w:r>
          </w:p>
        </w:tc>
        <w:tc>
          <w:tcPr>
            <w:tcW w:w="1866" w:type="dxa"/>
            <w:vAlign w:val="bottom"/>
          </w:tcPr>
          <w:p w:rsidR="00F8755E" w:rsidRPr="00FA5E87" w:rsidRDefault="00F8755E" w:rsidP="00BF6DF4">
            <w:pPr>
              <w:jc w:val="right"/>
              <w:rPr>
                <w:rFonts w:ascii="Calibri" w:hAnsi="Calibri"/>
                <w:color w:val="000000"/>
                <w:sz w:val="18"/>
                <w:szCs w:val="18"/>
              </w:rPr>
            </w:pPr>
            <w:r w:rsidRPr="00FA5E87">
              <w:rPr>
                <w:rFonts w:ascii="Verdana" w:hAnsi="Verdana"/>
                <w:color w:val="000000"/>
                <w:sz w:val="18"/>
                <w:szCs w:val="18"/>
              </w:rPr>
              <w:t>6.221.130,25</w:t>
            </w:r>
          </w:p>
        </w:tc>
        <w:tc>
          <w:tcPr>
            <w:tcW w:w="1754" w:type="dxa"/>
            <w:vAlign w:val="bottom"/>
          </w:tcPr>
          <w:p w:rsidR="00F8755E" w:rsidRPr="00FA5E87" w:rsidRDefault="00F8755E">
            <w:pPr>
              <w:jc w:val="right"/>
              <w:rPr>
                <w:rFonts w:ascii="Calibri" w:hAnsi="Calibri"/>
                <w:sz w:val="18"/>
                <w:szCs w:val="18"/>
              </w:rPr>
            </w:pPr>
            <w:r w:rsidRPr="00FA5E87">
              <w:rPr>
                <w:rFonts w:ascii="Verdana" w:hAnsi="Verdana"/>
                <w:sz w:val="18"/>
                <w:szCs w:val="18"/>
              </w:rPr>
              <w:t>99,53%</w:t>
            </w:r>
          </w:p>
        </w:tc>
      </w:tr>
      <w:tr w:rsidR="00F8755E" w:rsidRPr="00723A2C" w:rsidTr="00FA5E87">
        <w:tc>
          <w:tcPr>
            <w:tcW w:w="675" w:type="dxa"/>
            <w:vAlign w:val="center"/>
          </w:tcPr>
          <w:p w:rsidR="00F8755E" w:rsidRPr="00723A2C" w:rsidRDefault="00F8755E" w:rsidP="00C01B44">
            <w:pPr>
              <w:spacing w:before="0" w:after="0" w:line="240" w:lineRule="auto"/>
              <w:jc w:val="center"/>
              <w:rPr>
                <w:rFonts w:ascii="Calibri" w:hAnsi="Calibri" w:cs="Calibri"/>
                <w:b/>
                <w:bCs/>
                <w:sz w:val="16"/>
                <w:szCs w:val="16"/>
                <w:lang w:eastAsia="el-GR"/>
              </w:rPr>
            </w:pPr>
            <w:r w:rsidRPr="00723A2C">
              <w:rPr>
                <w:rFonts w:ascii="Calibri" w:hAnsi="Calibri" w:cs="Calibri"/>
                <w:b/>
                <w:bCs/>
                <w:sz w:val="16"/>
                <w:szCs w:val="16"/>
                <w:lang w:eastAsia="el-GR"/>
              </w:rPr>
              <w:t>10</w:t>
            </w:r>
          </w:p>
        </w:tc>
        <w:tc>
          <w:tcPr>
            <w:tcW w:w="3577" w:type="dxa"/>
            <w:vAlign w:val="center"/>
          </w:tcPr>
          <w:p w:rsidR="00F8755E" w:rsidRPr="00723A2C" w:rsidRDefault="00F8755E" w:rsidP="00C01B44">
            <w:pPr>
              <w:spacing w:before="0" w:after="0" w:line="240" w:lineRule="auto"/>
              <w:rPr>
                <w:rFonts w:ascii="Calibri" w:hAnsi="Calibri" w:cs="Calibri"/>
                <w:sz w:val="16"/>
                <w:szCs w:val="16"/>
                <w:lang w:eastAsia="el-GR"/>
              </w:rPr>
            </w:pPr>
            <w:r w:rsidRPr="00723A2C">
              <w:rPr>
                <w:rFonts w:ascii="Calibri" w:hAnsi="Calibri" w:cs="Calibri"/>
                <w:sz w:val="16"/>
                <w:szCs w:val="16"/>
                <w:lang w:eastAsia="el-GR"/>
              </w:rPr>
              <w:t>"Ενίσχυση του ανθρώπινου κεφαλαίου για την προαγωγή της έρευνας και της καινοτομίας στις 8 Περιφέρειες Αμιγούς Στόχου 1"</w:t>
            </w:r>
          </w:p>
        </w:tc>
        <w:tc>
          <w:tcPr>
            <w:tcW w:w="2112" w:type="dxa"/>
            <w:vAlign w:val="bottom"/>
          </w:tcPr>
          <w:p w:rsidR="00F8755E" w:rsidRPr="00FA5E87" w:rsidRDefault="00F8755E" w:rsidP="00C01B44">
            <w:pPr>
              <w:jc w:val="right"/>
              <w:rPr>
                <w:rFonts w:ascii="Calibri" w:hAnsi="Calibri" w:cs="Arial"/>
                <w:sz w:val="18"/>
                <w:szCs w:val="18"/>
              </w:rPr>
            </w:pPr>
            <w:r w:rsidRPr="00FA5E87">
              <w:rPr>
                <w:rFonts w:ascii="Verdana" w:hAnsi="Verdana"/>
                <w:sz w:val="18"/>
                <w:szCs w:val="18"/>
              </w:rPr>
              <w:t>188.802.592</w:t>
            </w:r>
          </w:p>
        </w:tc>
        <w:tc>
          <w:tcPr>
            <w:tcW w:w="2060" w:type="dxa"/>
            <w:vAlign w:val="bottom"/>
          </w:tcPr>
          <w:p w:rsidR="00F8755E" w:rsidRPr="00FA5E87" w:rsidRDefault="00F8755E" w:rsidP="00BF6DF4">
            <w:pPr>
              <w:jc w:val="right"/>
              <w:rPr>
                <w:rFonts w:ascii="Calibri" w:hAnsi="Calibri" w:cs="Arial"/>
                <w:sz w:val="18"/>
                <w:szCs w:val="18"/>
              </w:rPr>
            </w:pPr>
            <w:r w:rsidRPr="00FA5E87">
              <w:rPr>
                <w:rFonts w:ascii="Verdana" w:hAnsi="Verdana"/>
                <w:sz w:val="18"/>
                <w:szCs w:val="18"/>
              </w:rPr>
              <w:t>188.802.592</w:t>
            </w:r>
          </w:p>
        </w:tc>
        <w:tc>
          <w:tcPr>
            <w:tcW w:w="2130" w:type="dxa"/>
            <w:vAlign w:val="bottom"/>
          </w:tcPr>
          <w:p w:rsidR="00F8755E" w:rsidRPr="00FA5E87" w:rsidRDefault="00F8755E">
            <w:pPr>
              <w:jc w:val="right"/>
              <w:rPr>
                <w:rFonts w:ascii="Calibri" w:hAnsi="Calibri"/>
                <w:color w:val="000000"/>
                <w:sz w:val="18"/>
                <w:szCs w:val="18"/>
              </w:rPr>
            </w:pPr>
            <w:r w:rsidRPr="00FA5E87">
              <w:rPr>
                <w:rFonts w:ascii="Verdana" w:hAnsi="Verdana"/>
                <w:color w:val="000000"/>
                <w:sz w:val="18"/>
                <w:szCs w:val="18"/>
              </w:rPr>
              <w:t>77.403.347,65</w:t>
            </w:r>
          </w:p>
        </w:tc>
        <w:tc>
          <w:tcPr>
            <w:tcW w:w="1866" w:type="dxa"/>
            <w:vAlign w:val="bottom"/>
          </w:tcPr>
          <w:p w:rsidR="00F8755E" w:rsidRPr="00FA5E87" w:rsidRDefault="00F8755E" w:rsidP="00BF6DF4">
            <w:pPr>
              <w:jc w:val="right"/>
              <w:rPr>
                <w:rFonts w:ascii="Calibri" w:hAnsi="Calibri"/>
                <w:color w:val="000000"/>
                <w:sz w:val="18"/>
                <w:szCs w:val="18"/>
              </w:rPr>
            </w:pPr>
            <w:r w:rsidRPr="00FA5E87">
              <w:rPr>
                <w:rFonts w:ascii="Verdana" w:hAnsi="Verdana"/>
                <w:color w:val="000000"/>
                <w:sz w:val="18"/>
                <w:szCs w:val="18"/>
              </w:rPr>
              <w:t>77.403.347,65</w:t>
            </w:r>
          </w:p>
        </w:tc>
        <w:tc>
          <w:tcPr>
            <w:tcW w:w="1754" w:type="dxa"/>
            <w:vAlign w:val="bottom"/>
          </w:tcPr>
          <w:p w:rsidR="00F8755E" w:rsidRPr="00FA5E87" w:rsidRDefault="00F8755E">
            <w:pPr>
              <w:jc w:val="right"/>
              <w:rPr>
                <w:rFonts w:ascii="Calibri" w:hAnsi="Calibri"/>
                <w:sz w:val="18"/>
                <w:szCs w:val="18"/>
              </w:rPr>
            </w:pPr>
            <w:r w:rsidRPr="00FA5E87">
              <w:rPr>
                <w:rFonts w:ascii="Verdana" w:hAnsi="Verdana"/>
                <w:sz w:val="18"/>
                <w:szCs w:val="18"/>
              </w:rPr>
              <w:t>41,00%</w:t>
            </w:r>
          </w:p>
        </w:tc>
      </w:tr>
      <w:tr w:rsidR="00F8755E" w:rsidRPr="00723A2C" w:rsidTr="00FA5E87">
        <w:tc>
          <w:tcPr>
            <w:tcW w:w="675" w:type="dxa"/>
            <w:vAlign w:val="center"/>
          </w:tcPr>
          <w:p w:rsidR="00F8755E" w:rsidRPr="00723A2C" w:rsidRDefault="00F8755E" w:rsidP="00C01B44">
            <w:pPr>
              <w:spacing w:before="0" w:after="0" w:line="240" w:lineRule="auto"/>
              <w:jc w:val="center"/>
              <w:rPr>
                <w:rFonts w:ascii="Calibri" w:hAnsi="Calibri" w:cs="Calibri"/>
                <w:b/>
                <w:bCs/>
                <w:sz w:val="16"/>
                <w:szCs w:val="16"/>
                <w:lang w:eastAsia="el-GR"/>
              </w:rPr>
            </w:pPr>
            <w:r w:rsidRPr="00723A2C">
              <w:rPr>
                <w:rFonts w:ascii="Calibri" w:hAnsi="Calibri" w:cs="Calibri"/>
                <w:b/>
                <w:bCs/>
                <w:sz w:val="16"/>
                <w:szCs w:val="16"/>
                <w:lang w:eastAsia="el-GR"/>
              </w:rPr>
              <w:t>11</w:t>
            </w:r>
          </w:p>
        </w:tc>
        <w:tc>
          <w:tcPr>
            <w:tcW w:w="3577" w:type="dxa"/>
            <w:vAlign w:val="center"/>
          </w:tcPr>
          <w:p w:rsidR="00F8755E" w:rsidRPr="00723A2C" w:rsidRDefault="00F8755E" w:rsidP="00C01B44">
            <w:pPr>
              <w:spacing w:before="0" w:after="0" w:line="240" w:lineRule="auto"/>
              <w:rPr>
                <w:rFonts w:ascii="Calibri" w:hAnsi="Calibri" w:cs="Calibri"/>
                <w:sz w:val="16"/>
                <w:szCs w:val="16"/>
                <w:lang w:eastAsia="el-GR"/>
              </w:rPr>
            </w:pPr>
            <w:r w:rsidRPr="00723A2C">
              <w:rPr>
                <w:rFonts w:ascii="Calibri" w:hAnsi="Calibri" w:cs="Calibri"/>
                <w:sz w:val="16"/>
                <w:szCs w:val="16"/>
                <w:lang w:eastAsia="el-GR"/>
              </w:rPr>
              <w:t>"Ενίσχυση του ανθρώπινου κεφαλαίου για την προαγωγή της έρευνας και της καινοτομίας στις 3 Περιφέρειες Στατιστικής Σύγκλισης (Phasing Out)"</w:t>
            </w:r>
          </w:p>
        </w:tc>
        <w:tc>
          <w:tcPr>
            <w:tcW w:w="2112" w:type="dxa"/>
            <w:vAlign w:val="bottom"/>
          </w:tcPr>
          <w:p w:rsidR="00F8755E" w:rsidRPr="00FA5E87" w:rsidRDefault="00F8755E" w:rsidP="00C01B44">
            <w:pPr>
              <w:jc w:val="right"/>
              <w:rPr>
                <w:rFonts w:ascii="Calibri" w:hAnsi="Calibri" w:cs="Arial"/>
                <w:sz w:val="18"/>
                <w:szCs w:val="18"/>
              </w:rPr>
            </w:pPr>
            <w:r w:rsidRPr="00FA5E87">
              <w:rPr>
                <w:rFonts w:ascii="Verdana" w:hAnsi="Verdana"/>
                <w:sz w:val="18"/>
                <w:szCs w:val="18"/>
              </w:rPr>
              <w:t>157.826.973</w:t>
            </w:r>
          </w:p>
        </w:tc>
        <w:tc>
          <w:tcPr>
            <w:tcW w:w="2060" w:type="dxa"/>
            <w:vAlign w:val="bottom"/>
          </w:tcPr>
          <w:p w:rsidR="00F8755E" w:rsidRPr="00FA5E87" w:rsidRDefault="00F8755E" w:rsidP="00BF6DF4">
            <w:pPr>
              <w:jc w:val="right"/>
              <w:rPr>
                <w:rFonts w:ascii="Calibri" w:hAnsi="Calibri" w:cs="Arial"/>
                <w:sz w:val="18"/>
                <w:szCs w:val="18"/>
              </w:rPr>
            </w:pPr>
            <w:r w:rsidRPr="00FA5E87">
              <w:rPr>
                <w:rFonts w:ascii="Verdana" w:hAnsi="Verdana"/>
                <w:sz w:val="18"/>
                <w:szCs w:val="18"/>
              </w:rPr>
              <w:t>157.826.973</w:t>
            </w:r>
          </w:p>
        </w:tc>
        <w:tc>
          <w:tcPr>
            <w:tcW w:w="2130" w:type="dxa"/>
            <w:vAlign w:val="bottom"/>
          </w:tcPr>
          <w:p w:rsidR="00F8755E" w:rsidRPr="00FA5E87" w:rsidRDefault="00F8755E">
            <w:pPr>
              <w:jc w:val="right"/>
              <w:rPr>
                <w:rFonts w:ascii="Calibri" w:hAnsi="Calibri"/>
                <w:color w:val="000000"/>
                <w:sz w:val="18"/>
                <w:szCs w:val="18"/>
              </w:rPr>
            </w:pPr>
            <w:r w:rsidRPr="00FA5E87">
              <w:rPr>
                <w:rFonts w:ascii="Verdana" w:hAnsi="Verdana"/>
                <w:color w:val="000000"/>
                <w:sz w:val="18"/>
                <w:szCs w:val="18"/>
              </w:rPr>
              <w:t>84.979.465,59</w:t>
            </w:r>
          </w:p>
        </w:tc>
        <w:tc>
          <w:tcPr>
            <w:tcW w:w="1866" w:type="dxa"/>
            <w:vAlign w:val="bottom"/>
          </w:tcPr>
          <w:p w:rsidR="00F8755E" w:rsidRPr="00FA5E87" w:rsidRDefault="00F8755E" w:rsidP="00BF6DF4">
            <w:pPr>
              <w:jc w:val="right"/>
              <w:rPr>
                <w:rFonts w:ascii="Calibri" w:hAnsi="Calibri"/>
                <w:color w:val="000000"/>
                <w:sz w:val="18"/>
                <w:szCs w:val="18"/>
              </w:rPr>
            </w:pPr>
            <w:r w:rsidRPr="00FA5E87">
              <w:rPr>
                <w:rFonts w:ascii="Verdana" w:hAnsi="Verdana"/>
                <w:color w:val="000000"/>
                <w:sz w:val="18"/>
                <w:szCs w:val="18"/>
              </w:rPr>
              <w:t>84.979.465,59</w:t>
            </w:r>
          </w:p>
        </w:tc>
        <w:tc>
          <w:tcPr>
            <w:tcW w:w="1754" w:type="dxa"/>
            <w:vAlign w:val="bottom"/>
          </w:tcPr>
          <w:p w:rsidR="00F8755E" w:rsidRPr="00FA5E87" w:rsidRDefault="00F8755E">
            <w:pPr>
              <w:jc w:val="right"/>
              <w:rPr>
                <w:rFonts w:ascii="Calibri" w:hAnsi="Calibri"/>
                <w:sz w:val="18"/>
                <w:szCs w:val="18"/>
              </w:rPr>
            </w:pPr>
            <w:r w:rsidRPr="00FA5E87">
              <w:rPr>
                <w:rFonts w:ascii="Verdana" w:hAnsi="Verdana"/>
                <w:sz w:val="18"/>
                <w:szCs w:val="18"/>
              </w:rPr>
              <w:t>53,84%</w:t>
            </w:r>
          </w:p>
        </w:tc>
      </w:tr>
      <w:tr w:rsidR="00F8755E" w:rsidRPr="00723A2C" w:rsidTr="00FA5E87">
        <w:tc>
          <w:tcPr>
            <w:tcW w:w="675" w:type="dxa"/>
            <w:vAlign w:val="center"/>
          </w:tcPr>
          <w:p w:rsidR="00F8755E" w:rsidRPr="00723A2C" w:rsidRDefault="00F8755E" w:rsidP="00C01B44">
            <w:pPr>
              <w:spacing w:before="0" w:after="0" w:line="240" w:lineRule="auto"/>
              <w:jc w:val="center"/>
              <w:rPr>
                <w:rFonts w:ascii="Calibri" w:hAnsi="Calibri" w:cs="Calibri"/>
                <w:b/>
                <w:bCs/>
                <w:sz w:val="16"/>
                <w:szCs w:val="16"/>
                <w:lang w:eastAsia="el-GR"/>
              </w:rPr>
            </w:pPr>
            <w:r w:rsidRPr="00723A2C">
              <w:rPr>
                <w:rFonts w:ascii="Calibri" w:hAnsi="Calibri" w:cs="Calibri"/>
                <w:b/>
                <w:bCs/>
                <w:sz w:val="16"/>
                <w:szCs w:val="16"/>
                <w:lang w:eastAsia="el-GR"/>
              </w:rPr>
              <w:t>12</w:t>
            </w:r>
          </w:p>
        </w:tc>
        <w:tc>
          <w:tcPr>
            <w:tcW w:w="3577" w:type="dxa"/>
            <w:vAlign w:val="center"/>
          </w:tcPr>
          <w:p w:rsidR="00F8755E" w:rsidRPr="00723A2C" w:rsidRDefault="00F8755E" w:rsidP="00C01B44">
            <w:pPr>
              <w:spacing w:before="0" w:after="0" w:line="240" w:lineRule="auto"/>
              <w:rPr>
                <w:rFonts w:ascii="Calibri" w:hAnsi="Calibri" w:cs="Calibri"/>
                <w:sz w:val="16"/>
                <w:szCs w:val="16"/>
                <w:lang w:eastAsia="el-GR"/>
              </w:rPr>
            </w:pPr>
            <w:r w:rsidRPr="00723A2C">
              <w:rPr>
                <w:rFonts w:ascii="Calibri" w:hAnsi="Calibri" w:cs="Calibri"/>
                <w:sz w:val="16"/>
                <w:szCs w:val="16"/>
                <w:lang w:eastAsia="el-GR"/>
              </w:rPr>
              <w:t>"Ενίσχυση του ανθρώπινου κεφαλαίου για την προαγωγή της έρευνας και της καινοτομίας στις 2 Περιφέρειες Σταδιακής Εισόδου (Phasing In)"</w:t>
            </w:r>
          </w:p>
        </w:tc>
        <w:tc>
          <w:tcPr>
            <w:tcW w:w="2112" w:type="dxa"/>
            <w:vAlign w:val="bottom"/>
          </w:tcPr>
          <w:p w:rsidR="00F8755E" w:rsidRPr="00FA5E87" w:rsidRDefault="00F8755E" w:rsidP="00C01B44">
            <w:pPr>
              <w:jc w:val="right"/>
              <w:rPr>
                <w:rFonts w:ascii="Calibri" w:hAnsi="Calibri" w:cs="Arial"/>
                <w:sz w:val="18"/>
                <w:szCs w:val="18"/>
              </w:rPr>
            </w:pPr>
            <w:r w:rsidRPr="00FA5E87">
              <w:rPr>
                <w:rFonts w:ascii="Verdana" w:hAnsi="Verdana"/>
                <w:sz w:val="18"/>
                <w:szCs w:val="18"/>
              </w:rPr>
              <w:t>2.059.176</w:t>
            </w:r>
          </w:p>
        </w:tc>
        <w:tc>
          <w:tcPr>
            <w:tcW w:w="2060" w:type="dxa"/>
            <w:vAlign w:val="bottom"/>
          </w:tcPr>
          <w:p w:rsidR="00F8755E" w:rsidRPr="00FA5E87" w:rsidRDefault="00F8755E" w:rsidP="00BF6DF4">
            <w:pPr>
              <w:jc w:val="right"/>
              <w:rPr>
                <w:rFonts w:ascii="Calibri" w:hAnsi="Calibri" w:cs="Arial"/>
                <w:sz w:val="18"/>
                <w:szCs w:val="18"/>
              </w:rPr>
            </w:pPr>
            <w:r w:rsidRPr="00FA5E87">
              <w:rPr>
                <w:rFonts w:ascii="Verdana" w:hAnsi="Verdana"/>
                <w:sz w:val="18"/>
                <w:szCs w:val="18"/>
              </w:rPr>
              <w:t>2.059.176</w:t>
            </w:r>
          </w:p>
        </w:tc>
        <w:tc>
          <w:tcPr>
            <w:tcW w:w="2130" w:type="dxa"/>
            <w:vAlign w:val="bottom"/>
          </w:tcPr>
          <w:p w:rsidR="00F8755E" w:rsidRPr="00FA5E87" w:rsidRDefault="00F8755E">
            <w:pPr>
              <w:jc w:val="right"/>
              <w:rPr>
                <w:rFonts w:ascii="Calibri" w:hAnsi="Calibri"/>
                <w:color w:val="000000"/>
                <w:sz w:val="18"/>
                <w:szCs w:val="18"/>
              </w:rPr>
            </w:pPr>
            <w:r w:rsidRPr="00FA5E87">
              <w:rPr>
                <w:rFonts w:ascii="Verdana" w:hAnsi="Verdana"/>
                <w:color w:val="000000"/>
                <w:sz w:val="18"/>
                <w:szCs w:val="18"/>
              </w:rPr>
              <w:t>1.282.549,61</w:t>
            </w:r>
          </w:p>
        </w:tc>
        <w:tc>
          <w:tcPr>
            <w:tcW w:w="1866" w:type="dxa"/>
            <w:vAlign w:val="bottom"/>
          </w:tcPr>
          <w:p w:rsidR="00F8755E" w:rsidRPr="00FA5E87" w:rsidRDefault="00F8755E" w:rsidP="00BF6DF4">
            <w:pPr>
              <w:jc w:val="right"/>
              <w:rPr>
                <w:rFonts w:ascii="Calibri" w:hAnsi="Calibri"/>
                <w:color w:val="000000"/>
                <w:sz w:val="18"/>
                <w:szCs w:val="18"/>
              </w:rPr>
            </w:pPr>
            <w:r w:rsidRPr="00FA5E87">
              <w:rPr>
                <w:rFonts w:ascii="Verdana" w:hAnsi="Verdana"/>
                <w:color w:val="000000"/>
                <w:sz w:val="18"/>
                <w:szCs w:val="18"/>
              </w:rPr>
              <w:t>1.282.549,61</w:t>
            </w:r>
          </w:p>
        </w:tc>
        <w:tc>
          <w:tcPr>
            <w:tcW w:w="1754" w:type="dxa"/>
            <w:vAlign w:val="bottom"/>
          </w:tcPr>
          <w:p w:rsidR="00F8755E" w:rsidRPr="00FA5E87" w:rsidRDefault="00F8755E">
            <w:pPr>
              <w:jc w:val="right"/>
              <w:rPr>
                <w:rFonts w:ascii="Calibri" w:hAnsi="Calibri"/>
                <w:sz w:val="18"/>
                <w:szCs w:val="18"/>
              </w:rPr>
            </w:pPr>
            <w:r w:rsidRPr="00FA5E87">
              <w:rPr>
                <w:rFonts w:ascii="Verdana" w:hAnsi="Verdana"/>
                <w:sz w:val="18"/>
                <w:szCs w:val="18"/>
              </w:rPr>
              <w:t>62,28%</w:t>
            </w:r>
          </w:p>
        </w:tc>
      </w:tr>
      <w:tr w:rsidR="00F8755E" w:rsidRPr="00723A2C" w:rsidTr="00FA5E87">
        <w:tc>
          <w:tcPr>
            <w:tcW w:w="675" w:type="dxa"/>
            <w:vAlign w:val="center"/>
          </w:tcPr>
          <w:p w:rsidR="00F8755E" w:rsidRPr="00723A2C" w:rsidRDefault="00F8755E" w:rsidP="00C01B44">
            <w:pPr>
              <w:spacing w:before="0" w:after="0" w:line="240" w:lineRule="auto"/>
              <w:jc w:val="center"/>
              <w:rPr>
                <w:rFonts w:ascii="Calibri" w:hAnsi="Calibri" w:cs="Calibri"/>
                <w:b/>
                <w:bCs/>
                <w:sz w:val="16"/>
                <w:szCs w:val="16"/>
                <w:lang w:eastAsia="el-GR"/>
              </w:rPr>
            </w:pPr>
            <w:r w:rsidRPr="00723A2C">
              <w:rPr>
                <w:rFonts w:ascii="Calibri" w:hAnsi="Calibri" w:cs="Calibri"/>
                <w:b/>
                <w:bCs/>
                <w:sz w:val="16"/>
                <w:szCs w:val="16"/>
                <w:lang w:eastAsia="el-GR"/>
              </w:rPr>
              <w:t>13</w:t>
            </w:r>
          </w:p>
        </w:tc>
        <w:tc>
          <w:tcPr>
            <w:tcW w:w="3577" w:type="dxa"/>
            <w:vAlign w:val="center"/>
          </w:tcPr>
          <w:p w:rsidR="00F8755E" w:rsidRPr="00723A2C" w:rsidRDefault="00F8755E" w:rsidP="00C01B44">
            <w:pPr>
              <w:spacing w:before="0" w:after="0" w:line="240" w:lineRule="auto"/>
              <w:rPr>
                <w:rFonts w:ascii="Calibri" w:hAnsi="Calibri" w:cs="Calibri"/>
                <w:sz w:val="16"/>
                <w:szCs w:val="16"/>
                <w:lang w:eastAsia="el-GR"/>
              </w:rPr>
            </w:pPr>
            <w:r w:rsidRPr="00723A2C">
              <w:rPr>
                <w:rFonts w:ascii="Calibri" w:hAnsi="Calibri" w:cs="Calibri"/>
                <w:sz w:val="16"/>
                <w:szCs w:val="16"/>
                <w:lang w:eastAsia="el-GR"/>
              </w:rPr>
              <w:t>"Τεχνική Υποστήριξη Εφαρμογής στις 8 Περιφέρειες Αμιγούς Στόχου 1"</w:t>
            </w:r>
          </w:p>
        </w:tc>
        <w:tc>
          <w:tcPr>
            <w:tcW w:w="2112" w:type="dxa"/>
            <w:vAlign w:val="bottom"/>
          </w:tcPr>
          <w:p w:rsidR="00F8755E" w:rsidRPr="00FA5E87" w:rsidRDefault="00F8755E" w:rsidP="00C01B44">
            <w:pPr>
              <w:jc w:val="right"/>
              <w:rPr>
                <w:rFonts w:ascii="Calibri" w:hAnsi="Calibri" w:cs="Arial"/>
                <w:sz w:val="18"/>
                <w:szCs w:val="18"/>
              </w:rPr>
            </w:pPr>
            <w:r w:rsidRPr="00FA5E87">
              <w:rPr>
                <w:rFonts w:ascii="Verdana" w:hAnsi="Verdana"/>
                <w:sz w:val="18"/>
                <w:szCs w:val="18"/>
              </w:rPr>
              <w:t>16.256.151</w:t>
            </w:r>
          </w:p>
        </w:tc>
        <w:tc>
          <w:tcPr>
            <w:tcW w:w="2060" w:type="dxa"/>
            <w:vAlign w:val="bottom"/>
          </w:tcPr>
          <w:p w:rsidR="00F8755E" w:rsidRPr="00FA5E87" w:rsidRDefault="00F8755E" w:rsidP="00BF6DF4">
            <w:pPr>
              <w:jc w:val="right"/>
              <w:rPr>
                <w:rFonts w:ascii="Calibri" w:hAnsi="Calibri" w:cs="Arial"/>
                <w:sz w:val="18"/>
                <w:szCs w:val="18"/>
              </w:rPr>
            </w:pPr>
            <w:r w:rsidRPr="00FA5E87">
              <w:rPr>
                <w:rFonts w:ascii="Verdana" w:hAnsi="Verdana"/>
                <w:sz w:val="18"/>
                <w:szCs w:val="18"/>
              </w:rPr>
              <w:t>16.256.151</w:t>
            </w:r>
          </w:p>
        </w:tc>
        <w:tc>
          <w:tcPr>
            <w:tcW w:w="2130" w:type="dxa"/>
            <w:vAlign w:val="bottom"/>
          </w:tcPr>
          <w:p w:rsidR="00F8755E" w:rsidRPr="00FA5E87" w:rsidRDefault="00F8755E">
            <w:pPr>
              <w:jc w:val="right"/>
              <w:rPr>
                <w:rFonts w:ascii="Calibri" w:hAnsi="Calibri"/>
                <w:color w:val="000000"/>
                <w:sz w:val="18"/>
                <w:szCs w:val="18"/>
              </w:rPr>
            </w:pPr>
            <w:r w:rsidRPr="00FA5E87">
              <w:rPr>
                <w:rFonts w:ascii="Verdana" w:hAnsi="Verdana"/>
                <w:color w:val="000000"/>
                <w:sz w:val="18"/>
                <w:szCs w:val="18"/>
              </w:rPr>
              <w:t>7.614.551,31</w:t>
            </w:r>
          </w:p>
        </w:tc>
        <w:tc>
          <w:tcPr>
            <w:tcW w:w="1866" w:type="dxa"/>
            <w:vAlign w:val="bottom"/>
          </w:tcPr>
          <w:p w:rsidR="00F8755E" w:rsidRPr="00FA5E87" w:rsidRDefault="00F8755E" w:rsidP="00BF6DF4">
            <w:pPr>
              <w:jc w:val="right"/>
              <w:rPr>
                <w:rFonts w:ascii="Calibri" w:hAnsi="Calibri"/>
                <w:color w:val="000000"/>
                <w:sz w:val="18"/>
                <w:szCs w:val="18"/>
              </w:rPr>
            </w:pPr>
            <w:r w:rsidRPr="00FA5E87">
              <w:rPr>
                <w:rFonts w:ascii="Verdana" w:hAnsi="Verdana"/>
                <w:color w:val="000000"/>
                <w:sz w:val="18"/>
                <w:szCs w:val="18"/>
              </w:rPr>
              <w:t>7.614.551,31</w:t>
            </w:r>
          </w:p>
        </w:tc>
        <w:tc>
          <w:tcPr>
            <w:tcW w:w="1754" w:type="dxa"/>
            <w:vAlign w:val="bottom"/>
          </w:tcPr>
          <w:p w:rsidR="00F8755E" w:rsidRPr="00FA5E87" w:rsidRDefault="00F8755E">
            <w:pPr>
              <w:jc w:val="right"/>
              <w:rPr>
                <w:rFonts w:ascii="Calibri" w:hAnsi="Calibri"/>
                <w:sz w:val="18"/>
                <w:szCs w:val="18"/>
              </w:rPr>
            </w:pPr>
            <w:r w:rsidRPr="00FA5E87">
              <w:rPr>
                <w:rFonts w:ascii="Verdana" w:hAnsi="Verdana"/>
                <w:sz w:val="18"/>
                <w:szCs w:val="18"/>
              </w:rPr>
              <w:t>46,84%</w:t>
            </w:r>
          </w:p>
        </w:tc>
      </w:tr>
      <w:tr w:rsidR="00F8755E" w:rsidRPr="00723A2C" w:rsidTr="00FA5E87">
        <w:tc>
          <w:tcPr>
            <w:tcW w:w="675" w:type="dxa"/>
            <w:vAlign w:val="center"/>
          </w:tcPr>
          <w:p w:rsidR="00F8755E" w:rsidRPr="00723A2C" w:rsidRDefault="00F8755E" w:rsidP="00C01B44">
            <w:pPr>
              <w:spacing w:before="0" w:after="0" w:line="240" w:lineRule="auto"/>
              <w:jc w:val="center"/>
              <w:rPr>
                <w:rFonts w:ascii="Calibri" w:hAnsi="Calibri" w:cs="Calibri"/>
                <w:b/>
                <w:bCs/>
                <w:sz w:val="16"/>
                <w:szCs w:val="16"/>
                <w:lang w:eastAsia="el-GR"/>
              </w:rPr>
            </w:pPr>
            <w:r w:rsidRPr="00723A2C">
              <w:rPr>
                <w:rFonts w:ascii="Calibri" w:hAnsi="Calibri" w:cs="Calibri"/>
                <w:b/>
                <w:bCs/>
                <w:sz w:val="16"/>
                <w:szCs w:val="16"/>
                <w:lang w:eastAsia="el-GR"/>
              </w:rPr>
              <w:t>14</w:t>
            </w:r>
          </w:p>
        </w:tc>
        <w:tc>
          <w:tcPr>
            <w:tcW w:w="3577" w:type="dxa"/>
            <w:vAlign w:val="center"/>
          </w:tcPr>
          <w:p w:rsidR="00F8755E" w:rsidRPr="00723A2C" w:rsidRDefault="00F8755E" w:rsidP="00C01B44">
            <w:pPr>
              <w:spacing w:before="0" w:after="0" w:line="240" w:lineRule="auto"/>
              <w:rPr>
                <w:rFonts w:ascii="Calibri" w:hAnsi="Calibri" w:cs="Calibri"/>
                <w:sz w:val="16"/>
                <w:szCs w:val="16"/>
                <w:lang w:eastAsia="el-GR"/>
              </w:rPr>
            </w:pPr>
            <w:r w:rsidRPr="00723A2C">
              <w:rPr>
                <w:rFonts w:ascii="Calibri" w:hAnsi="Calibri" w:cs="Calibri"/>
                <w:sz w:val="16"/>
                <w:szCs w:val="16"/>
                <w:lang w:eastAsia="el-GR"/>
              </w:rPr>
              <w:t>"Τεχνική Υποστήριξη Εφαρμογής στις 3 Περιφέρειες Στατιστικής Σύγκλισης (Phasing Out)"</w:t>
            </w:r>
          </w:p>
        </w:tc>
        <w:tc>
          <w:tcPr>
            <w:tcW w:w="2112" w:type="dxa"/>
            <w:vAlign w:val="bottom"/>
          </w:tcPr>
          <w:p w:rsidR="00F8755E" w:rsidRPr="00FA5E87" w:rsidRDefault="00F8755E" w:rsidP="00C01B44">
            <w:pPr>
              <w:jc w:val="right"/>
              <w:rPr>
                <w:rFonts w:ascii="Calibri" w:hAnsi="Calibri" w:cs="Arial"/>
                <w:sz w:val="18"/>
                <w:szCs w:val="18"/>
              </w:rPr>
            </w:pPr>
            <w:r w:rsidRPr="00FA5E87">
              <w:rPr>
                <w:rFonts w:ascii="Verdana" w:hAnsi="Verdana"/>
                <w:sz w:val="18"/>
                <w:szCs w:val="18"/>
              </w:rPr>
              <w:t>13.309.466</w:t>
            </w:r>
          </w:p>
        </w:tc>
        <w:tc>
          <w:tcPr>
            <w:tcW w:w="2060" w:type="dxa"/>
            <w:vAlign w:val="bottom"/>
          </w:tcPr>
          <w:p w:rsidR="00F8755E" w:rsidRPr="00FA5E87" w:rsidRDefault="00F8755E" w:rsidP="00BF6DF4">
            <w:pPr>
              <w:jc w:val="right"/>
              <w:rPr>
                <w:rFonts w:ascii="Calibri" w:hAnsi="Calibri" w:cs="Arial"/>
                <w:sz w:val="18"/>
                <w:szCs w:val="18"/>
              </w:rPr>
            </w:pPr>
            <w:r w:rsidRPr="00FA5E87">
              <w:rPr>
                <w:rFonts w:ascii="Verdana" w:hAnsi="Verdana"/>
                <w:sz w:val="18"/>
                <w:szCs w:val="18"/>
              </w:rPr>
              <w:t>13.309.466</w:t>
            </w:r>
          </w:p>
        </w:tc>
        <w:tc>
          <w:tcPr>
            <w:tcW w:w="2130" w:type="dxa"/>
            <w:vAlign w:val="bottom"/>
          </w:tcPr>
          <w:p w:rsidR="00F8755E" w:rsidRPr="00FA5E87" w:rsidRDefault="00F8755E">
            <w:pPr>
              <w:jc w:val="right"/>
              <w:rPr>
                <w:rFonts w:ascii="Calibri" w:hAnsi="Calibri"/>
                <w:color w:val="000000"/>
                <w:sz w:val="18"/>
                <w:szCs w:val="18"/>
              </w:rPr>
            </w:pPr>
            <w:r w:rsidRPr="00FA5E87">
              <w:rPr>
                <w:rFonts w:ascii="Verdana" w:hAnsi="Verdana"/>
                <w:color w:val="000000"/>
                <w:sz w:val="18"/>
                <w:szCs w:val="18"/>
              </w:rPr>
              <w:t>9.774.877,13</w:t>
            </w:r>
          </w:p>
        </w:tc>
        <w:tc>
          <w:tcPr>
            <w:tcW w:w="1866" w:type="dxa"/>
            <w:vAlign w:val="bottom"/>
          </w:tcPr>
          <w:p w:rsidR="00F8755E" w:rsidRPr="00FA5E87" w:rsidRDefault="00F8755E" w:rsidP="00BF6DF4">
            <w:pPr>
              <w:jc w:val="right"/>
              <w:rPr>
                <w:rFonts w:ascii="Calibri" w:hAnsi="Calibri"/>
                <w:color w:val="000000"/>
                <w:sz w:val="18"/>
                <w:szCs w:val="18"/>
              </w:rPr>
            </w:pPr>
            <w:r w:rsidRPr="00FA5E87">
              <w:rPr>
                <w:rFonts w:ascii="Verdana" w:hAnsi="Verdana"/>
                <w:color w:val="000000"/>
                <w:sz w:val="18"/>
                <w:szCs w:val="18"/>
              </w:rPr>
              <w:t>9.774.877,13</w:t>
            </w:r>
          </w:p>
        </w:tc>
        <w:tc>
          <w:tcPr>
            <w:tcW w:w="1754" w:type="dxa"/>
            <w:vAlign w:val="bottom"/>
          </w:tcPr>
          <w:p w:rsidR="00F8755E" w:rsidRPr="00FA5E87" w:rsidRDefault="00F8755E">
            <w:pPr>
              <w:jc w:val="right"/>
              <w:rPr>
                <w:rFonts w:ascii="Calibri" w:hAnsi="Calibri"/>
                <w:sz w:val="18"/>
                <w:szCs w:val="18"/>
              </w:rPr>
            </w:pPr>
            <w:r w:rsidRPr="00FA5E87">
              <w:rPr>
                <w:rFonts w:ascii="Verdana" w:hAnsi="Verdana"/>
                <w:sz w:val="18"/>
                <w:szCs w:val="18"/>
              </w:rPr>
              <w:t>73,44%</w:t>
            </w:r>
          </w:p>
        </w:tc>
      </w:tr>
      <w:tr w:rsidR="00F8755E" w:rsidRPr="00723A2C" w:rsidTr="00FA5E87">
        <w:tc>
          <w:tcPr>
            <w:tcW w:w="675" w:type="dxa"/>
            <w:vAlign w:val="center"/>
          </w:tcPr>
          <w:p w:rsidR="00F8755E" w:rsidRPr="00723A2C" w:rsidRDefault="00F8755E" w:rsidP="00C01B44">
            <w:pPr>
              <w:spacing w:before="0" w:after="0" w:line="240" w:lineRule="auto"/>
              <w:jc w:val="center"/>
              <w:rPr>
                <w:rFonts w:ascii="Calibri" w:hAnsi="Calibri" w:cs="Calibri"/>
                <w:b/>
                <w:bCs/>
                <w:sz w:val="16"/>
                <w:szCs w:val="16"/>
                <w:lang w:eastAsia="el-GR"/>
              </w:rPr>
            </w:pPr>
            <w:r w:rsidRPr="00723A2C">
              <w:rPr>
                <w:rFonts w:ascii="Calibri" w:hAnsi="Calibri" w:cs="Calibri"/>
                <w:b/>
                <w:bCs/>
                <w:sz w:val="16"/>
                <w:szCs w:val="16"/>
                <w:lang w:eastAsia="el-GR"/>
              </w:rPr>
              <w:t>15</w:t>
            </w:r>
          </w:p>
        </w:tc>
        <w:tc>
          <w:tcPr>
            <w:tcW w:w="3577" w:type="dxa"/>
            <w:vAlign w:val="center"/>
          </w:tcPr>
          <w:p w:rsidR="00F8755E" w:rsidRPr="00723A2C" w:rsidRDefault="00F8755E" w:rsidP="00C01B44">
            <w:pPr>
              <w:spacing w:before="0" w:after="0" w:line="240" w:lineRule="auto"/>
              <w:rPr>
                <w:rFonts w:ascii="Calibri" w:hAnsi="Calibri" w:cs="Calibri"/>
                <w:sz w:val="16"/>
                <w:szCs w:val="16"/>
                <w:lang w:eastAsia="el-GR"/>
              </w:rPr>
            </w:pPr>
            <w:r w:rsidRPr="00723A2C">
              <w:rPr>
                <w:rFonts w:ascii="Calibri" w:hAnsi="Calibri" w:cs="Calibri"/>
                <w:sz w:val="16"/>
                <w:szCs w:val="16"/>
                <w:lang w:eastAsia="el-GR"/>
              </w:rPr>
              <w:t>"Τεχνική Υποστήριξη Εφαρμογής στις 2 Περιφέρειες Σταδιακής Εισόδου (Phasing In)"</w:t>
            </w:r>
          </w:p>
        </w:tc>
        <w:tc>
          <w:tcPr>
            <w:tcW w:w="2112" w:type="dxa"/>
            <w:vAlign w:val="bottom"/>
          </w:tcPr>
          <w:p w:rsidR="00F8755E" w:rsidRPr="00FA5E87" w:rsidRDefault="00F8755E" w:rsidP="00C01B44">
            <w:pPr>
              <w:jc w:val="right"/>
              <w:rPr>
                <w:rFonts w:ascii="Calibri" w:hAnsi="Calibri" w:cs="Arial"/>
                <w:sz w:val="18"/>
                <w:szCs w:val="18"/>
              </w:rPr>
            </w:pPr>
            <w:r w:rsidRPr="00FA5E87">
              <w:rPr>
                <w:rFonts w:ascii="Verdana" w:hAnsi="Verdana"/>
                <w:sz w:val="18"/>
                <w:szCs w:val="18"/>
              </w:rPr>
              <w:t>741.733</w:t>
            </w:r>
          </w:p>
        </w:tc>
        <w:tc>
          <w:tcPr>
            <w:tcW w:w="2060" w:type="dxa"/>
            <w:vAlign w:val="bottom"/>
          </w:tcPr>
          <w:p w:rsidR="00F8755E" w:rsidRPr="00FA5E87" w:rsidRDefault="00F8755E" w:rsidP="00BF6DF4">
            <w:pPr>
              <w:jc w:val="right"/>
              <w:rPr>
                <w:rFonts w:ascii="Calibri" w:hAnsi="Calibri" w:cs="Arial"/>
                <w:sz w:val="18"/>
                <w:szCs w:val="18"/>
              </w:rPr>
            </w:pPr>
            <w:r w:rsidRPr="00FA5E87">
              <w:rPr>
                <w:rFonts w:ascii="Verdana" w:hAnsi="Verdana"/>
                <w:sz w:val="18"/>
                <w:szCs w:val="18"/>
              </w:rPr>
              <w:t>741.733</w:t>
            </w:r>
          </w:p>
        </w:tc>
        <w:tc>
          <w:tcPr>
            <w:tcW w:w="2130" w:type="dxa"/>
            <w:vAlign w:val="bottom"/>
          </w:tcPr>
          <w:p w:rsidR="00F8755E" w:rsidRPr="00FA5E87" w:rsidRDefault="00F8755E">
            <w:pPr>
              <w:jc w:val="right"/>
              <w:rPr>
                <w:rFonts w:ascii="Calibri" w:hAnsi="Calibri"/>
                <w:color w:val="000000"/>
                <w:sz w:val="18"/>
                <w:szCs w:val="18"/>
              </w:rPr>
            </w:pPr>
            <w:r w:rsidRPr="00FA5E87">
              <w:rPr>
                <w:rFonts w:ascii="Verdana" w:hAnsi="Verdana"/>
                <w:color w:val="000000"/>
                <w:sz w:val="18"/>
                <w:szCs w:val="18"/>
              </w:rPr>
              <w:t>664.513,32</w:t>
            </w:r>
          </w:p>
        </w:tc>
        <w:tc>
          <w:tcPr>
            <w:tcW w:w="1866" w:type="dxa"/>
            <w:vAlign w:val="bottom"/>
          </w:tcPr>
          <w:p w:rsidR="00F8755E" w:rsidRPr="00FA5E87" w:rsidRDefault="00F8755E" w:rsidP="00BF6DF4">
            <w:pPr>
              <w:jc w:val="right"/>
              <w:rPr>
                <w:rFonts w:ascii="Calibri" w:hAnsi="Calibri"/>
                <w:color w:val="000000"/>
                <w:sz w:val="18"/>
                <w:szCs w:val="18"/>
              </w:rPr>
            </w:pPr>
            <w:r w:rsidRPr="00FA5E87">
              <w:rPr>
                <w:rFonts w:ascii="Verdana" w:hAnsi="Verdana"/>
                <w:color w:val="000000"/>
                <w:sz w:val="18"/>
                <w:szCs w:val="18"/>
              </w:rPr>
              <w:t>664.513,32</w:t>
            </w:r>
          </w:p>
        </w:tc>
        <w:tc>
          <w:tcPr>
            <w:tcW w:w="1754" w:type="dxa"/>
            <w:vAlign w:val="bottom"/>
          </w:tcPr>
          <w:p w:rsidR="00F8755E" w:rsidRPr="00FA5E87" w:rsidRDefault="00F8755E">
            <w:pPr>
              <w:jc w:val="right"/>
              <w:rPr>
                <w:rFonts w:ascii="Calibri" w:hAnsi="Calibri"/>
                <w:sz w:val="18"/>
                <w:szCs w:val="18"/>
              </w:rPr>
            </w:pPr>
            <w:r w:rsidRPr="00FA5E87">
              <w:rPr>
                <w:rFonts w:ascii="Verdana" w:hAnsi="Verdana"/>
                <w:sz w:val="18"/>
                <w:szCs w:val="18"/>
              </w:rPr>
              <w:t>89,59%</w:t>
            </w:r>
          </w:p>
        </w:tc>
      </w:tr>
      <w:tr w:rsidR="00F8755E" w:rsidRPr="00723A2C" w:rsidTr="00FA5E87">
        <w:tc>
          <w:tcPr>
            <w:tcW w:w="675" w:type="dxa"/>
            <w:shd w:val="clear" w:color="auto" w:fill="C6D9F1"/>
            <w:vAlign w:val="center"/>
          </w:tcPr>
          <w:p w:rsidR="00F8755E" w:rsidRPr="00723A2C" w:rsidRDefault="00F8755E" w:rsidP="00C01B44">
            <w:pPr>
              <w:spacing w:before="0" w:after="0" w:line="240" w:lineRule="auto"/>
              <w:jc w:val="center"/>
              <w:rPr>
                <w:rFonts w:ascii="Calibri" w:hAnsi="Calibri" w:cs="Calibri"/>
                <w:b/>
                <w:bCs/>
                <w:sz w:val="16"/>
                <w:szCs w:val="16"/>
                <w:lang w:eastAsia="el-GR"/>
              </w:rPr>
            </w:pPr>
            <w:r w:rsidRPr="00723A2C">
              <w:rPr>
                <w:rFonts w:ascii="Calibri" w:hAnsi="Calibri" w:cs="Calibri"/>
                <w:b/>
                <w:bCs/>
                <w:sz w:val="16"/>
                <w:szCs w:val="16"/>
                <w:lang w:eastAsia="el-GR"/>
              </w:rPr>
              <w:t> </w:t>
            </w:r>
          </w:p>
        </w:tc>
        <w:tc>
          <w:tcPr>
            <w:tcW w:w="3577" w:type="dxa"/>
            <w:shd w:val="clear" w:color="auto" w:fill="C6D9F1"/>
            <w:vAlign w:val="center"/>
          </w:tcPr>
          <w:p w:rsidR="00F8755E" w:rsidRPr="00723A2C" w:rsidRDefault="00F8755E" w:rsidP="00C01B44">
            <w:pPr>
              <w:spacing w:before="0" w:after="0" w:line="240" w:lineRule="auto"/>
              <w:rPr>
                <w:rFonts w:ascii="Calibri" w:hAnsi="Calibri" w:cs="Calibri"/>
                <w:b/>
                <w:bCs/>
                <w:sz w:val="16"/>
                <w:szCs w:val="16"/>
                <w:lang w:eastAsia="el-GR"/>
              </w:rPr>
            </w:pPr>
            <w:r w:rsidRPr="00723A2C">
              <w:rPr>
                <w:rFonts w:ascii="Calibri" w:hAnsi="Calibri" w:cs="Calibri"/>
                <w:b/>
                <w:bCs/>
                <w:sz w:val="16"/>
                <w:szCs w:val="16"/>
                <w:lang w:eastAsia="el-GR"/>
              </w:rPr>
              <w:t>ΣΥΝΟΛΟ ΕΠΕΔΒΜ "Εκπαίδευση &amp; Δια Βίου Μάθηση"</w:t>
            </w:r>
          </w:p>
        </w:tc>
        <w:tc>
          <w:tcPr>
            <w:tcW w:w="2112" w:type="dxa"/>
            <w:shd w:val="clear" w:color="auto" w:fill="C6D9F1"/>
            <w:vAlign w:val="bottom"/>
          </w:tcPr>
          <w:p w:rsidR="00F8755E" w:rsidRPr="00FA5E87" w:rsidRDefault="00F8755E" w:rsidP="00C01B44">
            <w:pPr>
              <w:jc w:val="right"/>
              <w:rPr>
                <w:rFonts w:ascii="Calibri" w:hAnsi="Calibri" w:cs="Arial"/>
                <w:sz w:val="18"/>
                <w:szCs w:val="18"/>
              </w:rPr>
            </w:pPr>
            <w:r w:rsidRPr="00FA5E87">
              <w:rPr>
                <w:rFonts w:ascii="Verdana" w:hAnsi="Verdana"/>
                <w:sz w:val="18"/>
                <w:szCs w:val="18"/>
              </w:rPr>
              <w:t>1.694.117.722</w:t>
            </w:r>
          </w:p>
        </w:tc>
        <w:tc>
          <w:tcPr>
            <w:tcW w:w="2060" w:type="dxa"/>
            <w:shd w:val="clear" w:color="auto" w:fill="C6D9F1"/>
            <w:vAlign w:val="bottom"/>
          </w:tcPr>
          <w:p w:rsidR="00F8755E" w:rsidRPr="00FA5E87" w:rsidRDefault="00F8755E" w:rsidP="00C01B44">
            <w:pPr>
              <w:jc w:val="right"/>
              <w:rPr>
                <w:rFonts w:ascii="Calibri" w:hAnsi="Calibri" w:cs="Arial"/>
                <w:sz w:val="18"/>
                <w:szCs w:val="18"/>
              </w:rPr>
            </w:pPr>
            <w:r w:rsidRPr="00FA5E87">
              <w:rPr>
                <w:rFonts w:ascii="Verdana" w:hAnsi="Verdana"/>
                <w:sz w:val="18"/>
                <w:szCs w:val="18"/>
              </w:rPr>
              <w:t>1.694.117.722</w:t>
            </w:r>
          </w:p>
        </w:tc>
        <w:tc>
          <w:tcPr>
            <w:tcW w:w="2130" w:type="dxa"/>
            <w:shd w:val="clear" w:color="auto" w:fill="C6D9F1"/>
            <w:vAlign w:val="bottom"/>
          </w:tcPr>
          <w:p w:rsidR="00F8755E" w:rsidRPr="00FA5E87" w:rsidRDefault="00F8755E">
            <w:pPr>
              <w:jc w:val="right"/>
              <w:rPr>
                <w:rFonts w:ascii="Calibri" w:hAnsi="Calibri"/>
                <w:sz w:val="18"/>
                <w:szCs w:val="18"/>
              </w:rPr>
            </w:pPr>
            <w:r w:rsidRPr="00FA5E87">
              <w:rPr>
                <w:rFonts w:ascii="Verdana" w:hAnsi="Verdana"/>
                <w:sz w:val="18"/>
                <w:szCs w:val="18"/>
              </w:rPr>
              <w:t>949.151.698,16</w:t>
            </w:r>
          </w:p>
        </w:tc>
        <w:tc>
          <w:tcPr>
            <w:tcW w:w="1866" w:type="dxa"/>
            <w:shd w:val="clear" w:color="auto" w:fill="C6D9F1"/>
            <w:vAlign w:val="bottom"/>
          </w:tcPr>
          <w:p w:rsidR="00F8755E" w:rsidRPr="00FA5E87" w:rsidRDefault="00F8755E" w:rsidP="00BF6DF4">
            <w:pPr>
              <w:jc w:val="right"/>
              <w:rPr>
                <w:rFonts w:ascii="Calibri" w:hAnsi="Calibri"/>
                <w:sz w:val="18"/>
                <w:szCs w:val="18"/>
              </w:rPr>
            </w:pPr>
            <w:r w:rsidRPr="00FA5E87">
              <w:rPr>
                <w:rFonts w:ascii="Verdana" w:hAnsi="Verdana"/>
                <w:sz w:val="18"/>
                <w:szCs w:val="18"/>
              </w:rPr>
              <w:t>949.151.698,16</w:t>
            </w:r>
          </w:p>
        </w:tc>
        <w:tc>
          <w:tcPr>
            <w:tcW w:w="1754" w:type="dxa"/>
            <w:shd w:val="clear" w:color="auto" w:fill="C6D9F1"/>
            <w:vAlign w:val="bottom"/>
          </w:tcPr>
          <w:p w:rsidR="00F8755E" w:rsidRPr="00FA5E87" w:rsidRDefault="00F8755E" w:rsidP="00C01B44">
            <w:pPr>
              <w:spacing w:before="0" w:after="0" w:line="240" w:lineRule="auto"/>
              <w:jc w:val="right"/>
              <w:rPr>
                <w:rFonts w:ascii="Calibri" w:hAnsi="Calibri" w:cs="Calibri"/>
                <w:b/>
                <w:bCs/>
                <w:color w:val="000000"/>
                <w:sz w:val="18"/>
                <w:szCs w:val="18"/>
                <w:lang w:eastAsia="el-GR"/>
              </w:rPr>
            </w:pPr>
            <w:r w:rsidRPr="00FA5E87">
              <w:rPr>
                <w:rFonts w:ascii="Verdana" w:hAnsi="Verdana"/>
                <w:sz w:val="18"/>
                <w:szCs w:val="18"/>
              </w:rPr>
              <w:t>56,03</w:t>
            </w:r>
          </w:p>
        </w:tc>
      </w:tr>
    </w:tbl>
    <w:p w:rsidR="00F8755E" w:rsidRDefault="00F8755E" w:rsidP="00E36870">
      <w:pPr>
        <w:numPr>
          <w:ilvl w:val="0"/>
          <w:numId w:val="71"/>
        </w:numPr>
        <w:rPr>
          <w:rStyle w:val="CommentReference"/>
          <w:szCs w:val="16"/>
        </w:rPr>
      </w:pPr>
      <w:r w:rsidRPr="00D346D4">
        <w:rPr>
          <w:rStyle w:val="CommentReference"/>
          <w:szCs w:val="16"/>
        </w:rPr>
        <w:t>Ισχύει μόνο για τα επιχειρησιακά προγράμματα που εκφράζονται σε συνολικό κόστος.</w:t>
      </w:r>
    </w:p>
    <w:p w:rsidR="00F8755E" w:rsidRDefault="00F8755E" w:rsidP="00E36870">
      <w:pPr>
        <w:numPr>
          <w:ilvl w:val="0"/>
          <w:numId w:val="71"/>
        </w:numPr>
        <w:rPr>
          <w:rStyle w:val="CommentReference"/>
          <w:szCs w:val="16"/>
        </w:rPr>
      </w:pPr>
      <w:r w:rsidRPr="00CF503D">
        <w:rPr>
          <w:rStyle w:val="CommentReference"/>
          <w:szCs w:val="16"/>
        </w:rPr>
        <w:t>Έχουν συμπληρωθεί τα ποσά που υποβλήθηκαν με την αίτηση πιστοποίησης δαπανών του Δεκεμβρίου 2013.</w:t>
      </w:r>
    </w:p>
    <w:p w:rsidR="00F8755E" w:rsidRDefault="00F8755E" w:rsidP="00D346D4"/>
    <w:p w:rsidR="00F8755E" w:rsidRDefault="00F8755E" w:rsidP="006563E2">
      <w:pPr>
        <w:sectPr w:rsidR="00F8755E" w:rsidSect="00D346D4">
          <w:pgSz w:w="16838" w:h="11906" w:orient="landscape"/>
          <w:pgMar w:top="1800" w:right="1440" w:bottom="1800" w:left="1440" w:header="708" w:footer="708" w:gutter="0"/>
          <w:cols w:space="708"/>
          <w:titlePg/>
          <w:docGrid w:linePitch="360"/>
        </w:sectPr>
      </w:pPr>
    </w:p>
    <w:p w:rsidR="00F8755E" w:rsidRDefault="00F8755E" w:rsidP="00E36870">
      <w:pPr>
        <w:pStyle w:val="Heading3"/>
        <w:numPr>
          <w:ilvl w:val="2"/>
          <w:numId w:val="16"/>
        </w:numPr>
      </w:pPr>
      <w:bookmarkStart w:id="15" w:name="_Toc389660547"/>
      <w:r w:rsidRPr="00D346D4">
        <w:t>Στοιχεία σχετικά με την ανάλυση της χρήσης των Ταμείων</w:t>
      </w:r>
      <w:bookmarkEnd w:id="15"/>
    </w:p>
    <w:p w:rsidR="00F8755E" w:rsidRPr="006F16C2" w:rsidRDefault="00F8755E" w:rsidP="00D346D4">
      <w:r w:rsidRPr="003906CC">
        <w:t>Ο σχετικός Πίνακας του Παραρτήματος ΙΙ, Μέρος Γ του Εφαρμοστικού Κανονισμού 1828/2006, όπως έχει τροποποιηθεί</w:t>
      </w:r>
      <w:r>
        <w:t xml:space="preserve"> </w:t>
      </w:r>
      <w:r w:rsidRPr="003906CC">
        <w:t>με τον Κανονισμό (ΕΚ) 846/1-9-2009, με τα οικονομικά στοιχεία του Ε.Π. «Εκπαίδευση και Δια Βίου Μάθηση» παρατίθενται στη συνέχεια.</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202"/>
        <w:gridCol w:w="4212"/>
      </w:tblGrid>
      <w:tr w:rsidR="00F8755E" w:rsidRPr="00F10C99">
        <w:tc>
          <w:tcPr>
            <w:tcW w:w="4261" w:type="dxa"/>
            <w:tcBorders>
              <w:right w:val="nil"/>
            </w:tcBorders>
          </w:tcPr>
          <w:p w:rsidR="00F8755E" w:rsidRPr="006F16C2" w:rsidRDefault="00F8755E" w:rsidP="00D346D4">
            <w:pPr>
              <w:rPr>
                <w:sz w:val="20"/>
                <w:szCs w:val="20"/>
                <w:lang w:eastAsia="el-GR"/>
              </w:rPr>
            </w:pPr>
            <w:r w:rsidRPr="003906CC">
              <w:rPr>
                <w:sz w:val="20"/>
                <w:szCs w:val="20"/>
                <w:lang w:eastAsia="el-GR"/>
              </w:rPr>
              <w:t>Αριθμός Αναφοράς της Επιτροπής:</w:t>
            </w:r>
          </w:p>
        </w:tc>
        <w:tc>
          <w:tcPr>
            <w:tcW w:w="4261" w:type="dxa"/>
            <w:tcBorders>
              <w:left w:val="nil"/>
            </w:tcBorders>
            <w:vAlign w:val="center"/>
          </w:tcPr>
          <w:p w:rsidR="00F8755E" w:rsidRPr="006F16C2" w:rsidRDefault="00F8755E" w:rsidP="00723A2C">
            <w:pPr>
              <w:jc w:val="right"/>
              <w:rPr>
                <w:sz w:val="20"/>
                <w:szCs w:val="20"/>
                <w:lang w:eastAsia="el-GR"/>
              </w:rPr>
            </w:pPr>
            <w:r w:rsidRPr="003906CC">
              <w:rPr>
                <w:b/>
                <w:sz w:val="20"/>
                <w:szCs w:val="20"/>
                <w:lang w:eastAsia="el-GR"/>
              </w:rPr>
              <w:t>2007GR05</w:t>
            </w:r>
            <w:r w:rsidRPr="003906CC">
              <w:rPr>
                <w:b/>
                <w:sz w:val="20"/>
                <w:szCs w:val="20"/>
                <w:lang w:val="en-US" w:eastAsia="el-GR"/>
              </w:rPr>
              <w:t>U</w:t>
            </w:r>
            <w:r w:rsidRPr="003906CC">
              <w:rPr>
                <w:b/>
                <w:sz w:val="20"/>
                <w:szCs w:val="20"/>
                <w:lang w:eastAsia="el-GR"/>
              </w:rPr>
              <w:t>PO002</w:t>
            </w:r>
          </w:p>
        </w:tc>
      </w:tr>
      <w:tr w:rsidR="00F8755E" w:rsidRPr="00F10C99">
        <w:tc>
          <w:tcPr>
            <w:tcW w:w="4261" w:type="dxa"/>
            <w:tcBorders>
              <w:right w:val="nil"/>
            </w:tcBorders>
          </w:tcPr>
          <w:p w:rsidR="00F8755E" w:rsidRPr="006F16C2" w:rsidRDefault="00F8755E" w:rsidP="00D346D4">
            <w:pPr>
              <w:rPr>
                <w:sz w:val="20"/>
                <w:szCs w:val="20"/>
                <w:lang w:eastAsia="el-GR"/>
              </w:rPr>
            </w:pPr>
            <w:r w:rsidRPr="003906CC">
              <w:rPr>
                <w:sz w:val="20"/>
                <w:szCs w:val="20"/>
                <w:lang w:eastAsia="el-GR"/>
              </w:rPr>
              <w:t>Ονομασία Προγράμματος:</w:t>
            </w:r>
          </w:p>
        </w:tc>
        <w:tc>
          <w:tcPr>
            <w:tcW w:w="4261" w:type="dxa"/>
            <w:tcBorders>
              <w:left w:val="nil"/>
            </w:tcBorders>
            <w:vAlign w:val="center"/>
          </w:tcPr>
          <w:p w:rsidR="00F8755E" w:rsidRPr="006F16C2" w:rsidRDefault="00F8755E" w:rsidP="00723A2C">
            <w:pPr>
              <w:jc w:val="right"/>
              <w:rPr>
                <w:sz w:val="20"/>
                <w:szCs w:val="20"/>
                <w:lang w:eastAsia="el-GR"/>
              </w:rPr>
            </w:pPr>
            <w:r w:rsidRPr="003906CC">
              <w:rPr>
                <w:b/>
                <w:sz w:val="20"/>
                <w:szCs w:val="20"/>
                <w:lang w:eastAsia="el-GR"/>
              </w:rPr>
              <w:t>ΕΚΠΑΙΔΕΥΣΗ ΚΑΙ ΔΙΑ ΒΙΟΥ ΜΑΘΗΣΗ</w:t>
            </w:r>
          </w:p>
        </w:tc>
      </w:tr>
      <w:tr w:rsidR="00F8755E" w:rsidRPr="00723A2C">
        <w:tc>
          <w:tcPr>
            <w:tcW w:w="4261" w:type="dxa"/>
            <w:tcBorders>
              <w:right w:val="nil"/>
            </w:tcBorders>
          </w:tcPr>
          <w:p w:rsidR="00F8755E" w:rsidRPr="006F16C2" w:rsidRDefault="00F8755E" w:rsidP="00D346D4">
            <w:pPr>
              <w:rPr>
                <w:sz w:val="20"/>
                <w:szCs w:val="20"/>
                <w:lang w:eastAsia="el-GR"/>
              </w:rPr>
            </w:pPr>
            <w:r w:rsidRPr="003906CC">
              <w:rPr>
                <w:sz w:val="20"/>
                <w:szCs w:val="20"/>
                <w:lang w:eastAsia="el-GR"/>
              </w:rPr>
              <w:t>Ημερομηνία της τελευταίας απόφασης της Επιτροπής για το Επιχειρησιακό Πρόγραμμα:</w:t>
            </w:r>
          </w:p>
        </w:tc>
        <w:tc>
          <w:tcPr>
            <w:tcW w:w="4261" w:type="dxa"/>
            <w:tcBorders>
              <w:left w:val="nil"/>
            </w:tcBorders>
            <w:vAlign w:val="center"/>
          </w:tcPr>
          <w:p w:rsidR="00F8755E" w:rsidRPr="00FF53D9" w:rsidRDefault="00F8755E" w:rsidP="00FF53D9">
            <w:pPr>
              <w:jc w:val="right"/>
              <w:rPr>
                <w:sz w:val="20"/>
                <w:szCs w:val="20"/>
                <w:lang w:val="en-US" w:eastAsia="el-GR"/>
              </w:rPr>
            </w:pPr>
            <w:r>
              <w:rPr>
                <w:b/>
                <w:sz w:val="20"/>
                <w:szCs w:val="20"/>
                <w:lang w:eastAsia="el-GR"/>
              </w:rPr>
              <w:t>12-12-2013</w:t>
            </w:r>
          </w:p>
        </w:tc>
      </w:tr>
    </w:tbl>
    <w:p w:rsidR="00F8755E" w:rsidRDefault="00F8755E" w:rsidP="00D346D4"/>
    <w:p w:rsidR="00F8755E" w:rsidRDefault="00F8755E" w:rsidP="00482D6D">
      <w:pPr>
        <w:pStyle w:val="Caption"/>
      </w:pPr>
      <w:r>
        <w:t>Πίνακας Παραρτήματος ΙΙ</w:t>
      </w:r>
    </w:p>
    <w:p w:rsidR="00F8755E" w:rsidRPr="00FF53D9" w:rsidRDefault="00F8755E" w:rsidP="00482D6D">
      <w:pPr>
        <w:pStyle w:val="Caption"/>
      </w:pPr>
      <w:r>
        <w:t>Σωρευτική ανάλυση κονδυλίων κοινοτικής συνδρομής το 2013</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44"/>
        <w:gridCol w:w="1502"/>
        <w:gridCol w:w="1353"/>
        <w:gridCol w:w="1426"/>
        <w:gridCol w:w="1391"/>
        <w:gridCol w:w="1298"/>
      </w:tblGrid>
      <w:tr w:rsidR="00F8755E" w:rsidRPr="00723A2C">
        <w:tc>
          <w:tcPr>
            <w:tcW w:w="1448" w:type="dxa"/>
          </w:tcPr>
          <w:p w:rsidR="00F8755E" w:rsidRPr="00723A2C" w:rsidRDefault="00F8755E" w:rsidP="00D346D4">
            <w:pPr>
              <w:spacing w:before="0" w:after="0" w:line="240" w:lineRule="auto"/>
              <w:jc w:val="center"/>
              <w:rPr>
                <w:b/>
                <w:sz w:val="16"/>
                <w:szCs w:val="16"/>
              </w:rPr>
            </w:pPr>
            <w:r w:rsidRPr="00723A2C">
              <w:rPr>
                <w:b/>
                <w:sz w:val="16"/>
                <w:szCs w:val="16"/>
              </w:rPr>
              <w:t>Κωδικός</w:t>
            </w:r>
          </w:p>
          <w:p w:rsidR="00F8755E" w:rsidRPr="00723A2C" w:rsidRDefault="00F8755E" w:rsidP="00D346D4">
            <w:pPr>
              <w:spacing w:before="0" w:after="0" w:line="240" w:lineRule="auto"/>
              <w:jc w:val="center"/>
              <w:rPr>
                <w:rFonts w:cs="Tahoma"/>
                <w:color w:val="000000"/>
                <w:sz w:val="16"/>
                <w:szCs w:val="16"/>
              </w:rPr>
            </w:pPr>
            <w:r w:rsidRPr="00723A2C">
              <w:rPr>
                <w:rFonts w:cs="Tahoma"/>
                <w:color w:val="000000"/>
                <w:sz w:val="16"/>
                <w:szCs w:val="16"/>
              </w:rPr>
              <w:t>Διάσταση 1</w:t>
            </w:r>
          </w:p>
          <w:p w:rsidR="00F8755E" w:rsidRPr="00723A2C" w:rsidRDefault="00F8755E" w:rsidP="00D346D4">
            <w:pPr>
              <w:spacing w:before="0" w:after="0" w:line="240" w:lineRule="auto"/>
              <w:jc w:val="center"/>
              <w:rPr>
                <w:rFonts w:cs="Tahoma"/>
                <w:color w:val="000000"/>
                <w:sz w:val="16"/>
                <w:szCs w:val="16"/>
              </w:rPr>
            </w:pPr>
            <w:r w:rsidRPr="00723A2C">
              <w:rPr>
                <w:rFonts w:cs="Tahoma"/>
                <w:color w:val="000000"/>
                <w:sz w:val="16"/>
                <w:szCs w:val="16"/>
              </w:rPr>
              <w:t>Θέμα Προτεραιότητας</w:t>
            </w:r>
          </w:p>
        </w:tc>
        <w:tc>
          <w:tcPr>
            <w:tcW w:w="1502" w:type="dxa"/>
          </w:tcPr>
          <w:p w:rsidR="00F8755E" w:rsidRPr="00723A2C" w:rsidRDefault="00F8755E" w:rsidP="00D346D4">
            <w:pPr>
              <w:spacing w:before="0" w:after="0" w:line="240" w:lineRule="auto"/>
              <w:jc w:val="center"/>
              <w:rPr>
                <w:b/>
                <w:sz w:val="16"/>
                <w:szCs w:val="16"/>
              </w:rPr>
            </w:pPr>
            <w:r w:rsidRPr="00723A2C">
              <w:rPr>
                <w:b/>
                <w:sz w:val="16"/>
                <w:szCs w:val="16"/>
              </w:rPr>
              <w:t>Κωδικός</w:t>
            </w:r>
          </w:p>
          <w:p w:rsidR="00F8755E" w:rsidRPr="00723A2C" w:rsidRDefault="00F8755E" w:rsidP="00D346D4">
            <w:pPr>
              <w:spacing w:before="0" w:after="0" w:line="240" w:lineRule="auto"/>
              <w:jc w:val="center"/>
              <w:rPr>
                <w:rFonts w:cs="Tahoma"/>
                <w:color w:val="000000"/>
                <w:sz w:val="16"/>
                <w:szCs w:val="16"/>
              </w:rPr>
            </w:pPr>
            <w:r w:rsidRPr="00723A2C">
              <w:rPr>
                <w:rFonts w:cs="Tahoma"/>
                <w:color w:val="000000"/>
                <w:sz w:val="16"/>
                <w:szCs w:val="16"/>
              </w:rPr>
              <w:t>Διάσταση 2</w:t>
            </w:r>
          </w:p>
          <w:p w:rsidR="00F8755E" w:rsidRPr="00723A2C" w:rsidRDefault="00F8755E" w:rsidP="00D346D4">
            <w:pPr>
              <w:spacing w:before="0" w:after="0" w:line="240" w:lineRule="auto"/>
              <w:jc w:val="center"/>
              <w:rPr>
                <w:rFonts w:cs="Tahoma"/>
                <w:color w:val="000000"/>
                <w:sz w:val="16"/>
                <w:szCs w:val="16"/>
              </w:rPr>
            </w:pPr>
            <w:r w:rsidRPr="00723A2C">
              <w:rPr>
                <w:rFonts w:cs="Tahoma"/>
                <w:color w:val="000000"/>
                <w:sz w:val="16"/>
                <w:szCs w:val="16"/>
              </w:rPr>
              <w:t>Μορφή Χρηματοδότησης</w:t>
            </w:r>
          </w:p>
        </w:tc>
        <w:tc>
          <w:tcPr>
            <w:tcW w:w="1383" w:type="dxa"/>
          </w:tcPr>
          <w:p w:rsidR="00F8755E" w:rsidRPr="00723A2C" w:rsidRDefault="00F8755E" w:rsidP="00D346D4">
            <w:pPr>
              <w:spacing w:before="0" w:after="0" w:line="240" w:lineRule="auto"/>
              <w:jc w:val="center"/>
              <w:rPr>
                <w:b/>
                <w:sz w:val="16"/>
                <w:szCs w:val="16"/>
              </w:rPr>
            </w:pPr>
            <w:r w:rsidRPr="00723A2C">
              <w:rPr>
                <w:b/>
                <w:sz w:val="16"/>
                <w:szCs w:val="16"/>
              </w:rPr>
              <w:t>Κωδικός</w:t>
            </w:r>
          </w:p>
          <w:p w:rsidR="00F8755E" w:rsidRPr="00723A2C" w:rsidRDefault="00F8755E" w:rsidP="00D346D4">
            <w:pPr>
              <w:spacing w:before="0" w:after="0" w:line="240" w:lineRule="auto"/>
              <w:jc w:val="center"/>
              <w:rPr>
                <w:rFonts w:cs="Tahoma"/>
                <w:color w:val="000000"/>
                <w:sz w:val="16"/>
                <w:szCs w:val="16"/>
              </w:rPr>
            </w:pPr>
            <w:r w:rsidRPr="00723A2C">
              <w:rPr>
                <w:rFonts w:cs="Tahoma"/>
                <w:color w:val="000000"/>
                <w:sz w:val="16"/>
                <w:szCs w:val="16"/>
              </w:rPr>
              <w:t>Διάσταση 3</w:t>
            </w:r>
          </w:p>
          <w:p w:rsidR="00F8755E" w:rsidRPr="00723A2C" w:rsidRDefault="00F8755E" w:rsidP="00D346D4">
            <w:pPr>
              <w:spacing w:before="0" w:after="0" w:line="240" w:lineRule="auto"/>
              <w:jc w:val="center"/>
              <w:rPr>
                <w:rFonts w:cs="Tahoma"/>
                <w:color w:val="000000"/>
                <w:sz w:val="16"/>
                <w:szCs w:val="16"/>
              </w:rPr>
            </w:pPr>
            <w:r w:rsidRPr="00723A2C">
              <w:rPr>
                <w:rFonts w:cs="Tahoma"/>
                <w:color w:val="000000"/>
                <w:sz w:val="16"/>
                <w:szCs w:val="16"/>
              </w:rPr>
              <w:t>Έδαφος</w:t>
            </w:r>
          </w:p>
        </w:tc>
        <w:tc>
          <w:tcPr>
            <w:tcW w:w="1434" w:type="dxa"/>
          </w:tcPr>
          <w:p w:rsidR="00F8755E" w:rsidRPr="00723A2C" w:rsidRDefault="00F8755E" w:rsidP="00D346D4">
            <w:pPr>
              <w:spacing w:before="0" w:after="0" w:line="240" w:lineRule="auto"/>
              <w:jc w:val="center"/>
              <w:rPr>
                <w:b/>
                <w:sz w:val="16"/>
                <w:szCs w:val="16"/>
              </w:rPr>
            </w:pPr>
            <w:r w:rsidRPr="00723A2C">
              <w:rPr>
                <w:b/>
                <w:sz w:val="16"/>
                <w:szCs w:val="16"/>
              </w:rPr>
              <w:t>Κωδικός</w:t>
            </w:r>
          </w:p>
          <w:p w:rsidR="00F8755E" w:rsidRPr="00723A2C" w:rsidRDefault="00F8755E" w:rsidP="00D346D4">
            <w:pPr>
              <w:spacing w:before="0" w:after="0" w:line="240" w:lineRule="auto"/>
              <w:jc w:val="center"/>
              <w:rPr>
                <w:rFonts w:cs="Tahoma"/>
                <w:color w:val="000000"/>
                <w:sz w:val="16"/>
                <w:szCs w:val="16"/>
              </w:rPr>
            </w:pPr>
            <w:r w:rsidRPr="00723A2C">
              <w:rPr>
                <w:rFonts w:cs="Tahoma"/>
                <w:color w:val="000000"/>
                <w:sz w:val="16"/>
                <w:szCs w:val="16"/>
              </w:rPr>
              <w:t>Διάσταση 4</w:t>
            </w:r>
          </w:p>
          <w:p w:rsidR="00F8755E" w:rsidRPr="00723A2C" w:rsidRDefault="00F8755E" w:rsidP="00D346D4">
            <w:pPr>
              <w:spacing w:before="0" w:after="0" w:line="240" w:lineRule="auto"/>
              <w:jc w:val="center"/>
              <w:rPr>
                <w:rFonts w:cs="Tahoma"/>
                <w:color w:val="000000"/>
                <w:sz w:val="16"/>
                <w:szCs w:val="16"/>
              </w:rPr>
            </w:pPr>
            <w:r w:rsidRPr="00723A2C">
              <w:rPr>
                <w:rFonts w:cs="Tahoma"/>
                <w:color w:val="000000"/>
                <w:sz w:val="16"/>
                <w:szCs w:val="16"/>
              </w:rPr>
              <w:t>Οικονομική δραστηριότητα</w:t>
            </w:r>
          </w:p>
        </w:tc>
        <w:tc>
          <w:tcPr>
            <w:tcW w:w="1410" w:type="dxa"/>
          </w:tcPr>
          <w:p w:rsidR="00F8755E" w:rsidRPr="00723A2C" w:rsidRDefault="00F8755E" w:rsidP="00D346D4">
            <w:pPr>
              <w:spacing w:before="0" w:after="0" w:line="240" w:lineRule="auto"/>
              <w:jc w:val="center"/>
              <w:rPr>
                <w:b/>
                <w:sz w:val="16"/>
                <w:szCs w:val="16"/>
              </w:rPr>
            </w:pPr>
            <w:r w:rsidRPr="00723A2C">
              <w:rPr>
                <w:b/>
                <w:sz w:val="16"/>
                <w:szCs w:val="16"/>
              </w:rPr>
              <w:t>Κωδικός</w:t>
            </w:r>
          </w:p>
          <w:p w:rsidR="00F8755E" w:rsidRPr="00723A2C" w:rsidRDefault="00F8755E" w:rsidP="00D346D4">
            <w:pPr>
              <w:spacing w:before="0" w:after="0" w:line="240" w:lineRule="auto"/>
              <w:jc w:val="center"/>
              <w:rPr>
                <w:rFonts w:cs="Tahoma"/>
                <w:color w:val="000000"/>
                <w:sz w:val="16"/>
                <w:szCs w:val="16"/>
              </w:rPr>
            </w:pPr>
            <w:r w:rsidRPr="00723A2C">
              <w:rPr>
                <w:rFonts w:cs="Tahoma"/>
                <w:color w:val="000000"/>
                <w:sz w:val="16"/>
                <w:szCs w:val="16"/>
              </w:rPr>
              <w:t>Διάσταση 5</w:t>
            </w:r>
          </w:p>
          <w:p w:rsidR="00F8755E" w:rsidRPr="00723A2C" w:rsidRDefault="00F8755E" w:rsidP="00D346D4">
            <w:pPr>
              <w:spacing w:before="0" w:after="0" w:line="240" w:lineRule="auto"/>
              <w:jc w:val="center"/>
              <w:rPr>
                <w:rFonts w:cs="Tahoma"/>
                <w:color w:val="000000"/>
                <w:sz w:val="16"/>
                <w:szCs w:val="16"/>
              </w:rPr>
            </w:pPr>
            <w:r w:rsidRPr="00723A2C">
              <w:rPr>
                <w:rFonts w:cs="Tahoma"/>
                <w:color w:val="000000"/>
                <w:sz w:val="16"/>
                <w:szCs w:val="16"/>
              </w:rPr>
              <w:t>Γεωγραφική περιοχή</w:t>
            </w:r>
          </w:p>
        </w:tc>
        <w:tc>
          <w:tcPr>
            <w:tcW w:w="1345" w:type="dxa"/>
          </w:tcPr>
          <w:p w:rsidR="00F8755E" w:rsidRPr="00723A2C" w:rsidRDefault="00F8755E" w:rsidP="00D346D4">
            <w:pPr>
              <w:spacing w:before="0" w:after="0" w:line="240" w:lineRule="auto"/>
              <w:jc w:val="center"/>
              <w:rPr>
                <w:b/>
                <w:sz w:val="16"/>
                <w:szCs w:val="16"/>
              </w:rPr>
            </w:pPr>
            <w:r w:rsidRPr="00723A2C">
              <w:rPr>
                <w:b/>
                <w:sz w:val="16"/>
                <w:szCs w:val="16"/>
              </w:rPr>
              <w:t>Ποσό</w:t>
            </w:r>
          </w:p>
          <w:p w:rsidR="00F8755E" w:rsidRPr="00723A2C" w:rsidRDefault="00F8755E" w:rsidP="00D346D4">
            <w:pPr>
              <w:spacing w:before="0" w:after="0" w:line="240" w:lineRule="auto"/>
              <w:jc w:val="center"/>
              <w:rPr>
                <w:rFonts w:cs="Tahoma"/>
                <w:color w:val="000000"/>
                <w:sz w:val="16"/>
                <w:szCs w:val="16"/>
              </w:rPr>
            </w:pPr>
          </w:p>
        </w:tc>
      </w:tr>
      <w:tr w:rsidR="00F8755E" w:rsidRPr="00723A2C">
        <w:tc>
          <w:tcPr>
            <w:tcW w:w="1448" w:type="dxa"/>
          </w:tcPr>
          <w:p w:rsidR="00F8755E" w:rsidRPr="00723A2C" w:rsidRDefault="00F8755E" w:rsidP="00D346D4">
            <w:pPr>
              <w:spacing w:before="0" w:after="0" w:line="240" w:lineRule="auto"/>
              <w:rPr>
                <w:rFonts w:cs="Tahoma"/>
                <w:color w:val="000000"/>
                <w:sz w:val="16"/>
                <w:szCs w:val="16"/>
              </w:rPr>
            </w:pPr>
          </w:p>
          <w:p w:rsidR="00F8755E" w:rsidRPr="00723A2C" w:rsidRDefault="00F8755E" w:rsidP="00D346D4">
            <w:pPr>
              <w:spacing w:before="0" w:after="0" w:line="240" w:lineRule="auto"/>
              <w:rPr>
                <w:rFonts w:cs="Tahoma"/>
                <w:color w:val="000000"/>
                <w:sz w:val="16"/>
                <w:szCs w:val="16"/>
              </w:rPr>
            </w:pPr>
          </w:p>
        </w:tc>
        <w:tc>
          <w:tcPr>
            <w:tcW w:w="1502" w:type="dxa"/>
          </w:tcPr>
          <w:p w:rsidR="00F8755E" w:rsidRPr="00723A2C" w:rsidRDefault="00F8755E" w:rsidP="00D346D4">
            <w:pPr>
              <w:spacing w:before="0" w:after="0" w:line="240" w:lineRule="auto"/>
              <w:rPr>
                <w:rFonts w:cs="Tahoma"/>
                <w:color w:val="000000"/>
                <w:sz w:val="16"/>
                <w:szCs w:val="16"/>
              </w:rPr>
            </w:pPr>
          </w:p>
        </w:tc>
        <w:tc>
          <w:tcPr>
            <w:tcW w:w="1383" w:type="dxa"/>
          </w:tcPr>
          <w:p w:rsidR="00F8755E" w:rsidRPr="00723A2C" w:rsidRDefault="00F8755E" w:rsidP="00D346D4">
            <w:pPr>
              <w:spacing w:before="0" w:after="0" w:line="240" w:lineRule="auto"/>
              <w:rPr>
                <w:rFonts w:cs="Tahoma"/>
                <w:color w:val="000000"/>
                <w:sz w:val="16"/>
                <w:szCs w:val="16"/>
              </w:rPr>
            </w:pPr>
          </w:p>
        </w:tc>
        <w:tc>
          <w:tcPr>
            <w:tcW w:w="1434" w:type="dxa"/>
          </w:tcPr>
          <w:p w:rsidR="00F8755E" w:rsidRPr="00723A2C" w:rsidRDefault="00F8755E" w:rsidP="00D346D4">
            <w:pPr>
              <w:spacing w:before="0" w:after="0" w:line="240" w:lineRule="auto"/>
              <w:rPr>
                <w:rFonts w:cs="Tahoma"/>
                <w:color w:val="000000"/>
                <w:sz w:val="16"/>
                <w:szCs w:val="16"/>
              </w:rPr>
            </w:pPr>
          </w:p>
        </w:tc>
        <w:tc>
          <w:tcPr>
            <w:tcW w:w="1410" w:type="dxa"/>
          </w:tcPr>
          <w:p w:rsidR="00F8755E" w:rsidRPr="00723A2C" w:rsidRDefault="00F8755E" w:rsidP="00D346D4">
            <w:pPr>
              <w:spacing w:before="0" w:after="0" w:line="240" w:lineRule="auto"/>
              <w:rPr>
                <w:rFonts w:cs="Tahoma"/>
                <w:color w:val="000000"/>
                <w:sz w:val="16"/>
                <w:szCs w:val="16"/>
              </w:rPr>
            </w:pPr>
          </w:p>
        </w:tc>
        <w:tc>
          <w:tcPr>
            <w:tcW w:w="1345" w:type="dxa"/>
          </w:tcPr>
          <w:p w:rsidR="00F8755E" w:rsidRPr="00723A2C" w:rsidRDefault="00F8755E" w:rsidP="00D346D4">
            <w:pPr>
              <w:spacing w:before="0" w:after="0" w:line="240" w:lineRule="auto"/>
              <w:rPr>
                <w:rFonts w:cs="Tahoma"/>
                <w:color w:val="000000"/>
                <w:sz w:val="16"/>
                <w:szCs w:val="16"/>
              </w:rPr>
            </w:pPr>
          </w:p>
        </w:tc>
      </w:tr>
      <w:tr w:rsidR="00F8755E" w:rsidRPr="00723A2C">
        <w:tc>
          <w:tcPr>
            <w:tcW w:w="1448" w:type="dxa"/>
          </w:tcPr>
          <w:p w:rsidR="00F8755E" w:rsidRPr="00723A2C" w:rsidRDefault="00F8755E" w:rsidP="00D346D4">
            <w:pPr>
              <w:spacing w:before="0" w:after="0" w:line="240" w:lineRule="auto"/>
              <w:rPr>
                <w:rFonts w:cs="Tahoma"/>
                <w:color w:val="000000"/>
                <w:sz w:val="16"/>
                <w:szCs w:val="16"/>
              </w:rPr>
            </w:pPr>
          </w:p>
          <w:p w:rsidR="00F8755E" w:rsidRPr="00723A2C" w:rsidRDefault="00F8755E" w:rsidP="00D346D4">
            <w:pPr>
              <w:spacing w:before="0" w:after="0" w:line="240" w:lineRule="auto"/>
              <w:rPr>
                <w:rFonts w:cs="Tahoma"/>
                <w:color w:val="000000"/>
                <w:sz w:val="16"/>
                <w:szCs w:val="16"/>
              </w:rPr>
            </w:pPr>
          </w:p>
        </w:tc>
        <w:tc>
          <w:tcPr>
            <w:tcW w:w="1502" w:type="dxa"/>
          </w:tcPr>
          <w:p w:rsidR="00F8755E" w:rsidRPr="00723A2C" w:rsidRDefault="00F8755E" w:rsidP="00D346D4">
            <w:pPr>
              <w:spacing w:before="0" w:after="0" w:line="240" w:lineRule="auto"/>
              <w:rPr>
                <w:rFonts w:cs="Tahoma"/>
                <w:color w:val="000000"/>
                <w:sz w:val="16"/>
                <w:szCs w:val="16"/>
              </w:rPr>
            </w:pPr>
          </w:p>
        </w:tc>
        <w:tc>
          <w:tcPr>
            <w:tcW w:w="1383" w:type="dxa"/>
          </w:tcPr>
          <w:p w:rsidR="00F8755E" w:rsidRPr="00723A2C" w:rsidRDefault="00F8755E" w:rsidP="00D346D4">
            <w:pPr>
              <w:spacing w:before="0" w:after="0" w:line="240" w:lineRule="auto"/>
              <w:rPr>
                <w:rFonts w:cs="Tahoma"/>
                <w:color w:val="000000"/>
                <w:sz w:val="16"/>
                <w:szCs w:val="16"/>
              </w:rPr>
            </w:pPr>
          </w:p>
        </w:tc>
        <w:tc>
          <w:tcPr>
            <w:tcW w:w="1434" w:type="dxa"/>
          </w:tcPr>
          <w:p w:rsidR="00F8755E" w:rsidRPr="00723A2C" w:rsidRDefault="00F8755E" w:rsidP="00D346D4">
            <w:pPr>
              <w:spacing w:before="0" w:after="0" w:line="240" w:lineRule="auto"/>
              <w:rPr>
                <w:rFonts w:cs="Tahoma"/>
                <w:color w:val="000000"/>
                <w:sz w:val="16"/>
                <w:szCs w:val="16"/>
              </w:rPr>
            </w:pPr>
          </w:p>
        </w:tc>
        <w:tc>
          <w:tcPr>
            <w:tcW w:w="1410" w:type="dxa"/>
          </w:tcPr>
          <w:p w:rsidR="00F8755E" w:rsidRPr="00723A2C" w:rsidRDefault="00F8755E" w:rsidP="00D346D4">
            <w:pPr>
              <w:spacing w:before="0" w:after="0" w:line="240" w:lineRule="auto"/>
              <w:rPr>
                <w:rFonts w:cs="Tahoma"/>
                <w:color w:val="000000"/>
                <w:sz w:val="16"/>
                <w:szCs w:val="16"/>
              </w:rPr>
            </w:pPr>
          </w:p>
        </w:tc>
        <w:tc>
          <w:tcPr>
            <w:tcW w:w="1345" w:type="dxa"/>
          </w:tcPr>
          <w:p w:rsidR="00F8755E" w:rsidRPr="00723A2C" w:rsidRDefault="00F8755E" w:rsidP="00D346D4">
            <w:pPr>
              <w:spacing w:before="0" w:after="0" w:line="240" w:lineRule="auto"/>
              <w:rPr>
                <w:rFonts w:cs="Tahoma"/>
                <w:color w:val="000000"/>
                <w:sz w:val="16"/>
                <w:szCs w:val="16"/>
              </w:rPr>
            </w:pPr>
          </w:p>
        </w:tc>
      </w:tr>
      <w:tr w:rsidR="00F8755E" w:rsidRPr="00723A2C">
        <w:tc>
          <w:tcPr>
            <w:tcW w:w="7177" w:type="dxa"/>
            <w:gridSpan w:val="5"/>
          </w:tcPr>
          <w:p w:rsidR="00F8755E" w:rsidRPr="00723A2C" w:rsidRDefault="00F8755E" w:rsidP="00D346D4">
            <w:pPr>
              <w:spacing w:before="0" w:after="0" w:line="240" w:lineRule="auto"/>
              <w:jc w:val="center"/>
              <w:rPr>
                <w:rFonts w:cs="Tahoma"/>
                <w:b/>
                <w:color w:val="000000"/>
                <w:sz w:val="16"/>
                <w:szCs w:val="16"/>
              </w:rPr>
            </w:pPr>
            <w:r w:rsidRPr="00723A2C">
              <w:rPr>
                <w:rFonts w:cs="Tahoma"/>
                <w:b/>
                <w:color w:val="000000"/>
                <w:sz w:val="16"/>
                <w:szCs w:val="16"/>
              </w:rPr>
              <w:t>Σύνολο</w:t>
            </w:r>
          </w:p>
          <w:p w:rsidR="00F8755E" w:rsidRPr="00723A2C" w:rsidRDefault="00F8755E" w:rsidP="00D346D4">
            <w:pPr>
              <w:spacing w:before="0" w:after="0" w:line="240" w:lineRule="auto"/>
              <w:jc w:val="center"/>
              <w:rPr>
                <w:rFonts w:cs="Tahoma"/>
                <w:b/>
                <w:color w:val="000000"/>
                <w:sz w:val="16"/>
                <w:szCs w:val="16"/>
              </w:rPr>
            </w:pPr>
          </w:p>
        </w:tc>
        <w:tc>
          <w:tcPr>
            <w:tcW w:w="1345" w:type="dxa"/>
          </w:tcPr>
          <w:p w:rsidR="00F8755E" w:rsidRPr="00723A2C" w:rsidRDefault="00F8755E" w:rsidP="00D346D4">
            <w:pPr>
              <w:spacing w:before="0" w:after="0" w:line="240" w:lineRule="auto"/>
              <w:rPr>
                <w:rFonts w:cs="Tahoma"/>
                <w:color w:val="000000"/>
                <w:sz w:val="16"/>
                <w:szCs w:val="16"/>
              </w:rPr>
            </w:pPr>
          </w:p>
        </w:tc>
      </w:tr>
    </w:tbl>
    <w:p w:rsidR="00F8755E" w:rsidRDefault="00F8755E" w:rsidP="00D346D4">
      <w:r w:rsidRPr="005A1157">
        <w:t xml:space="preserve">Ο ανωτέρω πίνακας με το συνδυασμό των κωδικών των διαστάσεων 1 έως 5 επισυνάπτεται ως </w:t>
      </w:r>
      <w:r w:rsidRPr="001852EF">
        <w:rPr>
          <w:b/>
        </w:rPr>
        <w:t>Παράρτημα 1</w:t>
      </w:r>
      <w:r w:rsidRPr="005A1157">
        <w:t xml:space="preserve"> της Ετήσιας Έκθεσης Υλοποίησης.</w:t>
      </w:r>
    </w:p>
    <w:p w:rsidR="00F8755E" w:rsidRDefault="00F8755E" w:rsidP="00D346D4"/>
    <w:p w:rsidR="00F8755E" w:rsidRDefault="00F8755E" w:rsidP="00E36870">
      <w:pPr>
        <w:pStyle w:val="Heading3"/>
        <w:numPr>
          <w:ilvl w:val="2"/>
          <w:numId w:val="16"/>
        </w:numPr>
      </w:pPr>
      <w:bookmarkStart w:id="16" w:name="_Toc389660548"/>
      <w:r w:rsidRPr="00482D6D">
        <w:t>Στοιχεία συμμετεχόντων ανά ομάδα / στόχο</w:t>
      </w:r>
      <w:bookmarkEnd w:id="16"/>
    </w:p>
    <w:p w:rsidR="00F8755E" w:rsidRDefault="00F8755E" w:rsidP="006E785F">
      <w:r>
        <w:t>Το Επιχειρησιακό Πρόγραμμα «Εκπαίδευση και Δια Βίου Μάθηση» συγχρηματοδοτείται από το ΕΚΤ και συνεπώς σύμφωνα με το Παράρτημα ΧΧΙΙΙ του Εφαρμοστικού Κανονισμού 1828/2006, απαιτείται στην Ετήσια Έκθεση Εκτέλεσης να παρατίθενται στοιχεία συμμετεχόντων ανά ομάδα στόχο σε επίπεδο Επιχειρησιακού Προγράμματος και Άξονα Προτεραιότητας. Οι ομάδες αυτές αφορούν στην κατανομή των συμμετεχόντων ανά φύλο, ηλικία, ευάλωτη κοινωνική ομάδα, μορφωτικό επίπεδο, και με βάση το καθεστώς τους στην αγορά εργασίας.</w:t>
      </w:r>
    </w:p>
    <w:p w:rsidR="00F8755E" w:rsidRDefault="00F8755E" w:rsidP="00A747B8">
      <w:r w:rsidRPr="003D390C">
        <w:t>Παρακάτω παρατίθεται πίνακας αποτύπωσης των αναφερομένων.</w:t>
      </w:r>
    </w:p>
    <w:p w:rsidR="00F8755E" w:rsidRDefault="00F8755E" w:rsidP="006E785F"/>
    <w:p w:rsidR="00F8755E" w:rsidRDefault="00F8755E" w:rsidP="006E785F"/>
    <w:p w:rsidR="00F8755E" w:rsidRDefault="00F8755E" w:rsidP="006E785F">
      <w:pPr>
        <w:sectPr w:rsidR="00F8755E" w:rsidSect="00D346D4">
          <w:pgSz w:w="11906" w:h="16838"/>
          <w:pgMar w:top="1440" w:right="1800" w:bottom="1440" w:left="1800" w:header="708" w:footer="708" w:gutter="0"/>
          <w:cols w:space="708"/>
          <w:titlePg/>
          <w:docGrid w:linePitch="360"/>
        </w:sectPr>
      </w:pPr>
    </w:p>
    <w:p w:rsidR="00F8755E" w:rsidRDefault="00F8755E" w:rsidP="00482D6D">
      <w:pPr>
        <w:pStyle w:val="Caption"/>
      </w:pPr>
      <w:r>
        <w:t>Πίνακας Παραρτήματος ΧΧΙΙΙ</w:t>
      </w:r>
    </w:p>
    <w:p w:rsidR="00F8755E" w:rsidRDefault="00F8755E" w:rsidP="00A03858">
      <w:pPr>
        <w:pStyle w:val="Caption"/>
      </w:pPr>
      <w:r>
        <w:t>Συμμετέχοντες ανά ομάδα στόχο σε Πράξεις ΕΚΤ του Επιχειρησιακού Προγράμματος Εκπαίδευση και Δια Βίου Μάθηση</w:t>
      </w:r>
    </w:p>
    <w:p w:rsidR="00F8755E" w:rsidRPr="003820C8" w:rsidRDefault="00F8755E" w:rsidP="00B877FD">
      <w:pPr>
        <w:rPr>
          <w:sz w:val="14"/>
          <w:szCs w:val="14"/>
        </w:rPr>
        <w:sectPr w:rsidR="00F8755E" w:rsidRPr="003820C8" w:rsidSect="00510BA1">
          <w:pgSz w:w="16838" w:h="11906" w:orient="landscape"/>
          <w:pgMar w:top="539" w:right="1440" w:bottom="360" w:left="1440" w:header="708" w:footer="708" w:gutter="0"/>
          <w:cols w:space="708"/>
          <w:titlePg/>
          <w:docGrid w:linePitch="360"/>
        </w:sectPr>
      </w:pPr>
      <w:r>
        <w:pict>
          <v:shape id="_x0000_i1026" type="#_x0000_t75" style="width:694.5pt;height:405pt">
            <v:imagedata r:id="rId12" o:title=""/>
          </v:shape>
        </w:pict>
      </w:r>
    </w:p>
    <w:p w:rsidR="00F8755E" w:rsidRDefault="00F8755E" w:rsidP="00E36870">
      <w:pPr>
        <w:pStyle w:val="Heading3"/>
        <w:numPr>
          <w:ilvl w:val="2"/>
          <w:numId w:val="16"/>
        </w:numPr>
      </w:pPr>
      <w:bookmarkStart w:id="17" w:name="_Toc389660549"/>
      <w:r>
        <w:t>Α</w:t>
      </w:r>
      <w:r w:rsidRPr="00482D6D">
        <w:t>νάκτηση ή εκ νέου χρήση της συνδρομής</w:t>
      </w:r>
      <w:bookmarkEnd w:id="17"/>
    </w:p>
    <w:p w:rsidR="00F8755E" w:rsidRDefault="00F8755E" w:rsidP="00482D6D">
      <w:r w:rsidRPr="004B23E8">
        <w:t xml:space="preserve">Κατά το έτος </w:t>
      </w:r>
      <w:r>
        <w:t>2013</w:t>
      </w:r>
      <w:r w:rsidRPr="004B23E8">
        <w:t xml:space="preserve"> δεν παρουσιάστηκαν ανακτήσεις ή εκ νέου χρήση της συνδρομής.</w:t>
      </w:r>
    </w:p>
    <w:p w:rsidR="00F8755E" w:rsidRDefault="00F8755E" w:rsidP="00482D6D"/>
    <w:p w:rsidR="00F8755E" w:rsidRDefault="00F8755E" w:rsidP="00E36870">
      <w:pPr>
        <w:pStyle w:val="Heading2"/>
        <w:numPr>
          <w:ilvl w:val="1"/>
          <w:numId w:val="16"/>
        </w:numPr>
      </w:pPr>
      <w:bookmarkStart w:id="18" w:name="_Toc389660550"/>
      <w:r>
        <w:t>Στοιχεία σχετικά με τη συμμόρφωση με το Κοινοτικό δίκαιο</w:t>
      </w:r>
      <w:bookmarkEnd w:id="18"/>
    </w:p>
    <w:p w:rsidR="00F8755E" w:rsidRDefault="00F8755E" w:rsidP="00482D6D">
      <w:r w:rsidRPr="00F10C99">
        <w:t xml:space="preserve">Κατά το έτος </w:t>
      </w:r>
      <w:r>
        <w:t>2013</w:t>
      </w:r>
      <w:r w:rsidRPr="00F10C99">
        <w:t xml:space="preserve"> δεν παρουσιάστηκαν προβλήματα σχετικά με τη συμμόρφωση με το κοινοτικό δίκαιο.</w:t>
      </w:r>
    </w:p>
    <w:p w:rsidR="00F8755E" w:rsidRDefault="00F8755E" w:rsidP="00482D6D"/>
    <w:p w:rsidR="00F8755E" w:rsidRDefault="00F8755E" w:rsidP="00E36870">
      <w:pPr>
        <w:pStyle w:val="Heading2"/>
        <w:numPr>
          <w:ilvl w:val="1"/>
          <w:numId w:val="16"/>
        </w:numPr>
      </w:pPr>
      <w:bookmarkStart w:id="19" w:name="_Toc389660551"/>
      <w:r w:rsidRPr="00815671">
        <w:t>Σημαντικά προβλήματα που προέκυψαν και μέτρα αντιμετώπισης τους</w:t>
      </w:r>
      <w:bookmarkEnd w:id="19"/>
    </w:p>
    <w:p w:rsidR="00F8755E" w:rsidRDefault="00F8755E" w:rsidP="00400B0D">
      <w:r w:rsidRPr="003D794F">
        <w:t>Εντός του 201</w:t>
      </w:r>
      <w:r w:rsidRPr="00B31819">
        <w:t>3</w:t>
      </w:r>
      <w:r w:rsidRPr="003D794F">
        <w:t xml:space="preserve"> οι επιπτώσεις της </w:t>
      </w:r>
      <w:r>
        <w:t xml:space="preserve">συνεχιζόμενης </w:t>
      </w:r>
      <w:r w:rsidRPr="003D794F">
        <w:t>οικονομικής κρίσης που πλήττει τη χώρα</w:t>
      </w:r>
      <w:r>
        <w:t xml:space="preserve"> εξακολούθησαν</w:t>
      </w:r>
      <w:r w:rsidRPr="003D794F">
        <w:t xml:space="preserve"> να επηρεάζουν την προσπάθεια μεταρρύθμισης του τομέα της εκπαίδευσης, αλλά και την υλοποίηση των έργων</w:t>
      </w:r>
      <w:r>
        <w:t xml:space="preserve"> και κατ’ επέκταση</w:t>
      </w:r>
      <w:r w:rsidRPr="003D794F">
        <w:t xml:space="preserve"> του Επιχειρησιακού Προγράμματος</w:t>
      </w:r>
      <w:r>
        <w:t xml:space="preserve">. Για να ενισχυθεί </w:t>
      </w:r>
      <w:r w:rsidRPr="004D769A">
        <w:t xml:space="preserve">η επιχειρησιακή ετοιμότητα αρκετών </w:t>
      </w:r>
      <w:r>
        <w:t>δ</w:t>
      </w:r>
      <w:r w:rsidRPr="004D769A">
        <w:t>ικαιούχων του Προγράμματος</w:t>
      </w:r>
      <w:r>
        <w:t xml:space="preserve">, στους οποίους υπήρξε μείωση του προσωπικού τους λόγω δημοσιονομικής κατάστασης, </w:t>
      </w:r>
      <w:r w:rsidRPr="004D769A">
        <w:t xml:space="preserve"> </w:t>
      </w:r>
      <w:r>
        <w:t xml:space="preserve">αξιοποιήθηκαν πόροι της Τεχνικής Βοήθειας. Προς τούτο, υπήρξε παροχή υπηρεσιών τεχνικής υποστήριξης για θεσμικά και οργανωτικά ζητήματα, όπως και διάθεση συμβούλων-φυσικών προσώπων για την αντιμε ειδικότερων  αδυναμίων υλοποίησης και για την προώθηση  λύσεων σε τεχνικά θέματα. Τέτοιου είδους υποστήριξη παρασχέθηκε σε Δικαιούχους όπως η ΕΥΕ, το ΙΝΕΔΙΒΙΜ, το ΙΕΠ και ο ΕΟΠΠΕΠ.  </w:t>
      </w:r>
    </w:p>
    <w:p w:rsidR="00F8755E" w:rsidRDefault="00F8755E" w:rsidP="00400B0D">
      <w:r>
        <w:t>Ας σημειωθεί ότι πρόβλημα μείωσης του προσωπικού, της τάξεως του 25%, αντιμετώπισε και η ίδια η ΕΥΔ ΕΠΕΔΒΜ την διετία 2012-2013. Το θέμα αντιμετωπίστηκε μερικώς με νέες αποσπάσεις εκπαιδευτικών ή άλλων στελεχών του δημοσίου , καθώς και με στελέχη της ΜΟΔ Α.Ε. Συμπληρωματικά,  μέσω  της Τεχνικής Βοήθειας, έγινε πρόσληψη ενός απαραίτητου αριθμού εμπειρογνωμόνων από το σχετικό μητρώο για να υπάρξει υποστήριξη των στελεχών της ΕΥΔ.</w:t>
      </w:r>
    </w:p>
    <w:p w:rsidR="00F8755E" w:rsidRPr="00193589" w:rsidRDefault="00F8755E" w:rsidP="00400B0D">
      <w:pPr>
        <w:ind w:right="-227"/>
      </w:pPr>
      <w:r>
        <w:t>Ειδικότερα προβλήματα που παρουσιάστηκαν για κάποιους από τους δ</w:t>
      </w:r>
      <w:r w:rsidRPr="004D769A">
        <w:t>ικαιούχ</w:t>
      </w:r>
      <w:r>
        <w:t>ους</w:t>
      </w:r>
      <w:r w:rsidRPr="004D769A">
        <w:t xml:space="preserve"> του Προγράμματος</w:t>
      </w:r>
      <w:r>
        <w:t xml:space="preserve"> είναι τα ακόλουθα</w:t>
      </w:r>
      <w:r w:rsidRPr="00D350AE">
        <w:t>:</w:t>
      </w:r>
    </w:p>
    <w:p w:rsidR="00F8755E" w:rsidRPr="00C6051B" w:rsidRDefault="00F8755E" w:rsidP="00400B0D">
      <w:pPr>
        <w:ind w:right="-227"/>
      </w:pPr>
      <w:r w:rsidRPr="00C6051B">
        <w:t>Σε ότι αφορά δράσεις που υλοποιούνται από το Ινστιτούτο Εκπαίδευσης και Διά Βίου Μάθησης (ΙΕΔΙΒΙΜ) η καταχώρηση δαπανών παρουσίασε καθυστέρηση</w:t>
      </w:r>
      <w:r>
        <w:t>,</w:t>
      </w:r>
      <w:r w:rsidRPr="00C6051B">
        <w:t xml:space="preserve"> </w:t>
      </w:r>
      <w:r>
        <w:t>λόγω του</w:t>
      </w:r>
      <w:r w:rsidRPr="00C6051B">
        <w:t xml:space="preserve"> ότι δεν είχαν ολοκληρωθεί οι διαδικασίες εκκαθάρισης και δήλωσης δαπανών που αφορούν στην αποπληρωμή σπουδαστών ιδιωτικών ΙΕΚ, παρελθόντων περιόδων, </w:t>
      </w:r>
      <w:r>
        <w:t xml:space="preserve">για τις πράξεις των </w:t>
      </w:r>
      <w:r w:rsidRPr="00C6051B">
        <w:t>υποτροφ</w:t>
      </w:r>
      <w:r>
        <w:t>ιών</w:t>
      </w:r>
      <w:r w:rsidRPr="00C6051B">
        <w:t xml:space="preserve"> </w:t>
      </w:r>
      <w:r>
        <w:t>και της</w:t>
      </w:r>
      <w:r w:rsidRPr="00C6051B">
        <w:t xml:space="preserve"> πρακτική</w:t>
      </w:r>
      <w:r>
        <w:t>ς</w:t>
      </w:r>
      <w:r w:rsidRPr="00C6051B">
        <w:t xml:space="preserve"> άσκηση</w:t>
      </w:r>
      <w:r>
        <w:t>ς</w:t>
      </w:r>
      <w:r w:rsidRPr="00C6051B">
        <w:t>.</w:t>
      </w:r>
    </w:p>
    <w:p w:rsidR="00F8755E" w:rsidRPr="0011759E" w:rsidRDefault="00F8755E" w:rsidP="00400B0D">
      <w:r>
        <w:t>Σ</w:t>
      </w:r>
      <w:r w:rsidRPr="00117111">
        <w:t>τις δράσεις με δικαιούχους τα ιδρύματα της τριτοβάθμιας εκπαίδευσης, η παρατηρούμενη απόκλιση στις δηλωθείσες δαπάνες οφείλεται κυρίως σε δυσλειτουργίες που αντιμετώπισαν λόγω</w:t>
      </w:r>
      <w:r>
        <w:t xml:space="preserve"> </w:t>
      </w:r>
      <w:r w:rsidRPr="00117111">
        <w:t>: α)</w:t>
      </w:r>
      <w:r>
        <w:t xml:space="preserve"> κινητοποιήσεων των στελεχών των Ειδικών Λογαριασμών Έρευνας</w:t>
      </w:r>
      <w:r w:rsidRPr="00117111">
        <w:t xml:space="preserve"> στα μεγαλύτερα ιδρύματα τριτοβάθμιας εκπαίδευσης</w:t>
      </w:r>
      <w:r w:rsidRPr="008D6ECD">
        <w:t xml:space="preserve"> </w:t>
      </w:r>
      <w:r>
        <w:t xml:space="preserve">από το καλοκαίρι του 2013, εξαιτίας του θέματος της διαθεσιμότητας των υπαλλήλων στον ευρύτερο δημόσιο τομέα </w:t>
      </w:r>
      <w:r w:rsidRPr="00117111">
        <w:t>και β)  συγχωνεύσε</w:t>
      </w:r>
      <w:r>
        <w:t>ων και</w:t>
      </w:r>
      <w:r w:rsidRPr="00117111">
        <w:t xml:space="preserve"> καταργήσε</w:t>
      </w:r>
      <w:r>
        <w:t>ων</w:t>
      </w:r>
      <w:r w:rsidRPr="00117111">
        <w:t xml:space="preserve"> τμημάτων ή/και ιδρυμάτων</w:t>
      </w:r>
      <w:r>
        <w:t xml:space="preserve">, με την εφαρμογή του σχεδίου «Αθηνά». </w:t>
      </w:r>
    </w:p>
    <w:p w:rsidR="00F8755E" w:rsidRDefault="00F8755E" w:rsidP="00400B0D">
      <w:r>
        <w:t xml:space="preserve">Οι καθυστερήσεις που παρατηρήθηκαν κατά τη διάρκεια του έτους στη δήλωση δαπανών στους άξονες 10,11,12 «ενίσχυση του ανθρώπινου κεφαλαίου για την προαγωγή της έρευνας και της καινοτομίας», αφορούσαν κυρίως τις πράξεις του «Θαλή». Τα προβλήματα προέρχονταν από το μεγάλο αριθμό των πράξεων και τον συνεπαγόμενο μεγάλο φόρτο διαχείρισης, καθώς και από </w:t>
      </w:r>
      <w:r w:rsidRPr="004D769A">
        <w:t xml:space="preserve">αδυναμίες </w:t>
      </w:r>
      <w:r>
        <w:t>έγκαιρης πιστοποίησης</w:t>
      </w:r>
      <w:r w:rsidRPr="004D769A">
        <w:t xml:space="preserve"> της οικονομικής προόδου των πράξεων</w:t>
      </w:r>
      <w:r>
        <w:t xml:space="preserve"> μέσω της δήλωσης των δαπανών στο ΟΠΣ.</w:t>
      </w:r>
    </w:p>
    <w:p w:rsidR="00F8755E" w:rsidRDefault="00F8755E" w:rsidP="00400B0D">
      <w:pPr>
        <w:spacing w:before="0" w:after="0"/>
      </w:pPr>
      <w:r w:rsidRPr="00CF503D">
        <w:t xml:space="preserve">Ένα γενικότερο πρόβλημα που προκάλεσε υστέρηση στη δήλωση πληρωμών το α’ εξάμηνο του 2013 είναι το γεγονός ότι καθυστέρησε σημαντικά η έγκριση των πιστώσεων του Προγράμματος Δημοσίων Επενδύσεων του Υπουργείου Παιδείας για το έτος 2013 - εγκρίθηκε </w:t>
      </w:r>
      <w:r w:rsidRPr="00662658">
        <w:t>τον Ιούνιο</w:t>
      </w:r>
      <w:r>
        <w:t xml:space="preserve"> </w:t>
      </w:r>
      <w:r w:rsidRPr="008854F9">
        <w:t xml:space="preserve">του </w:t>
      </w:r>
      <w:r w:rsidRPr="00075E32">
        <w:t>2</w:t>
      </w:r>
      <w:r w:rsidRPr="008854F9">
        <w:t>01</w:t>
      </w:r>
      <w:r>
        <w:t>3 - με συνέπεια</w:t>
      </w:r>
      <w:r w:rsidRPr="00CF503D">
        <w:t xml:space="preserve"> οι δικαιούχοι να λάβουν το σύνολο των αναγκαίων χρηματοδοτήσεων εντός του β΄εξαμήνου του έτους.</w:t>
      </w:r>
      <w:r>
        <w:t xml:space="preserve"> Γενικότερο </w:t>
      </w:r>
      <w:r w:rsidRPr="00117111">
        <w:t xml:space="preserve">πρόβλημα για τα συγχρηματοδοτούμενα έργα </w:t>
      </w:r>
      <w:r>
        <w:t>τα τελευταία έτη αποτελούν ο</w:t>
      </w:r>
      <w:r w:rsidRPr="00117111">
        <w:t>ι περιορισμένες πιστώσεις του Προγράμματος Δημοσίων Επενδύσεων, που επηρεά</w:t>
      </w:r>
      <w:r>
        <w:t>ζει</w:t>
      </w:r>
      <w:r w:rsidRPr="00117111">
        <w:t xml:space="preserve"> οριζόντια όλες τις δράσεις.</w:t>
      </w:r>
    </w:p>
    <w:p w:rsidR="00F8755E" w:rsidRPr="00400B0D" w:rsidRDefault="00F8755E" w:rsidP="00400B0D">
      <w:pPr>
        <w:spacing w:before="120"/>
        <w:rPr>
          <w:highlight w:val="cyan"/>
        </w:rPr>
      </w:pPr>
      <w:r w:rsidRPr="00E627C9">
        <w:t xml:space="preserve">Σημαντικό πρόβλημα αποτελεί </w:t>
      </w:r>
      <w:r w:rsidRPr="008D34BD">
        <w:t xml:space="preserve">ο </w:t>
      </w:r>
      <w:r w:rsidRPr="00400B0D">
        <w:rPr>
          <w:b/>
          <w:bCs/>
        </w:rPr>
        <w:t>περιορισμένος προϋπολογισμός των Αξόνων 3, 6, 9, 12, 15 που ανήκουν στο Στόχο 2</w:t>
      </w:r>
      <w:r w:rsidRPr="008D34BD">
        <w:t>,</w:t>
      </w:r>
      <w:r w:rsidRPr="00E627C9">
        <w:t xml:space="preserve"> ιδίως μετά την αναθεώρηση</w:t>
      </w:r>
      <w:r w:rsidRPr="00400B0D">
        <w:rPr>
          <w:rFonts w:eastAsia="Arial Unicode MS"/>
        </w:rPr>
        <w:t xml:space="preserve"> του ΕΠΕΔΒΜ το 2011 </w:t>
      </w:r>
      <w:r w:rsidRPr="00282599">
        <w:t>που αφορούσε στη μείωση της εθνικής συμμετοχής και την αύξηση του ποσοστού της κοινοτικής συνδρομής</w:t>
      </w:r>
      <w:r>
        <w:t>.</w:t>
      </w:r>
      <w:r w:rsidRPr="00282599">
        <w:t xml:space="preserve"> Η αναθεώρηση είχε ως αποτέλεσμα</w:t>
      </w:r>
      <w:r w:rsidRPr="00400B0D">
        <w:rPr>
          <w:rFonts w:eastAsia="Arial Unicode MS"/>
        </w:rPr>
        <w:t xml:space="preserve"> στις περιφέρειες Στερεάς Ελλάδας και Νοτίου Αιγαίου του Στόχου 2 η αντίστοιχη δημόσια δαπάνη να ανέρχεται πλέον σε 51,5 ευρώ.</w:t>
      </w:r>
    </w:p>
    <w:p w:rsidR="00F8755E" w:rsidRPr="00400B0D" w:rsidRDefault="00F8755E" w:rsidP="00400B0D">
      <w:pPr>
        <w:spacing w:before="80"/>
        <w:rPr>
          <w:rFonts w:eastAsia="Arial Unicode MS"/>
        </w:rPr>
      </w:pPr>
      <w:r w:rsidRPr="00400B0D">
        <w:rPr>
          <w:rFonts w:eastAsia="Arial Unicode MS"/>
        </w:rPr>
        <w:t>Όσον αφορά την υλοποίηση των πράξεων στις περιφέρειες του Στόχου 2, ο προϋπολογισμός των ενταγμένων πράξεων ανέρχεται σε 98,1εκ. ευρώ, ήτοι υπερδέσμευση 190%, το ποσό των νομικών δεσμεύσεων σε 90,2 εκ ευρώ, ήτοι 175% και η απορρόφηση  σε 49,8 εκ. ευρώ, ήτοι 96,7% της εγκεκριμένης δημόσιας δαπάνης. Εντονότερο είναι το πρόβλημα στους Άξονες 3 «Αναβάθμιση της ποιότητας της εκπαίδευσης και προώθηση της κοινωνικής ενσωμάτωσης» και 9 «Ενίσχυση της δια βίου εκπαίδευσης ενηλίκων» στους οποίους ο προϋπολογισμός των ενταγμένων πράξεων παρουσιάζει υπερδέσμευση 200% (69,8Μ€) και 142% (8,82 Μ€) αντίστοιχα, ενώ και οι νομικές δεσμεύσεις ανέρχονται σε 63,3 Μ€ (182%)  και 8,3 Μ€ (140%) της εγκεκριμένης δημόσιας δαπάνης.</w:t>
      </w:r>
    </w:p>
    <w:p w:rsidR="00F8755E" w:rsidRPr="00400B0D" w:rsidRDefault="00F8755E" w:rsidP="00400B0D">
      <w:pPr>
        <w:spacing w:before="80"/>
        <w:rPr>
          <w:rFonts w:eastAsia="Arial Unicode MS"/>
        </w:rPr>
      </w:pPr>
      <w:r w:rsidRPr="00400B0D">
        <w:rPr>
          <w:rFonts w:eastAsia="Arial Unicode MS"/>
        </w:rPr>
        <w:t xml:space="preserve">Σε ότι αφορά τις 3 περιφέρειες σταδιακής εξόδου, επισημαίνεται ότι οι διαθέσιμοι πόροι είναι πολύ περιορισμένοι. Ιδιαίτερο πρόβλημα παρουσιάζει ο  ΑΠ.2 που εμπερικλείει πολλές παρεμβάσεις για εκπαιδευτικό σύστημα και συγκεντρώνει το μεγαλύτερο μέρος του μαθητικού πληθυσμού. Προκειμένου να καλυφθούν οι αυξημένες απαιτήσεις του συγκεκριμένου ΑΠ θα απαιτηθεί η μεταφορά πόρων από άλλους ΑΠ των 3 περιφερειών σταδιακής εξόδου.  </w:t>
      </w:r>
    </w:p>
    <w:p w:rsidR="00F8755E" w:rsidRPr="00AB7AC3" w:rsidRDefault="00F8755E" w:rsidP="00400B0D">
      <w:r w:rsidRPr="00117111">
        <w:t>Σε συνέχεια των εγκυκλίων του ΥΠΑΑΝ για την εξυγίανση και την αναθεώρηση των ΕΠ του ΕΣΠΑ και δεδομένου ότι τα ποσοστά υπερδέσμευσης σε επίπεδο εντάξεων, στους περισσότερους άξονες, ξεπερνο</w:t>
      </w:r>
      <w:r>
        <w:t xml:space="preserve">ύσαν </w:t>
      </w:r>
      <w:r w:rsidRPr="00117111">
        <w:t>το 105% της συγχρηματοδοτούμενης δημόσιας δαπάνης, προέκυψε η ανάγκη υιοθέτησης μέτρων για την εξυγίανση του προγράμματος και την προσέγγιση κλεισίματος αυτού.</w:t>
      </w:r>
      <w:r w:rsidRPr="00AB7AC3">
        <w:t xml:space="preserve"> Κατ΄ εφαρμογή της μεθοδολογίας που παρουσιάζεται στην εγκύκλιο με αρ. 36042/ΕΥΣ 4495/20-8-13</w:t>
      </w:r>
      <w:r>
        <w:t>,</w:t>
      </w:r>
      <w:r w:rsidRPr="00AB7AC3">
        <w:t xml:space="preserve"> η ΕΥΔ ΕΠΕΔΒΜ προχώρησε στην εκπόνηση του προγράμματος εξυγίανσης του ΕΠΕΔΒΜ</w:t>
      </w:r>
      <w:r>
        <w:t xml:space="preserve">. </w:t>
      </w:r>
    </w:p>
    <w:p w:rsidR="00F8755E" w:rsidRPr="00282599" w:rsidRDefault="00F8755E" w:rsidP="00400B0D">
      <w:r>
        <w:t>Ή</w:t>
      </w:r>
      <w:r w:rsidRPr="00282599">
        <w:t xml:space="preserve">δη από το τέλος του 2012,  ξεκίνησαν να εφαρμόζονται από την </w:t>
      </w:r>
      <w:r>
        <w:t>ΕΥΔ</w:t>
      </w:r>
      <w:r w:rsidRPr="00282599">
        <w:t xml:space="preserve"> όλες οι προβλεπόμενες διαχειριστικές ενέργειες στο πλαίσιο του περιορισμού της υπερδέσμευσης των ΑΠ3 &amp; ΑΠ9 και της ελαχιστοποίησης των απαιτούμενων εθνικών πόρων. Ειδικότερα, επικαιροποιείται ο προϋπολογισμός των ολοκληρωμένων πράξεων (πχ επιμορφώσεις, περιβαλλοντική, ξενόγλωσσα) και αναμορφώνεται ο προϋπολογισμός πράξεων με βάση την ωριμότητα και την πορεία υλοποίησης (πχ μείζον, ψηφιακά). </w:t>
      </w:r>
      <w:r>
        <w:t>Αντίστοιχες ενέργειες πραγματοποιούνται από τις αρχές του 2014 και στους άξονες προτεραιότητας που περιλαμβάνουν τις 3 περιφέρειες σταδιακής εξόδου και ειδικότερα στον ΑΠ.2 όπου ο προϋπολογισμός  των ενταγμένων πράξεων υπερβαίνει το 170%.</w:t>
      </w:r>
    </w:p>
    <w:p w:rsidR="00F8755E" w:rsidRDefault="00F8755E" w:rsidP="00E62BAA">
      <w:pPr>
        <w:spacing w:line="360" w:lineRule="auto"/>
      </w:pPr>
    </w:p>
    <w:p w:rsidR="00F8755E" w:rsidRDefault="00F8755E" w:rsidP="00E36870">
      <w:pPr>
        <w:pStyle w:val="Heading2"/>
        <w:numPr>
          <w:ilvl w:val="1"/>
          <w:numId w:val="16"/>
        </w:numPr>
      </w:pPr>
      <w:bookmarkStart w:id="20" w:name="_Toc389660552"/>
      <w:r>
        <w:t>Αλλαγές στο πλαίσιο υλοποίησης του Προγράμματος</w:t>
      </w:r>
      <w:bookmarkEnd w:id="20"/>
    </w:p>
    <w:p w:rsidR="00F8755E" w:rsidRDefault="00F8755E" w:rsidP="00D32AFA">
      <w:r>
        <w:t>Στην ενότητα αυτή αποτυπώνονται συνοπτικά οι παράγοντες της παρούσας κοινωνικοοικονομικής κατάστασης που οδήγησαν στην αναθεώρηση του ΕΠΕΔΒΜ και αναλύονται τα βασικά σημεία της αναθεώρησης.</w:t>
      </w:r>
    </w:p>
    <w:p w:rsidR="00F8755E" w:rsidRPr="00A86EDA" w:rsidRDefault="00F8755E" w:rsidP="000D4591">
      <w:pPr>
        <w:rPr>
          <w:rFonts w:cs="Calibri"/>
        </w:rPr>
      </w:pPr>
      <w:r w:rsidRPr="00075E32">
        <w:rPr>
          <w:rFonts w:cs="Calibri"/>
        </w:rPr>
        <w:t>Σε συνέχεια των εγκυκλίων του ΥΠΑΑΝ για την εξυγίανση και την αναθεώρηση των ΕΠ του ΕΣΠΑ και δεδομένου ότι τα ποσοστά υπερδέσμευσης σε επίπεδο εντάξεων, στους περισσότερους άξονες, ξεπερνούν το 105% της συγχρηματοδοτούμενης δημόσιας δαπάνης, προέκυψε η ανάγκη υιοθέτησης μέτρων για την εξυγίανση του προγράμματος και την προσέγγιση κλεισίματος αυτού.</w:t>
      </w:r>
    </w:p>
    <w:p w:rsidR="00F8755E" w:rsidRPr="00A86EDA" w:rsidRDefault="00F8755E" w:rsidP="000D4591">
      <w:pPr>
        <w:rPr>
          <w:rFonts w:cs="Calibri"/>
        </w:rPr>
      </w:pPr>
      <w:r w:rsidRPr="00075E32">
        <w:rPr>
          <w:rFonts w:cs="Calibri"/>
        </w:rPr>
        <w:t xml:space="preserve">Επίσης, εξαιτίας της δυσμενούς οικονομικής κατάστασης της χώρας και σύμφωνα με τον Γενικό Κανονισμό 1083/06, άρθρο 77(2) και τον Καν. 1311/11, δόθηκε η δυνατότητα αύξησης του ποσοστού της κοινοτικής συνδρομής κατά 10% (top-up) στο ήδη εφαρμοζόμενο ποσοστό Κοινοτικής Συνδρομής. </w:t>
      </w:r>
    </w:p>
    <w:p w:rsidR="00F8755E" w:rsidRPr="00A86EDA" w:rsidRDefault="00F8755E" w:rsidP="000D4591">
      <w:pPr>
        <w:spacing w:before="120"/>
        <w:rPr>
          <w:rFonts w:cs="Calibri"/>
        </w:rPr>
      </w:pPr>
      <w:r w:rsidRPr="00075E32">
        <w:rPr>
          <w:rFonts w:cs="Calibri"/>
        </w:rPr>
        <w:t>Κατ΄ εφαρμογή της μεθοδολογίας που παρουσιάζεται στην εγκύκλιο με αρ. 36042/ΕΥΣ 4495/20-8-13 η ΕΥΔ ΕΠΕΔΒΜ προχώρησε στην εκπόνηση του προγράμματος εξυγίανσης του ΕΠΕΔΒΜ. Τα βασικά μεγέθη παρουσιάζονται στον Πίνακα που ακολουθεί.</w:t>
      </w:r>
    </w:p>
    <w:p w:rsidR="00F8755E" w:rsidRDefault="00F8755E" w:rsidP="000D4591">
      <w:pPr>
        <w:spacing w:before="120"/>
        <w:rPr>
          <w:rFonts w:ascii="Verdana" w:hAnsi="Verdana" w:cs="Arial"/>
          <w:sz w:val="20"/>
          <w:szCs w:val="20"/>
        </w:rPr>
      </w:pPr>
      <w:r>
        <w:rPr>
          <w:noProof/>
          <w:lang w:eastAsia="el-GR"/>
        </w:rPr>
        <w:pict>
          <v:shape id="Εικόνα 3" o:spid="_x0000_i1027" type="#_x0000_t75" style="width:444.75pt;height:228pt;visibility:visible">
            <v:imagedata r:id="rId13" o:title=""/>
          </v:shape>
        </w:pict>
      </w:r>
    </w:p>
    <w:p w:rsidR="00F8755E" w:rsidRDefault="00F8755E" w:rsidP="000D4591">
      <w:pPr>
        <w:spacing w:before="120"/>
        <w:rPr>
          <w:rFonts w:ascii="Verdana" w:hAnsi="Verdana" w:cs="Arial"/>
          <w:sz w:val="20"/>
          <w:szCs w:val="20"/>
        </w:rPr>
      </w:pPr>
    </w:p>
    <w:p w:rsidR="00F8755E" w:rsidRDefault="00F8755E">
      <w:pPr>
        <w:rPr>
          <w:rFonts w:cs="Calibri"/>
        </w:rPr>
      </w:pPr>
      <w:r w:rsidRPr="00075E32">
        <w:rPr>
          <w:rFonts w:cs="Calibri"/>
        </w:rPr>
        <w:t>Η πρόταση αναθεώρησης είχε ως βασικό κριτήριο ανακατανομής αφενός τα επιδιωκόμενα αποτελέσματα και τη συμβολή τους στο ευρύτερο αναπτυξιακό πλάνο της χώρας και αφετέρου το επίπεδο ωρίμανσης των σχετικών παρεμβάσεων.</w:t>
      </w:r>
    </w:p>
    <w:p w:rsidR="00F8755E" w:rsidRDefault="00F8755E">
      <w:pPr>
        <w:rPr>
          <w:rFonts w:cs="Calibri"/>
        </w:rPr>
      </w:pPr>
      <w:r w:rsidRPr="00075E32">
        <w:rPr>
          <w:rFonts w:cs="Calibri"/>
        </w:rPr>
        <w:t xml:space="preserve">Τα βασικά σημεία της αναθεώρησης επικεντρώνονται στην προσαρμογή του ποσοστού της ΚΣ σε ενιαίο ποσοστό 85% σε κάθε Άξονα Προτεραιότητας, στην ανακατανομή πόρων μεταξύ των Αξόνων Προτεραιότητας αλλά και στο εσωτερικό αυτών με στόχο την κάλυψη της υπερδέσμευσης (overbooking), καθώς και στην προσθήκη νέων δράσεων άμεσης και υψηλής απορρόφησης δαπανών ή ενίσχυση υφιστάμενων με βάση το σχέδιο διαχείρισης κινδύνου απώλειας πόρων από την εφαρμογή του κανόνα Ν+2 για το έτος αναφοράς. </w:t>
      </w:r>
    </w:p>
    <w:p w:rsidR="00F8755E" w:rsidRPr="00A86EDA" w:rsidRDefault="00F8755E" w:rsidP="000D4591">
      <w:pPr>
        <w:rPr>
          <w:rFonts w:cs="Calibri"/>
        </w:rPr>
      </w:pPr>
      <w:r w:rsidRPr="00075E32">
        <w:rPr>
          <w:rFonts w:cs="Calibri"/>
        </w:rPr>
        <w:t>Ειδικότερα:</w:t>
      </w:r>
    </w:p>
    <w:p w:rsidR="00F8755E" w:rsidRDefault="00F8755E">
      <w:pPr>
        <w:rPr>
          <w:rFonts w:cs="Calibri"/>
        </w:rPr>
      </w:pPr>
      <w:r w:rsidRPr="00075E32">
        <w:rPr>
          <w:rFonts w:cs="Calibri"/>
        </w:rPr>
        <w:t>Αναθεώρηση των Χρηματοδοτικών Πινάκων (ΧΠ) μέσω εφαρμογής ποσοστών Κ.Σ. 85% σε όλους τους Άξονες Προτεραιότητας και ανακατανομής πόρων μεταξύ αυτών προκειμένου να αντιμετωπισθεί το πρόβλημα της υπερδέσμευσης και σε συνάρτηση με το Πρόγραμμα Εξυγίανσης.</w:t>
      </w:r>
    </w:p>
    <w:p w:rsidR="00F8755E" w:rsidRDefault="00F8755E">
      <w:pPr>
        <w:rPr>
          <w:rFonts w:cs="Calibri"/>
        </w:rPr>
      </w:pPr>
      <w:r w:rsidRPr="00075E32">
        <w:rPr>
          <w:rFonts w:cs="Calibri"/>
        </w:rPr>
        <w:t>Προσθήκη νέας δράσης για την «Προώθηση της απασχόλησης μέσω προγραμμάτων κοινωφελούς χαρακτήρα» στις κατηγορίες παρέμβασης 1.4.2, 2.4.2 και 3.4.2.</w:t>
      </w:r>
    </w:p>
    <w:p w:rsidR="00F8755E" w:rsidRDefault="00F8755E">
      <w:pPr>
        <w:rPr>
          <w:rFonts w:cs="Calibri"/>
        </w:rPr>
      </w:pPr>
      <w:r w:rsidRPr="00075E32">
        <w:rPr>
          <w:rFonts w:cs="Calibri"/>
        </w:rPr>
        <w:t xml:space="preserve">Σε συνέχεια της ψήφισης του νέου νόμου  (Ν. 4152/2013, παρ. ΙΔ «Επείγοντα μέτρα εφαρμογής των νόμων 4046/2012, 4093/2012 και 4127/2013) και την ΚΥΑ Αριθμ.3.24641/Οικ.3.1574 «Προώθηση της απασχόλησης μέσω προγραμμάτων κοινωφελούς χαρακτήρα» που εκδόθηκε βάση αυτού, προτείνεται η υποστήριξη και βελτίωση των υπηρεσιών Εκπαίδευσης, όσο και της Ειδικής Αγωγής και Εκπαίδευσης, καθώς και η παροχή συμβουλευτικών υπηρεσιών σε μαθητές που οι οικογένειές τους δοκιμάζονται από την οικονομική κρίση. </w:t>
      </w:r>
    </w:p>
    <w:p w:rsidR="00F8755E" w:rsidRDefault="00F8755E">
      <w:pPr>
        <w:rPr>
          <w:rFonts w:cs="Calibri"/>
        </w:rPr>
      </w:pPr>
      <w:r w:rsidRPr="00075E32">
        <w:rPr>
          <w:rFonts w:cs="Calibri"/>
        </w:rPr>
        <w:t xml:space="preserve">Αντικείμενο της πράξης είναι η δημιουργία απασχόλησης μέσω της πρόσληψης προσωπικού.  Αναφορικά με τα χαρακτηριστικά της κοινωφελούς εργασίας επισημαίνεται ότι ως ενδεικτικές Μονάδες Εφαρμογής ορίζονται οι Σχολικές μονάδες Πρωτοβάθμιας και Δευτεροβάθμιας εκπαίδευσης (Δημοτικά-Γυμνάσια-Λύκεια), καθώς και ειδικά σχολεία και μονάδες υποστήριξης (Κέντρα Διάγνωσης Διαφοροδιάγνωσης και Υποστήριξης - ΚΕΔΔΥ) της Ειδικής Αγωγής και Εκπαίδευσης. </w:t>
      </w:r>
    </w:p>
    <w:p w:rsidR="00F8755E" w:rsidRDefault="00F8755E">
      <w:pPr>
        <w:rPr>
          <w:rFonts w:cs="Calibri"/>
        </w:rPr>
      </w:pPr>
      <w:r w:rsidRPr="00075E32">
        <w:rPr>
          <w:rFonts w:cs="Calibri"/>
        </w:rPr>
        <w:t xml:space="preserve">Σχετικά προβλέπεται ότι στις δομές εκπαίδευσης θα απασχοληθούν ειδικότητες όπως: Νηπιαγωγοί (πρωτοβάθμια εκπαίδευση).Ψυχολόγοι (πρωτοβάθμια και δευτεροβάθμια εκπαίδευση)Κοινωνικής Εργασίας </w:t>
      </w:r>
      <w:r w:rsidRPr="00942793">
        <w:rPr>
          <w:rFonts w:cs="Calibri"/>
        </w:rPr>
        <w:t>–</w:t>
      </w:r>
      <w:r w:rsidRPr="00075E32">
        <w:rPr>
          <w:rFonts w:cs="Calibri"/>
        </w:rPr>
        <w:t xml:space="preserve"> Κοινωνικοί Λειτουργοί (πρωτοβάθμια και δευτεροβάθμια εκπαίδευση) Επιστάτες (πρωτοβάθμια και δευτεροβάθμια εκπαίδευση) και άλλες, σύμφωνα με τις ανάγκες. Στα σχολεία Ειδικής Αγωγής και Εκπαίδευσης προβλέπεται ότι θα απασχοληθούν ειδικότητες όπως Ψυχολόγοι, Κοινωνικής Εργασίας, Λογοθεραπευτές, Εργοθεραπευτές, Φυσιοθεραπευτές. Σχολικοί νοσηλευτές. Ειδικό Βοηθητικό Προσωπικό. Επιστάτες. Οδηγοί. Συνοδοί σχολικών λεωφορείων και άλλοι σύμφωνα με τις ανάγκες.</w:t>
      </w:r>
    </w:p>
    <w:p w:rsidR="00F8755E" w:rsidRDefault="00F8755E">
      <w:pPr>
        <w:rPr>
          <w:rFonts w:cs="Calibri"/>
        </w:rPr>
      </w:pPr>
      <w:r w:rsidRPr="00075E32">
        <w:rPr>
          <w:rFonts w:cs="Calibri"/>
        </w:rPr>
        <w:t xml:space="preserve">Παρεμβάσεις στο λεκτικό μέρος των κειμένων: </w:t>
      </w:r>
    </w:p>
    <w:p w:rsidR="00F8755E" w:rsidRDefault="00F8755E">
      <w:pPr>
        <w:rPr>
          <w:rFonts w:cs="Calibri"/>
        </w:rPr>
      </w:pPr>
      <w:r w:rsidRPr="00075E32">
        <w:rPr>
          <w:rFonts w:cs="Calibri"/>
        </w:rPr>
        <w:t>Στις κατηγορίες παρέμβασης 1.4.2, 2.4.2 και 3.4.2 διαγράφεται «στην πρώτη βαθμίδα της δευτεροβάθμιας εκπαίδευσης (γυμνάσιο)»</w:t>
      </w:r>
    </w:p>
    <w:p w:rsidR="00F8755E" w:rsidRDefault="00F8755E">
      <w:pPr>
        <w:rPr>
          <w:rFonts w:cs="Calibri"/>
        </w:rPr>
      </w:pPr>
      <w:r w:rsidRPr="00075E32">
        <w:rPr>
          <w:rFonts w:cs="Calibri"/>
        </w:rPr>
        <w:t>στις κατηγορίες παρέμβασης 4.3.4, 5.3.4 και 6.3.4, προστίθεται: «χορήγηση υποτροφιών με έμφαση στις οικονομικά ασθενέστερες ή κοινωνικά ευάλωτες ομάδες του πληθυσμού με στόχο την εξειδίκευση των νέων»</w:t>
      </w:r>
    </w:p>
    <w:p w:rsidR="00F8755E" w:rsidRDefault="00F8755E">
      <w:pPr>
        <w:rPr>
          <w:rFonts w:cs="Calibri"/>
        </w:rPr>
      </w:pPr>
    </w:p>
    <w:p w:rsidR="00F8755E" w:rsidRPr="00A86EDA" w:rsidRDefault="00F8755E" w:rsidP="000D4591">
      <w:pPr>
        <w:rPr>
          <w:rFonts w:cs="Calibri"/>
        </w:rPr>
      </w:pPr>
      <w:r w:rsidRPr="00075E32">
        <w:rPr>
          <w:rFonts w:cs="Calibri"/>
        </w:rPr>
        <w:t>Η αναθεώρηση των Χρηματοδοτικών Πινάκων επικεντρώνεται στα ακόλουθα:</w:t>
      </w:r>
    </w:p>
    <w:p w:rsidR="00F8755E" w:rsidRDefault="00F8755E">
      <w:pPr>
        <w:rPr>
          <w:rFonts w:cs="Calibri"/>
        </w:rPr>
      </w:pPr>
      <w:r w:rsidRPr="00075E32">
        <w:rPr>
          <w:rFonts w:cs="Calibri"/>
        </w:rPr>
        <w:t xml:space="preserve">Προσαρμογή του ποσοστού της Κοινοτικής Συνδρομής σε ενιαίο ποσοστό 85% του προϋπολογισμού κάθε Άξονα Προτεραιότητας του Επιχειρησιακού Προγράμματος. </w:t>
      </w:r>
    </w:p>
    <w:p w:rsidR="00F8755E" w:rsidRDefault="00F8755E">
      <w:pPr>
        <w:rPr>
          <w:rFonts w:cs="Calibri"/>
        </w:rPr>
      </w:pPr>
      <w:r w:rsidRPr="00075E32">
        <w:rPr>
          <w:rFonts w:cs="Calibri"/>
        </w:rPr>
        <w:t>Μείωση των πόρων που διατίθενται στους ΓΣ2 και ΓΣ3 μέσω εξοικονομήσεων που μπορούν να επιτευχθούν στα πλαίσια των υλοποιούμενων σχετικών δράσεων (15 και 26,2 Μ€ αντίστοιχα).</w:t>
      </w:r>
    </w:p>
    <w:p w:rsidR="00F8755E" w:rsidRDefault="00F8755E">
      <w:pPr>
        <w:rPr>
          <w:rFonts w:cs="Calibri"/>
        </w:rPr>
      </w:pPr>
      <w:r w:rsidRPr="00075E32">
        <w:rPr>
          <w:rFonts w:cs="Calibri"/>
        </w:rPr>
        <w:t>Αύξηση των διαθέσιμων πόρων του ΓΣ4 που παρουσιάζει υψηλή συνάφεια με πολύ σημαντικές ανάγκες στην τριτοβάθμια εκπαίδευση και την έρευνα (39 Μ€). Η αιτιολογία της προτεινόμενης αύξησης στηρίζεται στο γεγονός ότι για τα ερευνητικά έργα της ΓΓΕΤ (Αριστεία Ι &amp; ΙΙ), που θεωρούνται κρατικές ενισχύσεις, θα δοθούν προκαταβολές μέχρι ύψους 80% του π/υ ένταξης των έργων οι οποίες θα δηλωθούν άμεσα ως δαπάνες, εντός του έτους. Θα αυξηθεί επομένως κατά πολύ η απορροφητικότητα των αξόνων εντός του έτους, γεγονός που θα μας επιτρέψει να διαχειριστούμε αποτελεσματικά την τυχόν επισφάλεια μη κάλυψης του στόχου του Κανόνα Ν+2 για εφέτος.</w:t>
      </w:r>
    </w:p>
    <w:p w:rsidR="00F8755E" w:rsidRDefault="00F8755E">
      <w:pPr>
        <w:rPr>
          <w:rFonts w:cs="Calibri"/>
        </w:rPr>
      </w:pPr>
      <w:r w:rsidRPr="00075E32">
        <w:rPr>
          <w:rFonts w:cs="Calibri"/>
        </w:rPr>
        <w:t xml:space="preserve"> Αύξηση των διαθέσιμων πόρων της Τεχνικής Υποστήριξης της Εφαρμογής για την κάλυψη των αναγκών που προέκυψαν για την τεχνική υποστήριξη δικαιούχων του προγράμματος (2,2 Μ€).</w:t>
      </w:r>
    </w:p>
    <w:p w:rsidR="00F8755E" w:rsidRPr="00A86EDA" w:rsidRDefault="00F8755E" w:rsidP="00CD73D1">
      <w:pPr>
        <w:rPr>
          <w:rFonts w:cs="Calibri"/>
        </w:rPr>
      </w:pPr>
      <w:r w:rsidRPr="00075E32">
        <w:rPr>
          <w:rFonts w:cs="Calibri"/>
        </w:rPr>
        <w:t>Σημειώνεται ότι με τους διαθέσιμους πόρους των αξόνων 1,2,3 θα καλυφθεί, με την ένταξη σχετικής πράξης, ένα τμήμα της δράσης «Προώθηση της απασχόλησης μέσω προγραμμάτων κοινωφελούς, στο οποίο θα συμμετέχουν άνεργοι, όπως: επιστάτες, οδηγοί, συνοδοί σχολικών λεωφορείων, καθαρίστριες, και τραπεζοκόμοι, που θα αποτελέσουν υποστηρικτικό προσωπικό σε σχολικές μονάδες πρωτοβάθμιας και δευτεροβάθμιας εκπαίδευσης (Δημοτικά-Γυμνάσια-Λύκεια), καθώς και σε σχολεία της ειδικής Αγωγής και Εκπαίδευσης. Επίσης, στο πλαίσιο των αξόνων 4 ,5,6 θα ενταχθεί σχετική πράξη για το άλλο τμήμα της δράσης «Προώθηση της απασχόλησης μέσω προγραμμάτων κοινωφελούς χαρακτήρα», στο οποίο θα απασχοληθούν κυρίως άνεργοι απόφοιτοι τριτοβάθμιας εκπαίδευσης, αλλά και επαγγελματικής εκπαίδευσης &amp; κατάρτισης, με ειδικότητες όπως: ψυχολόγοι, κοινωνικοί λειτουργοί, λογοθεραπευτές, εργοθεραπευτές, φυσιοθεραπευτές, σχολικοί νοσηλευτές και μέρος του ειδικού βοηθητικού προσωπικού Ειδικής Αγωγής και Εκπαίδευσης. Είναι ευνόητο ότι οι εν λόγω άνεργοι με την συμμετοχή τους στα προγράμματα αυτά, εκτός από τη βελτίωση της οικονομικής τους κατάστασης, θα αποκτήσουν παράλληλα και πολύτιμη εργασιακή εμπειρία στον τομέα τους εφαρμόζοντας τις πανεπιστημιακές και επαγγελματικές τους γνώσεις σε πραγματικό εργασιακό περιβάλλον.</w:t>
      </w:r>
    </w:p>
    <w:p w:rsidR="00F8755E" w:rsidRPr="001B563B" w:rsidRDefault="00F8755E" w:rsidP="00482D6D">
      <w:pPr>
        <w:rPr>
          <w:rFonts w:cs="Calibri"/>
        </w:rPr>
      </w:pPr>
      <w:r w:rsidRPr="00075E32">
        <w:rPr>
          <w:rFonts w:cs="Calibri"/>
        </w:rPr>
        <w:t xml:space="preserve">Η αναθεώρηση εγκρίθηκε από την Ευρωπαϊκή Επιτροπή με </w:t>
      </w:r>
      <w:r>
        <w:rPr>
          <w:rFonts w:cs="Calibri"/>
        </w:rPr>
        <w:t>την αρ. C(2013)9090/12-12-2013</w:t>
      </w:r>
      <w:r w:rsidRPr="00B01165">
        <w:rPr>
          <w:rFonts w:cs="Calibri"/>
        </w:rPr>
        <w:t xml:space="preserve"> </w:t>
      </w:r>
      <w:r>
        <w:rPr>
          <w:rFonts w:cs="Calibri"/>
          <w:lang w:val="en-US"/>
        </w:rPr>
        <w:t>A</w:t>
      </w:r>
      <w:r>
        <w:rPr>
          <w:rFonts w:cs="Calibri"/>
        </w:rPr>
        <w:t>πόφαση.</w:t>
      </w:r>
    </w:p>
    <w:p w:rsidR="00F8755E" w:rsidRDefault="00F8755E">
      <w:pPr>
        <w:rPr>
          <w:rFonts w:cs="Calibri"/>
        </w:rPr>
      </w:pPr>
      <w:r w:rsidRPr="00075E32">
        <w:rPr>
          <w:rFonts w:cs="Calibri"/>
        </w:rPr>
        <w:t xml:space="preserve">Στον ακόλουθο πίνακα παρουσιάζονται οι χρηματοδοτικοί πίνακες πριν και μετά την αναθεώρηση του προγράμματος: </w:t>
      </w:r>
    </w:p>
    <w:tbl>
      <w:tblPr>
        <w:tblW w:w="5089" w:type="pct"/>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Look w:val="00A0"/>
      </w:tblPr>
      <w:tblGrid>
        <w:gridCol w:w="2235"/>
        <w:gridCol w:w="3260"/>
        <w:gridCol w:w="3179"/>
      </w:tblGrid>
      <w:tr w:rsidR="00F8755E" w:rsidRPr="003210EC" w:rsidTr="00A40D56">
        <w:trPr>
          <w:trHeight w:val="540"/>
        </w:trPr>
        <w:tc>
          <w:tcPr>
            <w:tcW w:w="2235" w:type="dxa"/>
            <w:tcBorders>
              <w:top w:val="single" w:sz="8" w:space="0" w:color="FFFFFF"/>
              <w:bottom w:val="single" w:sz="24" w:space="0" w:color="FFFFFF"/>
              <w:right w:val="single" w:sz="8" w:space="0" w:color="FFFFFF"/>
            </w:tcBorders>
            <w:shd w:val="clear" w:color="auto" w:fill="4F81BD"/>
          </w:tcPr>
          <w:p w:rsidR="00F8755E" w:rsidRPr="00C561AE" w:rsidRDefault="00F8755E" w:rsidP="00A40D56">
            <w:pPr>
              <w:spacing w:line="312" w:lineRule="auto"/>
              <w:jc w:val="center"/>
              <w:rPr>
                <w:rFonts w:ascii="Verdana" w:hAnsi="Verdana" w:cs="Calibri"/>
                <w:b/>
                <w:bCs/>
                <w:color w:val="FFFFFF"/>
                <w:sz w:val="20"/>
                <w:szCs w:val="20"/>
              </w:rPr>
            </w:pPr>
            <w:r w:rsidRPr="00C561AE">
              <w:rPr>
                <w:rFonts w:ascii="Verdana" w:hAnsi="Verdana" w:cs="Calibri"/>
                <w:b/>
                <w:color w:val="FFFFFF"/>
                <w:sz w:val="20"/>
                <w:szCs w:val="20"/>
              </w:rPr>
              <w:t>Α.Π.</w:t>
            </w:r>
            <w:r w:rsidRPr="00C561AE">
              <w:rPr>
                <w:rFonts w:ascii="Verdana" w:hAnsi="Verdana" w:cs="Calibri"/>
                <w:b/>
                <w:color w:val="FFFFFF"/>
                <w:sz w:val="20"/>
                <w:szCs w:val="20"/>
                <w:lang w:val="en-US"/>
              </w:rPr>
              <w:t>/</w:t>
            </w:r>
            <w:r w:rsidRPr="00C561AE">
              <w:rPr>
                <w:rFonts w:ascii="Verdana" w:hAnsi="Verdana" w:cs="Calibri"/>
                <w:b/>
                <w:color w:val="FFFFFF"/>
                <w:sz w:val="20"/>
                <w:szCs w:val="20"/>
              </w:rPr>
              <w:t>ΓΣ</w:t>
            </w:r>
          </w:p>
        </w:tc>
        <w:tc>
          <w:tcPr>
            <w:tcW w:w="3260" w:type="dxa"/>
            <w:tcBorders>
              <w:top w:val="single" w:sz="8" w:space="0" w:color="FFFFFF"/>
              <w:left w:val="single" w:sz="8" w:space="0" w:color="FFFFFF"/>
              <w:bottom w:val="single" w:sz="24" w:space="0" w:color="FFFFFF"/>
              <w:right w:val="single" w:sz="8" w:space="0" w:color="FFFFFF"/>
            </w:tcBorders>
            <w:shd w:val="clear" w:color="auto" w:fill="4F81BD"/>
          </w:tcPr>
          <w:p w:rsidR="00F8755E" w:rsidRDefault="00F8755E" w:rsidP="00A40D56">
            <w:pPr>
              <w:spacing w:line="312" w:lineRule="auto"/>
              <w:jc w:val="center"/>
              <w:rPr>
                <w:rFonts w:ascii="Verdana" w:hAnsi="Verdana" w:cs="Calibri"/>
                <w:b/>
                <w:color w:val="FFFFFF"/>
                <w:sz w:val="20"/>
                <w:szCs w:val="20"/>
              </w:rPr>
            </w:pPr>
            <w:r w:rsidRPr="00C561AE">
              <w:rPr>
                <w:rFonts w:ascii="Verdana" w:hAnsi="Verdana" w:cs="Calibri"/>
                <w:b/>
                <w:color w:val="FFFFFF"/>
                <w:sz w:val="20"/>
                <w:szCs w:val="20"/>
              </w:rPr>
              <w:t xml:space="preserve">Δημόσια Δαπάνη </w:t>
            </w:r>
          </w:p>
          <w:p w:rsidR="00F8755E" w:rsidRPr="00C561AE" w:rsidRDefault="00F8755E" w:rsidP="00A40D56">
            <w:pPr>
              <w:spacing w:line="312" w:lineRule="auto"/>
              <w:jc w:val="center"/>
              <w:rPr>
                <w:rFonts w:ascii="Verdana" w:hAnsi="Verdana" w:cs="Calibri"/>
                <w:b/>
                <w:bCs/>
                <w:color w:val="FFFFFF"/>
                <w:sz w:val="20"/>
                <w:szCs w:val="20"/>
              </w:rPr>
            </w:pPr>
            <w:r w:rsidRPr="00C561AE">
              <w:rPr>
                <w:rFonts w:ascii="Verdana" w:hAnsi="Verdana" w:cs="Calibri"/>
                <w:b/>
                <w:color w:val="FFFFFF"/>
                <w:sz w:val="20"/>
                <w:szCs w:val="20"/>
              </w:rPr>
              <w:t>(πριν την αναθεώρηση)</w:t>
            </w:r>
          </w:p>
        </w:tc>
        <w:tc>
          <w:tcPr>
            <w:tcW w:w="3179" w:type="dxa"/>
            <w:tcBorders>
              <w:top w:val="single" w:sz="8" w:space="0" w:color="FFFFFF"/>
              <w:left w:val="single" w:sz="8" w:space="0" w:color="FFFFFF"/>
              <w:bottom w:val="single" w:sz="24" w:space="0" w:color="FFFFFF"/>
            </w:tcBorders>
            <w:shd w:val="clear" w:color="auto" w:fill="4F81BD"/>
          </w:tcPr>
          <w:p w:rsidR="00F8755E" w:rsidRDefault="00F8755E" w:rsidP="00A40D56">
            <w:pPr>
              <w:spacing w:line="312" w:lineRule="auto"/>
              <w:jc w:val="center"/>
              <w:rPr>
                <w:rFonts w:ascii="Verdana" w:hAnsi="Verdana" w:cs="Calibri"/>
                <w:b/>
                <w:color w:val="FFFFFF"/>
                <w:sz w:val="20"/>
                <w:szCs w:val="20"/>
              </w:rPr>
            </w:pPr>
            <w:r w:rsidRPr="00C561AE">
              <w:rPr>
                <w:rFonts w:ascii="Verdana" w:hAnsi="Verdana" w:cs="Calibri"/>
                <w:b/>
                <w:color w:val="FFFFFF"/>
                <w:sz w:val="20"/>
                <w:szCs w:val="20"/>
              </w:rPr>
              <w:t xml:space="preserve">Δημόσια Δαπάνη </w:t>
            </w:r>
          </w:p>
          <w:p w:rsidR="00F8755E" w:rsidRPr="00C561AE" w:rsidRDefault="00F8755E" w:rsidP="00A40D56">
            <w:pPr>
              <w:spacing w:line="312" w:lineRule="auto"/>
              <w:jc w:val="center"/>
              <w:rPr>
                <w:rFonts w:ascii="Verdana" w:hAnsi="Verdana" w:cs="Calibri"/>
                <w:b/>
                <w:bCs/>
                <w:color w:val="FFFFFF"/>
                <w:sz w:val="20"/>
                <w:szCs w:val="20"/>
              </w:rPr>
            </w:pPr>
            <w:r w:rsidRPr="00C561AE">
              <w:rPr>
                <w:rFonts w:ascii="Verdana" w:hAnsi="Verdana" w:cs="Calibri"/>
                <w:b/>
                <w:color w:val="FFFFFF"/>
                <w:sz w:val="20"/>
                <w:szCs w:val="20"/>
              </w:rPr>
              <w:t>(μετά την αναθεώρηση)</w:t>
            </w:r>
          </w:p>
        </w:tc>
      </w:tr>
      <w:tr w:rsidR="00F8755E" w:rsidRPr="003210EC" w:rsidTr="000D4591">
        <w:trPr>
          <w:trHeight w:val="300"/>
        </w:trPr>
        <w:tc>
          <w:tcPr>
            <w:tcW w:w="2235" w:type="dxa"/>
            <w:tcBorders>
              <w:top w:val="single" w:sz="8" w:space="0" w:color="FFFFFF"/>
              <w:bottom w:val="nil"/>
              <w:right w:val="single" w:sz="24" w:space="0" w:color="FFFFFF"/>
            </w:tcBorders>
            <w:shd w:val="clear" w:color="auto" w:fill="4F81BD"/>
            <w:noWrap/>
          </w:tcPr>
          <w:p w:rsidR="00F8755E" w:rsidRPr="00C561AE" w:rsidRDefault="00F8755E" w:rsidP="00A40D56">
            <w:pPr>
              <w:spacing w:line="312" w:lineRule="auto"/>
              <w:rPr>
                <w:rFonts w:ascii="Verdana" w:hAnsi="Verdana" w:cs="Calibri"/>
                <w:b/>
                <w:bCs/>
                <w:color w:val="FFFFFF"/>
                <w:sz w:val="20"/>
                <w:szCs w:val="20"/>
              </w:rPr>
            </w:pPr>
            <w:r w:rsidRPr="00C561AE">
              <w:rPr>
                <w:rFonts w:ascii="Verdana" w:hAnsi="Verdana" w:cs="Calibri"/>
                <w:color w:val="FFFFFF"/>
                <w:sz w:val="20"/>
                <w:szCs w:val="20"/>
              </w:rPr>
              <w:t>Α.Π. 1</w:t>
            </w:r>
          </w:p>
        </w:tc>
        <w:tc>
          <w:tcPr>
            <w:tcW w:w="3260" w:type="dxa"/>
            <w:tcBorders>
              <w:top w:val="single" w:sz="8" w:space="0" w:color="FFFFFF"/>
              <w:left w:val="single" w:sz="8" w:space="0" w:color="FFFFFF"/>
              <w:bottom w:val="single" w:sz="8" w:space="0" w:color="FFFFFF"/>
              <w:right w:val="single" w:sz="8" w:space="0" w:color="FFFFFF"/>
            </w:tcBorders>
            <w:shd w:val="clear" w:color="auto" w:fill="A7BFDE"/>
            <w:noWrap/>
          </w:tcPr>
          <w:p w:rsidR="00F8755E" w:rsidRPr="00165DF3" w:rsidRDefault="00F8755E" w:rsidP="00A40D56">
            <w:pPr>
              <w:spacing w:line="312" w:lineRule="auto"/>
              <w:jc w:val="right"/>
              <w:rPr>
                <w:rFonts w:ascii="Verdana" w:hAnsi="Verdana" w:cs="Calibri"/>
                <w:bCs/>
                <w:sz w:val="20"/>
                <w:szCs w:val="20"/>
              </w:rPr>
            </w:pPr>
            <w:r w:rsidRPr="00165DF3">
              <w:rPr>
                <w:rFonts w:ascii="Verdana" w:hAnsi="Verdana"/>
                <w:color w:val="000000"/>
                <w:sz w:val="20"/>
                <w:szCs w:val="20"/>
              </w:rPr>
              <w:t>360.274.875</w:t>
            </w:r>
          </w:p>
        </w:tc>
        <w:tc>
          <w:tcPr>
            <w:tcW w:w="3179" w:type="dxa"/>
            <w:tcBorders>
              <w:top w:val="single" w:sz="8" w:space="0" w:color="FFFFFF"/>
              <w:left w:val="single" w:sz="8" w:space="0" w:color="FFFFFF"/>
              <w:bottom w:val="single" w:sz="8" w:space="0" w:color="FFFFFF"/>
            </w:tcBorders>
            <w:shd w:val="clear" w:color="auto" w:fill="A7BFDE"/>
            <w:noWrap/>
            <w:vAlign w:val="center"/>
          </w:tcPr>
          <w:p w:rsidR="00F8755E" w:rsidRPr="00165DF3" w:rsidRDefault="00F8755E" w:rsidP="00A40D56">
            <w:pPr>
              <w:spacing w:line="312" w:lineRule="auto"/>
              <w:jc w:val="right"/>
              <w:rPr>
                <w:rFonts w:ascii="Verdana" w:hAnsi="Verdana"/>
                <w:color w:val="000000"/>
                <w:sz w:val="20"/>
                <w:szCs w:val="20"/>
              </w:rPr>
            </w:pPr>
            <w:r w:rsidRPr="00165DF3">
              <w:rPr>
                <w:rFonts w:ascii="Verdana" w:hAnsi="Verdana" w:cs="Tahoma"/>
                <w:sz w:val="20"/>
                <w:szCs w:val="20"/>
              </w:rPr>
              <w:t>424.198.266</w:t>
            </w:r>
          </w:p>
        </w:tc>
      </w:tr>
      <w:tr w:rsidR="00F8755E" w:rsidRPr="003210EC" w:rsidTr="000D4591">
        <w:trPr>
          <w:trHeight w:val="300"/>
        </w:trPr>
        <w:tc>
          <w:tcPr>
            <w:tcW w:w="2235" w:type="dxa"/>
            <w:tcBorders>
              <w:bottom w:val="nil"/>
              <w:right w:val="single" w:sz="24" w:space="0" w:color="FFFFFF"/>
            </w:tcBorders>
            <w:shd w:val="clear" w:color="auto" w:fill="4F81BD"/>
            <w:noWrap/>
          </w:tcPr>
          <w:p w:rsidR="00F8755E" w:rsidRPr="00C561AE" w:rsidRDefault="00F8755E" w:rsidP="00A40D56">
            <w:pPr>
              <w:spacing w:line="312" w:lineRule="auto"/>
              <w:rPr>
                <w:rFonts w:ascii="Verdana" w:hAnsi="Verdana" w:cs="Calibri"/>
                <w:b/>
                <w:bCs/>
                <w:color w:val="FFFFFF"/>
                <w:sz w:val="20"/>
                <w:szCs w:val="20"/>
              </w:rPr>
            </w:pPr>
            <w:r w:rsidRPr="00C561AE">
              <w:rPr>
                <w:rFonts w:ascii="Verdana" w:hAnsi="Verdana" w:cs="Calibri"/>
                <w:color w:val="FFFFFF"/>
                <w:sz w:val="20"/>
                <w:szCs w:val="20"/>
              </w:rPr>
              <w:t>Α.Π. 2</w:t>
            </w:r>
          </w:p>
        </w:tc>
        <w:tc>
          <w:tcPr>
            <w:tcW w:w="3260" w:type="dxa"/>
            <w:shd w:val="clear" w:color="auto" w:fill="D3DFEE"/>
            <w:noWrap/>
          </w:tcPr>
          <w:p w:rsidR="00F8755E" w:rsidRPr="00165DF3" w:rsidRDefault="00F8755E" w:rsidP="00A40D56">
            <w:pPr>
              <w:spacing w:line="312" w:lineRule="auto"/>
              <w:jc w:val="right"/>
              <w:rPr>
                <w:rFonts w:ascii="Verdana" w:hAnsi="Verdana" w:cs="Calibri"/>
                <w:bCs/>
                <w:sz w:val="20"/>
                <w:szCs w:val="20"/>
              </w:rPr>
            </w:pPr>
            <w:r w:rsidRPr="00165DF3">
              <w:rPr>
                <w:rFonts w:ascii="Verdana" w:hAnsi="Verdana"/>
                <w:color w:val="000000"/>
                <w:sz w:val="20"/>
                <w:szCs w:val="20"/>
              </w:rPr>
              <w:t>395.069.761</w:t>
            </w:r>
          </w:p>
        </w:tc>
        <w:tc>
          <w:tcPr>
            <w:tcW w:w="3179" w:type="dxa"/>
            <w:shd w:val="clear" w:color="auto" w:fill="D3DFEE"/>
            <w:noWrap/>
            <w:vAlign w:val="center"/>
          </w:tcPr>
          <w:p w:rsidR="00F8755E" w:rsidRPr="00165DF3" w:rsidRDefault="00F8755E" w:rsidP="00A40D56">
            <w:pPr>
              <w:spacing w:line="312" w:lineRule="auto"/>
              <w:jc w:val="right"/>
              <w:rPr>
                <w:rFonts w:ascii="Verdana" w:hAnsi="Verdana"/>
                <w:color w:val="000000"/>
                <w:sz w:val="20"/>
                <w:szCs w:val="20"/>
              </w:rPr>
            </w:pPr>
            <w:r w:rsidRPr="00165DF3">
              <w:rPr>
                <w:rFonts w:ascii="Verdana" w:hAnsi="Verdana" w:cs="Tahoma"/>
                <w:sz w:val="20"/>
                <w:szCs w:val="20"/>
              </w:rPr>
              <w:t>323.055.413</w:t>
            </w:r>
          </w:p>
        </w:tc>
      </w:tr>
      <w:tr w:rsidR="00F8755E" w:rsidRPr="003210EC" w:rsidTr="000D4591">
        <w:trPr>
          <w:trHeight w:val="347"/>
        </w:trPr>
        <w:tc>
          <w:tcPr>
            <w:tcW w:w="2235" w:type="dxa"/>
            <w:tcBorders>
              <w:top w:val="single" w:sz="8" w:space="0" w:color="FFFFFF"/>
              <w:bottom w:val="nil"/>
              <w:right w:val="single" w:sz="24" w:space="0" w:color="FFFFFF"/>
            </w:tcBorders>
            <w:shd w:val="clear" w:color="auto" w:fill="4F81BD"/>
            <w:noWrap/>
          </w:tcPr>
          <w:p w:rsidR="00F8755E" w:rsidRPr="00C561AE" w:rsidRDefault="00F8755E" w:rsidP="00A40D56">
            <w:pPr>
              <w:spacing w:line="312" w:lineRule="auto"/>
              <w:rPr>
                <w:rFonts w:ascii="Verdana" w:hAnsi="Verdana" w:cs="Calibri"/>
                <w:b/>
                <w:bCs/>
                <w:color w:val="FFFFFF"/>
                <w:sz w:val="20"/>
                <w:szCs w:val="20"/>
              </w:rPr>
            </w:pPr>
            <w:r w:rsidRPr="00C561AE">
              <w:rPr>
                <w:rFonts w:ascii="Verdana" w:hAnsi="Verdana" w:cs="Calibri"/>
                <w:color w:val="FFFFFF"/>
                <w:sz w:val="20"/>
                <w:szCs w:val="20"/>
              </w:rPr>
              <w:t>Α.Π. 3</w:t>
            </w:r>
          </w:p>
        </w:tc>
        <w:tc>
          <w:tcPr>
            <w:tcW w:w="3260" w:type="dxa"/>
            <w:tcBorders>
              <w:top w:val="single" w:sz="8" w:space="0" w:color="FFFFFF"/>
              <w:left w:val="single" w:sz="8" w:space="0" w:color="FFFFFF"/>
              <w:bottom w:val="single" w:sz="8" w:space="0" w:color="FFFFFF"/>
              <w:right w:val="single" w:sz="8" w:space="0" w:color="FFFFFF"/>
            </w:tcBorders>
            <w:shd w:val="clear" w:color="auto" w:fill="A7BFDE"/>
            <w:noWrap/>
          </w:tcPr>
          <w:p w:rsidR="00F8755E" w:rsidRPr="00165DF3" w:rsidRDefault="00F8755E" w:rsidP="00A40D56">
            <w:pPr>
              <w:spacing w:line="312" w:lineRule="auto"/>
              <w:jc w:val="right"/>
              <w:rPr>
                <w:rFonts w:ascii="Verdana" w:hAnsi="Verdana" w:cs="Calibri"/>
                <w:bCs/>
                <w:sz w:val="20"/>
                <w:szCs w:val="20"/>
              </w:rPr>
            </w:pPr>
            <w:r w:rsidRPr="00165DF3">
              <w:rPr>
                <w:rFonts w:ascii="Verdana" w:hAnsi="Verdana"/>
                <w:color w:val="000000"/>
                <w:sz w:val="20"/>
                <w:szCs w:val="20"/>
              </w:rPr>
              <w:t>26.577.111</w:t>
            </w:r>
          </w:p>
        </w:tc>
        <w:tc>
          <w:tcPr>
            <w:tcW w:w="3179" w:type="dxa"/>
            <w:tcBorders>
              <w:top w:val="single" w:sz="8" w:space="0" w:color="FFFFFF"/>
              <w:left w:val="single" w:sz="8" w:space="0" w:color="FFFFFF"/>
              <w:bottom w:val="single" w:sz="8" w:space="0" w:color="FFFFFF"/>
            </w:tcBorders>
            <w:shd w:val="clear" w:color="auto" w:fill="A7BFDE"/>
            <w:noWrap/>
            <w:vAlign w:val="center"/>
          </w:tcPr>
          <w:p w:rsidR="00F8755E" w:rsidRPr="00165DF3" w:rsidRDefault="00F8755E" w:rsidP="00A40D56">
            <w:pPr>
              <w:spacing w:line="312" w:lineRule="auto"/>
              <w:jc w:val="right"/>
              <w:rPr>
                <w:rFonts w:ascii="Verdana" w:hAnsi="Verdana"/>
                <w:color w:val="000000"/>
                <w:sz w:val="20"/>
                <w:szCs w:val="20"/>
              </w:rPr>
            </w:pPr>
            <w:r w:rsidRPr="00165DF3">
              <w:rPr>
                <w:rFonts w:ascii="Verdana" w:hAnsi="Verdana" w:cs="Tahoma"/>
                <w:sz w:val="20"/>
                <w:szCs w:val="20"/>
              </w:rPr>
              <w:t>34.668.068</w:t>
            </w:r>
          </w:p>
        </w:tc>
      </w:tr>
      <w:tr w:rsidR="00F8755E" w:rsidRPr="003210EC" w:rsidTr="00A40D56">
        <w:trPr>
          <w:trHeight w:val="300"/>
        </w:trPr>
        <w:tc>
          <w:tcPr>
            <w:tcW w:w="2235" w:type="dxa"/>
            <w:tcBorders>
              <w:bottom w:val="nil"/>
              <w:right w:val="single" w:sz="24" w:space="0" w:color="FFFFFF"/>
            </w:tcBorders>
            <w:shd w:val="clear" w:color="auto" w:fill="4F81BD"/>
            <w:noWrap/>
          </w:tcPr>
          <w:p w:rsidR="00F8755E" w:rsidRPr="00C561AE" w:rsidRDefault="00F8755E" w:rsidP="00A40D56">
            <w:pPr>
              <w:spacing w:line="312" w:lineRule="auto"/>
              <w:rPr>
                <w:rFonts w:ascii="Verdana" w:hAnsi="Verdana" w:cs="Calibri"/>
                <w:b/>
                <w:bCs/>
                <w:color w:val="FFFFFF"/>
                <w:sz w:val="20"/>
                <w:szCs w:val="20"/>
              </w:rPr>
            </w:pPr>
            <w:r w:rsidRPr="00C561AE">
              <w:rPr>
                <w:rFonts w:ascii="Verdana" w:hAnsi="Verdana" w:cs="Calibri"/>
                <w:b/>
                <w:color w:val="FFFFFF"/>
                <w:sz w:val="20"/>
                <w:szCs w:val="20"/>
              </w:rPr>
              <w:t>Γ.Σ. 1</w:t>
            </w:r>
          </w:p>
        </w:tc>
        <w:tc>
          <w:tcPr>
            <w:tcW w:w="3260" w:type="dxa"/>
            <w:shd w:val="clear" w:color="auto" w:fill="D3DFEE"/>
            <w:noWrap/>
            <w:vAlign w:val="center"/>
          </w:tcPr>
          <w:p w:rsidR="00F8755E" w:rsidRPr="00C561AE" w:rsidRDefault="00F8755E" w:rsidP="00A40D56">
            <w:pPr>
              <w:spacing w:line="312" w:lineRule="auto"/>
              <w:jc w:val="right"/>
              <w:rPr>
                <w:rFonts w:ascii="Verdana" w:hAnsi="Verdana" w:cs="Calibri"/>
                <w:b/>
                <w:bCs/>
                <w:sz w:val="20"/>
                <w:szCs w:val="20"/>
              </w:rPr>
            </w:pPr>
            <w:r w:rsidRPr="00C561AE">
              <w:rPr>
                <w:rFonts w:ascii="Verdana" w:hAnsi="Verdana"/>
                <w:b/>
                <w:color w:val="000000"/>
                <w:sz w:val="20"/>
                <w:szCs w:val="20"/>
              </w:rPr>
              <w:t>781.921.747</w:t>
            </w:r>
          </w:p>
        </w:tc>
        <w:tc>
          <w:tcPr>
            <w:tcW w:w="3179" w:type="dxa"/>
            <w:shd w:val="clear" w:color="auto" w:fill="D3DFEE"/>
            <w:noWrap/>
          </w:tcPr>
          <w:p w:rsidR="00F8755E" w:rsidRPr="00C561AE" w:rsidRDefault="00F8755E" w:rsidP="00A40D56">
            <w:pPr>
              <w:spacing w:line="312" w:lineRule="auto"/>
              <w:jc w:val="right"/>
              <w:rPr>
                <w:rFonts w:ascii="Verdana" w:hAnsi="Verdana"/>
                <w:b/>
                <w:color w:val="000000"/>
                <w:sz w:val="20"/>
                <w:szCs w:val="20"/>
              </w:rPr>
            </w:pPr>
            <w:r w:rsidRPr="00C561AE">
              <w:rPr>
                <w:rFonts w:ascii="Verdana" w:hAnsi="Verdana"/>
                <w:b/>
                <w:color w:val="000000"/>
                <w:sz w:val="20"/>
                <w:szCs w:val="20"/>
              </w:rPr>
              <w:t>781.921.747</w:t>
            </w:r>
          </w:p>
        </w:tc>
      </w:tr>
      <w:tr w:rsidR="00F8755E" w:rsidRPr="003210EC" w:rsidTr="00A40D56">
        <w:trPr>
          <w:trHeight w:val="300"/>
        </w:trPr>
        <w:tc>
          <w:tcPr>
            <w:tcW w:w="2235" w:type="dxa"/>
            <w:tcBorders>
              <w:bottom w:val="nil"/>
              <w:right w:val="single" w:sz="24" w:space="0" w:color="FFFFFF"/>
            </w:tcBorders>
            <w:shd w:val="clear" w:color="auto" w:fill="4F81BD"/>
            <w:noWrap/>
          </w:tcPr>
          <w:p w:rsidR="00F8755E" w:rsidRPr="00C561AE" w:rsidRDefault="00F8755E" w:rsidP="00A40D56">
            <w:pPr>
              <w:spacing w:line="312" w:lineRule="auto"/>
              <w:rPr>
                <w:rFonts w:ascii="Verdana" w:hAnsi="Verdana" w:cs="Calibri"/>
                <w:b/>
                <w:color w:val="FFFFFF"/>
                <w:sz w:val="20"/>
                <w:szCs w:val="20"/>
              </w:rPr>
            </w:pPr>
          </w:p>
        </w:tc>
        <w:tc>
          <w:tcPr>
            <w:tcW w:w="3260" w:type="dxa"/>
            <w:shd w:val="clear" w:color="auto" w:fill="D3DFEE"/>
            <w:noWrap/>
            <w:vAlign w:val="center"/>
          </w:tcPr>
          <w:p w:rsidR="00F8755E" w:rsidRPr="00C561AE" w:rsidRDefault="00F8755E" w:rsidP="00A40D56">
            <w:pPr>
              <w:spacing w:line="312" w:lineRule="auto"/>
              <w:jc w:val="right"/>
              <w:rPr>
                <w:rFonts w:ascii="Verdana" w:hAnsi="Verdana" w:cs="Calibri"/>
                <w:b/>
                <w:bCs/>
                <w:sz w:val="20"/>
                <w:szCs w:val="20"/>
              </w:rPr>
            </w:pPr>
          </w:p>
        </w:tc>
        <w:tc>
          <w:tcPr>
            <w:tcW w:w="3179" w:type="dxa"/>
            <w:shd w:val="clear" w:color="auto" w:fill="D3DFEE"/>
            <w:noWrap/>
          </w:tcPr>
          <w:p w:rsidR="00F8755E" w:rsidRPr="00C561AE" w:rsidRDefault="00F8755E" w:rsidP="00A40D56">
            <w:pPr>
              <w:spacing w:line="312" w:lineRule="auto"/>
              <w:jc w:val="right"/>
              <w:rPr>
                <w:rFonts w:ascii="Verdana" w:hAnsi="Verdana"/>
                <w:b/>
                <w:color w:val="FF0000"/>
                <w:sz w:val="20"/>
                <w:szCs w:val="20"/>
              </w:rPr>
            </w:pPr>
            <w:r>
              <w:rPr>
                <w:rFonts w:ascii="Verdana" w:hAnsi="Verdana"/>
                <w:b/>
                <w:color w:val="FF0000"/>
                <w:sz w:val="20"/>
                <w:szCs w:val="20"/>
              </w:rPr>
              <w:t>0,00</w:t>
            </w:r>
            <w:r w:rsidRPr="00C561AE">
              <w:rPr>
                <w:rFonts w:ascii="Verdana" w:hAnsi="Verdana"/>
                <w:b/>
                <w:color w:val="FF0000"/>
                <w:sz w:val="20"/>
                <w:szCs w:val="20"/>
              </w:rPr>
              <w:t xml:space="preserve"> €</w:t>
            </w:r>
          </w:p>
        </w:tc>
      </w:tr>
      <w:tr w:rsidR="00F8755E" w:rsidRPr="003210EC" w:rsidTr="000D4591">
        <w:trPr>
          <w:trHeight w:val="300"/>
        </w:trPr>
        <w:tc>
          <w:tcPr>
            <w:tcW w:w="2235" w:type="dxa"/>
            <w:tcBorders>
              <w:top w:val="single" w:sz="8" w:space="0" w:color="FFFFFF"/>
              <w:bottom w:val="nil"/>
              <w:right w:val="single" w:sz="24" w:space="0" w:color="FFFFFF"/>
            </w:tcBorders>
            <w:shd w:val="clear" w:color="auto" w:fill="4F81BD"/>
            <w:noWrap/>
          </w:tcPr>
          <w:p w:rsidR="00F8755E" w:rsidRPr="00C561AE" w:rsidRDefault="00F8755E" w:rsidP="00A40D56">
            <w:pPr>
              <w:spacing w:line="312" w:lineRule="auto"/>
              <w:rPr>
                <w:rFonts w:ascii="Verdana" w:hAnsi="Verdana" w:cs="Calibri"/>
                <w:b/>
                <w:bCs/>
                <w:color w:val="FFFFFF"/>
                <w:sz w:val="20"/>
                <w:szCs w:val="20"/>
              </w:rPr>
            </w:pPr>
            <w:r w:rsidRPr="00C561AE">
              <w:rPr>
                <w:rFonts w:ascii="Verdana" w:hAnsi="Verdana" w:cs="Calibri"/>
                <w:color w:val="FFFFFF"/>
                <w:sz w:val="20"/>
                <w:szCs w:val="20"/>
              </w:rPr>
              <w:t>Α.Π. 4</w:t>
            </w:r>
          </w:p>
        </w:tc>
        <w:tc>
          <w:tcPr>
            <w:tcW w:w="3260" w:type="dxa"/>
            <w:tcBorders>
              <w:top w:val="single" w:sz="8" w:space="0" w:color="FFFFFF"/>
              <w:left w:val="single" w:sz="8" w:space="0" w:color="FFFFFF"/>
              <w:bottom w:val="single" w:sz="8" w:space="0" w:color="FFFFFF"/>
              <w:right w:val="single" w:sz="8" w:space="0" w:color="FFFFFF"/>
            </w:tcBorders>
            <w:shd w:val="clear" w:color="auto" w:fill="A7BFDE"/>
            <w:noWrap/>
          </w:tcPr>
          <w:p w:rsidR="00F8755E" w:rsidRPr="007E57B7" w:rsidRDefault="00F8755E" w:rsidP="00A40D56">
            <w:pPr>
              <w:spacing w:line="312" w:lineRule="auto"/>
              <w:jc w:val="right"/>
              <w:rPr>
                <w:rFonts w:ascii="Verdana" w:hAnsi="Verdana" w:cs="Arial"/>
                <w:bCs/>
                <w:sz w:val="20"/>
                <w:szCs w:val="20"/>
              </w:rPr>
            </w:pPr>
            <w:r w:rsidRPr="007E57B7">
              <w:rPr>
                <w:rFonts w:ascii="Verdana" w:hAnsi="Verdana" w:cs="Arial"/>
                <w:color w:val="000000"/>
                <w:sz w:val="20"/>
                <w:szCs w:val="20"/>
              </w:rPr>
              <w:t>183.235.718</w:t>
            </w:r>
          </w:p>
        </w:tc>
        <w:tc>
          <w:tcPr>
            <w:tcW w:w="3179" w:type="dxa"/>
            <w:tcBorders>
              <w:top w:val="single" w:sz="8" w:space="0" w:color="FFFFFF"/>
              <w:left w:val="single" w:sz="8" w:space="0" w:color="FFFFFF"/>
              <w:bottom w:val="single" w:sz="8" w:space="0" w:color="FFFFFF"/>
            </w:tcBorders>
            <w:shd w:val="clear" w:color="auto" w:fill="A7BFDE"/>
            <w:noWrap/>
            <w:vAlign w:val="center"/>
          </w:tcPr>
          <w:p w:rsidR="00F8755E" w:rsidRPr="007E57B7" w:rsidRDefault="00F8755E" w:rsidP="00A40D56">
            <w:pPr>
              <w:spacing w:line="312" w:lineRule="auto"/>
              <w:jc w:val="right"/>
              <w:rPr>
                <w:rFonts w:ascii="Verdana" w:hAnsi="Verdana" w:cs="Arial"/>
                <w:color w:val="000000"/>
                <w:sz w:val="20"/>
                <w:szCs w:val="20"/>
              </w:rPr>
            </w:pPr>
            <w:r w:rsidRPr="007E57B7">
              <w:rPr>
                <w:rFonts w:ascii="Verdana" w:hAnsi="Verdana" w:cs="Arial"/>
                <w:sz w:val="20"/>
                <w:szCs w:val="20"/>
              </w:rPr>
              <w:t>200.904.621</w:t>
            </w:r>
          </w:p>
        </w:tc>
      </w:tr>
      <w:tr w:rsidR="00F8755E" w:rsidRPr="003210EC" w:rsidTr="000D4591">
        <w:trPr>
          <w:trHeight w:val="300"/>
        </w:trPr>
        <w:tc>
          <w:tcPr>
            <w:tcW w:w="2235" w:type="dxa"/>
            <w:tcBorders>
              <w:bottom w:val="nil"/>
              <w:right w:val="single" w:sz="24" w:space="0" w:color="FFFFFF"/>
            </w:tcBorders>
            <w:shd w:val="clear" w:color="auto" w:fill="4F81BD"/>
            <w:noWrap/>
          </w:tcPr>
          <w:p w:rsidR="00F8755E" w:rsidRPr="00C561AE" w:rsidRDefault="00F8755E" w:rsidP="00A40D56">
            <w:pPr>
              <w:spacing w:line="312" w:lineRule="auto"/>
              <w:rPr>
                <w:rFonts w:ascii="Verdana" w:hAnsi="Verdana" w:cs="Calibri"/>
                <w:b/>
                <w:bCs/>
                <w:color w:val="FFFFFF"/>
                <w:sz w:val="20"/>
                <w:szCs w:val="20"/>
              </w:rPr>
            </w:pPr>
            <w:r w:rsidRPr="00C561AE">
              <w:rPr>
                <w:rFonts w:ascii="Verdana" w:hAnsi="Verdana" w:cs="Calibri"/>
                <w:color w:val="FFFFFF"/>
                <w:sz w:val="20"/>
                <w:szCs w:val="20"/>
              </w:rPr>
              <w:t>Α.Π. 5</w:t>
            </w:r>
          </w:p>
        </w:tc>
        <w:tc>
          <w:tcPr>
            <w:tcW w:w="3260" w:type="dxa"/>
            <w:shd w:val="clear" w:color="auto" w:fill="D3DFEE"/>
            <w:noWrap/>
          </w:tcPr>
          <w:p w:rsidR="00F8755E" w:rsidRPr="007E57B7" w:rsidRDefault="00F8755E" w:rsidP="00A40D56">
            <w:pPr>
              <w:spacing w:line="312" w:lineRule="auto"/>
              <w:jc w:val="right"/>
              <w:rPr>
                <w:rFonts w:ascii="Verdana" w:hAnsi="Verdana" w:cs="Arial"/>
                <w:bCs/>
                <w:sz w:val="20"/>
                <w:szCs w:val="20"/>
              </w:rPr>
            </w:pPr>
            <w:r w:rsidRPr="007E57B7">
              <w:rPr>
                <w:rFonts w:ascii="Verdana" w:hAnsi="Verdana" w:cs="Arial"/>
                <w:color w:val="000000"/>
                <w:sz w:val="20"/>
                <w:szCs w:val="20"/>
              </w:rPr>
              <w:t>180.309.030</w:t>
            </w:r>
          </w:p>
        </w:tc>
        <w:tc>
          <w:tcPr>
            <w:tcW w:w="3179" w:type="dxa"/>
            <w:shd w:val="clear" w:color="auto" w:fill="D3DFEE"/>
            <w:noWrap/>
            <w:vAlign w:val="center"/>
          </w:tcPr>
          <w:p w:rsidR="00F8755E" w:rsidRPr="007E57B7" w:rsidRDefault="00F8755E" w:rsidP="00A40D56">
            <w:pPr>
              <w:spacing w:line="312" w:lineRule="auto"/>
              <w:jc w:val="right"/>
              <w:rPr>
                <w:rFonts w:ascii="Verdana" w:hAnsi="Verdana" w:cs="Arial"/>
                <w:color w:val="000000"/>
                <w:sz w:val="20"/>
                <w:szCs w:val="20"/>
              </w:rPr>
            </w:pPr>
            <w:r w:rsidRPr="007E57B7">
              <w:rPr>
                <w:rFonts w:ascii="Verdana" w:hAnsi="Verdana" w:cs="Arial"/>
                <w:sz w:val="20"/>
                <w:szCs w:val="20"/>
              </w:rPr>
              <w:t>149.935.725</w:t>
            </w:r>
          </w:p>
        </w:tc>
      </w:tr>
      <w:tr w:rsidR="00F8755E" w:rsidRPr="003210EC" w:rsidTr="000D4591">
        <w:trPr>
          <w:trHeight w:val="300"/>
        </w:trPr>
        <w:tc>
          <w:tcPr>
            <w:tcW w:w="2235" w:type="dxa"/>
            <w:tcBorders>
              <w:top w:val="single" w:sz="8" w:space="0" w:color="FFFFFF"/>
              <w:bottom w:val="nil"/>
              <w:right w:val="single" w:sz="24" w:space="0" w:color="FFFFFF"/>
            </w:tcBorders>
            <w:shd w:val="clear" w:color="auto" w:fill="4F81BD"/>
            <w:noWrap/>
          </w:tcPr>
          <w:p w:rsidR="00F8755E" w:rsidRPr="00C561AE" w:rsidRDefault="00F8755E" w:rsidP="00A40D56">
            <w:pPr>
              <w:spacing w:line="312" w:lineRule="auto"/>
              <w:rPr>
                <w:rFonts w:ascii="Verdana" w:hAnsi="Verdana" w:cs="Calibri"/>
                <w:b/>
                <w:bCs/>
                <w:color w:val="FFFFFF"/>
                <w:sz w:val="20"/>
                <w:szCs w:val="20"/>
              </w:rPr>
            </w:pPr>
            <w:r w:rsidRPr="00C561AE">
              <w:rPr>
                <w:rFonts w:ascii="Verdana" w:hAnsi="Verdana" w:cs="Calibri"/>
                <w:color w:val="FFFFFF"/>
                <w:sz w:val="20"/>
                <w:szCs w:val="20"/>
              </w:rPr>
              <w:t>Α.Π. 6</w:t>
            </w:r>
          </w:p>
        </w:tc>
        <w:tc>
          <w:tcPr>
            <w:tcW w:w="3260" w:type="dxa"/>
            <w:tcBorders>
              <w:top w:val="single" w:sz="8" w:space="0" w:color="FFFFFF"/>
              <w:left w:val="single" w:sz="8" w:space="0" w:color="FFFFFF"/>
              <w:bottom w:val="single" w:sz="8" w:space="0" w:color="FFFFFF"/>
              <w:right w:val="single" w:sz="8" w:space="0" w:color="FFFFFF"/>
            </w:tcBorders>
            <w:shd w:val="clear" w:color="auto" w:fill="A7BFDE"/>
            <w:noWrap/>
          </w:tcPr>
          <w:p w:rsidR="00F8755E" w:rsidRPr="007E57B7" w:rsidRDefault="00F8755E" w:rsidP="00A40D56">
            <w:pPr>
              <w:spacing w:line="312" w:lineRule="auto"/>
              <w:jc w:val="right"/>
              <w:rPr>
                <w:rFonts w:ascii="Verdana" w:hAnsi="Verdana" w:cs="Arial"/>
                <w:bCs/>
                <w:sz w:val="20"/>
                <w:szCs w:val="20"/>
              </w:rPr>
            </w:pPr>
            <w:r w:rsidRPr="007E57B7">
              <w:rPr>
                <w:rFonts w:ascii="Verdana" w:hAnsi="Verdana" w:cs="Arial"/>
                <w:color w:val="000000"/>
                <w:sz w:val="20"/>
                <w:szCs w:val="20"/>
              </w:rPr>
              <w:t>10.145.249</w:t>
            </w:r>
          </w:p>
        </w:tc>
        <w:tc>
          <w:tcPr>
            <w:tcW w:w="3179" w:type="dxa"/>
            <w:tcBorders>
              <w:top w:val="single" w:sz="8" w:space="0" w:color="FFFFFF"/>
              <w:left w:val="single" w:sz="8" w:space="0" w:color="FFFFFF"/>
              <w:bottom w:val="single" w:sz="8" w:space="0" w:color="FFFFFF"/>
            </w:tcBorders>
            <w:shd w:val="clear" w:color="auto" w:fill="A7BFDE"/>
            <w:noWrap/>
            <w:vAlign w:val="center"/>
          </w:tcPr>
          <w:p w:rsidR="00F8755E" w:rsidRPr="007E57B7" w:rsidRDefault="00F8755E" w:rsidP="00A40D56">
            <w:pPr>
              <w:spacing w:line="312" w:lineRule="auto"/>
              <w:jc w:val="right"/>
              <w:rPr>
                <w:rFonts w:ascii="Verdana" w:hAnsi="Verdana" w:cs="Arial"/>
                <w:color w:val="000000"/>
                <w:sz w:val="20"/>
                <w:szCs w:val="20"/>
              </w:rPr>
            </w:pPr>
            <w:r w:rsidRPr="007E57B7">
              <w:rPr>
                <w:rFonts w:ascii="Verdana" w:hAnsi="Verdana" w:cs="Arial"/>
                <w:sz w:val="20"/>
                <w:szCs w:val="20"/>
              </w:rPr>
              <w:t>7.849.651</w:t>
            </w:r>
          </w:p>
        </w:tc>
      </w:tr>
      <w:tr w:rsidR="00F8755E" w:rsidRPr="003210EC" w:rsidTr="000D4591">
        <w:trPr>
          <w:trHeight w:val="300"/>
        </w:trPr>
        <w:tc>
          <w:tcPr>
            <w:tcW w:w="2235" w:type="dxa"/>
            <w:tcBorders>
              <w:bottom w:val="nil"/>
              <w:right w:val="single" w:sz="24" w:space="0" w:color="FFFFFF"/>
            </w:tcBorders>
            <w:shd w:val="clear" w:color="auto" w:fill="4F81BD"/>
            <w:noWrap/>
          </w:tcPr>
          <w:p w:rsidR="00F8755E" w:rsidRPr="00C561AE" w:rsidRDefault="00F8755E" w:rsidP="00A40D56">
            <w:pPr>
              <w:spacing w:line="312" w:lineRule="auto"/>
              <w:rPr>
                <w:rFonts w:ascii="Verdana" w:hAnsi="Verdana" w:cs="Calibri"/>
                <w:b/>
                <w:bCs/>
                <w:color w:val="FFFFFF"/>
                <w:sz w:val="20"/>
                <w:szCs w:val="20"/>
              </w:rPr>
            </w:pPr>
            <w:r w:rsidRPr="00C561AE">
              <w:rPr>
                <w:rFonts w:ascii="Verdana" w:hAnsi="Verdana" w:cs="Calibri"/>
                <w:b/>
                <w:color w:val="FFFFFF"/>
                <w:sz w:val="20"/>
                <w:szCs w:val="20"/>
              </w:rPr>
              <w:t>Γ.Σ. 2</w:t>
            </w:r>
          </w:p>
        </w:tc>
        <w:tc>
          <w:tcPr>
            <w:tcW w:w="3260" w:type="dxa"/>
            <w:shd w:val="clear" w:color="auto" w:fill="D3DFEE"/>
            <w:noWrap/>
            <w:vAlign w:val="center"/>
          </w:tcPr>
          <w:p w:rsidR="00F8755E" w:rsidRPr="007E57B7" w:rsidRDefault="00F8755E" w:rsidP="00A40D56">
            <w:pPr>
              <w:spacing w:line="312" w:lineRule="auto"/>
              <w:jc w:val="right"/>
              <w:rPr>
                <w:rFonts w:ascii="Verdana" w:hAnsi="Verdana" w:cs="Arial"/>
                <w:b/>
                <w:bCs/>
                <w:sz w:val="20"/>
                <w:szCs w:val="20"/>
              </w:rPr>
            </w:pPr>
            <w:r w:rsidRPr="007E57B7">
              <w:rPr>
                <w:rFonts w:ascii="Verdana" w:hAnsi="Verdana" w:cs="Arial"/>
                <w:b/>
                <w:color w:val="000000"/>
                <w:sz w:val="20"/>
                <w:szCs w:val="20"/>
              </w:rPr>
              <w:t>373.689.997</w:t>
            </w:r>
          </w:p>
        </w:tc>
        <w:tc>
          <w:tcPr>
            <w:tcW w:w="3179" w:type="dxa"/>
            <w:shd w:val="clear" w:color="auto" w:fill="D3DFEE"/>
            <w:noWrap/>
            <w:vAlign w:val="bottom"/>
          </w:tcPr>
          <w:p w:rsidR="00F8755E" w:rsidRPr="002805D9" w:rsidRDefault="00F8755E" w:rsidP="00A40D56">
            <w:pPr>
              <w:spacing w:line="312" w:lineRule="auto"/>
              <w:jc w:val="right"/>
              <w:rPr>
                <w:rFonts w:ascii="Verdana" w:hAnsi="Verdana" w:cs="Arial"/>
                <w:b/>
                <w:color w:val="000000"/>
                <w:sz w:val="20"/>
                <w:szCs w:val="20"/>
              </w:rPr>
            </w:pPr>
            <w:r w:rsidRPr="002805D9">
              <w:rPr>
                <w:rFonts w:ascii="Verdana" w:hAnsi="Verdana" w:cs="Arial"/>
                <w:b/>
                <w:sz w:val="20"/>
                <w:szCs w:val="20"/>
              </w:rPr>
              <w:t>358.689.997</w:t>
            </w:r>
          </w:p>
        </w:tc>
      </w:tr>
      <w:tr w:rsidR="00F8755E" w:rsidRPr="003210EC" w:rsidTr="000D4591">
        <w:trPr>
          <w:trHeight w:val="300"/>
        </w:trPr>
        <w:tc>
          <w:tcPr>
            <w:tcW w:w="2235" w:type="dxa"/>
            <w:tcBorders>
              <w:bottom w:val="nil"/>
              <w:right w:val="single" w:sz="24" w:space="0" w:color="FFFFFF"/>
            </w:tcBorders>
            <w:shd w:val="clear" w:color="auto" w:fill="4F81BD"/>
            <w:noWrap/>
          </w:tcPr>
          <w:p w:rsidR="00F8755E" w:rsidRPr="00C561AE" w:rsidRDefault="00F8755E" w:rsidP="00A40D56">
            <w:pPr>
              <w:spacing w:line="312" w:lineRule="auto"/>
              <w:rPr>
                <w:rFonts w:ascii="Verdana" w:hAnsi="Verdana" w:cs="Calibri"/>
                <w:b/>
                <w:color w:val="FFFFFF"/>
                <w:sz w:val="20"/>
                <w:szCs w:val="20"/>
              </w:rPr>
            </w:pPr>
          </w:p>
        </w:tc>
        <w:tc>
          <w:tcPr>
            <w:tcW w:w="3260" w:type="dxa"/>
            <w:shd w:val="clear" w:color="auto" w:fill="D3DFEE"/>
            <w:noWrap/>
            <w:vAlign w:val="center"/>
          </w:tcPr>
          <w:p w:rsidR="00F8755E" w:rsidRPr="00C561AE" w:rsidRDefault="00F8755E" w:rsidP="00A40D56">
            <w:pPr>
              <w:spacing w:line="312" w:lineRule="auto"/>
              <w:jc w:val="right"/>
              <w:rPr>
                <w:rFonts w:ascii="Verdana" w:hAnsi="Verdana" w:cs="Calibri"/>
                <w:b/>
                <w:bCs/>
                <w:sz w:val="20"/>
                <w:szCs w:val="20"/>
              </w:rPr>
            </w:pPr>
          </w:p>
        </w:tc>
        <w:tc>
          <w:tcPr>
            <w:tcW w:w="3179" w:type="dxa"/>
            <w:shd w:val="clear" w:color="auto" w:fill="D3DFEE"/>
            <w:noWrap/>
            <w:vAlign w:val="center"/>
          </w:tcPr>
          <w:p w:rsidR="00F8755E" w:rsidRPr="00C561AE" w:rsidRDefault="00F8755E" w:rsidP="00A40D56">
            <w:pPr>
              <w:spacing w:line="312" w:lineRule="auto"/>
              <w:jc w:val="right"/>
              <w:rPr>
                <w:rFonts w:ascii="Verdana" w:hAnsi="Verdana"/>
                <w:b/>
                <w:color w:val="FF0000"/>
                <w:sz w:val="20"/>
                <w:szCs w:val="20"/>
              </w:rPr>
            </w:pPr>
            <w:r w:rsidRPr="00C561AE">
              <w:rPr>
                <w:rFonts w:ascii="Verdana" w:hAnsi="Verdana"/>
                <w:b/>
                <w:color w:val="FF0000"/>
                <w:sz w:val="20"/>
                <w:szCs w:val="20"/>
              </w:rPr>
              <w:t xml:space="preserve">- </w:t>
            </w:r>
            <w:r>
              <w:rPr>
                <w:rFonts w:ascii="Verdana" w:hAnsi="Verdana"/>
                <w:b/>
                <w:color w:val="FF0000"/>
                <w:sz w:val="20"/>
                <w:szCs w:val="20"/>
              </w:rPr>
              <w:t>15.000.000</w:t>
            </w:r>
            <w:r w:rsidRPr="00C561AE">
              <w:rPr>
                <w:rFonts w:ascii="Verdana" w:hAnsi="Verdana"/>
                <w:b/>
                <w:color w:val="FF0000"/>
                <w:sz w:val="20"/>
                <w:szCs w:val="20"/>
              </w:rPr>
              <w:t xml:space="preserve"> €</w:t>
            </w:r>
          </w:p>
        </w:tc>
      </w:tr>
      <w:tr w:rsidR="00F8755E" w:rsidRPr="003210EC" w:rsidTr="000D4591">
        <w:trPr>
          <w:trHeight w:val="300"/>
        </w:trPr>
        <w:tc>
          <w:tcPr>
            <w:tcW w:w="2235" w:type="dxa"/>
            <w:tcBorders>
              <w:top w:val="single" w:sz="8" w:space="0" w:color="FFFFFF"/>
              <w:bottom w:val="nil"/>
              <w:right w:val="single" w:sz="24" w:space="0" w:color="FFFFFF"/>
            </w:tcBorders>
            <w:shd w:val="clear" w:color="auto" w:fill="4F81BD"/>
            <w:noWrap/>
          </w:tcPr>
          <w:p w:rsidR="00F8755E" w:rsidRPr="00C561AE" w:rsidRDefault="00F8755E" w:rsidP="00A40D56">
            <w:pPr>
              <w:spacing w:line="312" w:lineRule="auto"/>
              <w:rPr>
                <w:rFonts w:ascii="Verdana" w:hAnsi="Verdana" w:cs="Calibri"/>
                <w:b/>
                <w:bCs/>
                <w:color w:val="FFFFFF"/>
                <w:sz w:val="20"/>
                <w:szCs w:val="20"/>
              </w:rPr>
            </w:pPr>
            <w:r w:rsidRPr="00C561AE">
              <w:rPr>
                <w:rFonts w:ascii="Verdana" w:hAnsi="Verdana" w:cs="Calibri"/>
                <w:color w:val="FFFFFF"/>
                <w:sz w:val="20"/>
                <w:szCs w:val="20"/>
              </w:rPr>
              <w:t>Α.Π. 7</w:t>
            </w:r>
          </w:p>
        </w:tc>
        <w:tc>
          <w:tcPr>
            <w:tcW w:w="3260" w:type="dxa"/>
            <w:tcBorders>
              <w:top w:val="single" w:sz="8" w:space="0" w:color="FFFFFF"/>
              <w:left w:val="single" w:sz="8" w:space="0" w:color="FFFFFF"/>
              <w:bottom w:val="single" w:sz="8" w:space="0" w:color="FFFFFF"/>
              <w:right w:val="single" w:sz="8" w:space="0" w:color="FFFFFF"/>
            </w:tcBorders>
            <w:shd w:val="clear" w:color="auto" w:fill="A7BFDE"/>
            <w:noWrap/>
            <w:vAlign w:val="center"/>
          </w:tcPr>
          <w:p w:rsidR="00F8755E" w:rsidRPr="007E57B7" w:rsidRDefault="00F8755E" w:rsidP="00A40D56">
            <w:pPr>
              <w:spacing w:line="312" w:lineRule="auto"/>
              <w:jc w:val="right"/>
              <w:rPr>
                <w:rFonts w:ascii="Verdana" w:hAnsi="Verdana" w:cs="Calibri"/>
                <w:bCs/>
                <w:sz w:val="20"/>
                <w:szCs w:val="20"/>
              </w:rPr>
            </w:pPr>
            <w:r w:rsidRPr="007E57B7">
              <w:rPr>
                <w:rFonts w:ascii="Verdana" w:hAnsi="Verdana"/>
                <w:color w:val="000000"/>
                <w:sz w:val="20"/>
                <w:szCs w:val="20"/>
              </w:rPr>
              <w:t>96.650.664</w:t>
            </w:r>
          </w:p>
        </w:tc>
        <w:tc>
          <w:tcPr>
            <w:tcW w:w="3179" w:type="dxa"/>
            <w:tcBorders>
              <w:top w:val="single" w:sz="8" w:space="0" w:color="FFFFFF"/>
              <w:left w:val="single" w:sz="8" w:space="0" w:color="FFFFFF"/>
              <w:bottom w:val="single" w:sz="8" w:space="0" w:color="FFFFFF"/>
            </w:tcBorders>
            <w:shd w:val="clear" w:color="auto" w:fill="A7BFDE"/>
            <w:noWrap/>
            <w:vAlign w:val="center"/>
          </w:tcPr>
          <w:p w:rsidR="00F8755E" w:rsidRPr="007E57B7" w:rsidRDefault="00F8755E" w:rsidP="00A40D56">
            <w:pPr>
              <w:spacing w:line="312" w:lineRule="auto"/>
              <w:jc w:val="right"/>
              <w:rPr>
                <w:rFonts w:ascii="Verdana" w:hAnsi="Verdana"/>
                <w:color w:val="000000"/>
                <w:sz w:val="20"/>
                <w:szCs w:val="20"/>
              </w:rPr>
            </w:pPr>
            <w:r w:rsidRPr="007E57B7">
              <w:rPr>
                <w:rFonts w:ascii="Verdana" w:hAnsi="Verdana" w:cs="Tahoma"/>
                <w:sz w:val="20"/>
                <w:szCs w:val="20"/>
              </w:rPr>
              <w:t>103.315.323</w:t>
            </w:r>
          </w:p>
        </w:tc>
      </w:tr>
      <w:tr w:rsidR="00F8755E" w:rsidRPr="003210EC" w:rsidTr="000D4591">
        <w:trPr>
          <w:trHeight w:val="300"/>
        </w:trPr>
        <w:tc>
          <w:tcPr>
            <w:tcW w:w="2235" w:type="dxa"/>
            <w:tcBorders>
              <w:bottom w:val="nil"/>
              <w:right w:val="single" w:sz="24" w:space="0" w:color="FFFFFF"/>
            </w:tcBorders>
            <w:shd w:val="clear" w:color="auto" w:fill="4F81BD"/>
            <w:noWrap/>
          </w:tcPr>
          <w:p w:rsidR="00F8755E" w:rsidRPr="00C561AE" w:rsidRDefault="00F8755E" w:rsidP="00A40D56">
            <w:pPr>
              <w:spacing w:line="312" w:lineRule="auto"/>
              <w:rPr>
                <w:rFonts w:ascii="Verdana" w:hAnsi="Verdana" w:cs="Calibri"/>
                <w:b/>
                <w:bCs/>
                <w:color w:val="FFFFFF"/>
                <w:sz w:val="20"/>
                <w:szCs w:val="20"/>
              </w:rPr>
            </w:pPr>
            <w:r w:rsidRPr="00C561AE">
              <w:rPr>
                <w:rFonts w:ascii="Verdana" w:hAnsi="Verdana" w:cs="Calibri"/>
                <w:color w:val="FFFFFF"/>
                <w:sz w:val="20"/>
                <w:szCs w:val="20"/>
              </w:rPr>
              <w:t>Α.Π. 8</w:t>
            </w:r>
          </w:p>
        </w:tc>
        <w:tc>
          <w:tcPr>
            <w:tcW w:w="3260" w:type="dxa"/>
            <w:shd w:val="clear" w:color="auto" w:fill="D3DFEE"/>
            <w:noWrap/>
          </w:tcPr>
          <w:p w:rsidR="00F8755E" w:rsidRPr="007E57B7" w:rsidRDefault="00F8755E" w:rsidP="00A40D56">
            <w:pPr>
              <w:spacing w:line="312" w:lineRule="auto"/>
              <w:jc w:val="right"/>
              <w:rPr>
                <w:rFonts w:ascii="Verdana" w:hAnsi="Verdana" w:cs="Calibri"/>
                <w:bCs/>
                <w:sz w:val="20"/>
                <w:szCs w:val="20"/>
              </w:rPr>
            </w:pPr>
            <w:r w:rsidRPr="007E57B7">
              <w:rPr>
                <w:rFonts w:ascii="Verdana" w:hAnsi="Verdana"/>
                <w:color w:val="000000"/>
                <w:sz w:val="20"/>
                <w:szCs w:val="20"/>
              </w:rPr>
              <w:t>98.109.882</w:t>
            </w:r>
          </w:p>
        </w:tc>
        <w:tc>
          <w:tcPr>
            <w:tcW w:w="3179" w:type="dxa"/>
            <w:shd w:val="clear" w:color="auto" w:fill="D3DFEE"/>
            <w:noWrap/>
            <w:vAlign w:val="center"/>
          </w:tcPr>
          <w:p w:rsidR="00F8755E" w:rsidRPr="007E57B7" w:rsidRDefault="00F8755E" w:rsidP="00A40D56">
            <w:pPr>
              <w:spacing w:line="312" w:lineRule="auto"/>
              <w:jc w:val="right"/>
              <w:rPr>
                <w:rFonts w:ascii="Verdana" w:hAnsi="Verdana"/>
                <w:color w:val="000000"/>
                <w:sz w:val="20"/>
                <w:szCs w:val="20"/>
              </w:rPr>
            </w:pPr>
            <w:r w:rsidRPr="007E57B7">
              <w:rPr>
                <w:rFonts w:ascii="Verdana" w:hAnsi="Verdana" w:cs="Tahoma"/>
                <w:sz w:val="20"/>
                <w:szCs w:val="20"/>
              </w:rPr>
              <w:t>64.944.256</w:t>
            </w:r>
          </w:p>
        </w:tc>
      </w:tr>
      <w:tr w:rsidR="00F8755E" w:rsidRPr="003210EC" w:rsidTr="000D4591">
        <w:trPr>
          <w:trHeight w:val="300"/>
        </w:trPr>
        <w:tc>
          <w:tcPr>
            <w:tcW w:w="2235" w:type="dxa"/>
            <w:tcBorders>
              <w:top w:val="single" w:sz="8" w:space="0" w:color="FFFFFF"/>
              <w:bottom w:val="nil"/>
              <w:right w:val="single" w:sz="24" w:space="0" w:color="FFFFFF"/>
            </w:tcBorders>
            <w:shd w:val="clear" w:color="auto" w:fill="4F81BD"/>
            <w:noWrap/>
          </w:tcPr>
          <w:p w:rsidR="00F8755E" w:rsidRPr="00C561AE" w:rsidRDefault="00F8755E" w:rsidP="00A40D56">
            <w:pPr>
              <w:spacing w:line="312" w:lineRule="auto"/>
              <w:rPr>
                <w:rFonts w:ascii="Verdana" w:hAnsi="Verdana" w:cs="Calibri"/>
                <w:b/>
                <w:bCs/>
                <w:color w:val="FFFFFF"/>
                <w:sz w:val="20"/>
                <w:szCs w:val="20"/>
              </w:rPr>
            </w:pPr>
            <w:r w:rsidRPr="00C561AE">
              <w:rPr>
                <w:rFonts w:ascii="Verdana" w:hAnsi="Verdana" w:cs="Calibri"/>
                <w:color w:val="FFFFFF"/>
                <w:sz w:val="20"/>
                <w:szCs w:val="20"/>
              </w:rPr>
              <w:t>Α.Π. 9</w:t>
            </w:r>
          </w:p>
        </w:tc>
        <w:tc>
          <w:tcPr>
            <w:tcW w:w="3260" w:type="dxa"/>
            <w:tcBorders>
              <w:top w:val="single" w:sz="8" w:space="0" w:color="FFFFFF"/>
              <w:left w:val="single" w:sz="8" w:space="0" w:color="FFFFFF"/>
              <w:bottom w:val="single" w:sz="8" w:space="0" w:color="FFFFFF"/>
              <w:right w:val="single" w:sz="8" w:space="0" w:color="FFFFFF"/>
            </w:tcBorders>
            <w:shd w:val="clear" w:color="auto" w:fill="A7BFDE"/>
            <w:noWrap/>
          </w:tcPr>
          <w:p w:rsidR="00F8755E" w:rsidRPr="007E57B7" w:rsidRDefault="00F8755E" w:rsidP="00A40D56">
            <w:pPr>
              <w:spacing w:line="312" w:lineRule="auto"/>
              <w:jc w:val="right"/>
              <w:rPr>
                <w:rFonts w:ascii="Verdana" w:hAnsi="Verdana" w:cs="Calibri"/>
                <w:bCs/>
                <w:sz w:val="20"/>
                <w:szCs w:val="20"/>
              </w:rPr>
            </w:pPr>
            <w:r w:rsidRPr="007E57B7">
              <w:rPr>
                <w:rFonts w:ascii="Verdana" w:hAnsi="Verdana"/>
                <w:color w:val="000000"/>
                <w:sz w:val="20"/>
                <w:szCs w:val="20"/>
              </w:rPr>
              <w:t>5.949.341</w:t>
            </w:r>
          </w:p>
        </w:tc>
        <w:tc>
          <w:tcPr>
            <w:tcW w:w="3179" w:type="dxa"/>
            <w:tcBorders>
              <w:top w:val="single" w:sz="8" w:space="0" w:color="FFFFFF"/>
              <w:left w:val="single" w:sz="8" w:space="0" w:color="FFFFFF"/>
              <w:bottom w:val="single" w:sz="8" w:space="0" w:color="FFFFFF"/>
            </w:tcBorders>
            <w:shd w:val="clear" w:color="auto" w:fill="A7BFDE"/>
            <w:noWrap/>
            <w:vAlign w:val="center"/>
          </w:tcPr>
          <w:p w:rsidR="00F8755E" w:rsidRPr="007E57B7" w:rsidRDefault="00F8755E" w:rsidP="00A40D56">
            <w:pPr>
              <w:spacing w:line="312" w:lineRule="auto"/>
              <w:jc w:val="right"/>
              <w:rPr>
                <w:rFonts w:ascii="Verdana" w:hAnsi="Verdana"/>
                <w:color w:val="000000"/>
                <w:sz w:val="20"/>
                <w:szCs w:val="20"/>
              </w:rPr>
            </w:pPr>
            <w:r w:rsidRPr="007E57B7">
              <w:rPr>
                <w:rFonts w:ascii="Verdana" w:hAnsi="Verdana" w:cs="Tahoma"/>
                <w:sz w:val="20"/>
                <w:szCs w:val="20"/>
              </w:rPr>
              <w:t>6.250.308</w:t>
            </w:r>
          </w:p>
        </w:tc>
      </w:tr>
      <w:tr w:rsidR="00F8755E" w:rsidRPr="003210EC" w:rsidTr="000D4591">
        <w:trPr>
          <w:trHeight w:val="300"/>
        </w:trPr>
        <w:tc>
          <w:tcPr>
            <w:tcW w:w="2235" w:type="dxa"/>
            <w:tcBorders>
              <w:bottom w:val="nil"/>
              <w:right w:val="single" w:sz="24" w:space="0" w:color="FFFFFF"/>
            </w:tcBorders>
            <w:shd w:val="clear" w:color="auto" w:fill="4F81BD"/>
            <w:noWrap/>
          </w:tcPr>
          <w:p w:rsidR="00F8755E" w:rsidRPr="00C561AE" w:rsidRDefault="00F8755E" w:rsidP="00A40D56">
            <w:pPr>
              <w:spacing w:line="312" w:lineRule="auto"/>
              <w:rPr>
                <w:rFonts w:ascii="Verdana" w:hAnsi="Verdana" w:cs="Calibri"/>
                <w:b/>
                <w:bCs/>
                <w:color w:val="FFFFFF"/>
                <w:sz w:val="20"/>
                <w:szCs w:val="20"/>
              </w:rPr>
            </w:pPr>
            <w:r w:rsidRPr="00C561AE">
              <w:rPr>
                <w:rFonts w:ascii="Verdana" w:hAnsi="Verdana" w:cs="Calibri"/>
                <w:b/>
                <w:color w:val="FFFFFF"/>
                <w:sz w:val="20"/>
                <w:szCs w:val="20"/>
              </w:rPr>
              <w:t>Γ.Σ. 3</w:t>
            </w:r>
          </w:p>
        </w:tc>
        <w:tc>
          <w:tcPr>
            <w:tcW w:w="3260" w:type="dxa"/>
            <w:shd w:val="clear" w:color="auto" w:fill="D3DFEE"/>
            <w:noWrap/>
          </w:tcPr>
          <w:p w:rsidR="00F8755E" w:rsidRPr="007E57B7" w:rsidRDefault="00F8755E" w:rsidP="00A40D56">
            <w:pPr>
              <w:spacing w:line="312" w:lineRule="auto"/>
              <w:jc w:val="right"/>
              <w:rPr>
                <w:rFonts w:ascii="Verdana" w:hAnsi="Verdana" w:cs="Calibri"/>
                <w:b/>
                <w:bCs/>
                <w:sz w:val="20"/>
                <w:szCs w:val="20"/>
              </w:rPr>
            </w:pPr>
            <w:r w:rsidRPr="007E57B7">
              <w:rPr>
                <w:rFonts w:ascii="Verdana" w:hAnsi="Verdana"/>
                <w:b/>
                <w:color w:val="000000"/>
                <w:sz w:val="20"/>
                <w:szCs w:val="20"/>
              </w:rPr>
              <w:t>200.709.887</w:t>
            </w:r>
          </w:p>
        </w:tc>
        <w:tc>
          <w:tcPr>
            <w:tcW w:w="3179" w:type="dxa"/>
            <w:shd w:val="clear" w:color="auto" w:fill="D3DFEE"/>
            <w:noWrap/>
            <w:vAlign w:val="bottom"/>
          </w:tcPr>
          <w:p w:rsidR="00F8755E" w:rsidRPr="002805D9" w:rsidRDefault="00F8755E" w:rsidP="00A40D56">
            <w:pPr>
              <w:spacing w:line="312" w:lineRule="auto"/>
              <w:jc w:val="right"/>
              <w:rPr>
                <w:rFonts w:ascii="Verdana" w:hAnsi="Verdana"/>
                <w:b/>
                <w:color w:val="000000"/>
                <w:sz w:val="20"/>
                <w:szCs w:val="20"/>
              </w:rPr>
            </w:pPr>
            <w:r w:rsidRPr="002805D9">
              <w:rPr>
                <w:rFonts w:ascii="Verdana" w:hAnsi="Verdana" w:cs="Arial"/>
                <w:b/>
                <w:sz w:val="20"/>
                <w:szCs w:val="20"/>
              </w:rPr>
              <w:t>174.509.887</w:t>
            </w:r>
          </w:p>
        </w:tc>
      </w:tr>
      <w:tr w:rsidR="00F8755E" w:rsidRPr="003210EC" w:rsidTr="000D4591">
        <w:trPr>
          <w:trHeight w:val="300"/>
        </w:trPr>
        <w:tc>
          <w:tcPr>
            <w:tcW w:w="2235" w:type="dxa"/>
            <w:tcBorders>
              <w:bottom w:val="nil"/>
              <w:right w:val="single" w:sz="24" w:space="0" w:color="FFFFFF"/>
            </w:tcBorders>
            <w:shd w:val="clear" w:color="auto" w:fill="4F81BD"/>
            <w:noWrap/>
          </w:tcPr>
          <w:p w:rsidR="00F8755E" w:rsidRPr="00C561AE" w:rsidRDefault="00F8755E" w:rsidP="00A40D56">
            <w:pPr>
              <w:spacing w:line="312" w:lineRule="auto"/>
              <w:rPr>
                <w:rFonts w:ascii="Verdana" w:hAnsi="Verdana" w:cs="Calibri"/>
                <w:b/>
                <w:color w:val="FFFFFF"/>
                <w:sz w:val="20"/>
                <w:szCs w:val="20"/>
              </w:rPr>
            </w:pPr>
          </w:p>
        </w:tc>
        <w:tc>
          <w:tcPr>
            <w:tcW w:w="3260" w:type="dxa"/>
            <w:shd w:val="clear" w:color="auto" w:fill="D3DFEE"/>
            <w:noWrap/>
            <w:vAlign w:val="center"/>
          </w:tcPr>
          <w:p w:rsidR="00F8755E" w:rsidRPr="00C561AE" w:rsidRDefault="00F8755E" w:rsidP="00A40D56">
            <w:pPr>
              <w:spacing w:line="312" w:lineRule="auto"/>
              <w:jc w:val="right"/>
              <w:rPr>
                <w:rFonts w:ascii="Verdana" w:hAnsi="Verdana" w:cs="Calibri"/>
                <w:b/>
                <w:bCs/>
                <w:sz w:val="20"/>
                <w:szCs w:val="20"/>
              </w:rPr>
            </w:pPr>
          </w:p>
        </w:tc>
        <w:tc>
          <w:tcPr>
            <w:tcW w:w="3179" w:type="dxa"/>
            <w:shd w:val="clear" w:color="auto" w:fill="D3DFEE"/>
            <w:noWrap/>
            <w:vAlign w:val="center"/>
          </w:tcPr>
          <w:p w:rsidR="00F8755E" w:rsidRPr="00C561AE" w:rsidRDefault="00F8755E" w:rsidP="00A40D56">
            <w:pPr>
              <w:spacing w:line="312" w:lineRule="auto"/>
              <w:jc w:val="right"/>
              <w:rPr>
                <w:rFonts w:ascii="Verdana" w:hAnsi="Verdana"/>
                <w:b/>
                <w:color w:val="FF0000"/>
                <w:sz w:val="20"/>
                <w:szCs w:val="20"/>
              </w:rPr>
            </w:pPr>
            <w:r w:rsidRPr="00C561AE">
              <w:rPr>
                <w:rFonts w:ascii="Verdana" w:hAnsi="Verdana"/>
                <w:b/>
                <w:color w:val="FF0000"/>
                <w:sz w:val="20"/>
                <w:szCs w:val="20"/>
              </w:rPr>
              <w:t xml:space="preserve">- </w:t>
            </w:r>
            <w:r>
              <w:rPr>
                <w:rFonts w:ascii="Verdana" w:hAnsi="Verdana"/>
                <w:b/>
                <w:color w:val="FF0000"/>
                <w:sz w:val="20"/>
                <w:szCs w:val="20"/>
              </w:rPr>
              <w:t>26.200.000</w:t>
            </w:r>
            <w:r w:rsidRPr="00C561AE">
              <w:rPr>
                <w:rFonts w:ascii="Verdana" w:hAnsi="Verdana"/>
                <w:b/>
                <w:color w:val="FF0000"/>
                <w:sz w:val="20"/>
                <w:szCs w:val="20"/>
              </w:rPr>
              <w:t xml:space="preserve"> €</w:t>
            </w:r>
          </w:p>
        </w:tc>
      </w:tr>
      <w:tr w:rsidR="00F8755E" w:rsidRPr="003210EC" w:rsidTr="000D4591">
        <w:trPr>
          <w:trHeight w:val="300"/>
        </w:trPr>
        <w:tc>
          <w:tcPr>
            <w:tcW w:w="2235" w:type="dxa"/>
            <w:tcBorders>
              <w:top w:val="single" w:sz="8" w:space="0" w:color="FFFFFF"/>
              <w:bottom w:val="nil"/>
              <w:right w:val="single" w:sz="24" w:space="0" w:color="FFFFFF"/>
            </w:tcBorders>
            <w:shd w:val="clear" w:color="auto" w:fill="4F81BD"/>
            <w:noWrap/>
          </w:tcPr>
          <w:p w:rsidR="00F8755E" w:rsidRPr="00C561AE" w:rsidRDefault="00F8755E" w:rsidP="00A40D56">
            <w:pPr>
              <w:spacing w:line="312" w:lineRule="auto"/>
              <w:rPr>
                <w:rFonts w:ascii="Verdana" w:hAnsi="Verdana" w:cs="Calibri"/>
                <w:b/>
                <w:bCs/>
                <w:color w:val="FFFFFF"/>
                <w:sz w:val="20"/>
                <w:szCs w:val="20"/>
              </w:rPr>
            </w:pPr>
            <w:r w:rsidRPr="00C561AE">
              <w:rPr>
                <w:rFonts w:ascii="Verdana" w:hAnsi="Verdana" w:cs="Calibri"/>
                <w:color w:val="FFFFFF"/>
                <w:sz w:val="20"/>
                <w:szCs w:val="20"/>
              </w:rPr>
              <w:t>Α.Π. 10</w:t>
            </w:r>
          </w:p>
        </w:tc>
        <w:tc>
          <w:tcPr>
            <w:tcW w:w="3260" w:type="dxa"/>
            <w:tcBorders>
              <w:top w:val="single" w:sz="8" w:space="0" w:color="FFFFFF"/>
              <w:left w:val="single" w:sz="8" w:space="0" w:color="FFFFFF"/>
              <w:bottom w:val="single" w:sz="8" w:space="0" w:color="FFFFFF"/>
              <w:right w:val="single" w:sz="8" w:space="0" w:color="FFFFFF"/>
            </w:tcBorders>
            <w:shd w:val="clear" w:color="auto" w:fill="A7BFDE"/>
            <w:noWrap/>
            <w:vAlign w:val="center"/>
          </w:tcPr>
          <w:p w:rsidR="00F8755E" w:rsidRPr="002805D9" w:rsidRDefault="00F8755E" w:rsidP="00A40D56">
            <w:pPr>
              <w:spacing w:line="312" w:lineRule="auto"/>
              <w:jc w:val="right"/>
              <w:rPr>
                <w:rFonts w:ascii="Verdana" w:hAnsi="Verdana" w:cs="Calibri"/>
                <w:bCs/>
                <w:sz w:val="20"/>
                <w:szCs w:val="20"/>
              </w:rPr>
            </w:pPr>
            <w:r w:rsidRPr="002805D9">
              <w:rPr>
                <w:rFonts w:ascii="Verdana" w:hAnsi="Verdana"/>
                <w:color w:val="000000"/>
                <w:sz w:val="20"/>
                <w:szCs w:val="20"/>
              </w:rPr>
              <w:t>148.827.378</w:t>
            </w:r>
          </w:p>
        </w:tc>
        <w:tc>
          <w:tcPr>
            <w:tcW w:w="3179" w:type="dxa"/>
            <w:tcBorders>
              <w:top w:val="single" w:sz="8" w:space="0" w:color="FFFFFF"/>
              <w:left w:val="single" w:sz="8" w:space="0" w:color="FFFFFF"/>
              <w:bottom w:val="single" w:sz="8" w:space="0" w:color="FFFFFF"/>
            </w:tcBorders>
            <w:shd w:val="clear" w:color="auto" w:fill="A7BFDE"/>
            <w:noWrap/>
            <w:vAlign w:val="center"/>
          </w:tcPr>
          <w:p w:rsidR="00F8755E" w:rsidRPr="002805D9" w:rsidRDefault="00F8755E" w:rsidP="00A40D56">
            <w:pPr>
              <w:spacing w:line="312" w:lineRule="auto"/>
              <w:jc w:val="right"/>
              <w:rPr>
                <w:rFonts w:ascii="Verdana" w:hAnsi="Verdana"/>
                <w:color w:val="000000"/>
                <w:sz w:val="20"/>
                <w:szCs w:val="20"/>
              </w:rPr>
            </w:pPr>
            <w:r w:rsidRPr="002805D9">
              <w:rPr>
                <w:rFonts w:ascii="Verdana" w:hAnsi="Verdana" w:cs="Tahoma"/>
                <w:sz w:val="20"/>
                <w:szCs w:val="20"/>
              </w:rPr>
              <w:t>188.802.592</w:t>
            </w:r>
          </w:p>
        </w:tc>
      </w:tr>
      <w:tr w:rsidR="00F8755E" w:rsidRPr="003210EC" w:rsidTr="000D4591">
        <w:trPr>
          <w:trHeight w:val="300"/>
        </w:trPr>
        <w:tc>
          <w:tcPr>
            <w:tcW w:w="2235" w:type="dxa"/>
            <w:tcBorders>
              <w:bottom w:val="nil"/>
              <w:right w:val="single" w:sz="24" w:space="0" w:color="FFFFFF"/>
            </w:tcBorders>
            <w:shd w:val="clear" w:color="auto" w:fill="4F81BD"/>
            <w:noWrap/>
          </w:tcPr>
          <w:p w:rsidR="00F8755E" w:rsidRPr="00C561AE" w:rsidRDefault="00F8755E" w:rsidP="00A40D56">
            <w:pPr>
              <w:spacing w:line="312" w:lineRule="auto"/>
              <w:rPr>
                <w:rFonts w:ascii="Verdana" w:hAnsi="Verdana" w:cs="Calibri"/>
                <w:b/>
                <w:bCs/>
                <w:color w:val="FFFFFF"/>
                <w:sz w:val="20"/>
                <w:szCs w:val="20"/>
              </w:rPr>
            </w:pPr>
            <w:r w:rsidRPr="00C561AE">
              <w:rPr>
                <w:rFonts w:ascii="Verdana" w:hAnsi="Verdana" w:cs="Calibri"/>
                <w:color w:val="FFFFFF"/>
                <w:sz w:val="20"/>
                <w:szCs w:val="20"/>
              </w:rPr>
              <w:t>Α.Π. 11</w:t>
            </w:r>
          </w:p>
        </w:tc>
        <w:tc>
          <w:tcPr>
            <w:tcW w:w="3260" w:type="dxa"/>
            <w:shd w:val="clear" w:color="auto" w:fill="D3DFEE"/>
            <w:noWrap/>
          </w:tcPr>
          <w:p w:rsidR="00F8755E" w:rsidRPr="002805D9" w:rsidRDefault="00F8755E" w:rsidP="00A40D56">
            <w:pPr>
              <w:spacing w:line="312" w:lineRule="auto"/>
              <w:jc w:val="right"/>
              <w:rPr>
                <w:rFonts w:ascii="Verdana" w:hAnsi="Verdana" w:cs="Calibri"/>
                <w:bCs/>
                <w:sz w:val="20"/>
                <w:szCs w:val="20"/>
              </w:rPr>
            </w:pPr>
            <w:r w:rsidRPr="002805D9">
              <w:rPr>
                <w:rFonts w:ascii="Verdana" w:hAnsi="Verdana"/>
                <w:color w:val="000000"/>
                <w:sz w:val="20"/>
                <w:szCs w:val="20"/>
              </w:rPr>
              <w:t>152.615.912</w:t>
            </w:r>
          </w:p>
        </w:tc>
        <w:tc>
          <w:tcPr>
            <w:tcW w:w="3179" w:type="dxa"/>
            <w:shd w:val="clear" w:color="auto" w:fill="D3DFEE"/>
            <w:noWrap/>
            <w:vAlign w:val="center"/>
          </w:tcPr>
          <w:p w:rsidR="00F8755E" w:rsidRPr="002805D9" w:rsidRDefault="00F8755E" w:rsidP="00A40D56">
            <w:pPr>
              <w:spacing w:line="312" w:lineRule="auto"/>
              <w:jc w:val="right"/>
              <w:rPr>
                <w:rFonts w:ascii="Verdana" w:hAnsi="Verdana"/>
                <w:color w:val="000000"/>
                <w:sz w:val="20"/>
                <w:szCs w:val="20"/>
              </w:rPr>
            </w:pPr>
            <w:r w:rsidRPr="002805D9">
              <w:rPr>
                <w:rFonts w:ascii="Verdana" w:hAnsi="Verdana" w:cs="Tahoma"/>
                <w:sz w:val="20"/>
                <w:szCs w:val="20"/>
              </w:rPr>
              <w:t>157.826.973</w:t>
            </w:r>
          </w:p>
        </w:tc>
      </w:tr>
      <w:tr w:rsidR="00F8755E" w:rsidRPr="003210EC" w:rsidTr="000D4591">
        <w:trPr>
          <w:trHeight w:val="300"/>
        </w:trPr>
        <w:tc>
          <w:tcPr>
            <w:tcW w:w="2235" w:type="dxa"/>
            <w:tcBorders>
              <w:top w:val="single" w:sz="8" w:space="0" w:color="FFFFFF"/>
              <w:bottom w:val="nil"/>
              <w:right w:val="single" w:sz="24" w:space="0" w:color="FFFFFF"/>
            </w:tcBorders>
            <w:shd w:val="clear" w:color="auto" w:fill="4F81BD"/>
            <w:noWrap/>
          </w:tcPr>
          <w:p w:rsidR="00F8755E" w:rsidRPr="00C561AE" w:rsidRDefault="00F8755E" w:rsidP="00A40D56">
            <w:pPr>
              <w:spacing w:line="312" w:lineRule="auto"/>
              <w:rPr>
                <w:rFonts w:ascii="Verdana" w:hAnsi="Verdana" w:cs="Calibri"/>
                <w:b/>
                <w:bCs/>
                <w:color w:val="FFFFFF"/>
                <w:sz w:val="20"/>
                <w:szCs w:val="20"/>
              </w:rPr>
            </w:pPr>
            <w:r w:rsidRPr="00C561AE">
              <w:rPr>
                <w:rFonts w:ascii="Verdana" w:hAnsi="Verdana" w:cs="Calibri"/>
                <w:color w:val="FFFFFF"/>
                <w:sz w:val="20"/>
                <w:szCs w:val="20"/>
              </w:rPr>
              <w:t>Α.Π. 12</w:t>
            </w:r>
          </w:p>
        </w:tc>
        <w:tc>
          <w:tcPr>
            <w:tcW w:w="3260" w:type="dxa"/>
            <w:tcBorders>
              <w:top w:val="single" w:sz="8" w:space="0" w:color="FFFFFF"/>
              <w:left w:val="single" w:sz="8" w:space="0" w:color="FFFFFF"/>
              <w:bottom w:val="single" w:sz="8" w:space="0" w:color="FFFFFF"/>
              <w:right w:val="single" w:sz="8" w:space="0" w:color="FFFFFF"/>
            </w:tcBorders>
            <w:shd w:val="clear" w:color="auto" w:fill="A7BFDE"/>
            <w:noWrap/>
          </w:tcPr>
          <w:p w:rsidR="00F8755E" w:rsidRPr="002805D9" w:rsidRDefault="00F8755E" w:rsidP="00A40D56">
            <w:pPr>
              <w:spacing w:line="312" w:lineRule="auto"/>
              <w:jc w:val="right"/>
              <w:rPr>
                <w:rFonts w:ascii="Verdana" w:hAnsi="Verdana" w:cs="Calibri"/>
                <w:bCs/>
                <w:sz w:val="20"/>
                <w:szCs w:val="20"/>
              </w:rPr>
            </w:pPr>
            <w:r w:rsidRPr="002805D9">
              <w:rPr>
                <w:rFonts w:ascii="Verdana" w:hAnsi="Verdana"/>
                <w:color w:val="000000"/>
                <w:sz w:val="20"/>
                <w:szCs w:val="20"/>
              </w:rPr>
              <w:t>8.245.451</w:t>
            </w:r>
          </w:p>
        </w:tc>
        <w:tc>
          <w:tcPr>
            <w:tcW w:w="3179" w:type="dxa"/>
            <w:tcBorders>
              <w:top w:val="single" w:sz="8" w:space="0" w:color="FFFFFF"/>
              <w:left w:val="single" w:sz="8" w:space="0" w:color="FFFFFF"/>
              <w:bottom w:val="single" w:sz="8" w:space="0" w:color="FFFFFF"/>
            </w:tcBorders>
            <w:shd w:val="clear" w:color="auto" w:fill="A7BFDE"/>
            <w:noWrap/>
            <w:vAlign w:val="center"/>
          </w:tcPr>
          <w:p w:rsidR="00F8755E" w:rsidRPr="002805D9" w:rsidRDefault="00F8755E" w:rsidP="00A40D56">
            <w:pPr>
              <w:spacing w:line="312" w:lineRule="auto"/>
              <w:jc w:val="right"/>
              <w:rPr>
                <w:rFonts w:ascii="Verdana" w:hAnsi="Verdana"/>
                <w:color w:val="000000"/>
                <w:sz w:val="20"/>
                <w:szCs w:val="20"/>
              </w:rPr>
            </w:pPr>
            <w:r w:rsidRPr="002805D9">
              <w:rPr>
                <w:rFonts w:ascii="Verdana" w:hAnsi="Verdana" w:cs="Tahoma"/>
                <w:sz w:val="20"/>
                <w:szCs w:val="20"/>
              </w:rPr>
              <w:t>2.059.176</w:t>
            </w:r>
          </w:p>
        </w:tc>
      </w:tr>
      <w:tr w:rsidR="00F8755E" w:rsidRPr="003210EC" w:rsidTr="000D4591">
        <w:trPr>
          <w:trHeight w:val="300"/>
        </w:trPr>
        <w:tc>
          <w:tcPr>
            <w:tcW w:w="2235" w:type="dxa"/>
            <w:tcBorders>
              <w:bottom w:val="nil"/>
              <w:right w:val="single" w:sz="24" w:space="0" w:color="FFFFFF"/>
            </w:tcBorders>
            <w:shd w:val="clear" w:color="auto" w:fill="4F81BD"/>
            <w:noWrap/>
          </w:tcPr>
          <w:p w:rsidR="00F8755E" w:rsidRPr="00C561AE" w:rsidRDefault="00F8755E" w:rsidP="00A40D56">
            <w:pPr>
              <w:spacing w:line="312" w:lineRule="auto"/>
              <w:rPr>
                <w:rFonts w:ascii="Verdana" w:hAnsi="Verdana" w:cs="Calibri"/>
                <w:b/>
                <w:bCs/>
                <w:color w:val="FFFFFF"/>
                <w:sz w:val="20"/>
                <w:szCs w:val="20"/>
              </w:rPr>
            </w:pPr>
            <w:r w:rsidRPr="00C561AE">
              <w:rPr>
                <w:rFonts w:ascii="Verdana" w:hAnsi="Verdana" w:cs="Calibri"/>
                <w:b/>
                <w:color w:val="FFFFFF"/>
                <w:sz w:val="20"/>
                <w:szCs w:val="20"/>
              </w:rPr>
              <w:t>Γ.Σ. 4</w:t>
            </w:r>
          </w:p>
        </w:tc>
        <w:tc>
          <w:tcPr>
            <w:tcW w:w="3260" w:type="dxa"/>
            <w:shd w:val="clear" w:color="auto" w:fill="D3DFEE"/>
            <w:noWrap/>
          </w:tcPr>
          <w:p w:rsidR="00F8755E" w:rsidRPr="002805D9" w:rsidRDefault="00F8755E" w:rsidP="00A40D56">
            <w:pPr>
              <w:spacing w:line="312" w:lineRule="auto"/>
              <w:jc w:val="right"/>
              <w:rPr>
                <w:rFonts w:ascii="Verdana" w:hAnsi="Verdana" w:cs="Calibri"/>
                <w:b/>
                <w:bCs/>
                <w:sz w:val="20"/>
                <w:szCs w:val="20"/>
              </w:rPr>
            </w:pPr>
            <w:r w:rsidRPr="002805D9">
              <w:rPr>
                <w:rFonts w:ascii="Verdana" w:hAnsi="Verdana"/>
                <w:b/>
                <w:color w:val="000000"/>
                <w:sz w:val="20"/>
                <w:szCs w:val="20"/>
              </w:rPr>
              <w:t>309.688.741</w:t>
            </w:r>
          </w:p>
        </w:tc>
        <w:tc>
          <w:tcPr>
            <w:tcW w:w="3179" w:type="dxa"/>
            <w:shd w:val="clear" w:color="auto" w:fill="D3DFEE"/>
            <w:noWrap/>
            <w:vAlign w:val="bottom"/>
          </w:tcPr>
          <w:p w:rsidR="00F8755E" w:rsidRPr="002805D9" w:rsidRDefault="00F8755E" w:rsidP="00A40D56">
            <w:pPr>
              <w:spacing w:line="312" w:lineRule="auto"/>
              <w:jc w:val="right"/>
              <w:rPr>
                <w:rFonts w:ascii="Verdana" w:hAnsi="Verdana"/>
                <w:b/>
                <w:color w:val="000000"/>
                <w:sz w:val="20"/>
                <w:szCs w:val="20"/>
              </w:rPr>
            </w:pPr>
            <w:r w:rsidRPr="002805D9">
              <w:rPr>
                <w:rFonts w:ascii="Verdana" w:hAnsi="Verdana" w:cs="Arial"/>
                <w:b/>
                <w:sz w:val="20"/>
                <w:szCs w:val="20"/>
              </w:rPr>
              <w:t>348.688.741</w:t>
            </w:r>
          </w:p>
        </w:tc>
      </w:tr>
      <w:tr w:rsidR="00F8755E" w:rsidRPr="003210EC" w:rsidTr="000D4591">
        <w:trPr>
          <w:trHeight w:val="300"/>
        </w:trPr>
        <w:tc>
          <w:tcPr>
            <w:tcW w:w="2235" w:type="dxa"/>
            <w:tcBorders>
              <w:bottom w:val="nil"/>
              <w:right w:val="single" w:sz="24" w:space="0" w:color="FFFFFF"/>
            </w:tcBorders>
            <w:shd w:val="clear" w:color="auto" w:fill="4F81BD"/>
            <w:noWrap/>
          </w:tcPr>
          <w:p w:rsidR="00F8755E" w:rsidRPr="00C561AE" w:rsidRDefault="00F8755E" w:rsidP="00A40D56">
            <w:pPr>
              <w:spacing w:line="312" w:lineRule="auto"/>
              <w:rPr>
                <w:rFonts w:ascii="Verdana" w:hAnsi="Verdana" w:cs="Calibri"/>
                <w:b/>
                <w:color w:val="FFFFFF"/>
                <w:sz w:val="20"/>
                <w:szCs w:val="20"/>
              </w:rPr>
            </w:pPr>
          </w:p>
        </w:tc>
        <w:tc>
          <w:tcPr>
            <w:tcW w:w="3260" w:type="dxa"/>
            <w:shd w:val="clear" w:color="auto" w:fill="D3DFEE"/>
            <w:noWrap/>
            <w:vAlign w:val="center"/>
          </w:tcPr>
          <w:p w:rsidR="00F8755E" w:rsidRPr="00C561AE" w:rsidRDefault="00F8755E" w:rsidP="00A40D56">
            <w:pPr>
              <w:spacing w:line="312" w:lineRule="auto"/>
              <w:jc w:val="right"/>
              <w:rPr>
                <w:rFonts w:ascii="Verdana" w:hAnsi="Verdana" w:cs="Calibri"/>
                <w:b/>
                <w:bCs/>
                <w:sz w:val="20"/>
                <w:szCs w:val="20"/>
              </w:rPr>
            </w:pPr>
          </w:p>
        </w:tc>
        <w:tc>
          <w:tcPr>
            <w:tcW w:w="3179" w:type="dxa"/>
            <w:shd w:val="clear" w:color="auto" w:fill="D3DFEE"/>
            <w:noWrap/>
            <w:vAlign w:val="center"/>
          </w:tcPr>
          <w:p w:rsidR="00F8755E" w:rsidRPr="00C561AE" w:rsidRDefault="00F8755E" w:rsidP="00A40D56">
            <w:pPr>
              <w:spacing w:line="312" w:lineRule="auto"/>
              <w:jc w:val="right"/>
              <w:rPr>
                <w:rFonts w:ascii="Verdana" w:hAnsi="Verdana"/>
                <w:b/>
                <w:color w:val="FF0000"/>
                <w:sz w:val="20"/>
                <w:szCs w:val="20"/>
              </w:rPr>
            </w:pPr>
            <w:r>
              <w:rPr>
                <w:rFonts w:ascii="Verdana" w:hAnsi="Verdana"/>
                <w:b/>
                <w:color w:val="FF0000"/>
                <w:sz w:val="20"/>
                <w:szCs w:val="20"/>
              </w:rPr>
              <w:t>+ 39.000.000</w:t>
            </w:r>
            <w:r w:rsidRPr="00C561AE">
              <w:rPr>
                <w:rFonts w:ascii="Verdana" w:hAnsi="Verdana"/>
                <w:b/>
                <w:color w:val="FF0000"/>
                <w:sz w:val="20"/>
                <w:szCs w:val="20"/>
              </w:rPr>
              <w:t xml:space="preserve"> €</w:t>
            </w:r>
          </w:p>
        </w:tc>
      </w:tr>
      <w:tr w:rsidR="00F8755E" w:rsidRPr="003210EC" w:rsidTr="000D4591">
        <w:trPr>
          <w:trHeight w:val="300"/>
        </w:trPr>
        <w:tc>
          <w:tcPr>
            <w:tcW w:w="2235" w:type="dxa"/>
            <w:tcBorders>
              <w:top w:val="single" w:sz="8" w:space="0" w:color="FFFFFF"/>
              <w:bottom w:val="nil"/>
              <w:right w:val="single" w:sz="24" w:space="0" w:color="FFFFFF"/>
            </w:tcBorders>
            <w:shd w:val="clear" w:color="auto" w:fill="4F81BD"/>
            <w:noWrap/>
          </w:tcPr>
          <w:p w:rsidR="00F8755E" w:rsidRPr="00C561AE" w:rsidRDefault="00F8755E" w:rsidP="00A40D56">
            <w:pPr>
              <w:spacing w:line="312" w:lineRule="auto"/>
              <w:rPr>
                <w:rFonts w:ascii="Verdana" w:hAnsi="Verdana" w:cs="Calibri"/>
                <w:b/>
                <w:bCs/>
                <w:color w:val="FFFFFF"/>
                <w:sz w:val="20"/>
                <w:szCs w:val="20"/>
              </w:rPr>
            </w:pPr>
            <w:r w:rsidRPr="00C561AE">
              <w:rPr>
                <w:rFonts w:ascii="Verdana" w:hAnsi="Verdana" w:cs="Calibri"/>
                <w:color w:val="FFFFFF"/>
                <w:sz w:val="20"/>
                <w:szCs w:val="20"/>
              </w:rPr>
              <w:t>Α.Π. 13</w:t>
            </w:r>
          </w:p>
        </w:tc>
        <w:tc>
          <w:tcPr>
            <w:tcW w:w="3260" w:type="dxa"/>
            <w:tcBorders>
              <w:top w:val="single" w:sz="8" w:space="0" w:color="FFFFFF"/>
              <w:left w:val="single" w:sz="8" w:space="0" w:color="FFFFFF"/>
              <w:bottom w:val="single" w:sz="8" w:space="0" w:color="FFFFFF"/>
              <w:right w:val="single" w:sz="8" w:space="0" w:color="FFFFFF"/>
            </w:tcBorders>
            <w:shd w:val="clear" w:color="auto" w:fill="A7BFDE"/>
            <w:noWrap/>
            <w:vAlign w:val="center"/>
          </w:tcPr>
          <w:p w:rsidR="00F8755E" w:rsidRPr="000D4591" w:rsidRDefault="00F8755E" w:rsidP="00A40D56">
            <w:pPr>
              <w:spacing w:line="312" w:lineRule="auto"/>
              <w:jc w:val="right"/>
              <w:rPr>
                <w:rFonts w:ascii="Verdana" w:hAnsi="Verdana" w:cs="Calibri"/>
                <w:bCs/>
                <w:sz w:val="20"/>
                <w:szCs w:val="20"/>
              </w:rPr>
            </w:pPr>
            <w:r w:rsidRPr="000D4591">
              <w:rPr>
                <w:rFonts w:ascii="Verdana" w:hAnsi="Verdana"/>
                <w:color w:val="000000"/>
                <w:sz w:val="20"/>
                <w:szCs w:val="20"/>
              </w:rPr>
              <w:t>12.626.020</w:t>
            </w:r>
          </w:p>
        </w:tc>
        <w:tc>
          <w:tcPr>
            <w:tcW w:w="3179" w:type="dxa"/>
            <w:tcBorders>
              <w:top w:val="single" w:sz="8" w:space="0" w:color="FFFFFF"/>
              <w:left w:val="single" w:sz="8" w:space="0" w:color="FFFFFF"/>
              <w:bottom w:val="single" w:sz="8" w:space="0" w:color="FFFFFF"/>
            </w:tcBorders>
            <w:shd w:val="clear" w:color="auto" w:fill="A7BFDE"/>
            <w:noWrap/>
            <w:vAlign w:val="center"/>
          </w:tcPr>
          <w:p w:rsidR="00F8755E" w:rsidRPr="000D4591" w:rsidRDefault="00F8755E" w:rsidP="00A40D56">
            <w:pPr>
              <w:spacing w:line="312" w:lineRule="auto"/>
              <w:jc w:val="right"/>
              <w:rPr>
                <w:rFonts w:ascii="Verdana" w:hAnsi="Verdana"/>
                <w:color w:val="000000"/>
                <w:sz w:val="20"/>
                <w:szCs w:val="20"/>
                <w:lang w:val="en-US"/>
              </w:rPr>
            </w:pPr>
            <w:r w:rsidRPr="000D4591">
              <w:rPr>
                <w:rFonts w:ascii="Verdana" w:hAnsi="Verdana" w:cs="Tahoma"/>
                <w:sz w:val="20"/>
                <w:szCs w:val="20"/>
              </w:rPr>
              <w:t>16.256.151</w:t>
            </w:r>
          </w:p>
        </w:tc>
      </w:tr>
      <w:tr w:rsidR="00F8755E" w:rsidRPr="003210EC" w:rsidTr="000D4591">
        <w:trPr>
          <w:trHeight w:val="300"/>
        </w:trPr>
        <w:tc>
          <w:tcPr>
            <w:tcW w:w="2235" w:type="dxa"/>
            <w:tcBorders>
              <w:bottom w:val="nil"/>
              <w:right w:val="single" w:sz="24" w:space="0" w:color="FFFFFF"/>
            </w:tcBorders>
            <w:shd w:val="clear" w:color="auto" w:fill="4F81BD"/>
            <w:noWrap/>
          </w:tcPr>
          <w:p w:rsidR="00F8755E" w:rsidRPr="00C561AE" w:rsidRDefault="00F8755E" w:rsidP="00A40D56">
            <w:pPr>
              <w:spacing w:line="312" w:lineRule="auto"/>
              <w:rPr>
                <w:rFonts w:ascii="Verdana" w:hAnsi="Verdana" w:cs="Calibri"/>
                <w:b/>
                <w:bCs/>
                <w:color w:val="FFFFFF"/>
                <w:sz w:val="20"/>
                <w:szCs w:val="20"/>
              </w:rPr>
            </w:pPr>
            <w:r w:rsidRPr="00C561AE">
              <w:rPr>
                <w:rFonts w:ascii="Verdana" w:hAnsi="Verdana" w:cs="Calibri"/>
                <w:color w:val="FFFFFF"/>
                <w:sz w:val="20"/>
                <w:szCs w:val="20"/>
              </w:rPr>
              <w:t>Α.Π. 14</w:t>
            </w:r>
          </w:p>
        </w:tc>
        <w:tc>
          <w:tcPr>
            <w:tcW w:w="3260" w:type="dxa"/>
            <w:shd w:val="clear" w:color="auto" w:fill="D3DFEE"/>
            <w:noWrap/>
          </w:tcPr>
          <w:p w:rsidR="00F8755E" w:rsidRPr="000D4591" w:rsidRDefault="00F8755E" w:rsidP="00A40D56">
            <w:pPr>
              <w:spacing w:line="312" w:lineRule="auto"/>
              <w:jc w:val="right"/>
              <w:rPr>
                <w:rFonts w:ascii="Verdana" w:hAnsi="Verdana" w:cs="Calibri"/>
                <w:bCs/>
                <w:sz w:val="20"/>
                <w:szCs w:val="20"/>
              </w:rPr>
            </w:pPr>
            <w:r w:rsidRPr="000D4591">
              <w:rPr>
                <w:rFonts w:ascii="Verdana" w:hAnsi="Verdana"/>
                <w:color w:val="000000"/>
                <w:sz w:val="20"/>
                <w:szCs w:val="20"/>
              </w:rPr>
              <w:t>14.829.546</w:t>
            </w:r>
          </w:p>
        </w:tc>
        <w:tc>
          <w:tcPr>
            <w:tcW w:w="3179" w:type="dxa"/>
            <w:shd w:val="clear" w:color="auto" w:fill="D3DFEE"/>
            <w:noWrap/>
            <w:vAlign w:val="center"/>
          </w:tcPr>
          <w:p w:rsidR="00F8755E" w:rsidRPr="000D4591" w:rsidRDefault="00F8755E" w:rsidP="00A40D56">
            <w:pPr>
              <w:spacing w:line="312" w:lineRule="auto"/>
              <w:jc w:val="right"/>
              <w:rPr>
                <w:rFonts w:ascii="Verdana" w:hAnsi="Verdana"/>
                <w:color w:val="000000"/>
                <w:sz w:val="20"/>
                <w:szCs w:val="20"/>
                <w:lang w:val="en-US"/>
              </w:rPr>
            </w:pPr>
            <w:r w:rsidRPr="000D4591">
              <w:rPr>
                <w:rFonts w:ascii="Verdana" w:hAnsi="Verdana" w:cs="Tahoma"/>
                <w:sz w:val="20"/>
                <w:szCs w:val="20"/>
              </w:rPr>
              <w:t>13.309.466</w:t>
            </w:r>
          </w:p>
        </w:tc>
      </w:tr>
      <w:tr w:rsidR="00F8755E" w:rsidRPr="003210EC" w:rsidTr="000D4591">
        <w:trPr>
          <w:trHeight w:val="300"/>
        </w:trPr>
        <w:tc>
          <w:tcPr>
            <w:tcW w:w="2235" w:type="dxa"/>
            <w:tcBorders>
              <w:top w:val="single" w:sz="8" w:space="0" w:color="FFFFFF"/>
              <w:bottom w:val="nil"/>
              <w:right w:val="single" w:sz="24" w:space="0" w:color="FFFFFF"/>
            </w:tcBorders>
            <w:shd w:val="clear" w:color="auto" w:fill="4F81BD"/>
            <w:noWrap/>
          </w:tcPr>
          <w:p w:rsidR="00F8755E" w:rsidRPr="00C561AE" w:rsidRDefault="00F8755E" w:rsidP="00A40D56">
            <w:pPr>
              <w:spacing w:line="312" w:lineRule="auto"/>
              <w:rPr>
                <w:rFonts w:ascii="Verdana" w:hAnsi="Verdana" w:cs="Calibri"/>
                <w:b/>
                <w:bCs/>
                <w:color w:val="FFFFFF"/>
                <w:sz w:val="20"/>
                <w:szCs w:val="20"/>
              </w:rPr>
            </w:pPr>
            <w:r w:rsidRPr="00C561AE">
              <w:rPr>
                <w:rFonts w:ascii="Verdana" w:hAnsi="Verdana" w:cs="Calibri"/>
                <w:color w:val="FFFFFF"/>
                <w:sz w:val="20"/>
                <w:szCs w:val="20"/>
              </w:rPr>
              <w:t>Α.Π. 15</w:t>
            </w:r>
          </w:p>
        </w:tc>
        <w:tc>
          <w:tcPr>
            <w:tcW w:w="3260" w:type="dxa"/>
            <w:tcBorders>
              <w:top w:val="single" w:sz="8" w:space="0" w:color="FFFFFF"/>
              <w:left w:val="single" w:sz="8" w:space="0" w:color="FFFFFF"/>
              <w:bottom w:val="single" w:sz="8" w:space="0" w:color="FFFFFF"/>
              <w:right w:val="single" w:sz="8" w:space="0" w:color="FFFFFF"/>
            </w:tcBorders>
            <w:shd w:val="clear" w:color="auto" w:fill="A7BFDE"/>
            <w:noWrap/>
          </w:tcPr>
          <w:p w:rsidR="00F8755E" w:rsidRPr="000D4591" w:rsidRDefault="00F8755E" w:rsidP="00A40D56">
            <w:pPr>
              <w:spacing w:line="312" w:lineRule="auto"/>
              <w:jc w:val="right"/>
              <w:rPr>
                <w:rFonts w:ascii="Verdana" w:hAnsi="Verdana" w:cs="Calibri"/>
                <w:bCs/>
                <w:sz w:val="20"/>
                <w:szCs w:val="20"/>
              </w:rPr>
            </w:pPr>
            <w:r w:rsidRPr="000D4591">
              <w:rPr>
                <w:rFonts w:ascii="Verdana" w:hAnsi="Verdana"/>
                <w:color w:val="000000"/>
                <w:sz w:val="20"/>
                <w:szCs w:val="20"/>
              </w:rPr>
              <w:t>651.784</w:t>
            </w:r>
          </w:p>
        </w:tc>
        <w:tc>
          <w:tcPr>
            <w:tcW w:w="3179" w:type="dxa"/>
            <w:tcBorders>
              <w:top w:val="single" w:sz="8" w:space="0" w:color="FFFFFF"/>
              <w:left w:val="single" w:sz="8" w:space="0" w:color="FFFFFF"/>
              <w:bottom w:val="single" w:sz="8" w:space="0" w:color="FFFFFF"/>
            </w:tcBorders>
            <w:shd w:val="clear" w:color="auto" w:fill="A7BFDE"/>
            <w:noWrap/>
            <w:vAlign w:val="center"/>
          </w:tcPr>
          <w:p w:rsidR="00F8755E" w:rsidRPr="000D4591" w:rsidRDefault="00F8755E" w:rsidP="00A40D56">
            <w:pPr>
              <w:spacing w:line="312" w:lineRule="auto"/>
              <w:jc w:val="right"/>
              <w:rPr>
                <w:rFonts w:ascii="Verdana" w:hAnsi="Verdana"/>
                <w:color w:val="000000"/>
                <w:sz w:val="20"/>
                <w:szCs w:val="20"/>
                <w:lang w:val="en-US"/>
              </w:rPr>
            </w:pPr>
            <w:r w:rsidRPr="000D4591">
              <w:rPr>
                <w:rFonts w:ascii="Verdana" w:hAnsi="Verdana" w:cs="Tahoma"/>
                <w:sz w:val="20"/>
                <w:szCs w:val="20"/>
              </w:rPr>
              <w:t>741.733</w:t>
            </w:r>
          </w:p>
        </w:tc>
      </w:tr>
      <w:tr w:rsidR="00F8755E" w:rsidRPr="003210EC" w:rsidTr="000D4591">
        <w:trPr>
          <w:trHeight w:val="300"/>
        </w:trPr>
        <w:tc>
          <w:tcPr>
            <w:tcW w:w="2235" w:type="dxa"/>
            <w:tcBorders>
              <w:bottom w:val="nil"/>
              <w:right w:val="single" w:sz="24" w:space="0" w:color="FFFFFF"/>
            </w:tcBorders>
            <w:shd w:val="clear" w:color="auto" w:fill="4F81BD"/>
            <w:noWrap/>
          </w:tcPr>
          <w:p w:rsidR="00F8755E" w:rsidRPr="00C561AE" w:rsidRDefault="00F8755E" w:rsidP="00A40D56">
            <w:pPr>
              <w:spacing w:line="312" w:lineRule="auto"/>
              <w:rPr>
                <w:rFonts w:ascii="Verdana" w:hAnsi="Verdana" w:cs="Calibri"/>
                <w:b/>
                <w:bCs/>
                <w:color w:val="FFFFFF"/>
                <w:sz w:val="20"/>
                <w:szCs w:val="20"/>
              </w:rPr>
            </w:pPr>
            <w:r w:rsidRPr="00C561AE">
              <w:rPr>
                <w:rFonts w:ascii="Verdana" w:hAnsi="Verdana" w:cs="Calibri"/>
                <w:b/>
                <w:color w:val="FFFFFF"/>
                <w:sz w:val="20"/>
                <w:szCs w:val="20"/>
              </w:rPr>
              <w:t>Γ.Σ. 5</w:t>
            </w:r>
          </w:p>
        </w:tc>
        <w:tc>
          <w:tcPr>
            <w:tcW w:w="3260" w:type="dxa"/>
            <w:shd w:val="clear" w:color="auto" w:fill="D3DFEE"/>
            <w:noWrap/>
          </w:tcPr>
          <w:p w:rsidR="00F8755E" w:rsidRPr="000D4591" w:rsidRDefault="00F8755E" w:rsidP="00A40D56">
            <w:pPr>
              <w:spacing w:line="312" w:lineRule="auto"/>
              <w:jc w:val="right"/>
              <w:rPr>
                <w:rFonts w:ascii="Verdana" w:hAnsi="Verdana" w:cs="Calibri"/>
                <w:b/>
                <w:bCs/>
                <w:sz w:val="20"/>
                <w:szCs w:val="20"/>
              </w:rPr>
            </w:pPr>
            <w:r w:rsidRPr="000D4591">
              <w:rPr>
                <w:rFonts w:ascii="Verdana" w:hAnsi="Verdana"/>
                <w:b/>
                <w:color w:val="000000"/>
                <w:sz w:val="20"/>
                <w:szCs w:val="20"/>
              </w:rPr>
              <w:t>28.107.350</w:t>
            </w:r>
          </w:p>
        </w:tc>
        <w:tc>
          <w:tcPr>
            <w:tcW w:w="3179" w:type="dxa"/>
            <w:shd w:val="clear" w:color="auto" w:fill="D3DFEE"/>
            <w:noWrap/>
            <w:vAlign w:val="bottom"/>
          </w:tcPr>
          <w:p w:rsidR="00F8755E" w:rsidRPr="000D4591" w:rsidRDefault="00F8755E" w:rsidP="00A40D56">
            <w:pPr>
              <w:spacing w:line="312" w:lineRule="auto"/>
              <w:jc w:val="right"/>
              <w:rPr>
                <w:rFonts w:ascii="Verdana" w:hAnsi="Verdana"/>
                <w:b/>
                <w:color w:val="000000"/>
                <w:sz w:val="20"/>
                <w:szCs w:val="20"/>
                <w:lang w:val="en-US"/>
              </w:rPr>
            </w:pPr>
            <w:r w:rsidRPr="000D4591">
              <w:rPr>
                <w:rFonts w:ascii="Verdana" w:hAnsi="Verdana" w:cs="Arial"/>
                <w:b/>
                <w:sz w:val="20"/>
                <w:szCs w:val="20"/>
              </w:rPr>
              <w:t>30.307.350</w:t>
            </w:r>
          </w:p>
        </w:tc>
      </w:tr>
      <w:tr w:rsidR="00F8755E" w:rsidRPr="003210EC" w:rsidTr="000D4591">
        <w:trPr>
          <w:trHeight w:val="300"/>
        </w:trPr>
        <w:tc>
          <w:tcPr>
            <w:tcW w:w="2235" w:type="dxa"/>
            <w:tcBorders>
              <w:bottom w:val="nil"/>
              <w:right w:val="single" w:sz="24" w:space="0" w:color="FFFFFF"/>
            </w:tcBorders>
            <w:shd w:val="clear" w:color="auto" w:fill="4F81BD"/>
            <w:noWrap/>
          </w:tcPr>
          <w:p w:rsidR="00F8755E" w:rsidRPr="00C561AE" w:rsidRDefault="00F8755E" w:rsidP="00A40D56">
            <w:pPr>
              <w:spacing w:line="312" w:lineRule="auto"/>
              <w:rPr>
                <w:rFonts w:ascii="Verdana" w:hAnsi="Verdana" w:cs="Calibri"/>
                <w:b/>
                <w:color w:val="FFFFFF"/>
                <w:sz w:val="20"/>
                <w:szCs w:val="20"/>
              </w:rPr>
            </w:pPr>
          </w:p>
        </w:tc>
        <w:tc>
          <w:tcPr>
            <w:tcW w:w="3260" w:type="dxa"/>
            <w:shd w:val="clear" w:color="auto" w:fill="D3DFEE"/>
            <w:noWrap/>
            <w:vAlign w:val="center"/>
          </w:tcPr>
          <w:p w:rsidR="00F8755E" w:rsidRPr="00C561AE" w:rsidRDefault="00F8755E" w:rsidP="00A40D56">
            <w:pPr>
              <w:spacing w:line="312" w:lineRule="auto"/>
              <w:jc w:val="right"/>
              <w:rPr>
                <w:rFonts w:ascii="Verdana" w:hAnsi="Verdana" w:cs="Calibri"/>
                <w:b/>
                <w:bCs/>
                <w:sz w:val="20"/>
                <w:szCs w:val="20"/>
              </w:rPr>
            </w:pPr>
          </w:p>
        </w:tc>
        <w:tc>
          <w:tcPr>
            <w:tcW w:w="3179" w:type="dxa"/>
            <w:shd w:val="clear" w:color="auto" w:fill="D3DFEE"/>
            <w:noWrap/>
            <w:vAlign w:val="center"/>
          </w:tcPr>
          <w:p w:rsidR="00F8755E" w:rsidRPr="00C561AE" w:rsidRDefault="00F8755E" w:rsidP="00A40D56">
            <w:pPr>
              <w:spacing w:line="312" w:lineRule="auto"/>
              <w:jc w:val="right"/>
              <w:rPr>
                <w:rFonts w:ascii="Verdana" w:hAnsi="Verdana"/>
                <w:b/>
                <w:color w:val="FF0000"/>
                <w:sz w:val="20"/>
                <w:szCs w:val="20"/>
              </w:rPr>
            </w:pPr>
            <w:r>
              <w:rPr>
                <w:rFonts w:ascii="Verdana" w:hAnsi="Verdana"/>
                <w:b/>
                <w:color w:val="FF0000"/>
                <w:sz w:val="20"/>
                <w:szCs w:val="20"/>
              </w:rPr>
              <w:t>+2.200.000</w:t>
            </w:r>
            <w:r w:rsidRPr="00C561AE">
              <w:rPr>
                <w:rFonts w:ascii="Verdana" w:hAnsi="Verdana"/>
                <w:b/>
                <w:color w:val="FF0000"/>
                <w:sz w:val="20"/>
                <w:szCs w:val="20"/>
              </w:rPr>
              <w:t xml:space="preserve"> €</w:t>
            </w:r>
          </w:p>
        </w:tc>
      </w:tr>
      <w:tr w:rsidR="00F8755E" w:rsidRPr="00360FBF" w:rsidTr="000D4591">
        <w:trPr>
          <w:trHeight w:val="402"/>
        </w:trPr>
        <w:tc>
          <w:tcPr>
            <w:tcW w:w="2235" w:type="dxa"/>
            <w:tcBorders>
              <w:top w:val="single" w:sz="8" w:space="0" w:color="FFFFFF"/>
              <w:bottom w:val="nil"/>
              <w:right w:val="single" w:sz="24" w:space="0" w:color="FFFFFF"/>
            </w:tcBorders>
            <w:shd w:val="clear" w:color="auto" w:fill="4F81BD"/>
            <w:noWrap/>
          </w:tcPr>
          <w:p w:rsidR="00F8755E" w:rsidRPr="00C561AE" w:rsidRDefault="00F8755E" w:rsidP="00A40D56">
            <w:pPr>
              <w:spacing w:line="312" w:lineRule="auto"/>
              <w:rPr>
                <w:rFonts w:ascii="Verdana" w:hAnsi="Verdana" w:cs="Calibri"/>
                <w:b/>
                <w:bCs/>
                <w:color w:val="FFFFFF"/>
                <w:sz w:val="20"/>
                <w:szCs w:val="20"/>
              </w:rPr>
            </w:pPr>
            <w:r w:rsidRPr="00C561AE">
              <w:rPr>
                <w:rFonts w:ascii="Verdana" w:hAnsi="Verdana" w:cs="Calibri"/>
                <w:b/>
                <w:color w:val="FFFFFF"/>
                <w:sz w:val="20"/>
                <w:szCs w:val="20"/>
              </w:rPr>
              <w:t>ΣΥΝΟΛΟ Ε.Π.</w:t>
            </w:r>
          </w:p>
        </w:tc>
        <w:tc>
          <w:tcPr>
            <w:tcW w:w="3260" w:type="dxa"/>
            <w:tcBorders>
              <w:top w:val="single" w:sz="8" w:space="0" w:color="FFFFFF"/>
              <w:left w:val="single" w:sz="8" w:space="0" w:color="FFFFFF"/>
              <w:bottom w:val="single" w:sz="8" w:space="0" w:color="FFFFFF"/>
              <w:right w:val="single" w:sz="8" w:space="0" w:color="FFFFFF"/>
            </w:tcBorders>
            <w:shd w:val="clear" w:color="auto" w:fill="A7BFDE"/>
            <w:noWrap/>
          </w:tcPr>
          <w:p w:rsidR="00F8755E" w:rsidRPr="000D4591" w:rsidRDefault="00F8755E" w:rsidP="00A40D56">
            <w:pPr>
              <w:spacing w:line="312" w:lineRule="auto"/>
              <w:jc w:val="right"/>
              <w:rPr>
                <w:rFonts w:ascii="Verdana" w:hAnsi="Verdana" w:cs="Calibri"/>
                <w:b/>
                <w:bCs/>
                <w:sz w:val="20"/>
                <w:szCs w:val="20"/>
              </w:rPr>
            </w:pPr>
            <w:r w:rsidRPr="00C561AE">
              <w:rPr>
                <w:rFonts w:ascii="Verdana" w:hAnsi="Verdana" w:cs="Calibri"/>
                <w:b/>
                <w:bCs/>
                <w:sz w:val="20"/>
                <w:szCs w:val="20"/>
              </w:rPr>
              <w:t>1.694.117.722</w:t>
            </w:r>
          </w:p>
        </w:tc>
        <w:tc>
          <w:tcPr>
            <w:tcW w:w="3179" w:type="dxa"/>
            <w:tcBorders>
              <w:top w:val="single" w:sz="8" w:space="0" w:color="FFFFFF"/>
              <w:left w:val="single" w:sz="8" w:space="0" w:color="FFFFFF"/>
              <w:bottom w:val="single" w:sz="8" w:space="0" w:color="FFFFFF"/>
            </w:tcBorders>
            <w:shd w:val="clear" w:color="auto" w:fill="A7BFDE"/>
            <w:noWrap/>
            <w:vAlign w:val="center"/>
          </w:tcPr>
          <w:p w:rsidR="00F8755E" w:rsidRPr="00C561AE" w:rsidRDefault="00F8755E" w:rsidP="00A40D56">
            <w:pPr>
              <w:spacing w:line="312" w:lineRule="auto"/>
              <w:jc w:val="right"/>
              <w:rPr>
                <w:rFonts w:ascii="Verdana" w:hAnsi="Verdana"/>
                <w:b/>
                <w:color w:val="000000"/>
                <w:sz w:val="20"/>
                <w:szCs w:val="20"/>
              </w:rPr>
            </w:pPr>
            <w:r w:rsidRPr="00C561AE">
              <w:rPr>
                <w:rFonts w:ascii="Verdana" w:hAnsi="Verdana"/>
                <w:b/>
                <w:color w:val="000000"/>
                <w:sz w:val="20"/>
                <w:szCs w:val="20"/>
              </w:rPr>
              <w:t>1.694.117.722</w:t>
            </w:r>
          </w:p>
        </w:tc>
      </w:tr>
    </w:tbl>
    <w:p w:rsidR="00F8755E" w:rsidRDefault="00F8755E" w:rsidP="00AF3E86">
      <w:pPr>
        <w:spacing w:before="120"/>
        <w:rPr>
          <w:rFonts w:ascii="Verdana" w:hAnsi="Verdana"/>
          <w:sz w:val="20"/>
          <w:szCs w:val="20"/>
        </w:rPr>
      </w:pPr>
    </w:p>
    <w:p w:rsidR="00F8755E" w:rsidRPr="00AF3E86" w:rsidRDefault="00F8755E" w:rsidP="00482D6D"/>
    <w:p w:rsidR="00F8755E" w:rsidRDefault="00F8755E" w:rsidP="00E36870">
      <w:pPr>
        <w:pStyle w:val="Heading2"/>
        <w:numPr>
          <w:ilvl w:val="1"/>
          <w:numId w:val="16"/>
        </w:numPr>
      </w:pPr>
      <w:bookmarkStart w:id="21" w:name="_Toc389660553"/>
      <w:r>
        <w:t>Τροποποίηση σύμφωνα με το άρθρο 57 του 1083/2006</w:t>
      </w:r>
      <w:bookmarkEnd w:id="21"/>
    </w:p>
    <w:p w:rsidR="00F8755E" w:rsidRDefault="00F8755E" w:rsidP="00482D6D">
      <w:r w:rsidRPr="00324F73">
        <w:t xml:space="preserve">Κατά το έτος </w:t>
      </w:r>
      <w:r>
        <w:t>2013</w:t>
      </w:r>
      <w:r w:rsidRPr="00324F73">
        <w:t xml:space="preserve"> δεν παρουσιάστηκαν τροποποιήσεις σύμφωνα με το άρθρο 57 του 1083/2006.</w:t>
      </w:r>
    </w:p>
    <w:p w:rsidR="00F8755E" w:rsidRDefault="00F8755E" w:rsidP="00482D6D"/>
    <w:p w:rsidR="00F8755E" w:rsidRDefault="00F8755E" w:rsidP="00E36870">
      <w:pPr>
        <w:pStyle w:val="Heading2"/>
        <w:numPr>
          <w:ilvl w:val="1"/>
          <w:numId w:val="16"/>
        </w:numPr>
      </w:pPr>
      <w:bookmarkStart w:id="22" w:name="_Toc389660554"/>
      <w:r w:rsidRPr="00695B62">
        <w:t>Συμπληρωματικότητα με άλλα μέσα</w:t>
      </w:r>
      <w:bookmarkEnd w:id="22"/>
    </w:p>
    <w:p w:rsidR="00F8755E" w:rsidRPr="00C51174" w:rsidRDefault="00F8755E" w:rsidP="00677ABB">
      <w:pPr>
        <w:rPr>
          <w:rStyle w:val="Strong"/>
          <w:bCs/>
        </w:rPr>
      </w:pPr>
      <w:r w:rsidRPr="00C51174">
        <w:rPr>
          <w:rStyle w:val="Strong"/>
          <w:bCs/>
        </w:rPr>
        <w:t xml:space="preserve">Ευρωπαϊκό Ταμείο Περιφερειακής Ανάπτυξης (ΕΤΠΑ)/ Περιφερειακά Επιχειρησιακά Προγράμματα (ΠΕΠ)/ Κωδικός 75 </w:t>
      </w:r>
    </w:p>
    <w:p w:rsidR="00F8755E" w:rsidRPr="00397475" w:rsidRDefault="00F8755E" w:rsidP="00677ABB">
      <w:r w:rsidRPr="00397475">
        <w:t>Στο πλαίσιο του ΕΣΠΑ και προκειμένου να ενισχυθεί η συμβολή του στις προτεραιότητες της ΕΕ για την ανάπτυξη και την απασχόληση σε όρους χρηματοδοτικής προσπάθειας (Earmarking), συνυπολογίστηκε στις κατηγορίες δαπανών του Παραρτήματος IV του Γενικού Κανονισμού (στους Στόχους 1 και 2) ο Κωδικός 75: «Υποδομές εκπαίδευσης». Οι δαπάνες του Κωδικού 75 συγχρηματοδοτούνται από το Ευρωπαϊκό Ταμείο Περιφερειακής Ανάπτυξης (ΕΤΠΑ).</w:t>
      </w:r>
    </w:p>
    <w:p w:rsidR="00F8755E" w:rsidRPr="004C06CC" w:rsidRDefault="00F8755E" w:rsidP="00677ABB">
      <w:r w:rsidRPr="00C51174">
        <w:t xml:space="preserve">Σύμφωνα με την εξειδίκευση των Περιφερειακών Επιχειρησιακών Προγραμμάτων (ΠΕΠ) έχει προβλεφθεί η χρηματοδότηση Υποδομών Εκπαίδευσης (Κωδικός 75) μέσω των οποίων θα υλοποιούνται οι στόχοι και οι προτεραιότητες της εκπαιδευτικής στρατηγικής του Υπουργείου Παιδείας και Θρησκευμάτων, σε άμεση συνάφεια με τις συγχρηματοδοτούμενες δράσεις που υλοποιούνται ή προβλέπεται να υλοποιηθούν από το Επιχειρησιακό Πρόγραμμα «Εκπαίδευση &amp; Δια βίου </w:t>
      </w:r>
      <w:r w:rsidRPr="004C06CC">
        <w:t xml:space="preserve">Μάθηση». </w:t>
      </w:r>
    </w:p>
    <w:p w:rsidR="00F8755E" w:rsidRPr="00B711FD" w:rsidRDefault="00F8755E" w:rsidP="00677ABB">
      <w:r w:rsidRPr="004C06CC">
        <w:t>Ο προϋπολογισμός που διατίθεται για τον Κωδικό 75 ανέρχεται σε 1.039.446.235 ευρώ. Η κατανομή του διαθέσιμου π/υ (συγχρηματοδοτούμενη δημόσια δαπάνη) για τον Κωδικό 75 σε κάθε Περιφέρεια όπως ορίσθηκε στις Επιχειρησιακές Συμφωνίες των Περιφερειακών Επιχειρησιακών Προγραμμάτων (ΠΕΠ) αποτυπώνεται στον παρακάτω πίνακα.</w:t>
      </w:r>
      <w:r>
        <w:t xml:space="preserve"> </w:t>
      </w:r>
    </w:p>
    <w:p w:rsidR="00F8755E" w:rsidRPr="00B711FD" w:rsidRDefault="00F8755E" w:rsidP="00677ABB"/>
    <w:tbl>
      <w:tblPr>
        <w:tblW w:w="7640" w:type="dxa"/>
        <w:jc w:val="center"/>
        <w:tblLook w:val="0000"/>
      </w:tblPr>
      <w:tblGrid>
        <w:gridCol w:w="4330"/>
        <w:gridCol w:w="3310"/>
      </w:tblGrid>
      <w:tr w:rsidR="00F8755E" w:rsidRPr="00C51174">
        <w:trPr>
          <w:trHeight w:val="507"/>
          <w:jc w:val="center"/>
        </w:trPr>
        <w:tc>
          <w:tcPr>
            <w:tcW w:w="4330" w:type="dxa"/>
            <w:vMerge w:val="restart"/>
            <w:tcBorders>
              <w:top w:val="single" w:sz="4" w:space="0" w:color="auto"/>
              <w:left w:val="single" w:sz="8" w:space="0" w:color="auto"/>
              <w:bottom w:val="single" w:sz="8" w:space="0" w:color="000000"/>
              <w:right w:val="single" w:sz="8" w:space="0" w:color="auto"/>
            </w:tcBorders>
            <w:vAlign w:val="center"/>
          </w:tcPr>
          <w:p w:rsidR="00F8755E" w:rsidRPr="00397475" w:rsidRDefault="00F8755E" w:rsidP="00E60A89">
            <w:pPr>
              <w:spacing w:before="120" w:after="0" w:line="240" w:lineRule="auto"/>
              <w:jc w:val="center"/>
              <w:rPr>
                <w:rFonts w:cs="Arial"/>
                <w:b/>
                <w:bCs/>
              </w:rPr>
            </w:pPr>
            <w:r w:rsidRPr="00397475">
              <w:rPr>
                <w:rFonts w:cs="Arial"/>
                <w:b/>
                <w:bCs/>
              </w:rPr>
              <w:t>Περιφέρειες</w:t>
            </w:r>
          </w:p>
        </w:tc>
        <w:tc>
          <w:tcPr>
            <w:tcW w:w="3310" w:type="dxa"/>
            <w:vMerge w:val="restart"/>
            <w:tcBorders>
              <w:top w:val="single" w:sz="4" w:space="0" w:color="auto"/>
              <w:left w:val="single" w:sz="8" w:space="0" w:color="auto"/>
              <w:bottom w:val="single" w:sz="8" w:space="0" w:color="000000"/>
              <w:right w:val="single" w:sz="8" w:space="0" w:color="auto"/>
            </w:tcBorders>
            <w:vAlign w:val="center"/>
          </w:tcPr>
          <w:p w:rsidR="00F8755E" w:rsidRPr="00397475" w:rsidRDefault="00F8755E" w:rsidP="00E60A89">
            <w:pPr>
              <w:spacing w:before="120" w:after="0" w:line="240" w:lineRule="auto"/>
              <w:jc w:val="center"/>
              <w:rPr>
                <w:rFonts w:cs="Arial"/>
                <w:b/>
                <w:bCs/>
              </w:rPr>
            </w:pPr>
            <w:r w:rsidRPr="00397475">
              <w:rPr>
                <w:rFonts w:cs="Arial"/>
                <w:b/>
                <w:bCs/>
              </w:rPr>
              <w:t>Κωδικός 75 "Υποδομές Εκπαίδευσης" (ΕΤΠΑ)</w:t>
            </w:r>
          </w:p>
        </w:tc>
      </w:tr>
      <w:tr w:rsidR="00F8755E" w:rsidRPr="00C51174">
        <w:trPr>
          <w:trHeight w:val="670"/>
          <w:jc w:val="center"/>
        </w:trPr>
        <w:tc>
          <w:tcPr>
            <w:tcW w:w="4330" w:type="dxa"/>
            <w:vMerge/>
            <w:tcBorders>
              <w:top w:val="single" w:sz="4" w:space="0" w:color="auto"/>
              <w:left w:val="single" w:sz="8" w:space="0" w:color="auto"/>
              <w:bottom w:val="single" w:sz="8" w:space="0" w:color="000000"/>
              <w:right w:val="single" w:sz="8" w:space="0" w:color="auto"/>
            </w:tcBorders>
            <w:vAlign w:val="center"/>
          </w:tcPr>
          <w:p w:rsidR="00F8755E" w:rsidRPr="00C51174" w:rsidRDefault="00F8755E" w:rsidP="00E60A89">
            <w:pPr>
              <w:spacing w:before="120" w:after="0" w:line="240" w:lineRule="auto"/>
              <w:rPr>
                <w:rFonts w:cs="Arial"/>
                <w:bCs/>
              </w:rPr>
            </w:pPr>
          </w:p>
        </w:tc>
        <w:tc>
          <w:tcPr>
            <w:tcW w:w="3310" w:type="dxa"/>
            <w:vMerge/>
            <w:tcBorders>
              <w:top w:val="single" w:sz="4" w:space="0" w:color="auto"/>
              <w:left w:val="single" w:sz="8" w:space="0" w:color="auto"/>
              <w:bottom w:val="single" w:sz="8" w:space="0" w:color="000000"/>
              <w:right w:val="single" w:sz="8" w:space="0" w:color="auto"/>
            </w:tcBorders>
            <w:vAlign w:val="center"/>
          </w:tcPr>
          <w:p w:rsidR="00F8755E" w:rsidRPr="00C51174" w:rsidRDefault="00F8755E" w:rsidP="00E60A89">
            <w:pPr>
              <w:spacing w:before="120" w:after="0" w:line="240" w:lineRule="auto"/>
              <w:rPr>
                <w:rFonts w:cs="Arial"/>
                <w:bCs/>
              </w:rPr>
            </w:pPr>
          </w:p>
        </w:tc>
      </w:tr>
      <w:tr w:rsidR="00F8755E" w:rsidRPr="00C51174">
        <w:trPr>
          <w:trHeight w:val="221"/>
          <w:jc w:val="center"/>
        </w:trPr>
        <w:tc>
          <w:tcPr>
            <w:tcW w:w="4330" w:type="dxa"/>
            <w:tcBorders>
              <w:top w:val="nil"/>
              <w:left w:val="single" w:sz="8" w:space="0" w:color="auto"/>
              <w:bottom w:val="single" w:sz="4" w:space="0" w:color="auto"/>
              <w:right w:val="nil"/>
            </w:tcBorders>
          </w:tcPr>
          <w:p w:rsidR="00F8755E" w:rsidRPr="00C51174" w:rsidRDefault="00F8755E" w:rsidP="00E60A89">
            <w:pPr>
              <w:spacing w:before="120" w:after="0" w:line="240" w:lineRule="auto"/>
              <w:rPr>
                <w:rFonts w:cs="Arial"/>
                <w:bCs/>
              </w:rPr>
            </w:pPr>
            <w:r w:rsidRPr="00C51174">
              <w:rPr>
                <w:rFonts w:cs="Arial"/>
                <w:bCs/>
              </w:rPr>
              <w:t>Ανατολικής Μακεδονίας &amp; Θράκης</w:t>
            </w:r>
          </w:p>
        </w:tc>
        <w:tc>
          <w:tcPr>
            <w:tcW w:w="3310" w:type="dxa"/>
            <w:tcBorders>
              <w:top w:val="nil"/>
              <w:left w:val="single" w:sz="4" w:space="0" w:color="auto"/>
              <w:bottom w:val="single" w:sz="4" w:space="0" w:color="auto"/>
              <w:right w:val="single" w:sz="4" w:space="0" w:color="auto"/>
            </w:tcBorders>
            <w:vAlign w:val="center"/>
          </w:tcPr>
          <w:p w:rsidR="00F8755E" w:rsidRPr="00C51174" w:rsidRDefault="00F8755E" w:rsidP="00E60A89">
            <w:pPr>
              <w:spacing w:before="120" w:after="0" w:line="240" w:lineRule="auto"/>
              <w:jc w:val="center"/>
              <w:rPr>
                <w:rFonts w:cs="Arial"/>
                <w:bCs/>
              </w:rPr>
            </w:pPr>
            <w:r w:rsidRPr="00C51174">
              <w:rPr>
                <w:bCs/>
              </w:rPr>
              <w:t>82.089.706</w:t>
            </w:r>
          </w:p>
        </w:tc>
      </w:tr>
      <w:tr w:rsidR="00F8755E" w:rsidRPr="00C51174">
        <w:trPr>
          <w:trHeight w:val="241"/>
          <w:jc w:val="center"/>
        </w:trPr>
        <w:tc>
          <w:tcPr>
            <w:tcW w:w="4330" w:type="dxa"/>
            <w:tcBorders>
              <w:top w:val="single" w:sz="4" w:space="0" w:color="auto"/>
              <w:left w:val="single" w:sz="8" w:space="0" w:color="auto"/>
              <w:bottom w:val="single" w:sz="4" w:space="0" w:color="auto"/>
              <w:right w:val="nil"/>
            </w:tcBorders>
          </w:tcPr>
          <w:p w:rsidR="00F8755E" w:rsidRPr="00C51174" w:rsidRDefault="00F8755E" w:rsidP="00E60A89">
            <w:pPr>
              <w:spacing w:before="120" w:after="0" w:line="240" w:lineRule="auto"/>
              <w:rPr>
                <w:rFonts w:cs="Arial"/>
                <w:bCs/>
              </w:rPr>
            </w:pPr>
            <w:r w:rsidRPr="00C51174">
              <w:rPr>
                <w:rFonts w:cs="Arial"/>
                <w:bCs/>
              </w:rPr>
              <w:t>Κεντρικής Μακεδονίας</w:t>
            </w:r>
          </w:p>
        </w:tc>
        <w:tc>
          <w:tcPr>
            <w:tcW w:w="3310" w:type="dxa"/>
            <w:tcBorders>
              <w:top w:val="single" w:sz="4" w:space="0" w:color="auto"/>
              <w:left w:val="single" w:sz="4" w:space="0" w:color="auto"/>
              <w:bottom w:val="single" w:sz="4" w:space="0" w:color="auto"/>
              <w:right w:val="single" w:sz="4" w:space="0" w:color="auto"/>
            </w:tcBorders>
            <w:vAlign w:val="center"/>
          </w:tcPr>
          <w:p w:rsidR="00F8755E" w:rsidRPr="00C51174" w:rsidRDefault="00F8755E" w:rsidP="00E60A89">
            <w:pPr>
              <w:spacing w:before="120" w:after="0" w:line="240" w:lineRule="auto"/>
              <w:jc w:val="center"/>
              <w:rPr>
                <w:rFonts w:cs="Arial"/>
                <w:bCs/>
              </w:rPr>
            </w:pPr>
            <w:r w:rsidRPr="00C51174">
              <w:t>144.085.431</w:t>
            </w:r>
          </w:p>
        </w:tc>
      </w:tr>
      <w:tr w:rsidR="00F8755E" w:rsidRPr="00C51174">
        <w:trPr>
          <w:trHeight w:val="169"/>
          <w:jc w:val="center"/>
        </w:trPr>
        <w:tc>
          <w:tcPr>
            <w:tcW w:w="4330" w:type="dxa"/>
            <w:tcBorders>
              <w:top w:val="single" w:sz="4" w:space="0" w:color="auto"/>
              <w:left w:val="single" w:sz="8" w:space="0" w:color="auto"/>
              <w:bottom w:val="single" w:sz="4" w:space="0" w:color="auto"/>
              <w:right w:val="nil"/>
            </w:tcBorders>
          </w:tcPr>
          <w:p w:rsidR="00F8755E" w:rsidRPr="00C51174" w:rsidRDefault="00F8755E" w:rsidP="00E60A89">
            <w:pPr>
              <w:spacing w:before="120" w:after="0" w:line="240" w:lineRule="auto"/>
              <w:rPr>
                <w:rFonts w:cs="Arial"/>
                <w:bCs/>
              </w:rPr>
            </w:pPr>
            <w:r w:rsidRPr="00C51174">
              <w:rPr>
                <w:rFonts w:cs="Arial"/>
                <w:bCs/>
              </w:rPr>
              <w:t>Δυτικής Μακεδονίας</w:t>
            </w:r>
          </w:p>
        </w:tc>
        <w:tc>
          <w:tcPr>
            <w:tcW w:w="3310" w:type="dxa"/>
            <w:tcBorders>
              <w:top w:val="single" w:sz="4" w:space="0" w:color="auto"/>
              <w:left w:val="single" w:sz="4" w:space="0" w:color="auto"/>
              <w:bottom w:val="single" w:sz="4" w:space="0" w:color="auto"/>
              <w:right w:val="single" w:sz="4" w:space="0" w:color="auto"/>
            </w:tcBorders>
            <w:vAlign w:val="center"/>
          </w:tcPr>
          <w:p w:rsidR="00F8755E" w:rsidRPr="00C51174" w:rsidRDefault="00F8755E" w:rsidP="00E60A89">
            <w:pPr>
              <w:spacing w:before="120" w:after="0" w:line="240" w:lineRule="auto"/>
              <w:jc w:val="center"/>
              <w:rPr>
                <w:rFonts w:cs="Arial"/>
                <w:bCs/>
              </w:rPr>
            </w:pPr>
            <w:r w:rsidRPr="00C51174">
              <w:t>100.661.235</w:t>
            </w:r>
          </w:p>
        </w:tc>
      </w:tr>
      <w:tr w:rsidR="00F8755E" w:rsidRPr="00C51174">
        <w:trPr>
          <w:trHeight w:val="139"/>
          <w:jc w:val="center"/>
        </w:trPr>
        <w:tc>
          <w:tcPr>
            <w:tcW w:w="4330" w:type="dxa"/>
            <w:tcBorders>
              <w:top w:val="single" w:sz="4" w:space="0" w:color="auto"/>
              <w:left w:val="single" w:sz="8" w:space="0" w:color="auto"/>
              <w:bottom w:val="single" w:sz="4" w:space="0" w:color="auto"/>
              <w:right w:val="nil"/>
            </w:tcBorders>
          </w:tcPr>
          <w:p w:rsidR="00F8755E" w:rsidRPr="00C51174" w:rsidRDefault="00F8755E" w:rsidP="00E60A89">
            <w:pPr>
              <w:spacing w:before="120" w:after="0" w:line="240" w:lineRule="auto"/>
              <w:rPr>
                <w:rFonts w:cs="Arial"/>
                <w:bCs/>
              </w:rPr>
            </w:pPr>
            <w:r w:rsidRPr="00C51174">
              <w:rPr>
                <w:rFonts w:cs="Arial"/>
                <w:bCs/>
              </w:rPr>
              <w:t>Ηπείρου</w:t>
            </w:r>
          </w:p>
        </w:tc>
        <w:tc>
          <w:tcPr>
            <w:tcW w:w="3310" w:type="dxa"/>
            <w:tcBorders>
              <w:top w:val="single" w:sz="4" w:space="0" w:color="auto"/>
              <w:left w:val="single" w:sz="4" w:space="0" w:color="auto"/>
              <w:bottom w:val="single" w:sz="4" w:space="0" w:color="auto"/>
              <w:right w:val="single" w:sz="4" w:space="0" w:color="auto"/>
            </w:tcBorders>
            <w:vAlign w:val="center"/>
          </w:tcPr>
          <w:p w:rsidR="00F8755E" w:rsidRPr="00C51174" w:rsidRDefault="00F8755E" w:rsidP="00E60A89">
            <w:pPr>
              <w:spacing w:before="120" w:after="0" w:line="240" w:lineRule="auto"/>
              <w:jc w:val="center"/>
              <w:rPr>
                <w:rFonts w:cs="Arial"/>
                <w:bCs/>
              </w:rPr>
            </w:pPr>
            <w:r w:rsidRPr="00C51174">
              <w:t>40.000.000</w:t>
            </w:r>
          </w:p>
        </w:tc>
      </w:tr>
      <w:tr w:rsidR="00F8755E" w:rsidRPr="00C51174">
        <w:trPr>
          <w:trHeight w:val="255"/>
          <w:jc w:val="center"/>
        </w:trPr>
        <w:tc>
          <w:tcPr>
            <w:tcW w:w="4330" w:type="dxa"/>
            <w:tcBorders>
              <w:top w:val="single" w:sz="4" w:space="0" w:color="auto"/>
              <w:left w:val="single" w:sz="8" w:space="0" w:color="auto"/>
              <w:bottom w:val="single" w:sz="4" w:space="0" w:color="auto"/>
              <w:right w:val="nil"/>
            </w:tcBorders>
          </w:tcPr>
          <w:p w:rsidR="00F8755E" w:rsidRPr="00C51174" w:rsidRDefault="00F8755E" w:rsidP="00E60A89">
            <w:pPr>
              <w:spacing w:before="120" w:after="0" w:line="240" w:lineRule="auto"/>
              <w:rPr>
                <w:rFonts w:cs="Arial"/>
                <w:bCs/>
              </w:rPr>
            </w:pPr>
            <w:r w:rsidRPr="00C51174">
              <w:rPr>
                <w:rFonts w:cs="Arial"/>
                <w:bCs/>
              </w:rPr>
              <w:t>Θεσσαλίας</w:t>
            </w:r>
          </w:p>
        </w:tc>
        <w:tc>
          <w:tcPr>
            <w:tcW w:w="3310" w:type="dxa"/>
            <w:tcBorders>
              <w:top w:val="single" w:sz="4" w:space="0" w:color="auto"/>
              <w:left w:val="single" w:sz="4" w:space="0" w:color="auto"/>
              <w:bottom w:val="single" w:sz="4" w:space="0" w:color="auto"/>
              <w:right w:val="single" w:sz="4" w:space="0" w:color="auto"/>
            </w:tcBorders>
            <w:vAlign w:val="center"/>
          </w:tcPr>
          <w:p w:rsidR="00F8755E" w:rsidRPr="00C51174" w:rsidRDefault="00F8755E" w:rsidP="00E60A89">
            <w:pPr>
              <w:spacing w:before="120" w:after="0" w:line="240" w:lineRule="auto"/>
              <w:jc w:val="center"/>
              <w:rPr>
                <w:rFonts w:cs="Arial"/>
                <w:bCs/>
              </w:rPr>
            </w:pPr>
            <w:r w:rsidRPr="00C51174">
              <w:t>64.599.072</w:t>
            </w:r>
          </w:p>
        </w:tc>
      </w:tr>
      <w:tr w:rsidR="00F8755E" w:rsidRPr="00C51174">
        <w:trPr>
          <w:trHeight w:val="255"/>
          <w:jc w:val="center"/>
        </w:trPr>
        <w:tc>
          <w:tcPr>
            <w:tcW w:w="4330" w:type="dxa"/>
            <w:tcBorders>
              <w:top w:val="single" w:sz="4" w:space="0" w:color="auto"/>
              <w:left w:val="single" w:sz="8" w:space="0" w:color="auto"/>
              <w:bottom w:val="single" w:sz="4" w:space="0" w:color="auto"/>
              <w:right w:val="nil"/>
            </w:tcBorders>
          </w:tcPr>
          <w:p w:rsidR="00F8755E" w:rsidRPr="00C51174" w:rsidRDefault="00F8755E" w:rsidP="00E60A89">
            <w:pPr>
              <w:spacing w:before="120" w:after="0" w:line="240" w:lineRule="auto"/>
              <w:rPr>
                <w:rFonts w:cs="Arial"/>
                <w:bCs/>
              </w:rPr>
            </w:pPr>
            <w:r w:rsidRPr="00C51174">
              <w:rPr>
                <w:rFonts w:cs="Arial"/>
                <w:bCs/>
              </w:rPr>
              <w:t>Ιονίων Νήσων</w:t>
            </w:r>
          </w:p>
        </w:tc>
        <w:tc>
          <w:tcPr>
            <w:tcW w:w="3310" w:type="dxa"/>
            <w:tcBorders>
              <w:top w:val="single" w:sz="4" w:space="0" w:color="auto"/>
              <w:left w:val="single" w:sz="4" w:space="0" w:color="auto"/>
              <w:bottom w:val="single" w:sz="4" w:space="0" w:color="auto"/>
              <w:right w:val="single" w:sz="4" w:space="0" w:color="auto"/>
            </w:tcBorders>
            <w:vAlign w:val="center"/>
          </w:tcPr>
          <w:p w:rsidR="00F8755E" w:rsidRPr="00C51174" w:rsidRDefault="00F8755E" w:rsidP="00E60A89">
            <w:pPr>
              <w:spacing w:before="120" w:after="0" w:line="240" w:lineRule="auto"/>
              <w:jc w:val="center"/>
              <w:rPr>
                <w:rFonts w:cs="Arial"/>
                <w:bCs/>
              </w:rPr>
            </w:pPr>
            <w:r w:rsidRPr="00C51174">
              <w:t>38.664.278</w:t>
            </w:r>
          </w:p>
        </w:tc>
      </w:tr>
      <w:tr w:rsidR="00F8755E" w:rsidRPr="00C51174">
        <w:trPr>
          <w:trHeight w:val="255"/>
          <w:jc w:val="center"/>
        </w:trPr>
        <w:tc>
          <w:tcPr>
            <w:tcW w:w="4330" w:type="dxa"/>
            <w:tcBorders>
              <w:top w:val="single" w:sz="4" w:space="0" w:color="auto"/>
              <w:left w:val="single" w:sz="8" w:space="0" w:color="auto"/>
              <w:bottom w:val="single" w:sz="4" w:space="0" w:color="auto"/>
              <w:right w:val="nil"/>
            </w:tcBorders>
          </w:tcPr>
          <w:p w:rsidR="00F8755E" w:rsidRPr="00C51174" w:rsidRDefault="00F8755E" w:rsidP="00E60A89">
            <w:pPr>
              <w:spacing w:before="120" w:after="0" w:line="240" w:lineRule="auto"/>
              <w:rPr>
                <w:rFonts w:cs="Arial"/>
                <w:bCs/>
              </w:rPr>
            </w:pPr>
            <w:r w:rsidRPr="00C51174">
              <w:rPr>
                <w:rFonts w:cs="Arial"/>
                <w:bCs/>
              </w:rPr>
              <w:t>Δυτικής Ελλάδας</w:t>
            </w:r>
          </w:p>
        </w:tc>
        <w:tc>
          <w:tcPr>
            <w:tcW w:w="3310" w:type="dxa"/>
            <w:tcBorders>
              <w:top w:val="single" w:sz="4" w:space="0" w:color="auto"/>
              <w:left w:val="single" w:sz="4" w:space="0" w:color="auto"/>
              <w:bottom w:val="single" w:sz="4" w:space="0" w:color="auto"/>
              <w:right w:val="single" w:sz="4" w:space="0" w:color="auto"/>
            </w:tcBorders>
            <w:vAlign w:val="center"/>
          </w:tcPr>
          <w:p w:rsidR="00F8755E" w:rsidRPr="00C51174" w:rsidRDefault="00F8755E" w:rsidP="00E60A89">
            <w:pPr>
              <w:spacing w:before="120" w:after="0" w:line="240" w:lineRule="auto"/>
              <w:jc w:val="center"/>
              <w:rPr>
                <w:rFonts w:cs="Arial"/>
                <w:bCs/>
              </w:rPr>
            </w:pPr>
            <w:r w:rsidRPr="00C51174">
              <w:t>70.670.469</w:t>
            </w:r>
          </w:p>
        </w:tc>
      </w:tr>
      <w:tr w:rsidR="00F8755E" w:rsidRPr="00C51174">
        <w:trPr>
          <w:trHeight w:val="255"/>
          <w:jc w:val="center"/>
        </w:trPr>
        <w:tc>
          <w:tcPr>
            <w:tcW w:w="4330" w:type="dxa"/>
            <w:tcBorders>
              <w:top w:val="single" w:sz="4" w:space="0" w:color="auto"/>
              <w:left w:val="single" w:sz="8" w:space="0" w:color="auto"/>
              <w:bottom w:val="single" w:sz="4" w:space="0" w:color="auto"/>
              <w:right w:val="nil"/>
            </w:tcBorders>
          </w:tcPr>
          <w:p w:rsidR="00F8755E" w:rsidRPr="00C51174" w:rsidRDefault="00F8755E" w:rsidP="00E60A89">
            <w:pPr>
              <w:spacing w:before="120" w:after="0" w:line="240" w:lineRule="auto"/>
              <w:rPr>
                <w:rFonts w:cs="Arial"/>
                <w:bCs/>
              </w:rPr>
            </w:pPr>
            <w:r w:rsidRPr="00C51174">
              <w:rPr>
                <w:rFonts w:cs="Arial"/>
                <w:bCs/>
              </w:rPr>
              <w:t>Στερεάς Ελλάδας</w:t>
            </w:r>
          </w:p>
        </w:tc>
        <w:tc>
          <w:tcPr>
            <w:tcW w:w="3310" w:type="dxa"/>
            <w:tcBorders>
              <w:top w:val="single" w:sz="4" w:space="0" w:color="auto"/>
              <w:left w:val="single" w:sz="4" w:space="0" w:color="auto"/>
              <w:bottom w:val="single" w:sz="4" w:space="0" w:color="auto"/>
              <w:right w:val="single" w:sz="4" w:space="0" w:color="auto"/>
            </w:tcBorders>
            <w:vAlign w:val="center"/>
          </w:tcPr>
          <w:p w:rsidR="00F8755E" w:rsidRPr="00C51174" w:rsidRDefault="00F8755E" w:rsidP="00E60A89">
            <w:pPr>
              <w:spacing w:before="120" w:after="0" w:line="240" w:lineRule="auto"/>
              <w:jc w:val="center"/>
              <w:rPr>
                <w:rFonts w:cs="Arial"/>
                <w:bCs/>
              </w:rPr>
            </w:pPr>
            <w:r w:rsidRPr="00C51174">
              <w:t>60.739.820</w:t>
            </w:r>
          </w:p>
        </w:tc>
      </w:tr>
      <w:tr w:rsidR="00F8755E" w:rsidRPr="00C51174">
        <w:trPr>
          <w:trHeight w:val="125"/>
          <w:jc w:val="center"/>
        </w:trPr>
        <w:tc>
          <w:tcPr>
            <w:tcW w:w="4330" w:type="dxa"/>
            <w:tcBorders>
              <w:top w:val="single" w:sz="4" w:space="0" w:color="auto"/>
              <w:left w:val="single" w:sz="8" w:space="0" w:color="auto"/>
              <w:bottom w:val="single" w:sz="4" w:space="0" w:color="auto"/>
              <w:right w:val="nil"/>
            </w:tcBorders>
          </w:tcPr>
          <w:p w:rsidR="00F8755E" w:rsidRPr="00C51174" w:rsidRDefault="00F8755E" w:rsidP="00E60A89">
            <w:pPr>
              <w:spacing w:before="120" w:after="0" w:line="240" w:lineRule="auto"/>
              <w:rPr>
                <w:rFonts w:cs="Arial"/>
                <w:bCs/>
              </w:rPr>
            </w:pPr>
            <w:r w:rsidRPr="00C51174">
              <w:rPr>
                <w:rFonts w:cs="Arial"/>
                <w:bCs/>
              </w:rPr>
              <w:t>Αττικής</w:t>
            </w:r>
          </w:p>
        </w:tc>
        <w:tc>
          <w:tcPr>
            <w:tcW w:w="3310" w:type="dxa"/>
            <w:tcBorders>
              <w:top w:val="single" w:sz="4" w:space="0" w:color="auto"/>
              <w:left w:val="single" w:sz="4" w:space="0" w:color="auto"/>
              <w:bottom w:val="single" w:sz="4" w:space="0" w:color="auto"/>
              <w:right w:val="single" w:sz="4" w:space="0" w:color="auto"/>
            </w:tcBorders>
            <w:vAlign w:val="center"/>
          </w:tcPr>
          <w:p w:rsidR="00F8755E" w:rsidRPr="00C51174" w:rsidRDefault="00F8755E" w:rsidP="00E60A89">
            <w:pPr>
              <w:spacing w:before="120" w:after="0" w:line="240" w:lineRule="auto"/>
              <w:jc w:val="center"/>
              <w:rPr>
                <w:rFonts w:cs="Arial"/>
                <w:bCs/>
              </w:rPr>
            </w:pPr>
            <w:r w:rsidRPr="00C51174">
              <w:rPr>
                <w:bCs/>
              </w:rPr>
              <w:t>218.583.157</w:t>
            </w:r>
          </w:p>
        </w:tc>
      </w:tr>
      <w:tr w:rsidR="00F8755E" w:rsidRPr="00C51174">
        <w:trPr>
          <w:trHeight w:val="255"/>
          <w:jc w:val="center"/>
        </w:trPr>
        <w:tc>
          <w:tcPr>
            <w:tcW w:w="4330" w:type="dxa"/>
            <w:tcBorders>
              <w:top w:val="single" w:sz="4" w:space="0" w:color="auto"/>
              <w:left w:val="single" w:sz="8" w:space="0" w:color="auto"/>
              <w:bottom w:val="single" w:sz="4" w:space="0" w:color="auto"/>
              <w:right w:val="nil"/>
            </w:tcBorders>
          </w:tcPr>
          <w:p w:rsidR="00F8755E" w:rsidRPr="00C51174" w:rsidRDefault="00F8755E" w:rsidP="00E60A89">
            <w:pPr>
              <w:spacing w:before="120" w:after="0" w:line="240" w:lineRule="auto"/>
              <w:rPr>
                <w:rFonts w:cs="Arial"/>
                <w:bCs/>
              </w:rPr>
            </w:pPr>
            <w:r w:rsidRPr="00C51174">
              <w:rPr>
                <w:rFonts w:cs="Arial"/>
                <w:bCs/>
              </w:rPr>
              <w:t>Πελοποννήσου</w:t>
            </w:r>
          </w:p>
        </w:tc>
        <w:tc>
          <w:tcPr>
            <w:tcW w:w="3310" w:type="dxa"/>
            <w:tcBorders>
              <w:top w:val="single" w:sz="4" w:space="0" w:color="auto"/>
              <w:left w:val="single" w:sz="4" w:space="0" w:color="auto"/>
              <w:bottom w:val="single" w:sz="4" w:space="0" w:color="auto"/>
              <w:right w:val="single" w:sz="4" w:space="0" w:color="auto"/>
            </w:tcBorders>
            <w:vAlign w:val="center"/>
          </w:tcPr>
          <w:p w:rsidR="00F8755E" w:rsidRPr="00C51174" w:rsidRDefault="00F8755E" w:rsidP="00E60A89">
            <w:pPr>
              <w:spacing w:before="120" w:after="0" w:line="240" w:lineRule="auto"/>
              <w:jc w:val="center"/>
              <w:rPr>
                <w:rFonts w:cs="Arial"/>
                <w:bCs/>
              </w:rPr>
            </w:pPr>
            <w:r w:rsidRPr="00C51174">
              <w:t>42.101.053</w:t>
            </w:r>
          </w:p>
        </w:tc>
      </w:tr>
      <w:tr w:rsidR="00F8755E" w:rsidRPr="00C51174">
        <w:trPr>
          <w:trHeight w:val="255"/>
          <w:jc w:val="center"/>
        </w:trPr>
        <w:tc>
          <w:tcPr>
            <w:tcW w:w="4330" w:type="dxa"/>
            <w:tcBorders>
              <w:top w:val="single" w:sz="4" w:space="0" w:color="auto"/>
              <w:left w:val="single" w:sz="8" w:space="0" w:color="auto"/>
              <w:bottom w:val="single" w:sz="4" w:space="0" w:color="auto"/>
              <w:right w:val="nil"/>
            </w:tcBorders>
          </w:tcPr>
          <w:p w:rsidR="00F8755E" w:rsidRPr="00C51174" w:rsidRDefault="00F8755E" w:rsidP="00E60A89">
            <w:pPr>
              <w:spacing w:before="120" w:after="0" w:line="240" w:lineRule="auto"/>
              <w:rPr>
                <w:rFonts w:cs="Arial"/>
                <w:bCs/>
              </w:rPr>
            </w:pPr>
            <w:r w:rsidRPr="00C51174">
              <w:rPr>
                <w:rFonts w:cs="Arial"/>
                <w:bCs/>
              </w:rPr>
              <w:t>Βορείου Αιγαίου</w:t>
            </w:r>
          </w:p>
        </w:tc>
        <w:tc>
          <w:tcPr>
            <w:tcW w:w="3310" w:type="dxa"/>
            <w:tcBorders>
              <w:top w:val="single" w:sz="4" w:space="0" w:color="auto"/>
              <w:left w:val="single" w:sz="4" w:space="0" w:color="auto"/>
              <w:bottom w:val="single" w:sz="4" w:space="0" w:color="auto"/>
              <w:right w:val="single" w:sz="4" w:space="0" w:color="auto"/>
            </w:tcBorders>
            <w:vAlign w:val="center"/>
          </w:tcPr>
          <w:p w:rsidR="00F8755E" w:rsidRPr="00C51174" w:rsidRDefault="00F8755E" w:rsidP="00E60A89">
            <w:pPr>
              <w:spacing w:before="120" w:after="0" w:line="240" w:lineRule="auto"/>
              <w:jc w:val="center"/>
              <w:rPr>
                <w:rFonts w:cs="Arial"/>
                <w:bCs/>
              </w:rPr>
            </w:pPr>
            <w:r w:rsidRPr="00C51174">
              <w:t>42.567.958</w:t>
            </w:r>
          </w:p>
        </w:tc>
      </w:tr>
      <w:tr w:rsidR="00F8755E" w:rsidRPr="00C51174">
        <w:trPr>
          <w:trHeight w:val="255"/>
          <w:jc w:val="center"/>
        </w:trPr>
        <w:tc>
          <w:tcPr>
            <w:tcW w:w="4330" w:type="dxa"/>
            <w:tcBorders>
              <w:top w:val="single" w:sz="4" w:space="0" w:color="auto"/>
              <w:left w:val="single" w:sz="8" w:space="0" w:color="auto"/>
              <w:bottom w:val="single" w:sz="4" w:space="0" w:color="auto"/>
              <w:right w:val="nil"/>
            </w:tcBorders>
          </w:tcPr>
          <w:p w:rsidR="00F8755E" w:rsidRPr="00C51174" w:rsidRDefault="00F8755E" w:rsidP="00E60A89">
            <w:pPr>
              <w:spacing w:before="120" w:after="0" w:line="240" w:lineRule="auto"/>
              <w:rPr>
                <w:rFonts w:cs="Arial"/>
                <w:bCs/>
              </w:rPr>
            </w:pPr>
            <w:r w:rsidRPr="00C51174">
              <w:rPr>
                <w:rFonts w:cs="Arial"/>
                <w:bCs/>
              </w:rPr>
              <w:t>Νοτίου Αιγαίου</w:t>
            </w:r>
          </w:p>
        </w:tc>
        <w:tc>
          <w:tcPr>
            <w:tcW w:w="3310" w:type="dxa"/>
            <w:tcBorders>
              <w:top w:val="single" w:sz="4" w:space="0" w:color="auto"/>
              <w:left w:val="single" w:sz="4" w:space="0" w:color="auto"/>
              <w:bottom w:val="single" w:sz="4" w:space="0" w:color="auto"/>
              <w:right w:val="single" w:sz="4" w:space="0" w:color="auto"/>
            </w:tcBorders>
            <w:vAlign w:val="center"/>
          </w:tcPr>
          <w:p w:rsidR="00F8755E" w:rsidRPr="00C51174" w:rsidRDefault="00F8755E" w:rsidP="00E60A89">
            <w:pPr>
              <w:spacing w:before="120" w:after="0" w:line="240" w:lineRule="auto"/>
              <w:jc w:val="center"/>
              <w:rPr>
                <w:rFonts w:cs="Arial"/>
                <w:bCs/>
              </w:rPr>
            </w:pPr>
            <w:r w:rsidRPr="00C51174">
              <w:t>49.893.059</w:t>
            </w:r>
          </w:p>
        </w:tc>
      </w:tr>
      <w:tr w:rsidR="00F8755E" w:rsidRPr="00C51174">
        <w:trPr>
          <w:trHeight w:val="183"/>
          <w:jc w:val="center"/>
        </w:trPr>
        <w:tc>
          <w:tcPr>
            <w:tcW w:w="4330" w:type="dxa"/>
            <w:tcBorders>
              <w:top w:val="single" w:sz="4" w:space="0" w:color="auto"/>
              <w:left w:val="single" w:sz="8" w:space="0" w:color="auto"/>
              <w:bottom w:val="single" w:sz="4" w:space="0" w:color="auto"/>
              <w:right w:val="nil"/>
            </w:tcBorders>
          </w:tcPr>
          <w:p w:rsidR="00F8755E" w:rsidRPr="00C51174" w:rsidRDefault="00F8755E" w:rsidP="00E60A89">
            <w:pPr>
              <w:spacing w:before="120" w:after="0" w:line="240" w:lineRule="auto"/>
              <w:rPr>
                <w:rFonts w:cs="Arial"/>
                <w:bCs/>
              </w:rPr>
            </w:pPr>
            <w:r w:rsidRPr="00C51174">
              <w:rPr>
                <w:rFonts w:cs="Arial"/>
                <w:bCs/>
              </w:rPr>
              <w:t>Κρήτης</w:t>
            </w:r>
          </w:p>
        </w:tc>
        <w:tc>
          <w:tcPr>
            <w:tcW w:w="3310" w:type="dxa"/>
            <w:tcBorders>
              <w:top w:val="single" w:sz="4" w:space="0" w:color="auto"/>
              <w:left w:val="single" w:sz="4" w:space="0" w:color="auto"/>
              <w:bottom w:val="single" w:sz="4" w:space="0" w:color="auto"/>
              <w:right w:val="single" w:sz="4" w:space="0" w:color="auto"/>
            </w:tcBorders>
            <w:vAlign w:val="center"/>
          </w:tcPr>
          <w:p w:rsidR="00F8755E" w:rsidRPr="00C51174" w:rsidRDefault="00F8755E" w:rsidP="00E60A89">
            <w:pPr>
              <w:spacing w:before="120" w:after="0" w:line="240" w:lineRule="auto"/>
              <w:jc w:val="center"/>
              <w:rPr>
                <w:rFonts w:cs="Arial"/>
                <w:bCs/>
              </w:rPr>
            </w:pPr>
            <w:r w:rsidRPr="00C51174">
              <w:t>84.790.997</w:t>
            </w:r>
          </w:p>
        </w:tc>
      </w:tr>
    </w:tbl>
    <w:p w:rsidR="00F8755E" w:rsidRPr="004C06CC" w:rsidRDefault="00F8755E" w:rsidP="00677ABB">
      <w:r w:rsidRPr="00C51174">
        <w:t xml:space="preserve">Στο πλαίσιο του </w:t>
      </w:r>
      <w:r w:rsidRPr="004C06CC">
        <w:t xml:space="preserve">διαθέσιμου π/υ για τον Κωδικό 75, (ορίσθηκε στις Επιχειρησιακές Συμφωνίες των Περιφερειακών Επιχειρησιακών Προγραμμάτων (ΠΕΠ) σε ειδικό μάλιστα παράρτημα που καταρτίσθηκε από το Υπουργείο Παιδείας ΔΒΜΘ), έχουν σχεδιασθεί </w:t>
      </w:r>
      <w:r>
        <w:t xml:space="preserve">και υλοποιούνται </w:t>
      </w:r>
      <w:r w:rsidRPr="004C06CC">
        <w:t xml:space="preserve"> οι ακόλουθες κατηγορίες πράξεων:</w:t>
      </w:r>
    </w:p>
    <w:p w:rsidR="00F8755E" w:rsidRDefault="00F8755E" w:rsidP="00E36870">
      <w:pPr>
        <w:numPr>
          <w:ilvl w:val="0"/>
          <w:numId w:val="24"/>
        </w:numPr>
      </w:pPr>
      <w:r w:rsidRPr="004C06CC">
        <w:t>Έργα σχολικής στέγης (κτιριακά έργα πρωτοβάθμιας και δευτεροβάθμιας εκπαίδευσης), με αρχικώς ορισθείσες προτεραιότητες (α) την κατασκευή νέων Νηπιαγωγείων και Δημοτικών</w:t>
      </w:r>
      <w:r w:rsidRPr="00397475">
        <w:t xml:space="preserve"> σχολείων και (β) προσθήκες και βελτιώσεις σχολείων με στόχο την εξάλειψη της </w:t>
      </w:r>
      <w:r>
        <w:t>διπλής βάρδιας</w:t>
      </w:r>
      <w:r w:rsidRPr="00397475">
        <w:t xml:space="preserve"> και στη συνέχεια με προτεραιότητες (α) ΑΝΕΓΕΡΣΗ ΝΕΟΥ ΚΤΙΡΙΟΥ ή ΑΝΑΜΟΡΦΩΣΗ ΥΦΙΣΤΑΜΕΝΟΥ ΚΤΙΡΙΟΥ ΑΛΛΗΣ ΧΡΗΣΗΣ ΣΕ ΣΧΟΛΙΚΟ ΚΤΙΡΙΟ για </w:t>
      </w:r>
      <w:r w:rsidRPr="004C06CC">
        <w:t>ΚΑΛΥΨΗ ΠΛΗΘΥΣΜΙΑΚΩΝ ΑΝΑΓΚΩΝ βάσει ΣΧΟΛΙΚΟΥ ΠΛΗΘΥΣΜΟΥ ΤΗΣ ΠΕΡΙΟΧΗΣ, (β) ΑΝΑΜΟΡΦΩΣΗ ΥΦΙΣΤΑΜΕΝΟΥ ΣΧΟΛΙΚΟΥ ΚΤΙΡΙΟΥ ΕΠΑΛ/ΕΠΑΣ (Επαγγελματικού Λυκείου/Επαγγελματικής Σχολής) ΓΙΑ ΒΕΛΤΙΩΣΗ ΤΗΣ ΠΟΙΟΤΗΤΑΣ ΤΟΥ ΚΤΙΡΙΟΥ, (γ) ΑΝΑΜΟΡΦΩΣΗ ΥΦΙΣΤΑΜΕΝΟΥ ΣΧΟΛΙΚΟΥ ΚΤΙΡΙΟΥ ΓΙΑ ΝΑ ΔΙΑΣΦΑΛΙΖΕΤΑΙ ΒΙΟΚΛΙΜΑΤΙΚΗ ΛΕΙΤΟΥΡΓΙΑ, (δ) ΑΝΑΜΟΡΦΩΣΗ/ΠΡΟΣΘΗΚΕΣ ΣΕ ΥΦΙΣΤΑΜΕΝΟ ΣΧΟΛΙΚΟ ΚΤΙΡΙΟ ΓΙΑ ΠΟΙΟΤΙΚΗ ΒΕΛΤΙΩΣΗ ΤΟΥ ΚΤΙΡΙΟΥ. Για αυτή τη κατηγορία πράξεων θα διατεθεί ένα ποσοστό περίπου 60% από τον προϋπολογισμό του Κωδικού 75 κάθε Περιφέρειας (</w:t>
      </w:r>
      <w:r w:rsidRPr="00B31819">
        <w:rPr>
          <w:b/>
        </w:rPr>
        <w:t>συνολικά 623,7 εκ ευρώ</w:t>
      </w:r>
      <w:r w:rsidRPr="004C06CC">
        <w:t xml:space="preserve">). </w:t>
      </w:r>
    </w:p>
    <w:p w:rsidR="00F8755E" w:rsidRDefault="00F8755E" w:rsidP="00E36870">
      <w:pPr>
        <w:numPr>
          <w:ilvl w:val="0"/>
          <w:numId w:val="24"/>
        </w:numPr>
      </w:pPr>
      <w:r w:rsidRPr="00B31819">
        <w:rPr>
          <w:b/>
        </w:rPr>
        <w:t>Εξοπλισμός α΄ βάθμιας και β</w:t>
      </w:r>
      <w:r w:rsidRPr="0087549E">
        <w:rPr>
          <w:b/>
        </w:rPr>
        <w:t>’</w:t>
      </w:r>
      <w:r w:rsidRPr="00B31819">
        <w:rPr>
          <w:b/>
        </w:rPr>
        <w:t xml:space="preserve"> </w:t>
      </w:r>
      <w:r>
        <w:rPr>
          <w:b/>
        </w:rPr>
        <w:t>β</w:t>
      </w:r>
      <w:r w:rsidRPr="00B31819">
        <w:rPr>
          <w:b/>
        </w:rPr>
        <w:t>αθμ</w:t>
      </w:r>
      <w:r>
        <w:rPr>
          <w:b/>
        </w:rPr>
        <w:t>ι</w:t>
      </w:r>
      <w:r w:rsidRPr="00B31819">
        <w:rPr>
          <w:b/>
        </w:rPr>
        <w:t>ας εκπαίδευσης</w:t>
      </w:r>
      <w:r w:rsidRPr="004C06CC">
        <w:t xml:space="preserve"> που επικεντρώνεται σε εκπαιδευτικό εξοπλισμό ειδικών σχολείων για ΑμεΑ. Για αυτή τη κατηγορία πράξεων θα διατεθεί ένα ποσοστό περίπου 7% από τον προϋπολογισμό του Κωδικού 75 κάθε Περιφέρειας (</w:t>
      </w:r>
      <w:r w:rsidRPr="00B31819">
        <w:rPr>
          <w:b/>
        </w:rPr>
        <w:t>συνολικά 72,7 εκ ευρώ</w:t>
      </w:r>
      <w:r w:rsidRPr="004C06CC">
        <w:t xml:space="preserve">). </w:t>
      </w:r>
    </w:p>
    <w:p w:rsidR="00F8755E" w:rsidRDefault="00F8755E" w:rsidP="00E36870">
      <w:pPr>
        <w:numPr>
          <w:ilvl w:val="0"/>
          <w:numId w:val="24"/>
        </w:numPr>
      </w:pPr>
      <w:r w:rsidRPr="00B31819">
        <w:rPr>
          <w:b/>
        </w:rPr>
        <w:t>Υποδομές τριτοβάθμιας εκπαίδευσης</w:t>
      </w:r>
      <w:r w:rsidRPr="00C51174">
        <w:t xml:space="preserve"> (κτιριακά και εξοπλισμοί), με προτεραιότητα </w:t>
      </w:r>
      <w:r w:rsidRPr="004C06CC">
        <w:t>στην κάλυψη αναγκών λειτουργίας εργαστηρίων, δομών έρευνας και καινοτομίας. Για αυτή τη κατηγορία πράξεων θα διατεθεί ένα ποσοστό περίπου 28% από τον προϋπολογισμό του Κωδικού 75 κάθε Περιφέρειας (</w:t>
      </w:r>
      <w:r w:rsidRPr="00B31819">
        <w:rPr>
          <w:b/>
        </w:rPr>
        <w:t>συνολικά 291 εκ ευρώ</w:t>
      </w:r>
      <w:r w:rsidRPr="004C06CC">
        <w:t xml:space="preserve">). </w:t>
      </w:r>
    </w:p>
    <w:p w:rsidR="00F8755E" w:rsidRDefault="00F8755E" w:rsidP="00E36870">
      <w:pPr>
        <w:numPr>
          <w:ilvl w:val="0"/>
          <w:numId w:val="24"/>
        </w:numPr>
      </w:pPr>
      <w:r w:rsidRPr="00B31819">
        <w:rPr>
          <w:b/>
        </w:rPr>
        <w:t>Εξοπλισμός αρχικής επαγγελματικής κατάρτισης</w:t>
      </w:r>
      <w:r w:rsidRPr="004C06CC">
        <w:t xml:space="preserve"> για εξοπλισμούς ΙΕΚ και Ναυτικών Σχολών. Για αυτή τη κατηγορία πράξεων θα διατεθεί ένα ποσοστό περίπου 5% από τον προϋπολογισμό του Κωδικού 75 κάθε Περιφέρειας(</w:t>
      </w:r>
      <w:r w:rsidRPr="00B31819">
        <w:rPr>
          <w:b/>
        </w:rPr>
        <w:t>συνολικά 52 εκ ευρώ</w:t>
      </w:r>
      <w:r w:rsidRPr="004C06CC">
        <w:t xml:space="preserve">). </w:t>
      </w:r>
    </w:p>
    <w:p w:rsidR="00F8755E" w:rsidRPr="00C51174" w:rsidRDefault="00F8755E" w:rsidP="00677ABB">
      <w:r w:rsidRPr="004C06CC">
        <w:t>Η Ενδιάμεση Διαχειριστική Αρχή της Περιφέρειας</w:t>
      </w:r>
      <w:r w:rsidRPr="00C51174">
        <w:t>, κατά την αξιολόγηση των ανωτέρω έργων (πράξεων), λαμβάνει υπόψη της πέραν των γενικών κριτηρίων του κάθε ΠΕΠ και τυχόν ειδικότερα κριτήρια αξιολόγησης που γνωστοποιούνται σε αυτή από την ΕΥΔ ΕΠΕΔΒΜ για να συμπεριληφθούν στις υπό έκδοση προσκλήσεις.</w:t>
      </w:r>
    </w:p>
    <w:p w:rsidR="00F8755E" w:rsidRPr="004C06CC" w:rsidRDefault="00F8755E" w:rsidP="00677ABB">
      <w:r w:rsidRPr="00C51174">
        <w:t xml:space="preserve">Για την επίτευξη της ωρίμανσης των έργων των ανωτέρω κατηγοριών πράξεων (ιδίως έργα σχολικής </w:t>
      </w:r>
      <w:r w:rsidRPr="004C06CC">
        <w:t>στέγης και έργα εκπαιδευτικού εξοπλισμού) η Ενδιάμεση Διαχειριστική Αρχή της Περιφέρειας</w:t>
      </w:r>
      <w:r w:rsidRPr="004C06CC" w:rsidDel="00805075">
        <w:t xml:space="preserve"> </w:t>
      </w:r>
      <w:r w:rsidRPr="004C06CC">
        <w:t>δύναται να ζητεί εγγράφως τη συνδρομή της ΕΥΔ ΕΠΕΔΒΜ για τη διασφάλιση της συνεργασίας ή της διαμεσολάβησης του Υπουργείου Παιδείας, Δια Βίου Μάθησης και Θρησκευμάτων σχετικά με την έκδοση προδιαγραφών, την έγκριση κτιριολογικών  προγραμμάτων, τη συνδρομή για την εκπόνηση μελετών κλπ, κατόπιν ρητώς διατυπωθείσας δέσμευσης του Υπουργείου Παιδείας, μέσω της Ειδικής Γραμματείας, για παροχή κάθε αναγκαίας συνδρομής.</w:t>
      </w:r>
    </w:p>
    <w:p w:rsidR="00F8755E" w:rsidRPr="004C06CC" w:rsidRDefault="00F8755E" w:rsidP="00677ABB">
      <w:r w:rsidRPr="004C06CC">
        <w:t>Επίσης, δεδομένου ότι μέσω των έργων του Κωδικού 75 υλοποιείται η εκπαιδευτική στρατηγική της χώρας όπως σχεδιάζεται από το Υπουργείο Παιδείας, η Ενδιάμεση Διαχειριστική Αρχή της Περιφέρειας δεσμεύεται::</w:t>
      </w:r>
    </w:p>
    <w:p w:rsidR="00F8755E" w:rsidRPr="00C51174" w:rsidRDefault="00F8755E" w:rsidP="00677ABB">
      <w:r w:rsidRPr="004C06CC">
        <w:t>(α) να λάβει υπόψη της και να προβεί σε αναγκαίες τροποποιήσεις π/υ προσκλήσεων ή στην έκδοση νέων προσκλήσεων, σε περίπτωση σχετικού</w:t>
      </w:r>
      <w:r w:rsidRPr="00C51174">
        <w:t xml:space="preserve"> ρητά τεκμηριωμένου αιτήματος του Υπουργείου Παιδείας εκπροσωπούμενου από τον Ειδικό Γραμματέα Ευρωπαϊκών Πόρων, και (β) να θέτει στη διάθεσή της Ειδικής Γραμματείας οποιαδήποτε στοιχεία ζητηθούν, προς ενημέρωσή του Υπουργείου Παιδείας, σχετικά με την πρόοδο υλοποίησης των έργων.</w:t>
      </w:r>
    </w:p>
    <w:p w:rsidR="00F8755E" w:rsidRPr="00A86EDA" w:rsidRDefault="00F8755E" w:rsidP="00677ABB">
      <w:r w:rsidRPr="00075E32">
        <w:rPr>
          <w:b/>
          <w:u w:val="single"/>
        </w:rPr>
        <w:t>Κατά τη διάρκεια του 2013</w:t>
      </w:r>
      <w:r w:rsidRPr="008854F9">
        <w:rPr>
          <w:b/>
          <w:u w:val="single"/>
        </w:rPr>
        <w:t xml:space="preserve"> </w:t>
      </w:r>
      <w:r>
        <w:t xml:space="preserve"> </w:t>
      </w:r>
      <w:r w:rsidRPr="00075E32">
        <w:t>πραγματοποιήθηκαν συναντήσεις εργασίας μεταξύ στελεχών της Ε.Υ.Δ. και των αρμόδιων για τα έργα του κωδικού 75 στελεχών των ΕΔΑ για θέματα που αφορούν στην παρακολούθηση αυτών. Επίσης, στο πλαίσιο των επιτροπών παρακολούθησης που πραγματοποιήθηκαν υπήρξε συμμετοχή και ενημέρωση τόσο για την πορεία των έργων όσο και για την εξέλιξη των συνολικών οικονομικών μεγεθών καθώς και για τις προβλέψεις ολοκλήρωσης εντός της προγραμματικής περιόδου. Σύμφωνα με τα στοιχεία που παρουσιάστηκαν στις ΕπΠα, η υλοποίηση των έργων εξελίσσεται σύμφωνα με τα χρονοδιαγράμματα, τα έργα θα ολοκληρωθούν και θα εξαντληθεί το σύνολο των διατιθέμενων πόρων.</w:t>
      </w:r>
    </w:p>
    <w:p w:rsidR="00F8755E" w:rsidRPr="00B711FD" w:rsidRDefault="00F8755E" w:rsidP="00677ABB">
      <w:r>
        <w:t xml:space="preserve">Στο τέλος του </w:t>
      </w:r>
      <w:r>
        <w:rPr>
          <w:b/>
        </w:rPr>
        <w:t xml:space="preserve">2013 </w:t>
      </w:r>
      <w:r>
        <w:t xml:space="preserve">οι ενταγμένες πράξεις του </w:t>
      </w:r>
      <w:r>
        <w:rPr>
          <w:b/>
        </w:rPr>
        <w:t>Κωδικού 75</w:t>
      </w:r>
      <w:r>
        <w:t xml:space="preserve"> ανήλθαν σε </w:t>
      </w:r>
      <w:r>
        <w:rPr>
          <w:b/>
        </w:rPr>
        <w:t>109%</w:t>
      </w:r>
      <w:r>
        <w:t xml:space="preserve"> του συνολικού προϋπολογισμού</w:t>
      </w:r>
      <w:r w:rsidRPr="00790A94">
        <w:t xml:space="preserve">, οι νομικές δεσμεύσεις σε </w:t>
      </w:r>
      <w:r w:rsidRPr="00B31819">
        <w:rPr>
          <w:b/>
        </w:rPr>
        <w:t>76%</w:t>
      </w:r>
      <w:r w:rsidRPr="00790A94">
        <w:t xml:space="preserve"> και οι αντίστοιχες πραγματοποιηθείσες δαπάνες  σε </w:t>
      </w:r>
      <w:r w:rsidRPr="00B31819">
        <w:rPr>
          <w:b/>
        </w:rPr>
        <w:t>52%.</w:t>
      </w:r>
      <w:r w:rsidRPr="00790A94">
        <w:t xml:space="preserve"> Τα υψηλότερα ποσοστά (και στα τρία οικονομικά μεγέθη) εμφανίζονται στην κατηγορία της σχολικής στέγης η οποία ήταν και η κατηγορία με την υψηλότερη βαρύτητα κατά το σχεδιασμό και την κατανομή των πόρων. Τα αντίστοιχα ποσοστά ανά κατηγορία πράξεων παρατίθενται στον παρακάτω πίνακα:</w:t>
      </w:r>
    </w:p>
    <w:p w:rsidR="00F8755E" w:rsidRPr="001E0F93" w:rsidRDefault="00F8755E" w:rsidP="00677AB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25"/>
        <w:gridCol w:w="2062"/>
        <w:gridCol w:w="2066"/>
        <w:gridCol w:w="2061"/>
      </w:tblGrid>
      <w:tr w:rsidR="00F8755E" w:rsidRPr="00790A94">
        <w:trPr>
          <w:trHeight w:val="843"/>
        </w:trPr>
        <w:tc>
          <w:tcPr>
            <w:tcW w:w="2130" w:type="dxa"/>
            <w:vAlign w:val="center"/>
          </w:tcPr>
          <w:p w:rsidR="00F8755E" w:rsidRPr="00790A94" w:rsidRDefault="00F8755E" w:rsidP="00E60A89">
            <w:pPr>
              <w:spacing w:before="120" w:line="240" w:lineRule="auto"/>
              <w:ind w:left="284"/>
              <w:jc w:val="center"/>
              <w:rPr>
                <w:b/>
              </w:rPr>
            </w:pPr>
            <w:r w:rsidRPr="00790A94">
              <w:rPr>
                <w:b/>
              </w:rPr>
              <w:t>Κατηγορίες</w:t>
            </w:r>
          </w:p>
        </w:tc>
        <w:tc>
          <w:tcPr>
            <w:tcW w:w="2130" w:type="dxa"/>
            <w:vAlign w:val="center"/>
          </w:tcPr>
          <w:p w:rsidR="00F8755E" w:rsidRPr="00790A94" w:rsidRDefault="00F8755E" w:rsidP="00E60A89">
            <w:pPr>
              <w:spacing w:before="120" w:line="240" w:lineRule="auto"/>
              <w:ind w:left="284"/>
              <w:jc w:val="center"/>
              <w:rPr>
                <w:b/>
              </w:rPr>
            </w:pPr>
            <w:r w:rsidRPr="00790A94">
              <w:rPr>
                <w:b/>
              </w:rPr>
              <w:t>Εντάξεις</w:t>
            </w:r>
          </w:p>
        </w:tc>
        <w:tc>
          <w:tcPr>
            <w:tcW w:w="2131" w:type="dxa"/>
            <w:vAlign w:val="center"/>
          </w:tcPr>
          <w:p w:rsidR="00F8755E" w:rsidRPr="00790A94" w:rsidRDefault="00F8755E" w:rsidP="00E60A89">
            <w:pPr>
              <w:spacing w:before="120" w:line="240" w:lineRule="auto"/>
              <w:ind w:left="284"/>
              <w:jc w:val="center"/>
              <w:rPr>
                <w:b/>
              </w:rPr>
            </w:pPr>
            <w:r w:rsidRPr="00790A94">
              <w:rPr>
                <w:b/>
              </w:rPr>
              <w:t>Νομικές Δεσμεύσεις</w:t>
            </w:r>
          </w:p>
        </w:tc>
        <w:tc>
          <w:tcPr>
            <w:tcW w:w="2131" w:type="dxa"/>
            <w:vAlign w:val="center"/>
          </w:tcPr>
          <w:p w:rsidR="00F8755E" w:rsidRPr="00790A94" w:rsidRDefault="00F8755E" w:rsidP="00E60A89">
            <w:pPr>
              <w:spacing w:before="120" w:line="240" w:lineRule="auto"/>
              <w:ind w:left="284"/>
              <w:jc w:val="center"/>
              <w:rPr>
                <w:b/>
              </w:rPr>
            </w:pPr>
            <w:r w:rsidRPr="00790A94">
              <w:rPr>
                <w:b/>
              </w:rPr>
              <w:t>Δαπάνες</w:t>
            </w:r>
          </w:p>
        </w:tc>
      </w:tr>
      <w:tr w:rsidR="00F8755E" w:rsidRPr="00790A94">
        <w:tc>
          <w:tcPr>
            <w:tcW w:w="2130" w:type="dxa"/>
            <w:vAlign w:val="center"/>
          </w:tcPr>
          <w:p w:rsidR="00F8755E" w:rsidRPr="00790A94" w:rsidRDefault="00F8755E" w:rsidP="00E60A89">
            <w:pPr>
              <w:spacing w:before="120" w:line="240" w:lineRule="auto"/>
              <w:ind w:left="284"/>
              <w:jc w:val="center"/>
            </w:pPr>
            <w:r w:rsidRPr="00790A94">
              <w:t>ΣΧΟΛΙΚΗ ΣΤΕΓΗ</w:t>
            </w:r>
          </w:p>
        </w:tc>
        <w:tc>
          <w:tcPr>
            <w:tcW w:w="2130" w:type="dxa"/>
            <w:vAlign w:val="center"/>
          </w:tcPr>
          <w:p w:rsidR="00F8755E" w:rsidRPr="00790A94" w:rsidRDefault="00F8755E" w:rsidP="00E60A89">
            <w:pPr>
              <w:spacing w:before="120" w:line="240" w:lineRule="auto"/>
              <w:ind w:left="284"/>
              <w:jc w:val="center"/>
            </w:pPr>
            <w:r>
              <w:t>122</w:t>
            </w:r>
            <w:r w:rsidRPr="00790A94">
              <w:t>%</w:t>
            </w:r>
          </w:p>
        </w:tc>
        <w:tc>
          <w:tcPr>
            <w:tcW w:w="2131" w:type="dxa"/>
            <w:vAlign w:val="center"/>
          </w:tcPr>
          <w:p w:rsidR="00F8755E" w:rsidRPr="00790A94" w:rsidRDefault="00F8755E" w:rsidP="00E60A89">
            <w:pPr>
              <w:spacing w:before="120" w:line="240" w:lineRule="auto"/>
              <w:ind w:left="284"/>
              <w:jc w:val="center"/>
            </w:pPr>
            <w:r>
              <w:t>94</w:t>
            </w:r>
            <w:r w:rsidRPr="00790A94">
              <w:t>%</w:t>
            </w:r>
          </w:p>
        </w:tc>
        <w:tc>
          <w:tcPr>
            <w:tcW w:w="2131" w:type="dxa"/>
            <w:vAlign w:val="center"/>
          </w:tcPr>
          <w:p w:rsidR="00F8755E" w:rsidRPr="00790A94" w:rsidRDefault="00F8755E" w:rsidP="00E60A89">
            <w:pPr>
              <w:spacing w:before="120" w:line="240" w:lineRule="auto"/>
              <w:ind w:left="284"/>
              <w:jc w:val="center"/>
            </w:pPr>
            <w:r>
              <w:t>64</w:t>
            </w:r>
            <w:r w:rsidRPr="00790A94">
              <w:t>%</w:t>
            </w:r>
          </w:p>
        </w:tc>
      </w:tr>
      <w:tr w:rsidR="00F8755E" w:rsidRPr="00790A94">
        <w:tc>
          <w:tcPr>
            <w:tcW w:w="2130" w:type="dxa"/>
            <w:vAlign w:val="center"/>
          </w:tcPr>
          <w:p w:rsidR="00F8755E" w:rsidRPr="00790A94" w:rsidRDefault="00F8755E" w:rsidP="00E60A89">
            <w:pPr>
              <w:spacing w:before="120" w:line="240" w:lineRule="auto"/>
              <w:ind w:left="284"/>
              <w:jc w:val="center"/>
            </w:pPr>
            <w:r w:rsidRPr="00790A94">
              <w:t>ΕΞΟΠΛΙΣΜΟΣ ΕΙΔΙΚΩΝ ΣΧΟΛΕΙΩΝ</w:t>
            </w:r>
          </w:p>
        </w:tc>
        <w:tc>
          <w:tcPr>
            <w:tcW w:w="2130" w:type="dxa"/>
            <w:vAlign w:val="center"/>
          </w:tcPr>
          <w:p w:rsidR="00F8755E" w:rsidRPr="00790A94" w:rsidRDefault="00F8755E" w:rsidP="00E60A89">
            <w:pPr>
              <w:spacing w:before="120" w:line="240" w:lineRule="auto"/>
              <w:ind w:left="284"/>
              <w:jc w:val="center"/>
            </w:pPr>
            <w:r>
              <w:t>44</w:t>
            </w:r>
            <w:r w:rsidRPr="00790A94">
              <w:t>%</w:t>
            </w:r>
          </w:p>
        </w:tc>
        <w:tc>
          <w:tcPr>
            <w:tcW w:w="2131" w:type="dxa"/>
            <w:vAlign w:val="center"/>
          </w:tcPr>
          <w:p w:rsidR="00F8755E" w:rsidRPr="00790A94" w:rsidRDefault="00F8755E" w:rsidP="00E60A89">
            <w:pPr>
              <w:spacing w:before="120" w:line="240" w:lineRule="auto"/>
              <w:ind w:left="284"/>
              <w:jc w:val="center"/>
            </w:pPr>
            <w:r>
              <w:t>23</w:t>
            </w:r>
            <w:r w:rsidRPr="00790A94">
              <w:t>%</w:t>
            </w:r>
          </w:p>
        </w:tc>
        <w:tc>
          <w:tcPr>
            <w:tcW w:w="2131" w:type="dxa"/>
            <w:vAlign w:val="center"/>
          </w:tcPr>
          <w:p w:rsidR="00F8755E" w:rsidRPr="00790A94" w:rsidRDefault="00F8755E" w:rsidP="00E60A89">
            <w:pPr>
              <w:spacing w:before="120" w:line="240" w:lineRule="auto"/>
              <w:ind w:left="284"/>
              <w:jc w:val="center"/>
            </w:pPr>
            <w:r>
              <w:t>19</w:t>
            </w:r>
            <w:r w:rsidRPr="00790A94">
              <w:t>%</w:t>
            </w:r>
          </w:p>
        </w:tc>
      </w:tr>
      <w:tr w:rsidR="00F8755E" w:rsidRPr="00790A94">
        <w:tc>
          <w:tcPr>
            <w:tcW w:w="2130" w:type="dxa"/>
            <w:vAlign w:val="center"/>
          </w:tcPr>
          <w:p w:rsidR="00F8755E" w:rsidRPr="00790A94" w:rsidRDefault="00F8755E" w:rsidP="00E60A89">
            <w:pPr>
              <w:spacing w:before="120" w:line="240" w:lineRule="auto"/>
              <w:ind w:left="284"/>
              <w:jc w:val="center"/>
            </w:pPr>
            <w:r w:rsidRPr="00790A94">
              <w:t>ΥΠΟΔΟΜΕΣ</w:t>
            </w:r>
          </w:p>
          <w:p w:rsidR="00F8755E" w:rsidRPr="00790A94" w:rsidRDefault="00F8755E" w:rsidP="00E60A89">
            <w:pPr>
              <w:spacing w:before="120" w:line="240" w:lineRule="auto"/>
              <w:ind w:left="284"/>
              <w:jc w:val="center"/>
            </w:pPr>
            <w:r w:rsidRPr="00790A94">
              <w:t>ΤΡΙΤΟΒΑΘΜΙΕΣ</w:t>
            </w:r>
          </w:p>
        </w:tc>
        <w:tc>
          <w:tcPr>
            <w:tcW w:w="2130" w:type="dxa"/>
            <w:vAlign w:val="center"/>
          </w:tcPr>
          <w:p w:rsidR="00F8755E" w:rsidRPr="00790A94" w:rsidRDefault="00F8755E" w:rsidP="00E60A89">
            <w:pPr>
              <w:spacing w:before="120" w:line="240" w:lineRule="auto"/>
              <w:ind w:left="284"/>
              <w:jc w:val="center"/>
            </w:pPr>
            <w:r>
              <w:t>115</w:t>
            </w:r>
            <w:r w:rsidRPr="00790A94">
              <w:t>%</w:t>
            </w:r>
          </w:p>
        </w:tc>
        <w:tc>
          <w:tcPr>
            <w:tcW w:w="2131" w:type="dxa"/>
            <w:vAlign w:val="center"/>
          </w:tcPr>
          <w:p w:rsidR="00F8755E" w:rsidRPr="00790A94" w:rsidRDefault="00F8755E" w:rsidP="00E60A89">
            <w:pPr>
              <w:spacing w:before="120" w:line="240" w:lineRule="auto"/>
              <w:ind w:left="284"/>
              <w:jc w:val="center"/>
            </w:pPr>
            <w:r>
              <w:t>64</w:t>
            </w:r>
            <w:r w:rsidRPr="00790A94">
              <w:t>%</w:t>
            </w:r>
          </w:p>
        </w:tc>
        <w:tc>
          <w:tcPr>
            <w:tcW w:w="2131" w:type="dxa"/>
            <w:vAlign w:val="center"/>
          </w:tcPr>
          <w:p w:rsidR="00F8755E" w:rsidRPr="00790A94" w:rsidRDefault="00F8755E" w:rsidP="00E60A89">
            <w:pPr>
              <w:spacing w:before="120" w:line="240" w:lineRule="auto"/>
              <w:ind w:left="284"/>
              <w:jc w:val="center"/>
            </w:pPr>
            <w:r>
              <w:t>44</w:t>
            </w:r>
            <w:r w:rsidRPr="00790A94">
              <w:t>%</w:t>
            </w:r>
          </w:p>
        </w:tc>
      </w:tr>
      <w:tr w:rsidR="00F8755E" w:rsidRPr="00790A94">
        <w:tc>
          <w:tcPr>
            <w:tcW w:w="2130" w:type="dxa"/>
            <w:vAlign w:val="center"/>
          </w:tcPr>
          <w:p w:rsidR="00F8755E" w:rsidRPr="00790A94" w:rsidRDefault="00F8755E" w:rsidP="00E60A89">
            <w:pPr>
              <w:spacing w:before="120" w:line="240" w:lineRule="auto"/>
              <w:ind w:left="284"/>
              <w:jc w:val="center"/>
            </w:pPr>
            <w:r w:rsidRPr="00790A94">
              <w:t>ΑΡΧΙΚΗ ΕΠΑΓΓΕΛΜΑΤΙΚΗ ΚΑΤΑΡΤΙΣΗ</w:t>
            </w:r>
          </w:p>
        </w:tc>
        <w:tc>
          <w:tcPr>
            <w:tcW w:w="2130" w:type="dxa"/>
            <w:vAlign w:val="center"/>
          </w:tcPr>
          <w:p w:rsidR="00F8755E" w:rsidRPr="00790A94" w:rsidRDefault="00F8755E" w:rsidP="00E60A89">
            <w:pPr>
              <w:spacing w:before="120" w:line="240" w:lineRule="auto"/>
              <w:ind w:left="284"/>
              <w:jc w:val="center"/>
            </w:pPr>
            <w:r w:rsidRPr="00790A94">
              <w:rPr>
                <w:lang w:val="en-US"/>
              </w:rPr>
              <w:t>11</w:t>
            </w:r>
            <w:r w:rsidRPr="00790A94">
              <w:t>%</w:t>
            </w:r>
          </w:p>
        </w:tc>
        <w:tc>
          <w:tcPr>
            <w:tcW w:w="2131" w:type="dxa"/>
            <w:vAlign w:val="center"/>
          </w:tcPr>
          <w:p w:rsidR="00F8755E" w:rsidRPr="00790A94" w:rsidRDefault="00F8755E" w:rsidP="00E60A89">
            <w:pPr>
              <w:spacing w:before="120" w:line="240" w:lineRule="auto"/>
              <w:ind w:left="284"/>
              <w:jc w:val="center"/>
            </w:pPr>
            <w:r w:rsidRPr="00790A94">
              <w:rPr>
                <w:lang w:val="en-US"/>
              </w:rPr>
              <w:t>0</w:t>
            </w:r>
            <w:r w:rsidRPr="00790A94">
              <w:t>%</w:t>
            </w:r>
          </w:p>
        </w:tc>
        <w:tc>
          <w:tcPr>
            <w:tcW w:w="2131" w:type="dxa"/>
            <w:vAlign w:val="center"/>
          </w:tcPr>
          <w:p w:rsidR="00F8755E" w:rsidRPr="00790A94" w:rsidRDefault="00F8755E" w:rsidP="00E60A89">
            <w:pPr>
              <w:spacing w:before="120" w:line="240" w:lineRule="auto"/>
              <w:ind w:left="284"/>
              <w:jc w:val="center"/>
            </w:pPr>
            <w:r w:rsidRPr="00790A94">
              <w:t>0%</w:t>
            </w:r>
          </w:p>
        </w:tc>
      </w:tr>
      <w:tr w:rsidR="00F8755E" w:rsidRPr="00790A94">
        <w:tc>
          <w:tcPr>
            <w:tcW w:w="2130" w:type="dxa"/>
            <w:vAlign w:val="center"/>
          </w:tcPr>
          <w:p w:rsidR="00F8755E" w:rsidRPr="00790A94" w:rsidRDefault="00F8755E" w:rsidP="00E60A89">
            <w:pPr>
              <w:spacing w:before="120" w:line="240" w:lineRule="auto"/>
              <w:ind w:left="284"/>
              <w:jc w:val="center"/>
              <w:rPr>
                <w:b/>
              </w:rPr>
            </w:pPr>
            <w:r w:rsidRPr="00790A94">
              <w:rPr>
                <w:b/>
              </w:rPr>
              <w:t>ΣΥΝΟΛΟ ΚΩΔ. 75</w:t>
            </w:r>
          </w:p>
        </w:tc>
        <w:tc>
          <w:tcPr>
            <w:tcW w:w="2130" w:type="dxa"/>
            <w:vAlign w:val="center"/>
          </w:tcPr>
          <w:p w:rsidR="00F8755E" w:rsidRPr="00790A94" w:rsidRDefault="00F8755E" w:rsidP="00E60A89">
            <w:pPr>
              <w:spacing w:before="120" w:line="240" w:lineRule="auto"/>
              <w:ind w:left="284"/>
              <w:jc w:val="center"/>
              <w:rPr>
                <w:b/>
              </w:rPr>
            </w:pPr>
            <w:r>
              <w:rPr>
                <w:b/>
              </w:rPr>
              <w:t>109</w:t>
            </w:r>
            <w:r w:rsidRPr="00790A94">
              <w:rPr>
                <w:b/>
              </w:rPr>
              <w:t>%</w:t>
            </w:r>
          </w:p>
        </w:tc>
        <w:tc>
          <w:tcPr>
            <w:tcW w:w="2131" w:type="dxa"/>
            <w:vAlign w:val="center"/>
          </w:tcPr>
          <w:p w:rsidR="00F8755E" w:rsidRPr="00790A94" w:rsidRDefault="00F8755E" w:rsidP="00E60A89">
            <w:pPr>
              <w:spacing w:before="120" w:line="240" w:lineRule="auto"/>
              <w:ind w:left="284"/>
              <w:jc w:val="center"/>
              <w:rPr>
                <w:b/>
              </w:rPr>
            </w:pPr>
            <w:r>
              <w:rPr>
                <w:b/>
              </w:rPr>
              <w:t>76</w:t>
            </w:r>
            <w:r w:rsidRPr="00790A94">
              <w:rPr>
                <w:b/>
              </w:rPr>
              <w:t>%</w:t>
            </w:r>
          </w:p>
        </w:tc>
        <w:tc>
          <w:tcPr>
            <w:tcW w:w="2131" w:type="dxa"/>
            <w:vAlign w:val="center"/>
          </w:tcPr>
          <w:p w:rsidR="00F8755E" w:rsidRPr="00790A94" w:rsidRDefault="00F8755E" w:rsidP="00E60A89">
            <w:pPr>
              <w:spacing w:before="120" w:line="240" w:lineRule="auto"/>
              <w:ind w:left="284"/>
              <w:jc w:val="center"/>
              <w:rPr>
                <w:b/>
              </w:rPr>
            </w:pPr>
            <w:r>
              <w:rPr>
                <w:b/>
              </w:rPr>
              <w:t>52</w:t>
            </w:r>
            <w:r w:rsidRPr="00790A94">
              <w:rPr>
                <w:b/>
              </w:rPr>
              <w:t>%</w:t>
            </w:r>
          </w:p>
        </w:tc>
      </w:tr>
    </w:tbl>
    <w:p w:rsidR="00F8755E" w:rsidRPr="0011759E" w:rsidRDefault="00F8755E" w:rsidP="00677ABB">
      <w:pPr>
        <w:rPr>
          <w:b/>
          <w:sz w:val="18"/>
          <w:szCs w:val="18"/>
        </w:rPr>
      </w:pPr>
      <w:r w:rsidRPr="00B31819">
        <w:rPr>
          <w:b/>
          <w:sz w:val="18"/>
          <w:szCs w:val="18"/>
        </w:rPr>
        <w:t>Ποσοστιαία καταν</w:t>
      </w:r>
      <w:r>
        <w:rPr>
          <w:b/>
          <w:sz w:val="18"/>
          <w:szCs w:val="18"/>
        </w:rPr>
        <w:t>ο</w:t>
      </w:r>
      <w:r w:rsidRPr="00B31819">
        <w:rPr>
          <w:b/>
          <w:sz w:val="18"/>
          <w:szCs w:val="18"/>
        </w:rPr>
        <w:t>μή προόδου του ΚΩΔ. 75</w:t>
      </w:r>
    </w:p>
    <w:p w:rsidR="00F8755E" w:rsidRPr="00ED0282" w:rsidRDefault="00F8755E" w:rsidP="00677ABB">
      <w:r>
        <w:rPr>
          <w:noProof/>
          <w:lang w:eastAsia="el-GR"/>
        </w:rPr>
        <w:pict>
          <v:shape id="Εικόνα 4" o:spid="_x0000_i1028" type="#_x0000_t75" style="width:411.75pt;height:177.75pt;visibility:visible">
            <v:imagedata r:id="rId14" o:title=""/>
          </v:shape>
        </w:pict>
      </w:r>
    </w:p>
    <w:p w:rsidR="00F8755E" w:rsidRPr="00790A94" w:rsidRDefault="00F8755E" w:rsidP="00677ABB">
      <w:r w:rsidRPr="00790A94">
        <w:br w:type="page"/>
        <w:t>Επίσης αναλυτικά στοιχεία για την πρόοδο υλοποίησης των πράξεων Κωδικού 75 ανά Περιφέρεια παρατίθενται στον πίνακα που ακολουθεί:</w:t>
      </w:r>
    </w:p>
    <w:tbl>
      <w:tblPr>
        <w:tblW w:w="85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888"/>
        <w:gridCol w:w="1440"/>
        <w:gridCol w:w="1800"/>
        <w:gridCol w:w="1440"/>
      </w:tblGrid>
      <w:tr w:rsidR="00F8755E" w:rsidRPr="00790A94">
        <w:trPr>
          <w:jc w:val="center"/>
        </w:trPr>
        <w:tc>
          <w:tcPr>
            <w:tcW w:w="3888" w:type="dxa"/>
          </w:tcPr>
          <w:p w:rsidR="00F8755E" w:rsidRPr="00790A94" w:rsidRDefault="00F8755E" w:rsidP="00E60A89">
            <w:pPr>
              <w:spacing w:before="120" w:line="240" w:lineRule="auto"/>
              <w:ind w:left="284"/>
              <w:jc w:val="center"/>
              <w:rPr>
                <w:b/>
              </w:rPr>
            </w:pPr>
            <w:r w:rsidRPr="00790A94">
              <w:rPr>
                <w:b/>
              </w:rPr>
              <w:t>ΠΕΡΙΦΕΡΕΙΑ</w:t>
            </w:r>
          </w:p>
        </w:tc>
        <w:tc>
          <w:tcPr>
            <w:tcW w:w="1440" w:type="dxa"/>
          </w:tcPr>
          <w:p w:rsidR="00F8755E" w:rsidRPr="00790A94" w:rsidRDefault="00F8755E" w:rsidP="00E60A89">
            <w:pPr>
              <w:spacing w:before="120" w:line="240" w:lineRule="auto"/>
              <w:ind w:left="284"/>
              <w:jc w:val="center"/>
              <w:rPr>
                <w:b/>
              </w:rPr>
            </w:pPr>
            <w:r w:rsidRPr="00790A94">
              <w:rPr>
                <w:b/>
              </w:rPr>
              <w:t>ΕΝΤΑΞΕΙΣ</w:t>
            </w:r>
          </w:p>
        </w:tc>
        <w:tc>
          <w:tcPr>
            <w:tcW w:w="1800" w:type="dxa"/>
          </w:tcPr>
          <w:p w:rsidR="00F8755E" w:rsidRPr="00790A94" w:rsidRDefault="00F8755E" w:rsidP="00E60A89">
            <w:pPr>
              <w:spacing w:before="120" w:line="240" w:lineRule="auto"/>
              <w:ind w:left="284"/>
              <w:jc w:val="center"/>
              <w:rPr>
                <w:b/>
              </w:rPr>
            </w:pPr>
            <w:r w:rsidRPr="00790A94">
              <w:rPr>
                <w:b/>
              </w:rPr>
              <w:t>ΝΟΜΙΚΕΣ ΔΕΣΜΕΥΣΕΙΣ</w:t>
            </w:r>
          </w:p>
        </w:tc>
        <w:tc>
          <w:tcPr>
            <w:tcW w:w="1440" w:type="dxa"/>
          </w:tcPr>
          <w:p w:rsidR="00F8755E" w:rsidRPr="00790A94" w:rsidRDefault="00F8755E" w:rsidP="00E60A89">
            <w:pPr>
              <w:spacing w:before="120" w:line="240" w:lineRule="auto"/>
              <w:ind w:left="284"/>
              <w:jc w:val="center"/>
              <w:rPr>
                <w:b/>
              </w:rPr>
            </w:pPr>
            <w:r w:rsidRPr="00790A94">
              <w:rPr>
                <w:b/>
              </w:rPr>
              <w:t>ΔΑΠΑΝΕΣ</w:t>
            </w:r>
          </w:p>
        </w:tc>
      </w:tr>
      <w:tr w:rsidR="00F8755E" w:rsidRPr="00790A94">
        <w:trPr>
          <w:jc w:val="center"/>
        </w:trPr>
        <w:tc>
          <w:tcPr>
            <w:tcW w:w="3888" w:type="dxa"/>
          </w:tcPr>
          <w:p w:rsidR="00F8755E" w:rsidRPr="00790A94" w:rsidRDefault="00F8755E" w:rsidP="00E60A89">
            <w:pPr>
              <w:spacing w:before="120" w:line="240" w:lineRule="auto"/>
              <w:ind w:left="284"/>
              <w:jc w:val="center"/>
            </w:pPr>
            <w:r w:rsidRPr="00790A94">
              <w:t>ΚΕΝΤΡΙΚΗ ΜΑΚΕΔΟΝΙΑ</w:t>
            </w:r>
          </w:p>
        </w:tc>
        <w:tc>
          <w:tcPr>
            <w:tcW w:w="1440" w:type="dxa"/>
          </w:tcPr>
          <w:p w:rsidR="00F8755E" w:rsidRPr="00790A94" w:rsidRDefault="00F8755E" w:rsidP="00E60A89">
            <w:pPr>
              <w:spacing w:before="120" w:line="240" w:lineRule="auto"/>
              <w:ind w:left="284"/>
              <w:jc w:val="center"/>
            </w:pPr>
            <w:r>
              <w:t>124</w:t>
            </w:r>
            <w:r w:rsidRPr="00790A94">
              <w:t>%</w:t>
            </w:r>
          </w:p>
        </w:tc>
        <w:tc>
          <w:tcPr>
            <w:tcW w:w="1800" w:type="dxa"/>
          </w:tcPr>
          <w:p w:rsidR="00F8755E" w:rsidRPr="00790A94" w:rsidRDefault="00F8755E" w:rsidP="00E60A89">
            <w:pPr>
              <w:spacing w:before="120" w:line="240" w:lineRule="auto"/>
              <w:ind w:left="284"/>
              <w:jc w:val="center"/>
            </w:pPr>
            <w:r>
              <w:t>93</w:t>
            </w:r>
            <w:r w:rsidRPr="00790A94">
              <w:t>%</w:t>
            </w:r>
          </w:p>
        </w:tc>
        <w:tc>
          <w:tcPr>
            <w:tcW w:w="1440" w:type="dxa"/>
          </w:tcPr>
          <w:p w:rsidR="00F8755E" w:rsidRPr="00790A94" w:rsidRDefault="00F8755E" w:rsidP="00E60A89">
            <w:pPr>
              <w:spacing w:before="120" w:line="240" w:lineRule="auto"/>
              <w:ind w:left="284"/>
              <w:jc w:val="center"/>
            </w:pPr>
            <w:r>
              <w:t>54</w:t>
            </w:r>
            <w:r w:rsidRPr="00790A94">
              <w:t>%</w:t>
            </w:r>
          </w:p>
        </w:tc>
      </w:tr>
      <w:tr w:rsidR="00F8755E" w:rsidRPr="00790A94">
        <w:trPr>
          <w:jc w:val="center"/>
        </w:trPr>
        <w:tc>
          <w:tcPr>
            <w:tcW w:w="3888" w:type="dxa"/>
          </w:tcPr>
          <w:p w:rsidR="00F8755E" w:rsidRPr="00790A94" w:rsidRDefault="00F8755E" w:rsidP="00E60A89">
            <w:pPr>
              <w:spacing w:before="120" w:line="240" w:lineRule="auto"/>
              <w:ind w:left="284"/>
              <w:jc w:val="center"/>
            </w:pPr>
            <w:r w:rsidRPr="00790A94">
              <w:t>ΔΥΤΙΚΗ ΜΑΚΕΔΟΝΙΑ</w:t>
            </w:r>
          </w:p>
        </w:tc>
        <w:tc>
          <w:tcPr>
            <w:tcW w:w="1440" w:type="dxa"/>
          </w:tcPr>
          <w:p w:rsidR="00F8755E" w:rsidRPr="00790A94" w:rsidRDefault="00F8755E" w:rsidP="00E60A89">
            <w:pPr>
              <w:spacing w:before="120" w:line="240" w:lineRule="auto"/>
              <w:ind w:left="284"/>
              <w:jc w:val="center"/>
            </w:pPr>
            <w:r>
              <w:t>54</w:t>
            </w:r>
            <w:r w:rsidRPr="00790A94">
              <w:t>%</w:t>
            </w:r>
          </w:p>
        </w:tc>
        <w:tc>
          <w:tcPr>
            <w:tcW w:w="1800" w:type="dxa"/>
          </w:tcPr>
          <w:p w:rsidR="00F8755E" w:rsidRPr="00790A94" w:rsidRDefault="00F8755E" w:rsidP="00E60A89">
            <w:pPr>
              <w:spacing w:before="120" w:line="240" w:lineRule="auto"/>
              <w:ind w:left="284"/>
              <w:jc w:val="center"/>
            </w:pPr>
            <w:r>
              <w:t>29</w:t>
            </w:r>
            <w:r w:rsidRPr="00790A94">
              <w:t>%</w:t>
            </w:r>
          </w:p>
        </w:tc>
        <w:tc>
          <w:tcPr>
            <w:tcW w:w="1440" w:type="dxa"/>
          </w:tcPr>
          <w:p w:rsidR="00F8755E" w:rsidRPr="00790A94" w:rsidRDefault="00F8755E" w:rsidP="00E60A89">
            <w:pPr>
              <w:spacing w:before="120" w:line="240" w:lineRule="auto"/>
              <w:ind w:left="284"/>
              <w:jc w:val="center"/>
            </w:pPr>
            <w:r>
              <w:t>26</w:t>
            </w:r>
            <w:r w:rsidRPr="00790A94">
              <w:t>%</w:t>
            </w:r>
          </w:p>
        </w:tc>
      </w:tr>
      <w:tr w:rsidR="00F8755E" w:rsidRPr="00790A94">
        <w:trPr>
          <w:jc w:val="center"/>
        </w:trPr>
        <w:tc>
          <w:tcPr>
            <w:tcW w:w="3888" w:type="dxa"/>
          </w:tcPr>
          <w:p w:rsidR="00F8755E" w:rsidRPr="00790A94" w:rsidRDefault="00F8755E" w:rsidP="00E60A89">
            <w:pPr>
              <w:spacing w:before="120" w:line="240" w:lineRule="auto"/>
              <w:ind w:left="284"/>
              <w:jc w:val="center"/>
            </w:pPr>
            <w:r w:rsidRPr="00790A94">
              <w:t>ΑΝΑΤΟΛΙΚΗ ΜΑΚΕΔΟΝΙΑ &amp; ΘΡΑΚΗ</w:t>
            </w:r>
          </w:p>
        </w:tc>
        <w:tc>
          <w:tcPr>
            <w:tcW w:w="1440" w:type="dxa"/>
          </w:tcPr>
          <w:p w:rsidR="00F8755E" w:rsidRPr="00790A94" w:rsidRDefault="00F8755E" w:rsidP="00E60A89">
            <w:pPr>
              <w:spacing w:before="120" w:line="240" w:lineRule="auto"/>
              <w:ind w:left="284"/>
              <w:jc w:val="center"/>
            </w:pPr>
            <w:r>
              <w:t>97</w:t>
            </w:r>
            <w:r w:rsidRPr="00790A94">
              <w:t>%</w:t>
            </w:r>
          </w:p>
        </w:tc>
        <w:tc>
          <w:tcPr>
            <w:tcW w:w="1800" w:type="dxa"/>
          </w:tcPr>
          <w:p w:rsidR="00F8755E" w:rsidRPr="00790A94" w:rsidRDefault="00F8755E" w:rsidP="00E60A89">
            <w:pPr>
              <w:spacing w:before="120" w:line="240" w:lineRule="auto"/>
              <w:ind w:left="284"/>
              <w:jc w:val="center"/>
            </w:pPr>
            <w:r>
              <w:t>87</w:t>
            </w:r>
            <w:r w:rsidRPr="00790A94">
              <w:t>%</w:t>
            </w:r>
          </w:p>
        </w:tc>
        <w:tc>
          <w:tcPr>
            <w:tcW w:w="1440" w:type="dxa"/>
          </w:tcPr>
          <w:p w:rsidR="00F8755E" w:rsidRPr="00790A94" w:rsidRDefault="00F8755E" w:rsidP="00E60A89">
            <w:pPr>
              <w:spacing w:before="120" w:line="240" w:lineRule="auto"/>
              <w:ind w:left="284"/>
              <w:jc w:val="center"/>
            </w:pPr>
            <w:r>
              <w:t>69</w:t>
            </w:r>
            <w:r w:rsidRPr="00790A94">
              <w:t>%</w:t>
            </w:r>
          </w:p>
        </w:tc>
      </w:tr>
      <w:tr w:rsidR="00F8755E" w:rsidRPr="00790A94">
        <w:trPr>
          <w:jc w:val="center"/>
        </w:trPr>
        <w:tc>
          <w:tcPr>
            <w:tcW w:w="3888" w:type="dxa"/>
          </w:tcPr>
          <w:p w:rsidR="00F8755E" w:rsidRPr="00790A94" w:rsidRDefault="00F8755E" w:rsidP="00E60A89">
            <w:pPr>
              <w:spacing w:before="120" w:line="240" w:lineRule="auto"/>
              <w:ind w:left="284"/>
              <w:jc w:val="center"/>
            </w:pPr>
            <w:r w:rsidRPr="00790A94">
              <w:t>ΔΥΤΙΚΗ ΕΛΛΑΔΑ</w:t>
            </w:r>
          </w:p>
        </w:tc>
        <w:tc>
          <w:tcPr>
            <w:tcW w:w="1440" w:type="dxa"/>
          </w:tcPr>
          <w:p w:rsidR="00F8755E" w:rsidRPr="00790A94" w:rsidRDefault="00F8755E" w:rsidP="00E60A89">
            <w:pPr>
              <w:spacing w:before="120" w:line="240" w:lineRule="auto"/>
              <w:ind w:left="284"/>
              <w:jc w:val="center"/>
            </w:pPr>
            <w:r>
              <w:t>130</w:t>
            </w:r>
            <w:r w:rsidRPr="00790A94">
              <w:t>%</w:t>
            </w:r>
          </w:p>
        </w:tc>
        <w:tc>
          <w:tcPr>
            <w:tcW w:w="1800" w:type="dxa"/>
          </w:tcPr>
          <w:p w:rsidR="00F8755E" w:rsidRPr="00790A94" w:rsidRDefault="00F8755E" w:rsidP="00E60A89">
            <w:pPr>
              <w:spacing w:before="120" w:line="240" w:lineRule="auto"/>
              <w:ind w:left="284"/>
              <w:jc w:val="center"/>
            </w:pPr>
            <w:r>
              <w:t>105</w:t>
            </w:r>
            <w:r w:rsidRPr="00790A94">
              <w:t>%</w:t>
            </w:r>
          </w:p>
        </w:tc>
        <w:tc>
          <w:tcPr>
            <w:tcW w:w="1440" w:type="dxa"/>
          </w:tcPr>
          <w:p w:rsidR="00F8755E" w:rsidRPr="00790A94" w:rsidRDefault="00F8755E" w:rsidP="00E60A89">
            <w:pPr>
              <w:spacing w:before="120" w:line="240" w:lineRule="auto"/>
              <w:ind w:left="284"/>
              <w:jc w:val="center"/>
            </w:pPr>
            <w:r>
              <w:t>50</w:t>
            </w:r>
            <w:r w:rsidRPr="00790A94">
              <w:t>%</w:t>
            </w:r>
          </w:p>
        </w:tc>
      </w:tr>
      <w:tr w:rsidR="00F8755E" w:rsidRPr="00790A94">
        <w:trPr>
          <w:jc w:val="center"/>
        </w:trPr>
        <w:tc>
          <w:tcPr>
            <w:tcW w:w="3888" w:type="dxa"/>
          </w:tcPr>
          <w:p w:rsidR="00F8755E" w:rsidRPr="00790A94" w:rsidRDefault="00F8755E" w:rsidP="00E60A89">
            <w:pPr>
              <w:spacing w:before="120" w:line="240" w:lineRule="auto"/>
              <w:ind w:left="284"/>
              <w:jc w:val="center"/>
            </w:pPr>
            <w:r w:rsidRPr="00790A94">
              <w:t>ΠΕΛΟΠΟΝΝΗΣΟΣ</w:t>
            </w:r>
          </w:p>
        </w:tc>
        <w:tc>
          <w:tcPr>
            <w:tcW w:w="1440" w:type="dxa"/>
          </w:tcPr>
          <w:p w:rsidR="00F8755E" w:rsidRPr="00790A94" w:rsidRDefault="00F8755E" w:rsidP="00E60A89">
            <w:pPr>
              <w:spacing w:before="120" w:line="240" w:lineRule="auto"/>
              <w:ind w:left="284"/>
              <w:jc w:val="center"/>
            </w:pPr>
            <w:r>
              <w:t>141</w:t>
            </w:r>
            <w:r w:rsidRPr="00790A94">
              <w:t>%</w:t>
            </w:r>
          </w:p>
        </w:tc>
        <w:tc>
          <w:tcPr>
            <w:tcW w:w="1800" w:type="dxa"/>
          </w:tcPr>
          <w:p w:rsidR="00F8755E" w:rsidRPr="00790A94" w:rsidRDefault="00F8755E" w:rsidP="00E60A89">
            <w:pPr>
              <w:spacing w:before="120" w:line="240" w:lineRule="auto"/>
              <w:ind w:left="284"/>
              <w:jc w:val="center"/>
            </w:pPr>
            <w:r>
              <w:t>76</w:t>
            </w:r>
            <w:r w:rsidRPr="00790A94">
              <w:t>%</w:t>
            </w:r>
          </w:p>
        </w:tc>
        <w:tc>
          <w:tcPr>
            <w:tcW w:w="1440" w:type="dxa"/>
          </w:tcPr>
          <w:p w:rsidR="00F8755E" w:rsidRPr="00790A94" w:rsidRDefault="00F8755E" w:rsidP="00E60A89">
            <w:pPr>
              <w:spacing w:before="120" w:line="240" w:lineRule="auto"/>
              <w:ind w:left="284"/>
              <w:jc w:val="center"/>
            </w:pPr>
            <w:r>
              <w:t>39</w:t>
            </w:r>
            <w:r w:rsidRPr="00790A94">
              <w:t>%</w:t>
            </w:r>
          </w:p>
        </w:tc>
      </w:tr>
      <w:tr w:rsidR="00F8755E" w:rsidRPr="00790A94">
        <w:trPr>
          <w:jc w:val="center"/>
        </w:trPr>
        <w:tc>
          <w:tcPr>
            <w:tcW w:w="3888" w:type="dxa"/>
          </w:tcPr>
          <w:p w:rsidR="00F8755E" w:rsidRPr="00790A94" w:rsidRDefault="00F8755E" w:rsidP="00E60A89">
            <w:pPr>
              <w:spacing w:before="120" w:line="240" w:lineRule="auto"/>
              <w:ind w:left="284"/>
              <w:jc w:val="center"/>
            </w:pPr>
            <w:r w:rsidRPr="00790A94">
              <w:t>ΙΟΝΙΑ ΝΗΣΙΑ</w:t>
            </w:r>
          </w:p>
        </w:tc>
        <w:tc>
          <w:tcPr>
            <w:tcW w:w="1440" w:type="dxa"/>
          </w:tcPr>
          <w:p w:rsidR="00F8755E" w:rsidRPr="00790A94" w:rsidRDefault="00F8755E" w:rsidP="00E60A89">
            <w:pPr>
              <w:spacing w:before="120" w:line="240" w:lineRule="auto"/>
              <w:ind w:left="284"/>
              <w:jc w:val="center"/>
            </w:pPr>
            <w:r>
              <w:t>131</w:t>
            </w:r>
            <w:r w:rsidRPr="00790A94">
              <w:t>%</w:t>
            </w:r>
          </w:p>
        </w:tc>
        <w:tc>
          <w:tcPr>
            <w:tcW w:w="1800" w:type="dxa"/>
          </w:tcPr>
          <w:p w:rsidR="00F8755E" w:rsidRPr="00790A94" w:rsidRDefault="00F8755E" w:rsidP="00E60A89">
            <w:pPr>
              <w:spacing w:before="120" w:line="240" w:lineRule="auto"/>
              <w:ind w:left="284"/>
              <w:jc w:val="center"/>
            </w:pPr>
            <w:r>
              <w:t>62</w:t>
            </w:r>
            <w:r w:rsidRPr="00790A94">
              <w:t>%</w:t>
            </w:r>
          </w:p>
        </w:tc>
        <w:tc>
          <w:tcPr>
            <w:tcW w:w="1440" w:type="dxa"/>
          </w:tcPr>
          <w:p w:rsidR="00F8755E" w:rsidRPr="00790A94" w:rsidRDefault="00F8755E" w:rsidP="00E60A89">
            <w:pPr>
              <w:spacing w:before="120" w:line="240" w:lineRule="auto"/>
              <w:ind w:left="284"/>
              <w:jc w:val="center"/>
            </w:pPr>
            <w:r>
              <w:t>48</w:t>
            </w:r>
            <w:r w:rsidRPr="00790A94">
              <w:t>%</w:t>
            </w:r>
          </w:p>
        </w:tc>
      </w:tr>
      <w:tr w:rsidR="00F8755E" w:rsidRPr="00790A94">
        <w:trPr>
          <w:jc w:val="center"/>
        </w:trPr>
        <w:tc>
          <w:tcPr>
            <w:tcW w:w="3888" w:type="dxa"/>
          </w:tcPr>
          <w:p w:rsidR="00F8755E" w:rsidRPr="00790A94" w:rsidRDefault="00F8755E" w:rsidP="00E60A89">
            <w:pPr>
              <w:spacing w:before="120" w:line="240" w:lineRule="auto"/>
              <w:ind w:left="284"/>
              <w:jc w:val="center"/>
            </w:pPr>
            <w:r w:rsidRPr="00790A94">
              <w:t>ΚΡΗΤΗ</w:t>
            </w:r>
          </w:p>
        </w:tc>
        <w:tc>
          <w:tcPr>
            <w:tcW w:w="1440" w:type="dxa"/>
          </w:tcPr>
          <w:p w:rsidR="00F8755E" w:rsidRPr="00790A94" w:rsidRDefault="00F8755E" w:rsidP="00E60A89">
            <w:pPr>
              <w:spacing w:before="120" w:line="240" w:lineRule="auto"/>
              <w:ind w:left="284"/>
              <w:jc w:val="center"/>
            </w:pPr>
            <w:r>
              <w:t>95</w:t>
            </w:r>
            <w:r w:rsidRPr="00790A94">
              <w:t>%</w:t>
            </w:r>
          </w:p>
        </w:tc>
        <w:tc>
          <w:tcPr>
            <w:tcW w:w="1800" w:type="dxa"/>
          </w:tcPr>
          <w:p w:rsidR="00F8755E" w:rsidRPr="00790A94" w:rsidRDefault="00F8755E" w:rsidP="00E60A89">
            <w:pPr>
              <w:spacing w:before="120" w:line="240" w:lineRule="auto"/>
              <w:ind w:left="284"/>
              <w:jc w:val="center"/>
            </w:pPr>
            <w:r>
              <w:t>83</w:t>
            </w:r>
            <w:r w:rsidRPr="00790A94">
              <w:t>%</w:t>
            </w:r>
          </w:p>
        </w:tc>
        <w:tc>
          <w:tcPr>
            <w:tcW w:w="1440" w:type="dxa"/>
          </w:tcPr>
          <w:p w:rsidR="00F8755E" w:rsidRPr="00790A94" w:rsidRDefault="00F8755E" w:rsidP="00E60A89">
            <w:pPr>
              <w:spacing w:before="120" w:line="240" w:lineRule="auto"/>
              <w:ind w:left="284"/>
              <w:jc w:val="center"/>
            </w:pPr>
            <w:r>
              <w:t>58</w:t>
            </w:r>
            <w:r w:rsidRPr="00790A94">
              <w:t>%</w:t>
            </w:r>
          </w:p>
        </w:tc>
      </w:tr>
      <w:tr w:rsidR="00F8755E" w:rsidRPr="00790A94">
        <w:trPr>
          <w:jc w:val="center"/>
        </w:trPr>
        <w:tc>
          <w:tcPr>
            <w:tcW w:w="3888" w:type="dxa"/>
          </w:tcPr>
          <w:p w:rsidR="00F8755E" w:rsidRPr="00790A94" w:rsidRDefault="00F8755E" w:rsidP="00E60A89">
            <w:pPr>
              <w:spacing w:before="120" w:line="240" w:lineRule="auto"/>
              <w:ind w:left="284"/>
              <w:jc w:val="center"/>
            </w:pPr>
            <w:r w:rsidRPr="00790A94">
              <w:t>ΒΟΡΕΙΟ ΑΙΓΑΙΟ</w:t>
            </w:r>
          </w:p>
        </w:tc>
        <w:tc>
          <w:tcPr>
            <w:tcW w:w="1440" w:type="dxa"/>
          </w:tcPr>
          <w:p w:rsidR="00F8755E" w:rsidRPr="00790A94" w:rsidRDefault="00F8755E" w:rsidP="00E60A89">
            <w:pPr>
              <w:spacing w:before="120" w:line="240" w:lineRule="auto"/>
              <w:ind w:left="284"/>
              <w:jc w:val="center"/>
            </w:pPr>
            <w:r>
              <w:t>136</w:t>
            </w:r>
            <w:r w:rsidRPr="00790A94">
              <w:t>%</w:t>
            </w:r>
          </w:p>
        </w:tc>
        <w:tc>
          <w:tcPr>
            <w:tcW w:w="1800" w:type="dxa"/>
          </w:tcPr>
          <w:p w:rsidR="00F8755E" w:rsidRPr="00790A94" w:rsidRDefault="00F8755E" w:rsidP="00E60A89">
            <w:pPr>
              <w:spacing w:before="120" w:line="240" w:lineRule="auto"/>
              <w:ind w:left="284"/>
              <w:jc w:val="center"/>
            </w:pPr>
            <w:r>
              <w:t>88</w:t>
            </w:r>
            <w:r w:rsidRPr="00790A94">
              <w:t>%</w:t>
            </w:r>
          </w:p>
        </w:tc>
        <w:tc>
          <w:tcPr>
            <w:tcW w:w="1440" w:type="dxa"/>
          </w:tcPr>
          <w:p w:rsidR="00F8755E" w:rsidRPr="00790A94" w:rsidRDefault="00F8755E" w:rsidP="00E60A89">
            <w:pPr>
              <w:spacing w:before="120" w:line="240" w:lineRule="auto"/>
              <w:ind w:left="284"/>
              <w:jc w:val="center"/>
            </w:pPr>
            <w:r>
              <w:t>51</w:t>
            </w:r>
            <w:r w:rsidRPr="00790A94">
              <w:t>%</w:t>
            </w:r>
          </w:p>
        </w:tc>
      </w:tr>
      <w:tr w:rsidR="00F8755E" w:rsidRPr="00790A94">
        <w:trPr>
          <w:jc w:val="center"/>
        </w:trPr>
        <w:tc>
          <w:tcPr>
            <w:tcW w:w="3888" w:type="dxa"/>
          </w:tcPr>
          <w:p w:rsidR="00F8755E" w:rsidRPr="00790A94" w:rsidRDefault="00F8755E" w:rsidP="00E60A89">
            <w:pPr>
              <w:spacing w:before="120" w:line="240" w:lineRule="auto"/>
              <w:ind w:left="284"/>
              <w:jc w:val="center"/>
            </w:pPr>
            <w:r w:rsidRPr="00790A94">
              <w:t>ΝΟΤΙΟ ΑΙΓΑΙΟ</w:t>
            </w:r>
          </w:p>
        </w:tc>
        <w:tc>
          <w:tcPr>
            <w:tcW w:w="1440" w:type="dxa"/>
          </w:tcPr>
          <w:p w:rsidR="00F8755E" w:rsidRPr="00790A94" w:rsidRDefault="00F8755E" w:rsidP="00E60A89">
            <w:pPr>
              <w:spacing w:before="120" w:line="240" w:lineRule="auto"/>
              <w:ind w:left="284"/>
              <w:jc w:val="center"/>
            </w:pPr>
            <w:r>
              <w:t>112</w:t>
            </w:r>
            <w:r w:rsidRPr="00790A94">
              <w:t>%</w:t>
            </w:r>
          </w:p>
        </w:tc>
        <w:tc>
          <w:tcPr>
            <w:tcW w:w="1800" w:type="dxa"/>
          </w:tcPr>
          <w:p w:rsidR="00F8755E" w:rsidRPr="00790A94" w:rsidRDefault="00F8755E" w:rsidP="00E60A89">
            <w:pPr>
              <w:spacing w:before="120" w:line="240" w:lineRule="auto"/>
              <w:ind w:left="284"/>
              <w:jc w:val="center"/>
            </w:pPr>
            <w:r>
              <w:t>77</w:t>
            </w:r>
            <w:r w:rsidRPr="00790A94">
              <w:t>%</w:t>
            </w:r>
          </w:p>
        </w:tc>
        <w:tc>
          <w:tcPr>
            <w:tcW w:w="1440" w:type="dxa"/>
          </w:tcPr>
          <w:p w:rsidR="00F8755E" w:rsidRPr="00790A94" w:rsidRDefault="00F8755E" w:rsidP="00E60A89">
            <w:pPr>
              <w:spacing w:before="120" w:line="240" w:lineRule="auto"/>
              <w:ind w:left="284"/>
              <w:jc w:val="center"/>
            </w:pPr>
            <w:r>
              <w:t>61</w:t>
            </w:r>
            <w:r w:rsidRPr="00790A94">
              <w:t>%</w:t>
            </w:r>
          </w:p>
        </w:tc>
      </w:tr>
      <w:tr w:rsidR="00F8755E" w:rsidRPr="00790A94">
        <w:trPr>
          <w:jc w:val="center"/>
        </w:trPr>
        <w:tc>
          <w:tcPr>
            <w:tcW w:w="3888" w:type="dxa"/>
          </w:tcPr>
          <w:p w:rsidR="00F8755E" w:rsidRPr="00790A94" w:rsidRDefault="00F8755E" w:rsidP="00E60A89">
            <w:pPr>
              <w:spacing w:before="120" w:line="240" w:lineRule="auto"/>
              <w:ind w:left="284"/>
              <w:jc w:val="center"/>
            </w:pPr>
            <w:r w:rsidRPr="00790A94">
              <w:t>ΘΕΣΣΑΛΙΑ</w:t>
            </w:r>
          </w:p>
        </w:tc>
        <w:tc>
          <w:tcPr>
            <w:tcW w:w="1440" w:type="dxa"/>
          </w:tcPr>
          <w:p w:rsidR="00F8755E" w:rsidRPr="00790A94" w:rsidRDefault="00F8755E" w:rsidP="00E60A89">
            <w:pPr>
              <w:spacing w:before="120" w:line="240" w:lineRule="auto"/>
              <w:ind w:left="284"/>
              <w:jc w:val="center"/>
            </w:pPr>
            <w:r>
              <w:t>174</w:t>
            </w:r>
            <w:r w:rsidRPr="00790A94">
              <w:t>%</w:t>
            </w:r>
          </w:p>
        </w:tc>
        <w:tc>
          <w:tcPr>
            <w:tcW w:w="1800" w:type="dxa"/>
          </w:tcPr>
          <w:p w:rsidR="00F8755E" w:rsidRPr="00790A94" w:rsidRDefault="00F8755E" w:rsidP="00E60A89">
            <w:pPr>
              <w:spacing w:before="120" w:line="240" w:lineRule="auto"/>
              <w:ind w:left="284"/>
              <w:jc w:val="center"/>
            </w:pPr>
            <w:r>
              <w:t>105</w:t>
            </w:r>
            <w:r w:rsidRPr="00790A94">
              <w:t>%</w:t>
            </w:r>
          </w:p>
        </w:tc>
        <w:tc>
          <w:tcPr>
            <w:tcW w:w="1440" w:type="dxa"/>
          </w:tcPr>
          <w:p w:rsidR="00F8755E" w:rsidRPr="00790A94" w:rsidRDefault="00F8755E" w:rsidP="00E60A89">
            <w:pPr>
              <w:spacing w:before="120" w:line="240" w:lineRule="auto"/>
              <w:ind w:left="284"/>
              <w:jc w:val="center"/>
            </w:pPr>
            <w:r>
              <w:t>70</w:t>
            </w:r>
            <w:r w:rsidRPr="00790A94">
              <w:t>%</w:t>
            </w:r>
          </w:p>
        </w:tc>
      </w:tr>
      <w:tr w:rsidR="00F8755E" w:rsidRPr="00790A94">
        <w:trPr>
          <w:jc w:val="center"/>
        </w:trPr>
        <w:tc>
          <w:tcPr>
            <w:tcW w:w="3888" w:type="dxa"/>
          </w:tcPr>
          <w:p w:rsidR="00F8755E" w:rsidRPr="00790A94" w:rsidRDefault="00F8755E" w:rsidP="00E60A89">
            <w:pPr>
              <w:spacing w:before="120" w:line="240" w:lineRule="auto"/>
              <w:ind w:left="284"/>
              <w:jc w:val="center"/>
            </w:pPr>
            <w:r w:rsidRPr="00790A94">
              <w:t>ΣΤΕΡΕΑ ΕΛΛΑΔΑ</w:t>
            </w:r>
          </w:p>
        </w:tc>
        <w:tc>
          <w:tcPr>
            <w:tcW w:w="1440" w:type="dxa"/>
          </w:tcPr>
          <w:p w:rsidR="00F8755E" w:rsidRPr="00790A94" w:rsidRDefault="00F8755E" w:rsidP="00E60A89">
            <w:pPr>
              <w:spacing w:before="120" w:line="240" w:lineRule="auto"/>
              <w:ind w:left="284"/>
              <w:jc w:val="center"/>
            </w:pPr>
            <w:r>
              <w:t>100</w:t>
            </w:r>
            <w:r w:rsidRPr="00790A94">
              <w:t>%</w:t>
            </w:r>
          </w:p>
        </w:tc>
        <w:tc>
          <w:tcPr>
            <w:tcW w:w="1800" w:type="dxa"/>
          </w:tcPr>
          <w:p w:rsidR="00F8755E" w:rsidRPr="00790A94" w:rsidRDefault="00F8755E" w:rsidP="00E60A89">
            <w:pPr>
              <w:spacing w:before="120" w:line="240" w:lineRule="auto"/>
              <w:ind w:left="284"/>
              <w:jc w:val="center"/>
            </w:pPr>
            <w:r>
              <w:t>80</w:t>
            </w:r>
            <w:r w:rsidRPr="00790A94">
              <w:t>%</w:t>
            </w:r>
          </w:p>
        </w:tc>
        <w:tc>
          <w:tcPr>
            <w:tcW w:w="1440" w:type="dxa"/>
          </w:tcPr>
          <w:p w:rsidR="00F8755E" w:rsidRPr="00790A94" w:rsidRDefault="00F8755E" w:rsidP="00E60A89">
            <w:pPr>
              <w:spacing w:before="120" w:line="240" w:lineRule="auto"/>
              <w:ind w:left="284"/>
              <w:jc w:val="center"/>
            </w:pPr>
            <w:r>
              <w:t>74</w:t>
            </w:r>
            <w:r w:rsidRPr="00790A94">
              <w:t>%</w:t>
            </w:r>
          </w:p>
        </w:tc>
      </w:tr>
      <w:tr w:rsidR="00F8755E" w:rsidRPr="00790A94">
        <w:trPr>
          <w:jc w:val="center"/>
        </w:trPr>
        <w:tc>
          <w:tcPr>
            <w:tcW w:w="3888" w:type="dxa"/>
          </w:tcPr>
          <w:p w:rsidR="00F8755E" w:rsidRPr="00790A94" w:rsidRDefault="00F8755E" w:rsidP="00E60A89">
            <w:pPr>
              <w:spacing w:before="120" w:line="240" w:lineRule="auto"/>
              <w:ind w:left="284"/>
              <w:jc w:val="center"/>
            </w:pPr>
            <w:r w:rsidRPr="00790A94">
              <w:t>ΗΠΕΙΡΟΣ</w:t>
            </w:r>
          </w:p>
        </w:tc>
        <w:tc>
          <w:tcPr>
            <w:tcW w:w="1440" w:type="dxa"/>
          </w:tcPr>
          <w:p w:rsidR="00F8755E" w:rsidRPr="00790A94" w:rsidRDefault="00F8755E" w:rsidP="00E60A89">
            <w:pPr>
              <w:spacing w:before="120" w:line="240" w:lineRule="auto"/>
              <w:ind w:left="284"/>
              <w:jc w:val="center"/>
            </w:pPr>
            <w:r>
              <w:t>90</w:t>
            </w:r>
            <w:r w:rsidRPr="00790A94">
              <w:t>%</w:t>
            </w:r>
          </w:p>
        </w:tc>
        <w:tc>
          <w:tcPr>
            <w:tcW w:w="1800" w:type="dxa"/>
          </w:tcPr>
          <w:p w:rsidR="00F8755E" w:rsidRPr="00790A94" w:rsidRDefault="00F8755E" w:rsidP="00E60A89">
            <w:pPr>
              <w:spacing w:before="120" w:line="240" w:lineRule="auto"/>
              <w:ind w:left="284"/>
              <w:jc w:val="center"/>
            </w:pPr>
            <w:r>
              <w:t>63</w:t>
            </w:r>
            <w:r w:rsidRPr="00790A94">
              <w:t>%</w:t>
            </w:r>
          </w:p>
        </w:tc>
        <w:tc>
          <w:tcPr>
            <w:tcW w:w="1440" w:type="dxa"/>
          </w:tcPr>
          <w:p w:rsidR="00F8755E" w:rsidRPr="00790A94" w:rsidRDefault="00F8755E" w:rsidP="00E60A89">
            <w:pPr>
              <w:spacing w:before="120" w:line="240" w:lineRule="auto"/>
              <w:ind w:left="284"/>
              <w:jc w:val="center"/>
            </w:pPr>
            <w:r>
              <w:t>47</w:t>
            </w:r>
            <w:r w:rsidRPr="00790A94">
              <w:t>%</w:t>
            </w:r>
          </w:p>
        </w:tc>
      </w:tr>
      <w:tr w:rsidR="00F8755E" w:rsidRPr="00790A94">
        <w:trPr>
          <w:jc w:val="center"/>
        </w:trPr>
        <w:tc>
          <w:tcPr>
            <w:tcW w:w="3888" w:type="dxa"/>
          </w:tcPr>
          <w:p w:rsidR="00F8755E" w:rsidRPr="00790A94" w:rsidRDefault="00F8755E" w:rsidP="00E60A89">
            <w:pPr>
              <w:spacing w:before="120" w:line="240" w:lineRule="auto"/>
              <w:ind w:left="284"/>
              <w:jc w:val="center"/>
            </w:pPr>
            <w:r w:rsidRPr="00790A94">
              <w:t>ΑΤΤΙΚΗ</w:t>
            </w:r>
          </w:p>
        </w:tc>
        <w:tc>
          <w:tcPr>
            <w:tcW w:w="1440" w:type="dxa"/>
          </w:tcPr>
          <w:p w:rsidR="00F8755E" w:rsidRPr="00790A94" w:rsidRDefault="00F8755E" w:rsidP="00E60A89">
            <w:pPr>
              <w:spacing w:before="120" w:line="240" w:lineRule="auto"/>
              <w:ind w:left="284"/>
              <w:jc w:val="center"/>
            </w:pPr>
            <w:r>
              <w:t>93</w:t>
            </w:r>
            <w:r w:rsidRPr="00790A94">
              <w:t>%</w:t>
            </w:r>
          </w:p>
        </w:tc>
        <w:tc>
          <w:tcPr>
            <w:tcW w:w="1800" w:type="dxa"/>
          </w:tcPr>
          <w:p w:rsidR="00F8755E" w:rsidRPr="00790A94" w:rsidRDefault="00F8755E" w:rsidP="00E60A89">
            <w:pPr>
              <w:spacing w:before="120" w:line="240" w:lineRule="auto"/>
              <w:ind w:left="284"/>
              <w:jc w:val="center"/>
            </w:pPr>
            <w:r>
              <w:t>59</w:t>
            </w:r>
            <w:r w:rsidRPr="00790A94">
              <w:t>%</w:t>
            </w:r>
          </w:p>
        </w:tc>
        <w:tc>
          <w:tcPr>
            <w:tcW w:w="1440" w:type="dxa"/>
          </w:tcPr>
          <w:p w:rsidR="00F8755E" w:rsidRPr="00790A94" w:rsidRDefault="00F8755E" w:rsidP="00E60A89">
            <w:pPr>
              <w:spacing w:before="120" w:line="240" w:lineRule="auto"/>
              <w:ind w:left="284"/>
              <w:jc w:val="center"/>
            </w:pPr>
            <w:r>
              <w:t>44</w:t>
            </w:r>
            <w:r w:rsidRPr="00790A94">
              <w:t>%</w:t>
            </w:r>
          </w:p>
        </w:tc>
      </w:tr>
    </w:tbl>
    <w:p w:rsidR="00F8755E" w:rsidRPr="00790A94" w:rsidRDefault="00F8755E" w:rsidP="00677ABB">
      <w:pPr>
        <w:spacing w:line="360" w:lineRule="auto"/>
        <w:rPr>
          <w:b/>
          <w:i/>
        </w:rPr>
      </w:pPr>
    </w:p>
    <w:p w:rsidR="00F8755E" w:rsidRPr="00790A94" w:rsidRDefault="00F8755E" w:rsidP="00677ABB">
      <w:pPr>
        <w:spacing w:line="360" w:lineRule="auto"/>
        <w:rPr>
          <w:b/>
          <w:i/>
        </w:rPr>
      </w:pPr>
      <w:r w:rsidRPr="00790A94">
        <w:rPr>
          <w:b/>
          <w:i/>
        </w:rPr>
        <w:t>Δάνεια από Ευρωπαϊκή Τράπεζα Επενδύσεων</w:t>
      </w:r>
    </w:p>
    <w:p w:rsidR="00F8755E" w:rsidRPr="0011759E" w:rsidRDefault="00F8755E" w:rsidP="00677ABB">
      <w:pPr>
        <w:rPr>
          <w:u w:val="single"/>
        </w:rPr>
      </w:pPr>
      <w:r w:rsidRPr="00790A94">
        <w:t xml:space="preserve">Τα δάνεια τα οποία έχει λάβει η ΟΣΚ ΑΕ από την Ευρωπαϊκή Τράπεζα Επενδύσεων (ΕΤΕ) για τη χρηματοδότηση της κατασκευής/εξοπλισμού σχολείων στην Περιφέρεια Αττικής ως προϋπόθεση έχουν  την αποφυγή διπλής χρηματοδότησης των σχολείων αυτών από το ΕΤΠΑ, μέσω του Κωδικού 75. Η προϋπόθεση αυτή διασφαλίζεται κατά τη διαδικασία αξιολόγησης των προτεινόμενων πράξεων από την ΕΔΑ του ΠΕΠ Αττικής καθώς και μέσω της δήλωσης του Δικαιούχου περί μη διπλής χρηματοδότησης. </w:t>
      </w:r>
      <w:r w:rsidRPr="00B31819">
        <w:rPr>
          <w:u w:val="single"/>
        </w:rPr>
        <w:t>Το σύνολο των πράξεων σχολικής στέγης που εντάχθηκαν στο ΠΕΠ Αττικής το 2013 και θα χρηματοδοτηθούν από το ΕΤΠΑ, καλύπτει το συγκεκριμένο κριτήριο και συνεπώς δεν τίθεται θέμα περί διπλής χρηματοδότησης.</w:t>
      </w:r>
    </w:p>
    <w:p w:rsidR="00F8755E" w:rsidRPr="00790A94" w:rsidRDefault="00F8755E" w:rsidP="00677ABB">
      <w:pPr>
        <w:spacing w:before="80" w:after="80"/>
        <w:rPr>
          <w:b/>
          <w:highlight w:val="red"/>
        </w:rPr>
      </w:pPr>
    </w:p>
    <w:p w:rsidR="00F8755E" w:rsidRPr="00790A94" w:rsidRDefault="00F8755E" w:rsidP="00677ABB">
      <w:pPr>
        <w:spacing w:before="80" w:after="80"/>
        <w:rPr>
          <w:b/>
          <w:i/>
        </w:rPr>
      </w:pPr>
      <w:r w:rsidRPr="00790A94">
        <w:rPr>
          <w:b/>
          <w:i/>
        </w:rPr>
        <w:t>Ευρωπαϊκό Ταμείο Περιφερειακής Ανάπτυξης (ΕΤΠΑ)/ Πράξεις του Ε.Π. «Ψηφιακή Σύγκλιση» που αφορούν το αντικείμενο του Υπουργείου Παιδείας</w:t>
      </w:r>
    </w:p>
    <w:p w:rsidR="00F8755E" w:rsidRPr="00790A94" w:rsidRDefault="00F8755E" w:rsidP="00677ABB">
      <w:pPr>
        <w:spacing w:before="100"/>
      </w:pPr>
      <w:r w:rsidRPr="00790A94">
        <w:t>Από το Δεκέμβριο του 2009 έχει δρομολογηθεί η συνεργασία της Ειδικής Υπηρεσίας του ΕΠ «ΨΗΦΙΑΚΗ Σύγκλιση»</w:t>
      </w:r>
      <w:r w:rsidRPr="00790A94">
        <w:rPr>
          <w:b/>
        </w:rPr>
        <w:t xml:space="preserve"> </w:t>
      </w:r>
      <w:r w:rsidRPr="00790A94">
        <w:t xml:space="preserve">και των αρμοδίων υπηρεσιών του Υπουργείου Παιδείας και της ΕΥΔ ΕΠΕΔΒΜ, ως προς τις συγχρηματοδοτούμενες πράξεις του ΕΠ που αφορούν το πεδίο αρμοδιότητας του Υπουργείου Παιδείας. </w:t>
      </w:r>
    </w:p>
    <w:p w:rsidR="00F8755E" w:rsidRPr="00790A94" w:rsidRDefault="00F8755E" w:rsidP="00677ABB">
      <w:pPr>
        <w:spacing w:before="100"/>
      </w:pPr>
      <w:r w:rsidRPr="00790A94">
        <w:t>Ο συντονισμός των δύο προγραμμάτων επιδιώκεται με τις εξής διαδικασίες:</w:t>
      </w:r>
    </w:p>
    <w:p w:rsidR="00F8755E" w:rsidRPr="00790A94" w:rsidRDefault="00F8755E" w:rsidP="00677ABB">
      <w:pPr>
        <w:spacing w:before="100"/>
      </w:pPr>
      <w:r w:rsidRPr="00790A94">
        <w:t xml:space="preserve">(α) την ενημέρωση των αρμοδίων υπηρεσιών του Υπουργείου Παιδείας για τον σχεδιασμό και τον βαθμό ωρίμανσης των πράξεων και τη διατύπωση γνώμης από αυτές, </w:t>
      </w:r>
    </w:p>
    <w:p w:rsidR="00F8755E" w:rsidRPr="00790A94" w:rsidRDefault="00F8755E" w:rsidP="00677ABB">
      <w:pPr>
        <w:spacing w:before="120"/>
      </w:pPr>
      <w:r w:rsidRPr="00790A94" w:rsidDel="00B71B1E">
        <w:t xml:space="preserve"> </w:t>
      </w:r>
      <w:r w:rsidRPr="00790A94">
        <w:t>(δ) την συνεργασία της Ειδικής Υπηρεσίας του ΕΠ «ΨΗΦΙΑΚΗ Σύγκλιση»</w:t>
      </w:r>
      <w:r w:rsidRPr="00790A94">
        <w:rPr>
          <w:b/>
        </w:rPr>
        <w:t xml:space="preserve">  </w:t>
      </w:r>
      <w:r w:rsidRPr="00790A94">
        <w:t>με την αρμόδια διεύθυνση οικονομικού προγραμματισμού (ΔΙΠΕΕ) του Υπουργείου Παιδείας.</w:t>
      </w:r>
    </w:p>
    <w:p w:rsidR="00F8755E" w:rsidRPr="00790A94" w:rsidRDefault="00F8755E" w:rsidP="00677ABB">
      <w:pPr>
        <w:spacing w:before="120"/>
        <w:rPr>
          <w:rFonts w:cs="Arial"/>
          <w:highlight w:val="red"/>
        </w:rPr>
      </w:pPr>
    </w:p>
    <w:p w:rsidR="00F8755E" w:rsidRPr="00790A94" w:rsidRDefault="00F8755E" w:rsidP="00677ABB">
      <w:pPr>
        <w:spacing w:before="120"/>
        <w:rPr>
          <w:rFonts w:cs="Arial"/>
        </w:rPr>
      </w:pPr>
      <w:r w:rsidRPr="00790A94">
        <w:rPr>
          <w:rFonts w:cs="Arial"/>
          <w:b/>
          <w:u w:val="single"/>
        </w:rPr>
        <w:t>Μεγάλο έργο:</w:t>
      </w:r>
      <w:r w:rsidRPr="00790A94">
        <w:rPr>
          <w:rFonts w:cs="Arial"/>
        </w:rPr>
        <w:t xml:space="preserve"> </w:t>
      </w:r>
      <w:r w:rsidRPr="00790A94">
        <w:rPr>
          <w:rFonts w:cs="Arial"/>
          <w:b/>
        </w:rPr>
        <w:t>«Ψηφιακές Υπηρεσίες Υπουργείου Παιδείας»</w:t>
      </w:r>
      <w:r w:rsidRPr="00790A94">
        <w:rPr>
          <w:rFonts w:cs="Arial"/>
        </w:rPr>
        <w:t xml:space="preserve"> συνολικού προϋπολογισμού 152 Μ€, εκ των οποίων έχουν ενταχθεί τα 65 Μ€.</w:t>
      </w:r>
    </w:p>
    <w:p w:rsidR="00F8755E" w:rsidRPr="00790A94" w:rsidRDefault="00F8755E" w:rsidP="00677ABB">
      <w:pPr>
        <w:spacing w:before="120"/>
        <w:rPr>
          <w:rFonts w:cs="Arial"/>
        </w:rPr>
      </w:pPr>
      <w:r w:rsidRPr="00790A94">
        <w:rPr>
          <w:rFonts w:cs="Arial"/>
        </w:rPr>
        <w:t>Στο πλαίσιο της από 30/7/2010 Πρόσκλησης της ΕΥΔ του Ε.Π. «Ψηφιακή Σύγκλιση» με Κωδ. 21.2, η ΕΥΕ ΕΔ κατέθεσε στις 20/9/2010 προς έγκριση Τεχνικό Δελτίο Προτεινόμενης Πράξης με συνολικό Π/Υ 66. 598.727,00€. Το έργο εντάχθηκε με μειωμένο Π/Υ, 65.082.617,00€ (απόφαση ένταξης 23/1/2012). Ο φάκελος του Μεγάλου Έργου έχει αποσταλεί προς έγκριση στην ΕΕ (Φεβρουάριος 2012), η οποία έχει απαντήσει ζητώντας διευκρινήσεις και συμπληρώσεις σε μια σειρά θεμάτων.</w:t>
      </w:r>
    </w:p>
    <w:p w:rsidR="00F8755E" w:rsidRPr="00790A94" w:rsidRDefault="00F8755E" w:rsidP="00677ABB">
      <w:pPr>
        <w:spacing w:before="120"/>
        <w:rPr>
          <w:rFonts w:cs="Arial"/>
        </w:rPr>
      </w:pPr>
      <w:r w:rsidRPr="00790A94">
        <w:rPr>
          <w:rFonts w:cs="Arial"/>
        </w:rPr>
        <w:t>Βασικό αντικείμενο του έργου είναι η ψηφιακή αναβάθμιση της εκπαιδευτικής διαδικασίας στην Πρωτοβάθμια και Δευτεροβάθμια Εκπαίδευση μέσω της εισαγωγής Διαδραστικών συστημάτων και της δημιουργίας κινητών εργαστηρίων Πληροφορικής. Ειδικότερα θα γίνει προμήθεια:</w:t>
      </w:r>
    </w:p>
    <w:p w:rsidR="00F8755E" w:rsidRDefault="00F8755E" w:rsidP="00E36870">
      <w:pPr>
        <w:numPr>
          <w:ilvl w:val="0"/>
          <w:numId w:val="26"/>
        </w:numPr>
        <w:spacing w:before="120"/>
        <w:rPr>
          <w:rFonts w:cs="Arial"/>
        </w:rPr>
      </w:pPr>
      <w:r w:rsidRPr="00790A94">
        <w:rPr>
          <w:rFonts w:cs="Arial"/>
        </w:rPr>
        <w:t>Διαδραστικών συστημάτων για όλες τις τάξεις και τα τμήματα των Γυμνασίων καθώς και την ΣΤ΄ τάξη των Δημοτικών Σχολείων της χώρας</w:t>
      </w:r>
    </w:p>
    <w:p w:rsidR="00F8755E" w:rsidRDefault="00F8755E" w:rsidP="00E36870">
      <w:pPr>
        <w:numPr>
          <w:ilvl w:val="0"/>
          <w:numId w:val="26"/>
        </w:numPr>
        <w:spacing w:before="120"/>
        <w:rPr>
          <w:rFonts w:cs="Arial"/>
        </w:rPr>
      </w:pPr>
      <w:r w:rsidRPr="00790A94">
        <w:rPr>
          <w:rFonts w:cs="Arial"/>
        </w:rPr>
        <w:t>Κινητών Εργαστηρίων Πληροφορικής για κάθε Γυμνάσιο της χώρας</w:t>
      </w:r>
    </w:p>
    <w:p w:rsidR="00F8755E" w:rsidRPr="00790A94" w:rsidRDefault="00F8755E" w:rsidP="00677ABB">
      <w:pPr>
        <w:spacing w:before="120"/>
        <w:rPr>
          <w:rFonts w:cs="Arial"/>
        </w:rPr>
      </w:pPr>
      <w:r w:rsidRPr="00790A94">
        <w:rPr>
          <w:rFonts w:cs="Arial"/>
        </w:rPr>
        <w:t xml:space="preserve">Πιο συγκεκριμένα, το έργο των </w:t>
      </w:r>
      <w:r w:rsidRPr="00790A94">
        <w:rPr>
          <w:rFonts w:cs="Arial"/>
          <w:b/>
          <w:u w:val="single"/>
        </w:rPr>
        <w:t>152 Μ€</w:t>
      </w:r>
      <w:r w:rsidRPr="00790A94">
        <w:rPr>
          <w:rFonts w:cs="Arial"/>
        </w:rPr>
        <w:t xml:space="preserve"> αφορά:</w:t>
      </w:r>
    </w:p>
    <w:p w:rsidR="00F8755E" w:rsidRDefault="00F8755E" w:rsidP="00E36870">
      <w:pPr>
        <w:pStyle w:val="20"/>
        <w:numPr>
          <w:ilvl w:val="0"/>
          <w:numId w:val="25"/>
        </w:numPr>
        <w:spacing w:before="120" w:after="120" w:line="288" w:lineRule="auto"/>
        <w:rPr>
          <w:rFonts w:ascii="Bookman Old Style" w:hAnsi="Bookman Old Style" w:cs="Arial"/>
          <w:szCs w:val="22"/>
          <w:lang w:val="el-GR"/>
        </w:rPr>
      </w:pPr>
      <w:r w:rsidRPr="00790A94">
        <w:rPr>
          <w:rFonts w:ascii="Bookman Old Style" w:hAnsi="Bookman Old Style" w:cs="Arial"/>
          <w:szCs w:val="22"/>
          <w:lang w:val="el-GR"/>
        </w:rPr>
        <w:t>Προμήθεια και εγκατάσταση 32.147 τεμαχίων διαδραστικών συστημάτων και 32.147 φορητών υπολογιστών για τα διαδραστικά συστήματα σε:</w:t>
      </w:r>
    </w:p>
    <w:p w:rsidR="00F8755E" w:rsidRDefault="00F8755E" w:rsidP="00E36870">
      <w:pPr>
        <w:pStyle w:val="20"/>
        <w:numPr>
          <w:ilvl w:val="1"/>
          <w:numId w:val="25"/>
        </w:numPr>
        <w:spacing w:before="120" w:after="120" w:line="288" w:lineRule="auto"/>
        <w:rPr>
          <w:rFonts w:ascii="Bookman Old Style" w:hAnsi="Bookman Old Style" w:cs="Arial"/>
          <w:szCs w:val="22"/>
          <w:lang w:val="el-GR"/>
        </w:rPr>
      </w:pPr>
      <w:r w:rsidRPr="00790A94">
        <w:rPr>
          <w:rFonts w:ascii="Bookman Old Style" w:hAnsi="Bookman Old Style" w:cs="Arial"/>
          <w:szCs w:val="22"/>
          <w:lang w:val="el-GR"/>
        </w:rPr>
        <w:t xml:space="preserve"> 4.760 δημοτικά σχολεία, </w:t>
      </w:r>
    </w:p>
    <w:p w:rsidR="00F8755E" w:rsidRDefault="00F8755E" w:rsidP="00E36870">
      <w:pPr>
        <w:pStyle w:val="20"/>
        <w:numPr>
          <w:ilvl w:val="1"/>
          <w:numId w:val="25"/>
        </w:numPr>
        <w:spacing w:before="120" w:after="120" w:line="288" w:lineRule="auto"/>
        <w:rPr>
          <w:rFonts w:ascii="Bookman Old Style" w:hAnsi="Bookman Old Style" w:cs="Arial"/>
          <w:szCs w:val="22"/>
          <w:lang w:val="el-GR"/>
        </w:rPr>
      </w:pPr>
      <w:r w:rsidRPr="00790A94">
        <w:rPr>
          <w:rFonts w:ascii="Bookman Old Style" w:hAnsi="Bookman Old Style" w:cs="Arial"/>
          <w:szCs w:val="22"/>
          <w:lang w:val="el-GR"/>
        </w:rPr>
        <w:t xml:space="preserve"> 1.717 Γυμνάσια και </w:t>
      </w:r>
    </w:p>
    <w:p w:rsidR="00F8755E" w:rsidRDefault="00F8755E" w:rsidP="00E36870">
      <w:pPr>
        <w:pStyle w:val="20"/>
        <w:numPr>
          <w:ilvl w:val="1"/>
          <w:numId w:val="25"/>
        </w:numPr>
        <w:spacing w:before="120" w:after="120" w:line="288" w:lineRule="auto"/>
        <w:rPr>
          <w:rFonts w:ascii="Bookman Old Style" w:hAnsi="Bookman Old Style" w:cs="Arial"/>
          <w:szCs w:val="22"/>
          <w:lang w:val="el-GR"/>
        </w:rPr>
      </w:pPr>
      <w:r w:rsidRPr="00790A94">
        <w:rPr>
          <w:rFonts w:ascii="Bookman Old Style" w:hAnsi="Bookman Old Style" w:cs="Arial"/>
          <w:szCs w:val="22"/>
          <w:lang w:val="el-GR"/>
        </w:rPr>
        <w:t xml:space="preserve"> 1.053 Λύκεια </w:t>
      </w:r>
    </w:p>
    <w:p w:rsidR="00F8755E" w:rsidRPr="00790A94" w:rsidRDefault="00F8755E" w:rsidP="00677ABB">
      <w:pPr>
        <w:spacing w:before="120"/>
        <w:ind w:left="1080"/>
        <w:rPr>
          <w:rFonts w:cs="Arial"/>
        </w:rPr>
      </w:pPr>
      <w:r w:rsidRPr="00790A94">
        <w:rPr>
          <w:rFonts w:cs="Arial"/>
        </w:rPr>
        <w:t>Σύνολο: 7.530 σχολικές μονάδες</w:t>
      </w:r>
    </w:p>
    <w:p w:rsidR="00F8755E" w:rsidRDefault="00F8755E" w:rsidP="00E36870">
      <w:pPr>
        <w:pStyle w:val="20"/>
        <w:numPr>
          <w:ilvl w:val="0"/>
          <w:numId w:val="25"/>
        </w:numPr>
        <w:spacing w:before="120" w:after="120" w:line="288" w:lineRule="auto"/>
        <w:rPr>
          <w:rFonts w:ascii="Bookman Old Style" w:hAnsi="Bookman Old Style" w:cs="Arial"/>
          <w:szCs w:val="22"/>
          <w:lang w:val="el-GR"/>
        </w:rPr>
      </w:pPr>
      <w:r w:rsidRPr="00790A94">
        <w:rPr>
          <w:rFonts w:ascii="Bookman Old Style" w:hAnsi="Bookman Old Style" w:cs="Arial"/>
          <w:szCs w:val="22"/>
          <w:lang w:val="el-GR"/>
        </w:rPr>
        <w:t>7.530 εκπαιδεύσεις στη λειτουργία των διαδραστικών συστημάτων</w:t>
      </w:r>
    </w:p>
    <w:p w:rsidR="00F8755E" w:rsidRDefault="00F8755E" w:rsidP="00E36870">
      <w:pPr>
        <w:pStyle w:val="20"/>
        <w:numPr>
          <w:ilvl w:val="0"/>
          <w:numId w:val="25"/>
        </w:numPr>
        <w:spacing w:before="120" w:after="120" w:line="288" w:lineRule="auto"/>
        <w:rPr>
          <w:rFonts w:ascii="Bookman Old Style" w:hAnsi="Bookman Old Style" w:cs="Arial"/>
          <w:szCs w:val="22"/>
          <w:lang w:val="el-GR"/>
        </w:rPr>
      </w:pPr>
      <w:r w:rsidRPr="00790A94">
        <w:rPr>
          <w:rFonts w:ascii="Bookman Old Style" w:hAnsi="Bookman Old Style" w:cs="Arial"/>
          <w:szCs w:val="22"/>
          <w:lang w:val="el-GR"/>
        </w:rPr>
        <w:t>Υπηρεσίες δικτύωσης σε Δημοτικά, Γυμνάσια και Λύκεια</w:t>
      </w:r>
    </w:p>
    <w:p w:rsidR="00F8755E" w:rsidRDefault="00F8755E" w:rsidP="00E36870">
      <w:pPr>
        <w:pStyle w:val="20"/>
        <w:numPr>
          <w:ilvl w:val="0"/>
          <w:numId w:val="25"/>
        </w:numPr>
        <w:spacing w:before="120" w:after="120" w:line="288" w:lineRule="auto"/>
        <w:rPr>
          <w:rFonts w:ascii="Bookman Old Style" w:hAnsi="Bookman Old Style" w:cs="Arial"/>
          <w:szCs w:val="22"/>
          <w:lang w:val="el-GR"/>
        </w:rPr>
      </w:pPr>
      <w:r w:rsidRPr="00790A94">
        <w:rPr>
          <w:rFonts w:ascii="Bookman Old Style" w:hAnsi="Bookman Old Style" w:cs="Arial"/>
          <w:szCs w:val="22"/>
          <w:lang w:val="el-GR"/>
        </w:rPr>
        <w:t>Υπηρεσίες τοπικής τεχνικής υποστήριξης της ψηφιακής πλατφόρμας σε Γυμνάσια και Λύκεια</w:t>
      </w:r>
    </w:p>
    <w:p w:rsidR="00F8755E" w:rsidRDefault="00F8755E" w:rsidP="00E36870">
      <w:pPr>
        <w:pStyle w:val="20"/>
        <w:numPr>
          <w:ilvl w:val="0"/>
          <w:numId w:val="25"/>
        </w:numPr>
        <w:spacing w:before="120" w:after="120" w:line="288" w:lineRule="auto"/>
        <w:rPr>
          <w:rFonts w:ascii="Bookman Old Style" w:hAnsi="Bookman Old Style" w:cs="Arial"/>
          <w:szCs w:val="22"/>
          <w:lang w:val="el-GR"/>
        </w:rPr>
      </w:pPr>
      <w:r w:rsidRPr="00790A94">
        <w:rPr>
          <w:rFonts w:ascii="Bookman Old Style" w:hAnsi="Bookman Old Style" w:cs="Arial"/>
          <w:szCs w:val="22"/>
          <w:lang w:val="el-GR"/>
        </w:rPr>
        <w:t xml:space="preserve">Δημοσιότητα και προβολή του έργου </w:t>
      </w:r>
    </w:p>
    <w:p w:rsidR="00F8755E" w:rsidRDefault="00F8755E" w:rsidP="00E36870">
      <w:pPr>
        <w:pStyle w:val="20"/>
        <w:numPr>
          <w:ilvl w:val="0"/>
          <w:numId w:val="25"/>
        </w:numPr>
        <w:spacing w:before="120" w:after="120" w:line="288" w:lineRule="auto"/>
        <w:rPr>
          <w:rFonts w:ascii="Bookman Old Style" w:hAnsi="Bookman Old Style" w:cs="Arial"/>
          <w:szCs w:val="22"/>
          <w:lang w:val="el-GR"/>
        </w:rPr>
      </w:pPr>
      <w:r w:rsidRPr="00790A94">
        <w:rPr>
          <w:rFonts w:ascii="Bookman Old Style" w:hAnsi="Bookman Old Style" w:cs="Arial"/>
          <w:szCs w:val="22"/>
          <w:lang w:val="el-GR"/>
        </w:rPr>
        <w:t>Προμήθεια 136.735 φορητών υπολογιστών για τα κινητά Εργαστήρια Πληροφορικής και 10.045 ερμαρίων αποθήκευσης τους</w:t>
      </w:r>
    </w:p>
    <w:p w:rsidR="00F8755E" w:rsidRDefault="00F8755E" w:rsidP="00E36870">
      <w:pPr>
        <w:pStyle w:val="20"/>
        <w:numPr>
          <w:ilvl w:val="0"/>
          <w:numId w:val="25"/>
        </w:numPr>
        <w:spacing w:before="120" w:after="120" w:line="288" w:lineRule="auto"/>
        <w:rPr>
          <w:rFonts w:ascii="Bookman Old Style" w:hAnsi="Bookman Old Style" w:cs="Arial"/>
          <w:szCs w:val="22"/>
          <w:lang w:val="el-GR"/>
        </w:rPr>
      </w:pPr>
      <w:r w:rsidRPr="00790A94">
        <w:rPr>
          <w:rFonts w:ascii="Bookman Old Style" w:hAnsi="Bookman Old Style" w:cs="Arial"/>
          <w:szCs w:val="22"/>
          <w:lang w:val="el-GR"/>
        </w:rPr>
        <w:t>Επιχειρησιακή τεχνική υποστήριξη</w:t>
      </w:r>
    </w:p>
    <w:p w:rsidR="00F8755E" w:rsidRDefault="00F8755E" w:rsidP="00E36870">
      <w:pPr>
        <w:pStyle w:val="20"/>
        <w:numPr>
          <w:ilvl w:val="0"/>
          <w:numId w:val="25"/>
        </w:numPr>
        <w:spacing w:before="120" w:after="120" w:line="288" w:lineRule="auto"/>
        <w:rPr>
          <w:rFonts w:ascii="Bookman Old Style" w:hAnsi="Bookman Old Style" w:cs="Arial"/>
          <w:szCs w:val="22"/>
          <w:lang w:val="el-GR"/>
        </w:rPr>
      </w:pPr>
      <w:r w:rsidRPr="00790A94">
        <w:rPr>
          <w:rFonts w:ascii="Bookman Old Style" w:hAnsi="Bookman Old Style" w:cs="Arial"/>
          <w:szCs w:val="22"/>
          <w:lang w:val="el-GR"/>
        </w:rPr>
        <w:t>Εξωτερική αξιολόγηση της πράξης</w:t>
      </w:r>
    </w:p>
    <w:p w:rsidR="00F8755E" w:rsidRDefault="00F8755E">
      <w:pPr>
        <w:pStyle w:val="20"/>
        <w:spacing w:before="120" w:after="120" w:line="288" w:lineRule="auto"/>
        <w:ind w:left="0"/>
        <w:rPr>
          <w:rFonts w:ascii="Bookman Old Style" w:hAnsi="Bookman Old Style" w:cs="Arial"/>
          <w:szCs w:val="22"/>
          <w:lang w:val="el-GR"/>
        </w:rPr>
      </w:pPr>
    </w:p>
    <w:p w:rsidR="00F8755E" w:rsidRDefault="00F8755E" w:rsidP="002A78D8">
      <w:r>
        <w:t>Κατά το έτος 2013, έγινε σχετικό αίτημα τροποποίησης προς την αρμόδια Διαχειριστική Αρχή το οποίο και έγινε αποδεκτό (20-6-2013). Το αίτημα αφορούσε σε αλλαγές του φυσικού αντικειμένου των Υποέργων 1 (Προμήθεια και Εγκατάσταση Διαδραστικών Συστημάτων) και 2 (Προμήθεια και εγκατάσταση κινητών εργαστηρίων πληροφορικής) με αναπροσαρμογή του συνολικού αριθμού τμημάτων και σχολικών μονάδων που θα εξοπλιστούν, προσθήκη της Τεχνικής Επαγγελματικής Εκπαίδευσης αλλά και μείωση του προϋπολογισμού.</w:t>
      </w:r>
    </w:p>
    <w:p w:rsidR="00F8755E" w:rsidRDefault="00F8755E" w:rsidP="002A78D8">
      <w:r>
        <w:t xml:space="preserve">Ταυτόχρονα, ετοιμάστηκαν τα σχέδια των Τευχών Προκήρυξης και για τα δυο Υποέργα και πραγματοποιήθηκε και δεύτερη Δημόσια Διαβούλευση (Ιούλιος 2013) καθώς άλλαξε το κριτήριο κατακύρωσης (χαμηλότερη τιμή) και στις δυο διαγωνιστικής Διαδικασίες. </w:t>
      </w:r>
    </w:p>
    <w:p w:rsidR="00F8755E" w:rsidRDefault="00F8755E" w:rsidP="002A78D8">
      <w:r>
        <w:t>Αναφορικά με το Υποέργο 1, αφού προηγήθηκε χαρακτηρισμός του εν λόγω υποέργου ως Έργου Σημαντικής Οικονομικής και Τεχνολογικής από τη Γενική Γραμματεία Εμπορείου (Νοέμβριος 2013), συστήθηκε Διακομματική Επιτροπή κατόπιν σχετικής ΚΥΑ (Απρίλιος 2014), έργο της οποίας είναι η έγκριση της συνολικής διαδικασίας που θα ακολουθηθεί για την πραγματοποίηση της προμήθειας μέχρι την οριστική επιλογή Αναδόχου και την υπογραφή της σύμβασης. Η έναρξη των εργασιών της εν λόγω Επιτροπής τοποθετούνται τον Μάιο του 2014.</w:t>
      </w:r>
    </w:p>
    <w:p w:rsidR="00F8755E" w:rsidRDefault="00F8755E" w:rsidP="002A78D8">
      <w:r>
        <w:t>Τέλος το Υποέργο 2 βρίσκεται σε εξέλιξη της διαγωνιστικής του διαδικασίας καθώς δημοσιεύτηκε ο σχετικός Διαγωνισμός (Μάιος 2014).</w:t>
      </w:r>
    </w:p>
    <w:p w:rsidR="00F8755E" w:rsidRDefault="00F8755E">
      <w:pPr>
        <w:pStyle w:val="20"/>
        <w:spacing w:before="120" w:after="120" w:line="288" w:lineRule="auto"/>
        <w:ind w:left="0"/>
        <w:rPr>
          <w:rFonts w:ascii="Bookman Old Style" w:hAnsi="Bookman Old Style" w:cs="Arial"/>
          <w:szCs w:val="22"/>
          <w:lang w:val="el-GR"/>
        </w:rPr>
      </w:pPr>
    </w:p>
    <w:p w:rsidR="00F8755E" w:rsidRDefault="00F8755E" w:rsidP="002A78D8">
      <w:r w:rsidRPr="00B31819">
        <w:rPr>
          <w:b/>
        </w:rPr>
        <w:t>Το Δεκέμβριο του 2013, βγήκε Πρόσκληση από την ΕΥΔ Ψηφιακή Σύγκλιση για την ένταξη και της β</w:t>
      </w:r>
      <w:r w:rsidRPr="0087549E">
        <w:rPr>
          <w:b/>
        </w:rPr>
        <w:t>’</w:t>
      </w:r>
      <w:r w:rsidRPr="00B31819">
        <w:rPr>
          <w:b/>
        </w:rPr>
        <w:t xml:space="preserve"> φάσης του Έργου</w:t>
      </w:r>
      <w:r>
        <w:t xml:space="preserve"> οπότε και κατατέθηκε σχετικό Τεχνικό Δελτίο. Η απόφαση ένταξης της β΄ φάσης έγινε δεκτή 31-12-2013. </w:t>
      </w:r>
    </w:p>
    <w:p w:rsidR="00F8755E" w:rsidRDefault="00F8755E" w:rsidP="002A78D8">
      <w:pPr>
        <w:rPr>
          <w:rFonts w:ascii="Arial" w:hAnsi="Arial" w:cs="Arial"/>
          <w:sz w:val="20"/>
          <w:szCs w:val="20"/>
          <w:lang w:eastAsia="el-GR"/>
        </w:rPr>
      </w:pPr>
      <w:r>
        <w:t>Το φυσικό αντικείμενο της εν λόγω Πράξης αφορά στην προμήθεια και εγκατάσταση</w:t>
      </w:r>
      <w:r>
        <w:rPr>
          <w:rFonts w:ascii="Arial" w:hAnsi="Arial" w:cs="Arial"/>
          <w:sz w:val="20"/>
          <w:szCs w:val="20"/>
          <w:lang w:eastAsia="el-GR"/>
        </w:rPr>
        <w:t>:</w:t>
      </w:r>
    </w:p>
    <w:p w:rsidR="00F8755E" w:rsidRDefault="00F8755E" w:rsidP="002A78D8">
      <w:r w:rsidRPr="00425B7B">
        <w:rPr>
          <w:rFonts w:cs="Arial"/>
          <w:lang w:eastAsia="el-GR"/>
        </w:rPr>
        <w:t>Α) Διαδραστικών Συστημάτων για όλες τις τάξεις και τα τμήματα των Λυκείων, για την Ε’ Τάξη των Δημοτικών Σχολείων της χώρας καθώς και για όλα τα τμήματα της Β’ και Γ’ Τάξης των ΕΠΑΛ - ΕΠΑΣ της χώρας (Σχολεία Επαγγελματικής Εκπαίδευσης). Η προμήθεια αφορά σε ένα (01) Διαδραστικό Σύστημα, καθώς και εγκατάσταση της απαραίτητης δομημένης καλωδίωσης όπου απαιτείται</w:t>
      </w:r>
    </w:p>
    <w:p w:rsidR="00F8755E" w:rsidRPr="00493512" w:rsidRDefault="00F8755E" w:rsidP="002A78D8">
      <w:pPr>
        <w:rPr>
          <w:rFonts w:cs="Arial"/>
          <w:lang w:eastAsia="el-GR"/>
        </w:rPr>
      </w:pPr>
      <w:r w:rsidRPr="00493512">
        <w:rPr>
          <w:rFonts w:cs="Arial"/>
          <w:lang w:eastAsia="el-GR"/>
        </w:rPr>
        <w:t>Β) Κινητών Εργαστηρίων Πληροφορικής και συγκεκριμένα:</w:t>
      </w:r>
      <w:r>
        <w:rPr>
          <w:rFonts w:cs="Arial"/>
          <w:lang w:eastAsia="el-GR"/>
        </w:rPr>
        <w:t xml:space="preserve">  </w:t>
      </w:r>
    </w:p>
    <w:p w:rsidR="00F8755E" w:rsidRPr="00493512" w:rsidRDefault="00F8755E" w:rsidP="002A78D8">
      <w:pPr>
        <w:autoSpaceDE w:val="0"/>
        <w:autoSpaceDN w:val="0"/>
        <w:adjustRightInd w:val="0"/>
        <w:spacing w:before="0" w:line="240" w:lineRule="auto"/>
        <w:rPr>
          <w:rFonts w:cs="Arial"/>
          <w:lang w:eastAsia="el-GR"/>
        </w:rPr>
      </w:pPr>
    </w:p>
    <w:p w:rsidR="00F8755E" w:rsidRPr="0011759E" w:rsidRDefault="00F8755E" w:rsidP="002A78D8">
      <w:pPr>
        <w:pStyle w:val="bullet1"/>
        <w:rPr>
          <w:rFonts w:ascii="Bookman Old Style" w:hAnsi="Bookman Old Style"/>
          <w:lang w:eastAsia="el-GR"/>
        </w:rPr>
      </w:pPr>
      <w:r w:rsidRPr="00B31819">
        <w:rPr>
          <w:rFonts w:ascii="Bookman Old Style" w:hAnsi="Bookman Old Style"/>
        </w:rPr>
        <w:t xml:space="preserve">Ένα (01) Κινητό Εργαστήριο με δέκα (10) φορητούς ηλεκτρονικούς υπολογιστές σε όσα Δημοτικά Σχολεία δεν έχουν προμηθευτεί ήδη αντίστοιχο εξοπλισμό μέσω των κάτωθι προγραμμάτων: </w:t>
      </w:r>
      <w:r w:rsidRPr="00B31819">
        <w:rPr>
          <w:rFonts w:ascii="Bookman Old Style" w:hAnsi="Bookman Old Style"/>
          <w:lang w:eastAsia="el-GR"/>
        </w:rPr>
        <w:t>«Πρόγραμμα Πιλοτικής Εισαγωγής Ηλεκτρονικών Υπολογιστών και συναφούς</w:t>
      </w:r>
    </w:p>
    <w:p w:rsidR="00F8755E" w:rsidRPr="0011759E" w:rsidRDefault="00F8755E" w:rsidP="002A78D8">
      <w:pPr>
        <w:pStyle w:val="bullet1"/>
        <w:rPr>
          <w:rFonts w:ascii="Bookman Old Style" w:hAnsi="Bookman Old Style"/>
          <w:lang w:eastAsia="el-GR"/>
        </w:rPr>
      </w:pPr>
      <w:r w:rsidRPr="00B31819">
        <w:rPr>
          <w:rFonts w:ascii="Bookman Old Style" w:hAnsi="Bookman Old Style"/>
          <w:lang w:eastAsia="el-GR"/>
        </w:rPr>
        <w:t>Εξοπλισμού σε Δημοτικά Σχολεία για μια ψηφιακά υποστηριζόμενη διδασκαλία» της σχετικής Πράξης της Πρόσκλησης 80 του Ε.Π «Εκπαίδευση και Δια Βίου Μάθηση» και «Επέκταση Προγράμματος Εισαγωγής Ηλεκτρονικών Υπολογιστών και συναφούς Εξοπλισμού σε Δημοτικά Σχολεία για μια ψηφιακά υποστηριζόμενη διδασκαλία» της σχετικής Πράξης της Πρόσκλησης 133 του Ε.Π «Εκπαίδευση και Δια Βίου Μάθηση».</w:t>
      </w:r>
    </w:p>
    <w:p w:rsidR="00F8755E" w:rsidRPr="0011759E" w:rsidRDefault="00F8755E" w:rsidP="002A78D8">
      <w:pPr>
        <w:pStyle w:val="bullet1"/>
        <w:rPr>
          <w:rFonts w:ascii="Bookman Old Style" w:hAnsi="Bookman Old Style"/>
          <w:lang w:eastAsia="el-GR"/>
        </w:rPr>
      </w:pPr>
      <w:r w:rsidRPr="00B31819">
        <w:rPr>
          <w:rFonts w:ascii="Bookman Old Style" w:hAnsi="Bookman Old Style"/>
          <w:lang w:eastAsia="el-GR"/>
        </w:rPr>
        <w:t xml:space="preserve"> Δύο (02) Κινητά Εργαστήρια με δεκαπέντε (15) φορητούς υπολογιστές το καθένα σε όλα τα Γυμνάσια, Λύκεια και ΕΠΑΛ-ΕΠΑΣ της χώρας.</w:t>
      </w:r>
    </w:p>
    <w:p w:rsidR="00F8755E" w:rsidRPr="00493512" w:rsidRDefault="00F8755E" w:rsidP="002A78D8">
      <w:pPr>
        <w:autoSpaceDE w:val="0"/>
        <w:autoSpaceDN w:val="0"/>
        <w:adjustRightInd w:val="0"/>
        <w:spacing w:before="0" w:line="240" w:lineRule="auto"/>
        <w:rPr>
          <w:rFonts w:cs="Arial"/>
          <w:lang w:eastAsia="el-GR"/>
        </w:rPr>
      </w:pPr>
    </w:p>
    <w:p w:rsidR="00F8755E" w:rsidRDefault="00F8755E" w:rsidP="002A78D8">
      <w:pPr>
        <w:rPr>
          <w:lang w:eastAsia="el-GR"/>
        </w:rPr>
      </w:pPr>
      <w:r w:rsidRPr="00EE3800">
        <w:rPr>
          <w:lang w:eastAsia="el-GR"/>
        </w:rPr>
        <w:t>Συνοπτικά, το φυσικό αντικείμενο της</w:t>
      </w:r>
      <w:r>
        <w:rPr>
          <w:lang w:eastAsia="el-GR"/>
        </w:rPr>
        <w:t xml:space="preserve"> πράξης, αφορά σε προμήθεια και </w:t>
      </w:r>
      <w:r w:rsidRPr="00EE3800">
        <w:rPr>
          <w:lang w:eastAsia="el-GR"/>
        </w:rPr>
        <w:t>εγκατάσταση</w:t>
      </w:r>
      <w:r>
        <w:rPr>
          <w:lang w:eastAsia="el-GR"/>
        </w:rPr>
        <w:t xml:space="preserve"> </w:t>
      </w:r>
      <w:r w:rsidRPr="00EE3800">
        <w:rPr>
          <w:lang w:eastAsia="el-GR"/>
        </w:rPr>
        <w:t>διαδραστικών συστημάτων</w:t>
      </w:r>
      <w:r>
        <w:rPr>
          <w:lang w:eastAsia="el-GR"/>
        </w:rPr>
        <w:t xml:space="preserve">, προμήθεια και εγκατάσταση </w:t>
      </w:r>
      <w:r w:rsidRPr="00EE3800">
        <w:rPr>
          <w:lang w:eastAsia="el-GR"/>
        </w:rPr>
        <w:t>κινητών εργαστηρίων</w:t>
      </w:r>
      <w:r>
        <w:rPr>
          <w:lang w:eastAsia="el-GR"/>
        </w:rPr>
        <w:t xml:space="preserve"> </w:t>
      </w:r>
      <w:r w:rsidRPr="00EE3800">
        <w:rPr>
          <w:lang w:eastAsia="el-GR"/>
        </w:rPr>
        <w:t>πληροφορικής-κινητώ</w:t>
      </w:r>
      <w:r>
        <w:rPr>
          <w:lang w:eastAsia="el-GR"/>
        </w:rPr>
        <w:t xml:space="preserve">ν τάξεων, ενέργειες ενημέρωσης, </w:t>
      </w:r>
      <w:r w:rsidRPr="00EE3800">
        <w:rPr>
          <w:lang w:eastAsia="el-GR"/>
        </w:rPr>
        <w:t>πληροφόρησης, προβολής και</w:t>
      </w:r>
      <w:r>
        <w:rPr>
          <w:lang w:eastAsia="el-GR"/>
        </w:rPr>
        <w:t xml:space="preserve"> </w:t>
      </w:r>
      <w:r w:rsidRPr="00EE3800">
        <w:rPr>
          <w:lang w:eastAsia="el-GR"/>
        </w:rPr>
        <w:t>δημοσιότητας, δράσεις για την οργάνωση, διαχείριση και υποστήριξη της πράξης,</w:t>
      </w:r>
      <w:r>
        <w:rPr>
          <w:lang w:eastAsia="el-GR"/>
        </w:rPr>
        <w:t xml:space="preserve"> </w:t>
      </w:r>
      <w:r w:rsidRPr="00EE3800">
        <w:rPr>
          <w:lang w:eastAsia="el-GR"/>
        </w:rPr>
        <w:t>εξωτερική αξιολόγηση. Τα ανωτέρω, αναφέροντα</w:t>
      </w:r>
      <w:r>
        <w:rPr>
          <w:lang w:eastAsia="el-GR"/>
        </w:rPr>
        <w:t>ι αναλυτικά στον φάκελο Μ</w:t>
      </w:r>
      <w:r w:rsidRPr="00EE3800">
        <w:rPr>
          <w:lang w:eastAsia="el-GR"/>
        </w:rPr>
        <w:t>εγάλου</w:t>
      </w:r>
      <w:r>
        <w:rPr>
          <w:lang w:eastAsia="el-GR"/>
        </w:rPr>
        <w:t xml:space="preserve"> Έ</w:t>
      </w:r>
      <w:r w:rsidRPr="00EE3800">
        <w:rPr>
          <w:lang w:eastAsia="el-GR"/>
        </w:rPr>
        <w:t>ργου, με κωδ. αίτησης CCI 2012GR16UPR001 και αφορούν στην περιγραφή της β</w:t>
      </w:r>
      <w:r>
        <w:rPr>
          <w:lang w:eastAsia="el-GR"/>
        </w:rPr>
        <w:t xml:space="preserve"> φάσης του Μεγάλου Έ</w:t>
      </w:r>
      <w:r w:rsidRPr="00EE3800">
        <w:rPr>
          <w:lang w:eastAsia="el-GR"/>
        </w:rPr>
        <w:t>ργου.</w:t>
      </w:r>
    </w:p>
    <w:p w:rsidR="00F8755E" w:rsidRPr="00EE3800" w:rsidRDefault="00F8755E" w:rsidP="002A78D8">
      <w:pPr>
        <w:rPr>
          <w:lang w:eastAsia="el-GR"/>
        </w:rPr>
      </w:pPr>
    </w:p>
    <w:p w:rsidR="00F8755E" w:rsidRDefault="00F8755E" w:rsidP="00E36870">
      <w:pPr>
        <w:pStyle w:val="Heading2"/>
        <w:numPr>
          <w:ilvl w:val="1"/>
          <w:numId w:val="16"/>
        </w:numPr>
      </w:pPr>
      <w:bookmarkStart w:id="23" w:name="_Toc326332205"/>
      <w:bookmarkStart w:id="24" w:name="_Toc326332247"/>
      <w:bookmarkStart w:id="25" w:name="_Toc326332261"/>
      <w:bookmarkStart w:id="26" w:name="_Toc326332275"/>
      <w:bookmarkStart w:id="27" w:name="_Toc326332276"/>
      <w:bookmarkEnd w:id="23"/>
      <w:bookmarkEnd w:id="24"/>
      <w:bookmarkEnd w:id="25"/>
      <w:bookmarkEnd w:id="26"/>
      <w:bookmarkEnd w:id="27"/>
      <w:r>
        <w:t xml:space="preserve"> </w:t>
      </w:r>
      <w:bookmarkStart w:id="28" w:name="_Toc389660555"/>
      <w:r>
        <w:t>Παρακολούθηση- Αξιολόγηση</w:t>
      </w:r>
      <w:bookmarkEnd w:id="28"/>
    </w:p>
    <w:p w:rsidR="00F8755E" w:rsidRDefault="00F8755E" w:rsidP="00E36870">
      <w:pPr>
        <w:pStyle w:val="Heading3"/>
        <w:numPr>
          <w:ilvl w:val="2"/>
          <w:numId w:val="16"/>
        </w:numPr>
      </w:pPr>
      <w:bookmarkStart w:id="29" w:name="_Toc389660556"/>
      <w:r>
        <w:t>Ποιοτική ανάλυση επιτευγμάτων και μέτρα που έχουν ληφθεί για τη βελτίωση της προόδου εφαρμογής του Προγράμματος</w:t>
      </w:r>
      <w:bookmarkEnd w:id="29"/>
    </w:p>
    <w:p w:rsidR="00F8755E" w:rsidRDefault="00F8755E" w:rsidP="009566EA">
      <w:r>
        <w:t xml:space="preserve">Η πορεία υλοποίησης του Επιχειρησιακού Προγράμματος «Εκπαίδευση και Δια Βίου Μάθηση» μέχρι τις </w:t>
      </w:r>
      <w:r w:rsidRPr="00352AFB">
        <w:rPr>
          <w:b/>
        </w:rPr>
        <w:t>31/12/</w:t>
      </w:r>
      <w:r>
        <w:rPr>
          <w:b/>
        </w:rPr>
        <w:t>2013</w:t>
      </w:r>
      <w:r>
        <w:t xml:space="preserve"> προσδιορίζεται μέσω της διαχρονικής εξέλιξης τριών βασικών οικονομικών μεγεθών: </w:t>
      </w:r>
    </w:p>
    <w:p w:rsidR="00F8755E" w:rsidRDefault="00F8755E" w:rsidP="00BE223F">
      <w:pPr>
        <w:pStyle w:val="ListBullet2"/>
        <w:numPr>
          <w:ilvl w:val="0"/>
          <w:numId w:val="14"/>
        </w:numPr>
        <w:ind w:left="641" w:hanging="357"/>
      </w:pPr>
      <w:r>
        <w:tab/>
        <w:t xml:space="preserve">το ποσοστό του προϋπολογισμού των ενταγμένων πράξεων ανέρχεται στο </w:t>
      </w:r>
      <w:r>
        <w:rPr>
          <w:b/>
        </w:rPr>
        <w:t>118</w:t>
      </w:r>
      <w:r w:rsidRPr="00456305">
        <w:rPr>
          <w:b/>
        </w:rPr>
        <w:t>%,</w:t>
      </w:r>
    </w:p>
    <w:p w:rsidR="00F8755E" w:rsidRDefault="00F8755E" w:rsidP="00BE223F">
      <w:pPr>
        <w:pStyle w:val="ListBullet2"/>
        <w:numPr>
          <w:ilvl w:val="0"/>
          <w:numId w:val="14"/>
        </w:numPr>
        <w:ind w:left="641" w:hanging="357"/>
      </w:pPr>
      <w:r>
        <w:tab/>
        <w:t xml:space="preserve">το ποσοστό των νομικών δεσμεύσεων των ενταγμένων Πράξεων ανέρχεται στο </w:t>
      </w:r>
      <w:r>
        <w:rPr>
          <w:b/>
        </w:rPr>
        <w:t>108</w:t>
      </w:r>
      <w:r w:rsidRPr="00456305">
        <w:rPr>
          <w:b/>
        </w:rPr>
        <w:t>%</w:t>
      </w:r>
      <w:r>
        <w:t>,</w:t>
      </w:r>
    </w:p>
    <w:p w:rsidR="00F8755E" w:rsidRDefault="00F8755E" w:rsidP="00BE223F">
      <w:pPr>
        <w:pStyle w:val="ListBullet2"/>
        <w:numPr>
          <w:ilvl w:val="0"/>
          <w:numId w:val="14"/>
        </w:numPr>
        <w:ind w:left="641" w:hanging="357"/>
      </w:pPr>
      <w:r>
        <w:tab/>
        <w:t xml:space="preserve">το ποσοστό απορρόφησης </w:t>
      </w:r>
      <w:r w:rsidRPr="00061726">
        <w:t>ανέρχεται στο</w:t>
      </w:r>
      <w:r>
        <w:t xml:space="preserve"> </w:t>
      </w:r>
      <w:r>
        <w:rPr>
          <w:b/>
        </w:rPr>
        <w:t>56</w:t>
      </w:r>
      <w:r w:rsidRPr="00456305">
        <w:rPr>
          <w:b/>
        </w:rPr>
        <w:t>%.</w:t>
      </w:r>
    </w:p>
    <w:p w:rsidR="00F8755E" w:rsidRDefault="00F8755E" w:rsidP="009A081C">
      <w:r>
        <w:t>Σε απόλυτα μεγέθη η πορεία υλοποίησης του ΕΠΕΔΒΜ έχει ως ακολούθως:</w:t>
      </w:r>
    </w:p>
    <w:p w:rsidR="00F8755E" w:rsidRDefault="00F8755E" w:rsidP="00BE223F">
      <w:pPr>
        <w:pStyle w:val="ListBullet2"/>
        <w:numPr>
          <w:ilvl w:val="0"/>
          <w:numId w:val="14"/>
        </w:numPr>
        <w:ind w:left="641" w:hanging="357"/>
      </w:pPr>
      <w:r>
        <w:tab/>
        <w:t xml:space="preserve">ο προϋπολογισμός των ενταγμένων πράξεων ανέρχεται στα </w:t>
      </w:r>
      <w:r>
        <w:rPr>
          <w:b/>
        </w:rPr>
        <w:t>1.994</w:t>
      </w:r>
      <w:r w:rsidRPr="00456305">
        <w:rPr>
          <w:b/>
        </w:rPr>
        <w:t xml:space="preserve"> Μ€,</w:t>
      </w:r>
    </w:p>
    <w:p w:rsidR="00F8755E" w:rsidRDefault="00F8755E" w:rsidP="00BE223F">
      <w:pPr>
        <w:pStyle w:val="ListBullet2"/>
        <w:numPr>
          <w:ilvl w:val="0"/>
          <w:numId w:val="14"/>
        </w:numPr>
        <w:ind w:left="641" w:hanging="357"/>
      </w:pPr>
      <w:r>
        <w:tab/>
        <w:t xml:space="preserve">οι νομικές δεσμεύσεις των ενταγμένων Πράξεων ανέρχονται στα </w:t>
      </w:r>
      <w:r>
        <w:rPr>
          <w:b/>
        </w:rPr>
        <w:t>1.827</w:t>
      </w:r>
      <w:r w:rsidRPr="00456305">
        <w:rPr>
          <w:b/>
        </w:rPr>
        <w:t xml:space="preserve"> Μ€</w:t>
      </w:r>
      <w:r>
        <w:t>,</w:t>
      </w:r>
    </w:p>
    <w:p w:rsidR="00F8755E" w:rsidRDefault="00F8755E" w:rsidP="00BE223F">
      <w:pPr>
        <w:pStyle w:val="ListBullet2"/>
        <w:numPr>
          <w:ilvl w:val="0"/>
          <w:numId w:val="14"/>
        </w:numPr>
        <w:ind w:left="641" w:hanging="357"/>
      </w:pPr>
      <w:r>
        <w:tab/>
        <w:t>οι δηλωθείσες δαπάνες στο ΟΠΣ</w:t>
      </w:r>
      <w:r>
        <w:rPr>
          <w:rStyle w:val="FootnoteReference"/>
        </w:rPr>
        <w:footnoteReference w:id="3"/>
      </w:r>
      <w:r>
        <w:t xml:space="preserve"> ανέρχονται στα </w:t>
      </w:r>
      <w:r>
        <w:rPr>
          <w:b/>
        </w:rPr>
        <w:t>949</w:t>
      </w:r>
      <w:r w:rsidRPr="00456305">
        <w:rPr>
          <w:b/>
        </w:rPr>
        <w:t xml:space="preserve"> Μ€.</w:t>
      </w:r>
    </w:p>
    <w:p w:rsidR="00F8755E" w:rsidRDefault="00F8755E" w:rsidP="00231A04">
      <w:r>
        <w:t xml:space="preserve">Από την έναρξη υλοποίησης του Επιχειρησιακού Προγράμματος και έως το τέλος του έτους αναφοράς η υλοποίηση των Πράξεων που έχουν ενταχθεί στους </w:t>
      </w:r>
      <w:r w:rsidRPr="00B65D0A">
        <w:rPr>
          <w:b/>
        </w:rPr>
        <w:t>Άξονες 1,2,3</w:t>
      </w:r>
      <w:r>
        <w:t xml:space="preserve"> είχε τα ακόλουθα αποτελέσματα ως προς το φυσικό αντικείμενο:</w:t>
      </w:r>
    </w:p>
    <w:p w:rsidR="00F8755E" w:rsidRDefault="00F8755E" w:rsidP="00E36870">
      <w:pPr>
        <w:pStyle w:val="ListBullet3"/>
        <w:numPr>
          <w:ilvl w:val="0"/>
          <w:numId w:val="15"/>
        </w:numPr>
      </w:pPr>
      <w:r w:rsidRPr="00DB1F56">
        <w:t xml:space="preserve">Έχει χρηματοδοτηθεί η λειτουργία </w:t>
      </w:r>
      <w:r w:rsidRPr="00DB1F56">
        <w:rPr>
          <w:rStyle w:val="Strong"/>
          <w:bCs/>
        </w:rPr>
        <w:t>67</w:t>
      </w:r>
      <w:r w:rsidRPr="00DB1F56">
        <w:t xml:space="preserve"> Κέντρων Περιβαλλοντικής Εκπαίδευσης</w:t>
      </w:r>
    </w:p>
    <w:p w:rsidR="00F8755E" w:rsidRDefault="00F8755E" w:rsidP="00E36870">
      <w:pPr>
        <w:pStyle w:val="ListBullet3"/>
        <w:numPr>
          <w:ilvl w:val="0"/>
          <w:numId w:val="15"/>
        </w:numPr>
      </w:pPr>
      <w:r w:rsidRPr="00DB1F56">
        <w:rPr>
          <w:rStyle w:val="Strong"/>
          <w:bCs/>
        </w:rPr>
        <w:t xml:space="preserve">257.943 </w:t>
      </w:r>
      <w:r w:rsidRPr="00DB1F56">
        <w:t xml:space="preserve">μαθητές πρωτοβάθμιας και δευτεροβάθμιας εκπαίδευσης από </w:t>
      </w:r>
      <w:r w:rsidRPr="00DB1F56">
        <w:rPr>
          <w:rStyle w:val="Strong"/>
          <w:bCs/>
        </w:rPr>
        <w:t>9.444</w:t>
      </w:r>
      <w:r w:rsidRPr="00DB1F56">
        <w:t xml:space="preserve"> σχολικές μονάδες, συμμετείχαν σε </w:t>
      </w:r>
      <w:r w:rsidRPr="00DB1F56">
        <w:rPr>
          <w:rStyle w:val="Strong"/>
          <w:bCs/>
        </w:rPr>
        <w:t>2.930</w:t>
      </w:r>
      <w:r w:rsidRPr="00DB1F56">
        <w:t xml:space="preserve"> περιβαλλοντικά προγράμματα</w:t>
      </w:r>
    </w:p>
    <w:p w:rsidR="00F8755E" w:rsidRDefault="00F8755E" w:rsidP="00E36870">
      <w:pPr>
        <w:pStyle w:val="ListBullet3"/>
        <w:numPr>
          <w:ilvl w:val="0"/>
          <w:numId w:val="15"/>
        </w:numPr>
      </w:pPr>
      <w:r w:rsidRPr="00DB1F56">
        <w:rPr>
          <w:rStyle w:val="Strong"/>
          <w:bCs/>
        </w:rPr>
        <w:t>24.693</w:t>
      </w:r>
      <w:r w:rsidRPr="00DB1F56">
        <w:t xml:space="preserve"> εκπαιδευτικοί συμμετείχαν σε προγράμματα περιβαλλοντικής επιμόρφωσης</w:t>
      </w:r>
    </w:p>
    <w:p w:rsidR="00F8755E" w:rsidRDefault="00F8755E" w:rsidP="00E36870">
      <w:pPr>
        <w:pStyle w:val="ListBullet3"/>
        <w:numPr>
          <w:ilvl w:val="0"/>
          <w:numId w:val="15"/>
        </w:numPr>
      </w:pPr>
      <w:r w:rsidRPr="00D32B72">
        <w:rPr>
          <w:b/>
        </w:rPr>
        <w:t>38.691</w:t>
      </w:r>
      <w:r w:rsidRPr="00DB1F56">
        <w:t xml:space="preserve"> εκπαιδευτικοί συμμετείχαν σε προγράμματα εισαγωγικής επιμόρφωσης</w:t>
      </w:r>
    </w:p>
    <w:p w:rsidR="00F8755E" w:rsidRDefault="00F8755E" w:rsidP="00E36870">
      <w:pPr>
        <w:pStyle w:val="ListBullet3"/>
        <w:numPr>
          <w:ilvl w:val="0"/>
          <w:numId w:val="15"/>
        </w:numPr>
        <w:rPr>
          <w:rStyle w:val="Strong"/>
          <w:b w:val="0"/>
        </w:rPr>
      </w:pPr>
      <w:r w:rsidRPr="00DB1F56">
        <w:rPr>
          <w:rStyle w:val="Strong"/>
          <w:bCs/>
        </w:rPr>
        <w:t xml:space="preserve">550 </w:t>
      </w:r>
      <w:r>
        <w:rPr>
          <w:rStyle w:val="Strong"/>
          <w:b w:val="0"/>
          <w:bCs/>
        </w:rPr>
        <w:t>σχολικές μονάδε</w:t>
      </w:r>
      <w:r w:rsidRPr="00DB1F56">
        <w:rPr>
          <w:rStyle w:val="Strong"/>
          <w:b w:val="0"/>
          <w:bCs/>
        </w:rPr>
        <w:t>ς συμμετείχαν στην αξιολόγηση του εκπαιδευτικού έργου στις σχολικές μονάδες μέσω αυτοαξιολόγησης</w:t>
      </w:r>
    </w:p>
    <w:p w:rsidR="00F8755E" w:rsidRDefault="00F8755E" w:rsidP="00E36870">
      <w:pPr>
        <w:pStyle w:val="ListBullet3"/>
        <w:numPr>
          <w:ilvl w:val="0"/>
          <w:numId w:val="15"/>
        </w:numPr>
        <w:rPr>
          <w:rStyle w:val="Strong"/>
          <w:b w:val="0"/>
        </w:rPr>
      </w:pPr>
      <w:r w:rsidRPr="00DB1F56">
        <w:rPr>
          <w:rStyle w:val="Strong"/>
          <w:bCs/>
        </w:rPr>
        <w:t>188</w:t>
      </w:r>
      <w:r w:rsidRPr="00DB1F56">
        <w:rPr>
          <w:rStyle w:val="Strong"/>
          <w:b w:val="0"/>
          <w:bCs/>
        </w:rPr>
        <w:t xml:space="preserve"> προγράμματα πρωτοβάθμιας και δευτεροβάθμιας εκπαίδευση αναμορφώθηκαν προς καινοτόμες κατευθύνσεις μέσω του Νέου Σχολείου</w:t>
      </w:r>
    </w:p>
    <w:p w:rsidR="00F8755E" w:rsidRDefault="00F8755E" w:rsidP="00E36870">
      <w:pPr>
        <w:pStyle w:val="ListBullet3"/>
        <w:numPr>
          <w:ilvl w:val="0"/>
          <w:numId w:val="15"/>
        </w:numPr>
        <w:rPr>
          <w:rStyle w:val="Strong"/>
          <w:b w:val="0"/>
        </w:rPr>
      </w:pPr>
      <w:r w:rsidRPr="00DB1F56">
        <w:rPr>
          <w:rStyle w:val="Strong"/>
          <w:bCs/>
        </w:rPr>
        <w:t>68</w:t>
      </w:r>
      <w:r w:rsidRPr="00DB1F56">
        <w:rPr>
          <w:rStyle w:val="Strong"/>
          <w:b w:val="0"/>
          <w:bCs/>
        </w:rPr>
        <w:t xml:space="preserve"> σχολικές μονάδες δευτεροβάθμιας και </w:t>
      </w:r>
      <w:r w:rsidRPr="00DB1F56">
        <w:rPr>
          <w:rStyle w:val="Strong"/>
          <w:bCs/>
        </w:rPr>
        <w:t>120</w:t>
      </w:r>
      <w:r w:rsidRPr="00DB1F56">
        <w:rPr>
          <w:rStyle w:val="Strong"/>
          <w:b w:val="0"/>
          <w:bCs/>
        </w:rPr>
        <w:t xml:space="preserve"> σχολικές μονάδες πρωτοβάθμιας έχουν συμμετάσχει μέχρι σήμερα στην </w:t>
      </w:r>
      <w:r w:rsidRPr="008B59CC">
        <w:rPr>
          <w:rStyle w:val="Strong"/>
          <w:bCs/>
        </w:rPr>
        <w:t>πιλοτική</w:t>
      </w:r>
      <w:r w:rsidRPr="00DB1F56">
        <w:rPr>
          <w:rStyle w:val="Strong"/>
          <w:b w:val="0"/>
          <w:bCs/>
        </w:rPr>
        <w:t xml:space="preserve"> </w:t>
      </w:r>
      <w:r w:rsidRPr="00160354">
        <w:rPr>
          <w:rStyle w:val="Strong"/>
          <w:bCs/>
        </w:rPr>
        <w:t>εφαρμογή</w:t>
      </w:r>
      <w:r w:rsidRPr="00DB1F56">
        <w:rPr>
          <w:rStyle w:val="Strong"/>
          <w:b w:val="0"/>
          <w:bCs/>
        </w:rPr>
        <w:t xml:space="preserve"> του Νέου Σχολείου</w:t>
      </w:r>
    </w:p>
    <w:p w:rsidR="00F8755E" w:rsidRDefault="00F8755E" w:rsidP="00E36870">
      <w:pPr>
        <w:pStyle w:val="ListBullet3"/>
        <w:numPr>
          <w:ilvl w:val="0"/>
          <w:numId w:val="15"/>
        </w:numPr>
        <w:rPr>
          <w:rStyle w:val="Strong"/>
          <w:b w:val="0"/>
        </w:rPr>
      </w:pPr>
      <w:r w:rsidRPr="006B2974">
        <w:rPr>
          <w:rStyle w:val="Strong"/>
          <w:bCs/>
        </w:rPr>
        <w:t xml:space="preserve">1.321 </w:t>
      </w:r>
      <w:r>
        <w:t>ολοήμερα σχολεία</w:t>
      </w:r>
      <w:r w:rsidRPr="00160354">
        <w:t xml:space="preserve"> πρωτοβάθμιας εκπαίδευσης στα οποία εφαρμόζεται ενιαίο αναμορφωμένο πρόγραμμα</w:t>
      </w:r>
    </w:p>
    <w:p w:rsidR="00F8755E" w:rsidRDefault="00F8755E" w:rsidP="00E36870">
      <w:pPr>
        <w:pStyle w:val="ListBullet3"/>
        <w:numPr>
          <w:ilvl w:val="0"/>
          <w:numId w:val="15"/>
        </w:numPr>
        <w:spacing w:before="120"/>
      </w:pPr>
      <w:r>
        <w:rPr>
          <w:rStyle w:val="Strong"/>
          <w:bCs/>
        </w:rPr>
        <w:t xml:space="preserve"> 2.412</w:t>
      </w:r>
      <w:r w:rsidRPr="00966E7C">
        <w:t xml:space="preserve"> εκπαιδευτικοί συμμετείχαν σε προγράμματα επιμόρφωσης πρωτοβάθμιας εκπαίδευσης για το Νέο Σχολείο</w:t>
      </w:r>
    </w:p>
    <w:p w:rsidR="00F8755E" w:rsidRDefault="00F8755E" w:rsidP="00E36870">
      <w:pPr>
        <w:pStyle w:val="ListBullet3"/>
        <w:numPr>
          <w:ilvl w:val="0"/>
          <w:numId w:val="15"/>
        </w:numPr>
        <w:spacing w:before="120"/>
      </w:pPr>
      <w:r w:rsidRPr="00D32B72">
        <w:rPr>
          <w:rStyle w:val="Strong"/>
          <w:bCs/>
        </w:rPr>
        <w:t>991</w:t>
      </w:r>
      <w:r w:rsidRPr="00966E7C">
        <w:t xml:space="preserve"> φοιτητές παρακολουθούν μεταπτυχιακά προγράμματα στο Διεθνές Πανεπιστήμιο</w:t>
      </w:r>
    </w:p>
    <w:p w:rsidR="00F8755E" w:rsidRDefault="00F8755E" w:rsidP="00E36870">
      <w:pPr>
        <w:pStyle w:val="ListBullet3"/>
        <w:numPr>
          <w:ilvl w:val="0"/>
          <w:numId w:val="15"/>
        </w:numPr>
      </w:pPr>
      <w:r w:rsidRPr="006B2974">
        <w:rPr>
          <w:b/>
        </w:rPr>
        <w:t>5.121</w:t>
      </w:r>
      <w:r w:rsidRPr="00AB688A">
        <w:t xml:space="preserve"> εκπαιδευτικοί συ</w:t>
      </w:r>
      <w:r w:rsidRPr="00AB688A">
        <w:rPr>
          <w:bCs/>
        </w:rPr>
        <w:t>μ</w:t>
      </w:r>
      <w:r w:rsidRPr="00AB688A">
        <w:t>μετείχαν σε προγράμματα επιμόρφωσης για ΑμεΑ</w:t>
      </w:r>
    </w:p>
    <w:p w:rsidR="00F8755E" w:rsidRDefault="00F8755E" w:rsidP="00E36870">
      <w:pPr>
        <w:pStyle w:val="ListBullet3"/>
        <w:numPr>
          <w:ilvl w:val="0"/>
          <w:numId w:val="15"/>
        </w:numPr>
      </w:pPr>
      <w:r w:rsidRPr="00966E7C">
        <w:rPr>
          <w:rStyle w:val="Strong"/>
          <w:bCs/>
        </w:rPr>
        <w:t>7.804</w:t>
      </w:r>
      <w:r w:rsidRPr="00966E7C">
        <w:t xml:space="preserve"> εκπαιδευτικοί πρωτοβάθμιας και δευτεροβάθμιας συμμετείχαν σε προγράμματα επιμόρφωσης μέσω του Μείζονος Προγράμματος Επιμόρφωσης»</w:t>
      </w:r>
    </w:p>
    <w:p w:rsidR="00F8755E" w:rsidRDefault="00F8755E" w:rsidP="00E36870">
      <w:pPr>
        <w:pStyle w:val="ListBullet3"/>
        <w:numPr>
          <w:ilvl w:val="0"/>
          <w:numId w:val="15"/>
        </w:numPr>
      </w:pPr>
      <w:r w:rsidRPr="00966E7C">
        <w:rPr>
          <w:bCs/>
        </w:rPr>
        <w:t xml:space="preserve">Αναπτύχθηκαν </w:t>
      </w:r>
      <w:r w:rsidRPr="006B2974">
        <w:rPr>
          <w:rStyle w:val="Strong"/>
          <w:bCs/>
        </w:rPr>
        <w:t>885</w:t>
      </w:r>
      <w:r w:rsidRPr="00966E7C">
        <w:t xml:space="preserve"> εφαρμογές ψηφιακού εκπαιδευτικού υλικού</w:t>
      </w:r>
      <w:r w:rsidRPr="006B2974">
        <w:t xml:space="preserve"> </w:t>
      </w:r>
      <w:r>
        <w:t xml:space="preserve">εκ των οποίων οι 383 υποστηρίζουν τα ανοικτά ακαδημαϊκά μαθήματα των Πανεπιστημίων και ΤΕΙ. </w:t>
      </w:r>
    </w:p>
    <w:p w:rsidR="00F8755E" w:rsidRDefault="00F8755E" w:rsidP="00E36870">
      <w:pPr>
        <w:pStyle w:val="ListBullet3"/>
        <w:numPr>
          <w:ilvl w:val="0"/>
          <w:numId w:val="15"/>
        </w:numPr>
      </w:pPr>
      <w:r w:rsidRPr="00833152">
        <w:rPr>
          <w:rStyle w:val="Strong"/>
          <w:bCs/>
        </w:rPr>
        <w:t xml:space="preserve"> 540.278 </w:t>
      </w:r>
      <w:r w:rsidRPr="0080640F">
        <w:t>μαθητές εκπαίδευσης επωφελήθηκαν από προγράμματα υποστήριξης Ολοήμερων Σχολείων</w:t>
      </w:r>
      <w:r w:rsidRPr="00833152">
        <w:t xml:space="preserve"> </w:t>
      </w:r>
      <w:r>
        <w:t xml:space="preserve">από την πρώτη φάση και πάνω από </w:t>
      </w:r>
      <w:r w:rsidRPr="00827A49">
        <w:rPr>
          <w:b/>
        </w:rPr>
        <w:t xml:space="preserve">40.000 </w:t>
      </w:r>
      <w:r>
        <w:t xml:space="preserve">από το Ολοήμερο Β’. </w:t>
      </w:r>
    </w:p>
    <w:p w:rsidR="00F8755E" w:rsidRDefault="00F8755E" w:rsidP="00E36870">
      <w:pPr>
        <w:pStyle w:val="ListBullet3"/>
        <w:numPr>
          <w:ilvl w:val="0"/>
          <w:numId w:val="15"/>
        </w:numPr>
        <w:rPr>
          <w:rStyle w:val="Strong"/>
          <w:b w:val="0"/>
        </w:rPr>
      </w:pPr>
      <w:r>
        <w:rPr>
          <w:rStyle w:val="Strong"/>
          <w:bCs/>
        </w:rPr>
        <w:t>39.034</w:t>
      </w:r>
      <w:r w:rsidRPr="0080640F">
        <w:rPr>
          <w:rStyle w:val="Strong"/>
          <w:bCs/>
        </w:rPr>
        <w:t xml:space="preserve"> </w:t>
      </w:r>
      <w:r w:rsidRPr="0080640F">
        <w:rPr>
          <w:rStyle w:val="Strong"/>
          <w:b w:val="0"/>
          <w:bCs/>
        </w:rPr>
        <w:t>(μέσος ετήσιος αριθμός) παιδιά ΡΟΜΑ, αλλοδαποί, παλλινοστούντες μαθητές</w:t>
      </w:r>
      <w:r w:rsidRPr="00D32B72">
        <w:rPr>
          <w:rStyle w:val="Strong"/>
          <w:b w:val="0"/>
          <w:bCs/>
        </w:rPr>
        <w:t>,</w:t>
      </w:r>
      <w:r w:rsidRPr="0080640F">
        <w:rPr>
          <w:rStyle w:val="Strong"/>
          <w:b w:val="0"/>
          <w:bCs/>
        </w:rPr>
        <w:t xml:space="preserve"> μουσουλμανόπαιδες</w:t>
      </w:r>
      <w:r>
        <w:rPr>
          <w:rStyle w:val="Strong"/>
          <w:b w:val="0"/>
          <w:bCs/>
        </w:rPr>
        <w:t xml:space="preserve"> και παιδιά από ευάλωτα κοινωνικά ομάδες, </w:t>
      </w:r>
      <w:r w:rsidRPr="0080640F">
        <w:rPr>
          <w:rStyle w:val="Strong"/>
          <w:b w:val="0"/>
          <w:bCs/>
        </w:rPr>
        <w:t xml:space="preserve"> έχουν συμμετάσχει σε προγράμματα διαπολιτισμικής εκπαίδευσης</w:t>
      </w:r>
      <w:r w:rsidRPr="0080640F">
        <w:rPr>
          <w:rStyle w:val="Strong"/>
          <w:bCs/>
        </w:rPr>
        <w:t xml:space="preserve"> </w:t>
      </w:r>
    </w:p>
    <w:p w:rsidR="00F8755E" w:rsidRDefault="00F8755E" w:rsidP="00E36870">
      <w:pPr>
        <w:pStyle w:val="ListBullet3"/>
        <w:numPr>
          <w:ilvl w:val="0"/>
          <w:numId w:val="15"/>
        </w:numPr>
        <w:rPr>
          <w:rStyle w:val="Strong"/>
          <w:b w:val="0"/>
          <w:bCs/>
        </w:rPr>
      </w:pPr>
      <w:r>
        <w:rPr>
          <w:rStyle w:val="Strong"/>
          <w:bCs/>
        </w:rPr>
        <w:t>409</w:t>
      </w:r>
      <w:r w:rsidRPr="00966E7C">
        <w:rPr>
          <w:rStyle w:val="Strong"/>
          <w:bCs/>
        </w:rPr>
        <w:t xml:space="preserve"> </w:t>
      </w:r>
      <w:r w:rsidRPr="00966E7C">
        <w:rPr>
          <w:rStyle w:val="Strong"/>
          <w:b w:val="0"/>
          <w:bCs/>
        </w:rPr>
        <w:t xml:space="preserve">αριστεία έχουν απονεμηθεί από το θεσμό αριστείας και ανάδειξης καλών πρακτικών στην πρωτοβάθμια και δευτεροβάθμια εκπαίδευση </w:t>
      </w:r>
    </w:p>
    <w:p w:rsidR="00F8755E" w:rsidRDefault="00F8755E" w:rsidP="00E36870">
      <w:pPr>
        <w:pStyle w:val="ListBullet3"/>
        <w:numPr>
          <w:ilvl w:val="0"/>
          <w:numId w:val="15"/>
        </w:numPr>
        <w:rPr>
          <w:rStyle w:val="Strong"/>
          <w:b w:val="0"/>
          <w:bCs/>
        </w:rPr>
      </w:pPr>
      <w:r>
        <w:rPr>
          <w:rStyle w:val="Strong"/>
          <w:bCs/>
        </w:rPr>
        <w:t>28.260</w:t>
      </w:r>
      <w:r w:rsidRPr="002D5C7B">
        <w:rPr>
          <w:rStyle w:val="Strong"/>
          <w:bCs/>
        </w:rPr>
        <w:t xml:space="preserve"> </w:t>
      </w:r>
      <w:r w:rsidRPr="00342C5C">
        <w:rPr>
          <w:rStyle w:val="Strong"/>
          <w:b w:val="0"/>
          <w:bCs/>
        </w:rPr>
        <w:t>εκπαιδευτικοί επιμορφώθηκαν σε</w:t>
      </w:r>
      <w:r>
        <w:rPr>
          <w:rStyle w:val="Strong"/>
          <w:bCs/>
        </w:rPr>
        <w:t xml:space="preserve"> </w:t>
      </w:r>
      <w:r w:rsidRPr="00342C5C">
        <w:rPr>
          <w:rStyle w:val="Strong"/>
          <w:b w:val="0"/>
          <w:bCs/>
        </w:rPr>
        <w:t>ΤΠΕ</w:t>
      </w:r>
    </w:p>
    <w:p w:rsidR="00F8755E" w:rsidRDefault="00F8755E" w:rsidP="00E36870">
      <w:pPr>
        <w:pStyle w:val="ListBullet3"/>
        <w:numPr>
          <w:ilvl w:val="0"/>
          <w:numId w:val="15"/>
        </w:numPr>
        <w:rPr>
          <w:rStyle w:val="Strong"/>
          <w:b w:val="0"/>
          <w:bCs/>
        </w:rPr>
      </w:pPr>
      <w:r>
        <w:rPr>
          <w:rStyle w:val="Strong"/>
          <w:bCs/>
        </w:rPr>
        <w:t>1.807</w:t>
      </w:r>
      <w:r>
        <w:rPr>
          <w:rStyle w:val="Strong"/>
          <w:b w:val="0"/>
          <w:bCs/>
        </w:rPr>
        <w:t xml:space="preserve"> εκπαιδευτικοί επιμορφώθηκαν στο πλαίσιο των καινοτόμων δράσεων ενίσχυσης της φιλαναγνωσίας των μαθητών από </w:t>
      </w:r>
      <w:r>
        <w:rPr>
          <w:rStyle w:val="Strong"/>
          <w:bCs/>
        </w:rPr>
        <w:t xml:space="preserve">830 </w:t>
      </w:r>
      <w:r>
        <w:rPr>
          <w:rStyle w:val="Strong"/>
          <w:b w:val="0"/>
          <w:bCs/>
        </w:rPr>
        <w:t xml:space="preserve"> σχολικές μονάδες</w:t>
      </w:r>
    </w:p>
    <w:p w:rsidR="00F8755E" w:rsidRDefault="00F8755E" w:rsidP="00E36870">
      <w:pPr>
        <w:pStyle w:val="ListBullet3"/>
        <w:numPr>
          <w:ilvl w:val="0"/>
          <w:numId w:val="15"/>
        </w:numPr>
        <w:rPr>
          <w:rStyle w:val="Strong"/>
          <w:b w:val="0"/>
          <w:bCs/>
        </w:rPr>
      </w:pPr>
      <w:r>
        <w:rPr>
          <w:rStyle w:val="Strong"/>
          <w:bCs/>
        </w:rPr>
        <w:t xml:space="preserve">21.000 </w:t>
      </w:r>
      <w:r w:rsidRPr="00342C5C">
        <w:rPr>
          <w:rStyle w:val="Strong"/>
          <w:b w:val="0"/>
          <w:bCs/>
        </w:rPr>
        <w:t>μαθητές πρωτοβάθμιας εκπαίδευσης επωφελήθηκαν από δράσεις πολιτισμού</w:t>
      </w:r>
    </w:p>
    <w:p w:rsidR="00F8755E" w:rsidRDefault="00F8755E" w:rsidP="00E36870">
      <w:pPr>
        <w:pStyle w:val="ListBullet3"/>
        <w:numPr>
          <w:ilvl w:val="0"/>
          <w:numId w:val="15"/>
        </w:numPr>
        <w:rPr>
          <w:rStyle w:val="Strong"/>
          <w:b w:val="0"/>
          <w:bCs/>
        </w:rPr>
      </w:pPr>
      <w:r>
        <w:rPr>
          <w:rStyle w:val="Strong"/>
          <w:bCs/>
        </w:rPr>
        <w:t>25.490</w:t>
      </w:r>
      <w:r w:rsidRPr="00763A56">
        <w:rPr>
          <w:rStyle w:val="Strong"/>
          <w:b w:val="0"/>
          <w:bCs/>
        </w:rPr>
        <w:t xml:space="preserve"> </w:t>
      </w:r>
      <w:r w:rsidRPr="00342C5C">
        <w:rPr>
          <w:rStyle w:val="Strong"/>
          <w:b w:val="0"/>
          <w:bCs/>
        </w:rPr>
        <w:t xml:space="preserve">μαθητές </w:t>
      </w:r>
      <w:r>
        <w:rPr>
          <w:rStyle w:val="Strong"/>
          <w:b w:val="0"/>
          <w:bCs/>
        </w:rPr>
        <w:t>δευτεροβάθμιας</w:t>
      </w:r>
      <w:r w:rsidRPr="00342C5C">
        <w:rPr>
          <w:rStyle w:val="Strong"/>
          <w:b w:val="0"/>
          <w:bCs/>
        </w:rPr>
        <w:t xml:space="preserve"> εκπαίδευσης</w:t>
      </w:r>
      <w:r>
        <w:rPr>
          <w:rStyle w:val="Strong"/>
          <w:b w:val="0"/>
          <w:bCs/>
        </w:rPr>
        <w:t xml:space="preserve"> συμμετείχαν σε προγράμματα ενισχυτικής διδασκαλίας</w:t>
      </w:r>
    </w:p>
    <w:p w:rsidR="00F8755E" w:rsidRPr="005A6754" w:rsidRDefault="00F8755E" w:rsidP="003D2317">
      <w:r w:rsidRPr="005A6754">
        <w:t xml:space="preserve">Από την έναρξη υλοποίησης του Επιχειρησιακού Προγράμματος και έως το τέλος του έτους αναφοράς η υλοποίηση των Πράξεων που έχουν ενταχθεί στους </w:t>
      </w:r>
      <w:r w:rsidRPr="00B65D0A">
        <w:rPr>
          <w:b/>
        </w:rPr>
        <w:t>Άξονες 4,5,6</w:t>
      </w:r>
      <w:r w:rsidRPr="005A6754">
        <w:t xml:space="preserve"> είχε τα ακόλουθα αποτελέσματα ως προς το φυσικό αντικείμενο:</w:t>
      </w:r>
    </w:p>
    <w:p w:rsidR="00F8755E" w:rsidRDefault="00F8755E" w:rsidP="00E36870">
      <w:pPr>
        <w:pStyle w:val="ListBullet3"/>
        <w:numPr>
          <w:ilvl w:val="0"/>
          <w:numId w:val="15"/>
        </w:numPr>
      </w:pPr>
      <w:r>
        <w:rPr>
          <w:b/>
        </w:rPr>
        <w:t>53.565</w:t>
      </w:r>
      <w:r w:rsidRPr="005A6754">
        <w:t xml:space="preserve"> σπουδαστές ανώτατης εκπαίδευσης επωφελήθηκαν από προγράμματα πρακτικής άσκησης σε </w:t>
      </w:r>
      <w:r>
        <w:rPr>
          <w:b/>
        </w:rPr>
        <w:t>27.930</w:t>
      </w:r>
      <w:r w:rsidRPr="005A6754">
        <w:t xml:space="preserve"> συνεργαζόμενες επιχειρήσεις</w:t>
      </w:r>
    </w:p>
    <w:p w:rsidR="00F8755E" w:rsidRDefault="00F8755E" w:rsidP="00E36870">
      <w:pPr>
        <w:pStyle w:val="ListBullet3"/>
        <w:numPr>
          <w:ilvl w:val="0"/>
          <w:numId w:val="15"/>
        </w:numPr>
      </w:pPr>
      <w:r>
        <w:rPr>
          <w:b/>
        </w:rPr>
        <w:t>22.418</w:t>
      </w:r>
      <w:r w:rsidRPr="005A6754">
        <w:rPr>
          <w:b/>
        </w:rPr>
        <w:t xml:space="preserve"> </w:t>
      </w:r>
      <w:r w:rsidRPr="005A6754">
        <w:t>σπουδαστές ΙΕΚ επωφελούνται από την χρήση της επιταγής (</w:t>
      </w:r>
      <w:r w:rsidRPr="005A6754">
        <w:rPr>
          <w:lang w:val="en-US"/>
        </w:rPr>
        <w:t>voucher</w:t>
      </w:r>
      <w:r w:rsidRPr="005A6754">
        <w:t>) αρχικής επαγγελματικής κατάρτισης</w:t>
      </w:r>
      <w:r w:rsidRPr="005A6754">
        <w:rPr>
          <w:b/>
        </w:rPr>
        <w:t xml:space="preserve"> </w:t>
      </w:r>
    </w:p>
    <w:p w:rsidR="00F8755E" w:rsidRDefault="00F8755E" w:rsidP="00E36870">
      <w:pPr>
        <w:pStyle w:val="ListBullet3"/>
        <w:numPr>
          <w:ilvl w:val="0"/>
          <w:numId w:val="15"/>
        </w:numPr>
      </w:pPr>
      <w:r>
        <w:rPr>
          <w:b/>
        </w:rPr>
        <w:t>5.484</w:t>
      </w:r>
      <w:r w:rsidRPr="005A6754">
        <w:t xml:space="preserve"> σπουδαστές ΙΕΚ επωφελήθηκαν από προγράμματα πρακτικής άσκησης</w:t>
      </w:r>
    </w:p>
    <w:p w:rsidR="00F8755E" w:rsidRDefault="00F8755E" w:rsidP="00E36870">
      <w:pPr>
        <w:pStyle w:val="ListBullet3"/>
        <w:numPr>
          <w:ilvl w:val="0"/>
          <w:numId w:val="15"/>
        </w:numPr>
      </w:pPr>
      <w:r>
        <w:rPr>
          <w:b/>
        </w:rPr>
        <w:t>55.925</w:t>
      </w:r>
      <w:r w:rsidRPr="005A6754">
        <w:rPr>
          <w:b/>
        </w:rPr>
        <w:t xml:space="preserve"> </w:t>
      </w:r>
      <w:r w:rsidRPr="005A6754">
        <w:t>φοιτητές/τριες επωφελούμενες από δράσεις των Μονάδων Καινοτομίας και Επιχειρηματικότητας στα Πανεπιστήμια και ΤΕΙ</w:t>
      </w:r>
    </w:p>
    <w:p w:rsidR="00F8755E" w:rsidRDefault="00F8755E" w:rsidP="00E36870">
      <w:pPr>
        <w:pStyle w:val="ListBullet3"/>
        <w:numPr>
          <w:ilvl w:val="0"/>
          <w:numId w:val="15"/>
        </w:numPr>
      </w:pPr>
      <w:r>
        <w:rPr>
          <w:b/>
        </w:rPr>
        <w:t>239.380</w:t>
      </w:r>
      <w:r w:rsidRPr="005A6754">
        <w:t xml:space="preserve"> φοιτητές/φοιτήτριες επωφελήθηκαν από δράσεις του Γραφείου Διασύνδεσης</w:t>
      </w:r>
    </w:p>
    <w:p w:rsidR="00F8755E" w:rsidRDefault="00F8755E" w:rsidP="00E36870">
      <w:pPr>
        <w:pStyle w:val="ListBullet3"/>
        <w:numPr>
          <w:ilvl w:val="0"/>
          <w:numId w:val="15"/>
        </w:numPr>
      </w:pPr>
      <w:r w:rsidRPr="001157B6">
        <w:rPr>
          <w:b/>
        </w:rPr>
        <w:t>114.500</w:t>
      </w:r>
      <w:r w:rsidRPr="001157B6">
        <w:t xml:space="preserve"> νέοι/νέες επωφελήθηκαν από δράσεις </w:t>
      </w:r>
      <w:r w:rsidRPr="001157B6">
        <w:rPr>
          <w:b/>
        </w:rPr>
        <w:t>14</w:t>
      </w:r>
      <w:r w:rsidRPr="001157B6">
        <w:t xml:space="preserve">  Θυρίδων για την Ενθάρρυνση της Νεανικής Επιχειρηματικότητας</w:t>
      </w:r>
    </w:p>
    <w:p w:rsidR="00F8755E" w:rsidRDefault="00F8755E" w:rsidP="00E36870">
      <w:pPr>
        <w:pStyle w:val="ListBullet3"/>
        <w:numPr>
          <w:ilvl w:val="0"/>
          <w:numId w:val="15"/>
        </w:numPr>
      </w:pPr>
      <w:r>
        <w:rPr>
          <w:b/>
        </w:rPr>
        <w:t>4.277</w:t>
      </w:r>
      <w:r w:rsidRPr="00207A71">
        <w:rPr>
          <w:b/>
        </w:rPr>
        <w:t xml:space="preserve"> </w:t>
      </w:r>
      <w:r w:rsidRPr="00207A71">
        <w:t>σπουδαστές των σχολών ΑΕΝ επωφελήθηκαν από προγράμματα πρακτικής άσκησης</w:t>
      </w:r>
    </w:p>
    <w:p w:rsidR="00F8755E" w:rsidRDefault="00F8755E" w:rsidP="00E36870">
      <w:pPr>
        <w:pStyle w:val="ListBullet3"/>
        <w:numPr>
          <w:ilvl w:val="0"/>
          <w:numId w:val="15"/>
        </w:numPr>
      </w:pPr>
      <w:r>
        <w:rPr>
          <w:b/>
        </w:rPr>
        <w:t xml:space="preserve">25.730 </w:t>
      </w:r>
      <w:r w:rsidRPr="00E7796E">
        <w:t>μαθητές/τριες των ΕΠΑΣ μαθητείας του ΟΑΕΔ  επωφελήθηκαν από προγράμματα πρακτικής άσκησης</w:t>
      </w:r>
      <w:r>
        <w:rPr>
          <w:b/>
        </w:rPr>
        <w:t xml:space="preserve"> </w:t>
      </w:r>
    </w:p>
    <w:p w:rsidR="00F8755E" w:rsidRDefault="00F8755E" w:rsidP="00E36870">
      <w:pPr>
        <w:pStyle w:val="ListBullet3"/>
        <w:numPr>
          <w:ilvl w:val="0"/>
          <w:numId w:val="15"/>
        </w:numPr>
      </w:pPr>
      <w:r>
        <w:rPr>
          <w:b/>
        </w:rPr>
        <w:t xml:space="preserve">311 </w:t>
      </w:r>
      <w:r w:rsidRPr="00E7796E">
        <w:t>υπότροφοι ενισχύθηκαν για μεταπτυχιακές</w:t>
      </w:r>
      <w:r>
        <w:t xml:space="preserve"> σπουδές</w:t>
      </w:r>
      <w:r w:rsidRPr="00E7796E">
        <w:t xml:space="preserve"> από το ΙΚΥ</w:t>
      </w:r>
    </w:p>
    <w:p w:rsidR="00F8755E" w:rsidRPr="001B6085" w:rsidRDefault="00F8755E" w:rsidP="003D2317">
      <w:r w:rsidRPr="001B6085">
        <w:t xml:space="preserve">Από την έναρξη υλοποίησης του Επιχειρησιακού Προγράμματος και έως το τέλος του έτους αναφοράς η υλοποίηση των Πράξεων που έχουν ενταχθεί στους </w:t>
      </w:r>
      <w:r w:rsidRPr="00B65D0A">
        <w:rPr>
          <w:b/>
        </w:rPr>
        <w:t>Άξονες 7,8,9</w:t>
      </w:r>
      <w:r w:rsidRPr="001B6085">
        <w:t xml:space="preserve"> είχε τα ακόλουθα αποτελέσματα ως προς το φυσικό αντικείμενο:</w:t>
      </w:r>
    </w:p>
    <w:p w:rsidR="00F8755E" w:rsidRDefault="00F8755E" w:rsidP="00E36870">
      <w:pPr>
        <w:pStyle w:val="ListBullet3"/>
        <w:numPr>
          <w:ilvl w:val="0"/>
          <w:numId w:val="15"/>
        </w:numPr>
      </w:pPr>
      <w:r>
        <w:rPr>
          <w:b/>
        </w:rPr>
        <w:t>81.741</w:t>
      </w:r>
      <w:r w:rsidRPr="00207A71">
        <w:t xml:space="preserve"> άτομα συμμετείχαν σε προγράμματα των σχολών γονέων εκ των οποίων τα </w:t>
      </w:r>
      <w:r>
        <w:rPr>
          <w:b/>
        </w:rPr>
        <w:t>71.410</w:t>
      </w:r>
      <w:r w:rsidRPr="00207A71">
        <w:t xml:space="preserve"> είναι ηλικίας 25-64.</w:t>
      </w:r>
    </w:p>
    <w:p w:rsidR="00F8755E" w:rsidRDefault="00F8755E" w:rsidP="00E36870">
      <w:pPr>
        <w:pStyle w:val="ListBullet3"/>
        <w:numPr>
          <w:ilvl w:val="0"/>
          <w:numId w:val="15"/>
        </w:numPr>
      </w:pPr>
      <w:r>
        <w:rPr>
          <w:b/>
        </w:rPr>
        <w:t>19.675</w:t>
      </w:r>
      <w:r w:rsidRPr="00207A71">
        <w:t xml:space="preserve"> άτομα συμμετείχαν σε προγράμματα των Σχολείων Δεύτερης Ευκαιρίας εκ των οποίων τα </w:t>
      </w:r>
      <w:r>
        <w:rPr>
          <w:b/>
        </w:rPr>
        <w:t>14.907</w:t>
      </w:r>
      <w:r w:rsidRPr="00207A71">
        <w:t xml:space="preserve"> είναι ηλικίας 25-64.</w:t>
      </w:r>
    </w:p>
    <w:p w:rsidR="00F8755E" w:rsidRDefault="00F8755E" w:rsidP="00E36870">
      <w:pPr>
        <w:pStyle w:val="ListBullet3"/>
        <w:numPr>
          <w:ilvl w:val="0"/>
          <w:numId w:val="15"/>
        </w:numPr>
      </w:pPr>
      <w:r w:rsidRPr="00207A71">
        <w:rPr>
          <w:b/>
        </w:rPr>
        <w:t>116.008</w:t>
      </w:r>
      <w:r w:rsidRPr="00207A71">
        <w:t xml:space="preserve"> άτομα συμμετείχαν σε προγράμματα των Κέντρων Εκπαίδευσης Ενηλίκων εκ των οποίων τα </w:t>
      </w:r>
      <w:r w:rsidRPr="00207A71">
        <w:rPr>
          <w:b/>
        </w:rPr>
        <w:t>100.609</w:t>
      </w:r>
      <w:r w:rsidRPr="00207A71">
        <w:t xml:space="preserve"> είναι ηλικίας 25-64.</w:t>
      </w:r>
    </w:p>
    <w:p w:rsidR="00F8755E" w:rsidRDefault="00F8755E" w:rsidP="00E36870">
      <w:pPr>
        <w:pStyle w:val="ListBullet3"/>
        <w:numPr>
          <w:ilvl w:val="0"/>
          <w:numId w:val="15"/>
        </w:numPr>
      </w:pPr>
      <w:r>
        <w:rPr>
          <w:b/>
        </w:rPr>
        <w:t>21.893</w:t>
      </w:r>
      <w:r w:rsidRPr="00207A71">
        <w:t xml:space="preserve"> άτομα συμμετείχαν σε προγράμματα εκπαίδευσης των μεταναστών στην ελληνική γλώσσα, την ελληνική ιστορία και τον ελληνικό πολιτισμό εκ των οποίων τα </w:t>
      </w:r>
      <w:r>
        <w:rPr>
          <w:b/>
        </w:rPr>
        <w:t>18.766</w:t>
      </w:r>
      <w:r w:rsidRPr="00207A71">
        <w:rPr>
          <w:b/>
        </w:rPr>
        <w:t xml:space="preserve"> </w:t>
      </w:r>
      <w:r w:rsidRPr="00207A71">
        <w:t>είναι ηλικίας 25-64.</w:t>
      </w:r>
    </w:p>
    <w:p w:rsidR="00F8755E" w:rsidRDefault="00F8755E" w:rsidP="00E36870">
      <w:pPr>
        <w:pStyle w:val="ListBullet3"/>
        <w:numPr>
          <w:ilvl w:val="0"/>
          <w:numId w:val="15"/>
        </w:numPr>
      </w:pPr>
      <w:r w:rsidRPr="00207A71">
        <w:rPr>
          <w:b/>
        </w:rPr>
        <w:t>48.171</w:t>
      </w:r>
      <w:r w:rsidRPr="00207A71">
        <w:t xml:space="preserve"> άτομα συμμετείχαν σε προγράμματα εκπαίδευσης ενηλίκων στην απόκτηση βασικών δεξιοτήτων στις νέες τεχνολογίες εκ των οποίων τα </w:t>
      </w:r>
      <w:r w:rsidRPr="00207A71">
        <w:rPr>
          <w:b/>
        </w:rPr>
        <w:t>44.399</w:t>
      </w:r>
      <w:r w:rsidRPr="00207A71">
        <w:t xml:space="preserve"> είναι ηλικίας 25-64.</w:t>
      </w:r>
    </w:p>
    <w:p w:rsidR="00F8755E" w:rsidRDefault="00F8755E" w:rsidP="00E36870">
      <w:pPr>
        <w:pStyle w:val="ListBullet3"/>
        <w:numPr>
          <w:ilvl w:val="0"/>
          <w:numId w:val="15"/>
        </w:numPr>
      </w:pPr>
      <w:r w:rsidRPr="00207A71">
        <w:rPr>
          <w:b/>
        </w:rPr>
        <w:t>9.236</w:t>
      </w:r>
      <w:r w:rsidRPr="00207A71">
        <w:t xml:space="preserve"> άτομα συμμετείχαν σε προγράμματα εξ αποστάσεως εκπαίδευσης εκπαιδευτών και στελεχών δια βίου μάθησης εκ των οποίων τα </w:t>
      </w:r>
      <w:r w:rsidRPr="00207A71">
        <w:rPr>
          <w:b/>
        </w:rPr>
        <w:t>9.115</w:t>
      </w:r>
      <w:r w:rsidRPr="00207A71">
        <w:t xml:space="preserve"> είναι ηλικίας 25-64.</w:t>
      </w:r>
    </w:p>
    <w:p w:rsidR="00F8755E" w:rsidRDefault="00F8755E" w:rsidP="00E36870">
      <w:pPr>
        <w:pStyle w:val="ListBullet3"/>
        <w:numPr>
          <w:ilvl w:val="0"/>
          <w:numId w:val="15"/>
        </w:numPr>
      </w:pPr>
      <w:r w:rsidRPr="00207A71">
        <w:rPr>
          <w:b/>
        </w:rPr>
        <w:t>26.461</w:t>
      </w:r>
      <w:r w:rsidRPr="00207A71">
        <w:t xml:space="preserve"> άτομα συμμετείχαν στο Ελληνικό Ανοικτό Πανεπιστήμιο (ΕΑΠ) εκ των οποίων τα </w:t>
      </w:r>
      <w:r w:rsidRPr="00207A71">
        <w:rPr>
          <w:b/>
        </w:rPr>
        <w:t>26.348</w:t>
      </w:r>
      <w:r w:rsidRPr="00207A71">
        <w:t xml:space="preserve"> είναι ηλικίας 25-64.</w:t>
      </w:r>
    </w:p>
    <w:p w:rsidR="00F8755E" w:rsidRDefault="00F8755E" w:rsidP="00E36870">
      <w:pPr>
        <w:pStyle w:val="ListBullet3"/>
        <w:numPr>
          <w:ilvl w:val="0"/>
          <w:numId w:val="15"/>
        </w:numPr>
      </w:pPr>
      <w:r>
        <w:rPr>
          <w:b/>
        </w:rPr>
        <w:t xml:space="preserve">4.665 </w:t>
      </w:r>
      <w:r w:rsidRPr="000A0853">
        <w:t xml:space="preserve">άτομα συμμετείχαν σε επιμορφωτικά προγράμματα από τα </w:t>
      </w:r>
      <w:r w:rsidRPr="00207A71">
        <w:t xml:space="preserve">εκ των οποίων τα </w:t>
      </w:r>
      <w:r w:rsidRPr="000A0853">
        <w:rPr>
          <w:b/>
        </w:rPr>
        <w:t>4.250</w:t>
      </w:r>
      <w:r w:rsidRPr="00207A71">
        <w:t xml:space="preserve"> είναι ηλικίας 25-64</w:t>
      </w:r>
      <w:r>
        <w:rPr>
          <w:b/>
        </w:rPr>
        <w:t xml:space="preserve"> </w:t>
      </w:r>
    </w:p>
    <w:p w:rsidR="00F8755E" w:rsidRDefault="00F8755E" w:rsidP="00E36870">
      <w:pPr>
        <w:pStyle w:val="ListBullet3"/>
        <w:numPr>
          <w:ilvl w:val="0"/>
          <w:numId w:val="15"/>
        </w:numPr>
      </w:pPr>
      <w:r>
        <w:rPr>
          <w:b/>
        </w:rPr>
        <w:t>4.699</w:t>
      </w:r>
      <w:r w:rsidRPr="00207A71">
        <w:t xml:space="preserve"> άτομα συμμετείχαν σε προγράμματα δια βίου εκπαίδευσης για το ανθρώπινο δυναμικό του ιδιωτικού τομέα εκ των οποίων τα </w:t>
      </w:r>
      <w:r>
        <w:rPr>
          <w:b/>
        </w:rPr>
        <w:t>4.274</w:t>
      </w:r>
      <w:r w:rsidRPr="00207A71">
        <w:t xml:space="preserve"> είναι ηλικίας 25-64</w:t>
      </w:r>
    </w:p>
    <w:p w:rsidR="00F8755E" w:rsidRPr="00207A71" w:rsidRDefault="00F8755E" w:rsidP="00023D84">
      <w:pPr>
        <w:pStyle w:val="ListBullet3"/>
        <w:ind w:left="0" w:firstLine="0"/>
      </w:pPr>
      <w:r w:rsidRPr="00207A71">
        <w:t xml:space="preserve">Από την έναρξη υλοποίησης του Επιχειρησιακού Προγράμματος και έως το τέλος του έτους αναφοράς η υλοποίηση των Πράξεων που έχουν ενταχθεί στους </w:t>
      </w:r>
      <w:r w:rsidRPr="00B65D0A">
        <w:rPr>
          <w:b/>
        </w:rPr>
        <w:t>Άξονες 10,11,12</w:t>
      </w:r>
      <w:r w:rsidRPr="00207A71">
        <w:t xml:space="preserve"> είχε τα ακόλουθα αποτελέσματα ως προς το φυσικό αντικείμενο:</w:t>
      </w:r>
    </w:p>
    <w:p w:rsidR="00F8755E" w:rsidRDefault="00F8755E" w:rsidP="00E36870">
      <w:pPr>
        <w:numPr>
          <w:ilvl w:val="0"/>
          <w:numId w:val="21"/>
        </w:numPr>
      </w:pPr>
      <w:r>
        <w:rPr>
          <w:b/>
        </w:rPr>
        <w:t>858</w:t>
      </w:r>
      <w:r>
        <w:rPr>
          <w:rStyle w:val="FootnoteReference"/>
          <w:b/>
        </w:rPr>
        <w:footnoteReference w:id="4"/>
      </w:r>
      <w:r>
        <w:rPr>
          <w:b/>
        </w:rPr>
        <w:t xml:space="preserve"> </w:t>
      </w:r>
      <w:r w:rsidRPr="00207A71">
        <w:rPr>
          <w:b/>
        </w:rPr>
        <w:t xml:space="preserve"> </w:t>
      </w:r>
      <w:r w:rsidRPr="00207A71">
        <w:t xml:space="preserve">υποτροφίες μεταπτυχιακών </w:t>
      </w:r>
      <w:r>
        <w:t xml:space="preserve">και διδακτορικών </w:t>
      </w:r>
      <w:r w:rsidRPr="00207A71">
        <w:t>προγραμμάτων μέσω του ΙΚΥ</w:t>
      </w:r>
      <w:r>
        <w:t xml:space="preserve"> </w:t>
      </w:r>
    </w:p>
    <w:p w:rsidR="00F8755E" w:rsidRDefault="00F8755E" w:rsidP="00E36870">
      <w:pPr>
        <w:numPr>
          <w:ilvl w:val="0"/>
          <w:numId w:val="21"/>
        </w:numPr>
      </w:pPr>
      <w:r>
        <w:rPr>
          <w:b/>
        </w:rPr>
        <w:t>827</w:t>
      </w:r>
      <w:r w:rsidRPr="00957F3A">
        <w:t xml:space="preserve"> </w:t>
      </w:r>
      <w:r w:rsidRPr="0080640F">
        <w:t>ενισχυόμενα προγράμματα διδακτορικής έρευνας μέσω του προγράμματος ΗΡΑΚΛΕΙΤΟΣ ΙΙ</w:t>
      </w:r>
      <w:r>
        <w:t xml:space="preserve"> εκ των οποίων</w:t>
      </w:r>
      <w:r>
        <w:rPr>
          <w:b/>
        </w:rPr>
        <w:t xml:space="preserve"> 209</w:t>
      </w:r>
      <w:r w:rsidRPr="0080640F">
        <w:rPr>
          <w:b/>
        </w:rPr>
        <w:t xml:space="preserve"> </w:t>
      </w:r>
      <w:r w:rsidRPr="0080640F">
        <w:t xml:space="preserve">ολοκληρωμένα </w:t>
      </w:r>
    </w:p>
    <w:p w:rsidR="00F8755E" w:rsidRDefault="00F8755E" w:rsidP="00E36870">
      <w:pPr>
        <w:numPr>
          <w:ilvl w:val="0"/>
          <w:numId w:val="21"/>
        </w:numPr>
      </w:pPr>
      <w:r>
        <w:rPr>
          <w:b/>
        </w:rPr>
        <w:t>183</w:t>
      </w:r>
      <w:r>
        <w:rPr>
          <w:rStyle w:val="FootnoteReference"/>
          <w:b/>
        </w:rPr>
        <w:footnoteReference w:id="5"/>
      </w:r>
      <w:r w:rsidRPr="00957F3A">
        <w:rPr>
          <w:b/>
        </w:rPr>
        <w:t xml:space="preserve"> </w:t>
      </w:r>
      <w:r w:rsidRPr="0080640F">
        <w:t>ενισχυόμενα μεταδιδακτορικά προγράμματα</w:t>
      </w:r>
    </w:p>
    <w:p w:rsidR="00F8755E" w:rsidRDefault="00F8755E" w:rsidP="00E36870">
      <w:pPr>
        <w:numPr>
          <w:ilvl w:val="0"/>
          <w:numId w:val="21"/>
        </w:numPr>
      </w:pPr>
      <w:r>
        <w:rPr>
          <w:b/>
        </w:rPr>
        <w:t xml:space="preserve">2.399 </w:t>
      </w:r>
      <w:r w:rsidRPr="001157B6">
        <w:t xml:space="preserve">ερευνητές συμμετέχουν σε ενισχυόμενα ερευνητικά προγράμματα Αρχιμήδης  και </w:t>
      </w:r>
      <w:r>
        <w:rPr>
          <w:b/>
        </w:rPr>
        <w:t>3.846</w:t>
      </w:r>
      <w:r w:rsidRPr="001157B6">
        <w:rPr>
          <w:b/>
        </w:rPr>
        <w:t xml:space="preserve"> </w:t>
      </w:r>
      <w:r w:rsidRPr="001157B6">
        <w:t>ερευνητές σε προγράμματα Θαλής</w:t>
      </w:r>
      <w:r w:rsidRPr="001157B6">
        <w:rPr>
          <w:b/>
        </w:rPr>
        <w:t xml:space="preserve">. </w:t>
      </w:r>
    </w:p>
    <w:p w:rsidR="00F8755E" w:rsidRDefault="00F8755E" w:rsidP="00E36870">
      <w:pPr>
        <w:numPr>
          <w:ilvl w:val="0"/>
          <w:numId w:val="21"/>
        </w:numPr>
      </w:pPr>
      <w:r>
        <w:rPr>
          <w:b/>
        </w:rPr>
        <w:t xml:space="preserve">199 </w:t>
      </w:r>
      <w:r w:rsidRPr="000C4EE6">
        <w:t xml:space="preserve">ενισχυόμενα ερευνητικά προγράμματα μέσω της δράσης ΑΡΙΣΤΕΙΑ Ι στα οποία συμμετέχουν </w:t>
      </w:r>
      <w:r w:rsidRPr="009E4D36">
        <w:t>865</w:t>
      </w:r>
      <w:r w:rsidRPr="000C4EE6">
        <w:t xml:space="preserve"> ερευνητές</w:t>
      </w:r>
    </w:p>
    <w:p w:rsidR="00F8755E" w:rsidRDefault="00F8755E" w:rsidP="00684322">
      <w:pPr>
        <w:rPr>
          <w:rStyle w:val="Strong"/>
          <w:bCs/>
        </w:rPr>
      </w:pPr>
    </w:p>
    <w:p w:rsidR="00F8755E" w:rsidRPr="00E936C3" w:rsidRDefault="00F8755E" w:rsidP="00684322">
      <w:pPr>
        <w:rPr>
          <w:rStyle w:val="Strong"/>
          <w:b w:val="0"/>
          <w:bCs/>
        </w:rPr>
      </w:pPr>
      <w:r>
        <w:rPr>
          <w:rStyle w:val="Strong"/>
          <w:b w:val="0"/>
          <w:bCs/>
        </w:rPr>
        <w:t xml:space="preserve"> Ακολουθούν διαγράμματα στα οποία παρουσιάζονται τα βασικά οικονομικά μεγέθη του ΕΠΕΔΒΜ καθώς και η μεταβολή αυτών χρονικά. </w:t>
      </w:r>
    </w:p>
    <w:p w:rsidR="00F8755E" w:rsidRDefault="00F8755E" w:rsidP="00684322">
      <w:pPr>
        <w:rPr>
          <w:rStyle w:val="Strong"/>
          <w:bCs/>
        </w:rPr>
      </w:pPr>
    </w:p>
    <w:p w:rsidR="00F8755E" w:rsidRDefault="00F8755E" w:rsidP="00684322">
      <w:pPr>
        <w:rPr>
          <w:rStyle w:val="Strong"/>
          <w:bCs/>
        </w:rPr>
      </w:pPr>
    </w:p>
    <w:p w:rsidR="00F8755E" w:rsidRPr="006F266B" w:rsidRDefault="00F8755E" w:rsidP="00684322">
      <w:pPr>
        <w:rPr>
          <w:rStyle w:val="Strong"/>
          <w:bCs/>
        </w:rPr>
      </w:pPr>
      <w:r w:rsidRPr="00161AB6">
        <w:rPr>
          <w:b/>
          <w:noProof/>
          <w:lang w:eastAsia="el-GR"/>
        </w:rPr>
        <w:pict>
          <v:shape id="Εικόνα 5" o:spid="_x0000_i1029" type="#_x0000_t75" style="width:442.5pt;height:273.75pt;visibility:visible">
            <v:imagedata r:id="rId15" o:title=""/>
          </v:shape>
        </w:pict>
      </w:r>
    </w:p>
    <w:p w:rsidR="00F8755E" w:rsidRDefault="00F8755E" w:rsidP="00684322">
      <w:pPr>
        <w:rPr>
          <w:rStyle w:val="Strong"/>
          <w:bCs/>
        </w:rPr>
      </w:pPr>
    </w:p>
    <w:p w:rsidR="00F8755E" w:rsidRDefault="00F8755E" w:rsidP="00684322">
      <w:pPr>
        <w:rPr>
          <w:rStyle w:val="Strong"/>
          <w:bCs/>
        </w:rPr>
      </w:pPr>
    </w:p>
    <w:p w:rsidR="00F8755E" w:rsidRPr="006F266B" w:rsidRDefault="00F8755E" w:rsidP="00684322">
      <w:pPr>
        <w:rPr>
          <w:rStyle w:val="Strong"/>
          <w:bCs/>
        </w:rPr>
      </w:pPr>
      <w:r w:rsidRPr="00161AB6">
        <w:rPr>
          <w:b/>
          <w:noProof/>
          <w:lang w:eastAsia="el-GR"/>
        </w:rPr>
        <w:pict>
          <v:shape id="Εικόνα 6" o:spid="_x0000_i1030" type="#_x0000_t75" style="width:447pt;height:230.25pt;visibility:visible">
            <v:imagedata r:id="rId16" o:title=""/>
          </v:shape>
        </w:pict>
      </w:r>
    </w:p>
    <w:p w:rsidR="00F8755E" w:rsidRDefault="00F8755E" w:rsidP="00684322">
      <w:pPr>
        <w:rPr>
          <w:rStyle w:val="Strong"/>
          <w:bCs/>
        </w:rPr>
      </w:pPr>
    </w:p>
    <w:p w:rsidR="00F8755E" w:rsidRDefault="00F8755E" w:rsidP="00684322">
      <w:pPr>
        <w:rPr>
          <w:rStyle w:val="Strong"/>
          <w:bCs/>
        </w:rPr>
      </w:pPr>
    </w:p>
    <w:p w:rsidR="00F8755E" w:rsidRDefault="00F8755E" w:rsidP="00684322">
      <w:pPr>
        <w:rPr>
          <w:rStyle w:val="Strong"/>
          <w:bCs/>
        </w:rPr>
      </w:pPr>
    </w:p>
    <w:p w:rsidR="00F8755E" w:rsidRPr="006F266B" w:rsidRDefault="00F8755E" w:rsidP="00684322">
      <w:pPr>
        <w:rPr>
          <w:rStyle w:val="Strong"/>
          <w:bCs/>
        </w:rPr>
      </w:pPr>
      <w:r w:rsidRPr="00161AB6">
        <w:rPr>
          <w:b/>
          <w:noProof/>
          <w:lang w:eastAsia="el-GR"/>
        </w:rPr>
        <w:pict>
          <v:shape id="Εικόνα 7" o:spid="_x0000_i1031" type="#_x0000_t75" style="width:440.25pt;height:255pt;visibility:visible">
            <v:imagedata r:id="rId17" o:title=""/>
          </v:shape>
        </w:pict>
      </w:r>
    </w:p>
    <w:p w:rsidR="00F8755E" w:rsidRDefault="00F8755E" w:rsidP="00684322">
      <w:pPr>
        <w:rPr>
          <w:rStyle w:val="Strong"/>
          <w:bCs/>
          <w:lang w:val="en-US"/>
        </w:rPr>
      </w:pPr>
    </w:p>
    <w:p w:rsidR="00F8755E" w:rsidRPr="006A4B36" w:rsidRDefault="00F8755E" w:rsidP="00684322">
      <w:pPr>
        <w:rPr>
          <w:rStyle w:val="Strong"/>
          <w:bCs/>
          <w:lang w:val="en-US"/>
        </w:rPr>
      </w:pPr>
    </w:p>
    <w:p w:rsidR="00F8755E" w:rsidRPr="006F266B" w:rsidRDefault="00F8755E" w:rsidP="00684322">
      <w:pPr>
        <w:rPr>
          <w:rStyle w:val="Strong"/>
          <w:bCs/>
        </w:rPr>
      </w:pPr>
      <w:r>
        <w:rPr>
          <w:noProof/>
          <w:lang w:eastAsia="el-GR"/>
        </w:rPr>
        <w:pict>
          <v:shape id="Εικόνα 8" o:spid="_x0000_i1032" type="#_x0000_t75" style="width:448.5pt;height:240pt;visibility:visible">
            <v:imagedata r:id="rId18" o:title=""/>
          </v:shape>
        </w:pict>
      </w:r>
    </w:p>
    <w:p w:rsidR="00F8755E" w:rsidRDefault="00F8755E" w:rsidP="00684322">
      <w:pPr>
        <w:rPr>
          <w:rStyle w:val="Strong"/>
          <w:bCs/>
        </w:rPr>
      </w:pPr>
    </w:p>
    <w:p w:rsidR="00F8755E" w:rsidRDefault="00F8755E" w:rsidP="00684322">
      <w:pPr>
        <w:rPr>
          <w:rStyle w:val="Strong"/>
          <w:bCs/>
        </w:rPr>
      </w:pPr>
    </w:p>
    <w:p w:rsidR="00F8755E" w:rsidRDefault="00F8755E" w:rsidP="00684322">
      <w:pPr>
        <w:rPr>
          <w:rStyle w:val="Strong"/>
          <w:bCs/>
        </w:rPr>
      </w:pPr>
    </w:p>
    <w:p w:rsidR="00F8755E" w:rsidRPr="006F266B" w:rsidRDefault="00F8755E" w:rsidP="00684322">
      <w:pPr>
        <w:rPr>
          <w:rStyle w:val="Strong"/>
          <w:bCs/>
        </w:rPr>
      </w:pPr>
      <w:r>
        <w:rPr>
          <w:noProof/>
          <w:lang w:eastAsia="el-GR"/>
        </w:rPr>
        <w:pict>
          <v:shape id="Εικόνα 9" o:spid="_x0000_i1033" type="#_x0000_t75" style="width:433.5pt;height:264.75pt;visibility:visible">
            <v:imagedata r:id="rId19" o:title=""/>
          </v:shape>
        </w:pict>
      </w:r>
    </w:p>
    <w:p w:rsidR="00F8755E" w:rsidRDefault="00F8755E" w:rsidP="00684322">
      <w:pPr>
        <w:rPr>
          <w:rStyle w:val="Strong"/>
          <w:bCs/>
        </w:rPr>
      </w:pPr>
    </w:p>
    <w:p w:rsidR="00F8755E" w:rsidRDefault="00F8755E" w:rsidP="00684322">
      <w:pPr>
        <w:rPr>
          <w:rStyle w:val="Strong"/>
          <w:bCs/>
        </w:rPr>
      </w:pPr>
    </w:p>
    <w:p w:rsidR="00F8755E" w:rsidRPr="006F266B" w:rsidRDefault="00F8755E" w:rsidP="00684322">
      <w:pPr>
        <w:rPr>
          <w:rStyle w:val="Strong"/>
          <w:bCs/>
        </w:rPr>
      </w:pPr>
      <w:r>
        <w:rPr>
          <w:noProof/>
          <w:lang w:eastAsia="el-GR"/>
        </w:rPr>
        <w:pict>
          <v:shape id="Εικόνα 10" o:spid="_x0000_i1034" type="#_x0000_t75" style="width:435pt;height:243pt;visibility:visible">
            <v:imagedata r:id="rId20" o:title=""/>
          </v:shape>
        </w:pict>
      </w:r>
    </w:p>
    <w:p w:rsidR="00F8755E" w:rsidRDefault="00F8755E" w:rsidP="00684322">
      <w:pPr>
        <w:rPr>
          <w:rStyle w:val="Strong"/>
          <w:bCs/>
        </w:rPr>
      </w:pPr>
    </w:p>
    <w:p w:rsidR="00F8755E" w:rsidRDefault="00F8755E" w:rsidP="00684322">
      <w:pPr>
        <w:rPr>
          <w:rStyle w:val="Strong"/>
          <w:bCs/>
          <w:lang w:val="en-US"/>
        </w:rPr>
      </w:pPr>
    </w:p>
    <w:p w:rsidR="00F8755E" w:rsidRPr="006A4B36" w:rsidRDefault="00F8755E" w:rsidP="00684322">
      <w:pPr>
        <w:rPr>
          <w:rStyle w:val="Strong"/>
          <w:bCs/>
          <w:lang w:val="en-US"/>
        </w:rPr>
      </w:pPr>
    </w:p>
    <w:p w:rsidR="00F8755E" w:rsidRDefault="00F8755E" w:rsidP="00684322">
      <w:pPr>
        <w:rPr>
          <w:rStyle w:val="Strong"/>
          <w:bCs/>
        </w:rPr>
      </w:pPr>
    </w:p>
    <w:p w:rsidR="00F8755E" w:rsidRPr="006D5FEC" w:rsidRDefault="00F8755E" w:rsidP="00684322">
      <w:pPr>
        <w:rPr>
          <w:rStyle w:val="Strong"/>
          <w:bCs/>
        </w:rPr>
      </w:pPr>
      <w:r w:rsidRPr="006D5FEC">
        <w:rPr>
          <w:rStyle w:val="Strong"/>
          <w:bCs/>
        </w:rPr>
        <w:t>Ενέργειες Επιτάχυνσης Ενεργοποίησης του Επιχειρησιακού Προγράμματος</w:t>
      </w:r>
    </w:p>
    <w:p w:rsidR="00F8755E" w:rsidRPr="006D5FEC" w:rsidRDefault="00F8755E" w:rsidP="009A081C">
      <w:pPr>
        <w:pStyle w:val="BodyTextIndent2"/>
        <w:spacing w:before="120" w:line="288" w:lineRule="auto"/>
        <w:ind w:left="0"/>
        <w:jc w:val="both"/>
        <w:rPr>
          <w:rFonts w:ascii="Bookman Old Style" w:hAnsi="Bookman Old Style" w:cs="Arial"/>
          <w:iCs/>
          <w:sz w:val="22"/>
          <w:szCs w:val="22"/>
        </w:rPr>
      </w:pPr>
      <w:r w:rsidRPr="006D5FEC">
        <w:rPr>
          <w:rFonts w:ascii="Bookman Old Style" w:hAnsi="Bookman Old Style" w:cs="Arial"/>
          <w:iCs/>
          <w:sz w:val="22"/>
          <w:szCs w:val="22"/>
        </w:rPr>
        <w:t xml:space="preserve">Κατά το </w:t>
      </w:r>
      <w:r>
        <w:rPr>
          <w:rFonts w:ascii="Bookman Old Style" w:hAnsi="Bookman Old Style" w:cs="Arial"/>
          <w:iCs/>
          <w:sz w:val="22"/>
          <w:szCs w:val="22"/>
        </w:rPr>
        <w:t>2013</w:t>
      </w:r>
      <w:r w:rsidRPr="006D5FEC">
        <w:rPr>
          <w:rFonts w:ascii="Bookman Old Style" w:hAnsi="Bookman Old Style" w:cs="Arial"/>
          <w:iCs/>
          <w:sz w:val="22"/>
          <w:szCs w:val="22"/>
        </w:rPr>
        <w:t xml:space="preserve"> έγιναν οι ακόλουθες ενέργειες για την ενεργοποίηση του Επιχειρησιακού Προγράμματος Εκπαίδευση και Δια Βίου Μάθηση:</w:t>
      </w:r>
    </w:p>
    <w:p w:rsidR="00F8755E" w:rsidRDefault="00F8755E" w:rsidP="00E36870">
      <w:pPr>
        <w:pStyle w:val="ListBullet"/>
        <w:numPr>
          <w:ilvl w:val="0"/>
          <w:numId w:val="17"/>
        </w:numPr>
        <w:rPr>
          <w:rFonts w:cs="Arial"/>
          <w:iCs/>
        </w:rPr>
      </w:pPr>
      <w:r w:rsidRPr="004D2403">
        <w:t xml:space="preserve">Μέχρι τις 31/12/2013 έχουν ενταχθεί </w:t>
      </w:r>
      <w:r>
        <w:t>3.060</w:t>
      </w:r>
      <w:r w:rsidRPr="004D2403">
        <w:t xml:space="preserve"> πράξεις (εκ των οποίων οι 1.</w:t>
      </w:r>
      <w:r>
        <w:t>791 (67 λιγότερες σε σχέση με το 2012 οι οποίες έχουν απενταχθεί)</w:t>
      </w:r>
      <w:r w:rsidRPr="004D2403">
        <w:t xml:space="preserve"> αφορούν δράσεις των Σχολικών Επιτροπών</w:t>
      </w:r>
      <w:r>
        <w:t xml:space="preserve"> και 142 οριζόντιες</w:t>
      </w:r>
      <w:r w:rsidRPr="004D2403">
        <w:t>) συνολικού προϋπολογισμού 1.</w:t>
      </w:r>
      <w:r>
        <w:t>994</w:t>
      </w:r>
      <w:r w:rsidRPr="004D2403">
        <w:t xml:space="preserve"> Μ ευρώ (ποσοστό εντάξεων 11</w:t>
      </w:r>
      <w:r>
        <w:t>8</w:t>
      </w:r>
      <w:r w:rsidRPr="004D2403">
        <w:t>%).</w:t>
      </w:r>
    </w:p>
    <w:p w:rsidR="00F8755E" w:rsidRDefault="00F8755E">
      <w:pPr>
        <w:spacing w:before="0" w:after="0" w:line="240" w:lineRule="auto"/>
        <w:rPr>
          <w:rFonts w:cs="Arial"/>
          <w:iCs/>
        </w:rPr>
      </w:pPr>
      <w:r w:rsidRPr="006D5FEC">
        <w:rPr>
          <w:rFonts w:cs="Arial"/>
          <w:iCs/>
        </w:rPr>
        <w:t xml:space="preserve">Υποστηρίζεται το έργο των Τελικών Δικαιούχων με την παροχή Τεχνικών Συμβούλων (μέσω της Τεχνικής Υποστήριξης Εφαρμογής του Προγράμματος). </w:t>
      </w:r>
    </w:p>
    <w:p w:rsidR="00F8755E" w:rsidRDefault="00F8755E">
      <w:pPr>
        <w:spacing w:before="0" w:after="0" w:line="240" w:lineRule="auto"/>
        <w:rPr>
          <w:rFonts w:cs="Arial"/>
          <w:iCs/>
        </w:rPr>
      </w:pPr>
      <w:r w:rsidRPr="006D5FEC">
        <w:rPr>
          <w:rFonts w:cs="Arial"/>
          <w:iCs/>
        </w:rPr>
        <w:t xml:space="preserve">Ενδεικτικά αναφέρονται: </w:t>
      </w:r>
    </w:p>
    <w:p w:rsidR="00F8755E" w:rsidRDefault="00F8755E">
      <w:pPr>
        <w:spacing w:before="0" w:after="0" w:line="240" w:lineRule="auto"/>
        <w:rPr>
          <w:rFonts w:cs="Arial"/>
          <w:iCs/>
        </w:rPr>
      </w:pPr>
    </w:p>
    <w:p w:rsidR="00F8755E" w:rsidRPr="007E1CE7" w:rsidRDefault="00F8755E">
      <w:pPr>
        <w:spacing w:before="0" w:after="0" w:line="240" w:lineRule="auto"/>
        <w:rPr>
          <w:rFonts w:cs="Arial"/>
          <w:iCs/>
        </w:rPr>
      </w:pPr>
      <w:r>
        <w:rPr>
          <w:noProof/>
          <w:lang w:eastAsia="el-GR"/>
        </w:rPr>
        <w:pict>
          <v:shape id="Εικόνα 11" o:spid="_x0000_i1035" type="#_x0000_t75" style="width:467.25pt;height:275.25pt;visibility:visible">
            <v:imagedata r:id="rId21" o:title=""/>
          </v:shape>
        </w:pict>
      </w:r>
    </w:p>
    <w:p w:rsidR="00F8755E" w:rsidRDefault="00F8755E">
      <w:pPr>
        <w:spacing w:before="0" w:after="0" w:line="240" w:lineRule="auto"/>
        <w:rPr>
          <w:rFonts w:cs="Arial"/>
          <w:iCs/>
        </w:rPr>
      </w:pPr>
    </w:p>
    <w:p w:rsidR="00F8755E" w:rsidRDefault="00F8755E" w:rsidP="00E36870">
      <w:pPr>
        <w:pStyle w:val="ListBullet"/>
        <w:numPr>
          <w:ilvl w:val="0"/>
          <w:numId w:val="13"/>
        </w:numPr>
      </w:pPr>
      <w:r w:rsidRPr="000D3FE5">
        <w:t xml:space="preserve">Πραγματοποιήθηκαν συναντήσεις με τις υπηρεσίες του Υπουργείου Ανάπτυξης, Ανταγωνιστικότητας, Υποδομών, Μεταφορών και Δικτύων (ΕΥΣ, ΕΥΣΣΑΑΠ κλπ) και του Υπουργείου  Εργασίας, Κοινωνικής Ασφάλισης και Πρόνοιας (ΕΥΣΕΚΤ κλπ), ώστε να υπάρξει αποτελεσματική συνεργασία για την εξέλιξη των διαδικασιών διαχείρισης και την απρόσκοπτη υλοποίηση του ΕΠ. </w:t>
      </w:r>
    </w:p>
    <w:p w:rsidR="00F8755E" w:rsidRDefault="00F8755E" w:rsidP="00E36870">
      <w:pPr>
        <w:pStyle w:val="ListBullet"/>
        <w:numPr>
          <w:ilvl w:val="0"/>
          <w:numId w:val="13"/>
        </w:numPr>
      </w:pPr>
      <w:r w:rsidRPr="00771510">
        <w:t xml:space="preserve">Συνεχίζεται η </w:t>
      </w:r>
      <w:r>
        <w:t>τριμηνιαία</w:t>
      </w:r>
      <w:r w:rsidRPr="00771510">
        <w:t xml:space="preserve"> παρακολούθηση του προγράμματος κατά την οποία εξετάζεται η πορεία υλοποίησης του ΕΠ και εντοπίζονται τυχόν καθυστερήσεις για τις οποίες λαμβάνονται τα κατάλληλα μέτρα από την Υπηρεσία.</w:t>
      </w:r>
    </w:p>
    <w:p w:rsidR="00F8755E" w:rsidRDefault="00F8755E" w:rsidP="00E36870">
      <w:pPr>
        <w:pStyle w:val="ListBullet"/>
        <w:numPr>
          <w:ilvl w:val="0"/>
          <w:numId w:val="17"/>
        </w:numPr>
      </w:pPr>
      <w:r w:rsidRPr="00E7796E">
        <w:t>Κατ΄ εφαρμογή της μεθοδολογίας που παρουσιάζεται στην εγκύκλιο με αρ. 36042/ΕΥΣ 4495/20-8-13 η ΕΥΔ ΕΠΕΔΒΜ έχει προχωρήσει στην εκπόνηση του προγράμματος εξυγίανσης του ΕΠΕΔΒΜ</w:t>
      </w:r>
      <w:r w:rsidRPr="000D3FE5">
        <w:t xml:space="preserve"> </w:t>
      </w:r>
    </w:p>
    <w:p w:rsidR="00F8755E" w:rsidRDefault="00F8755E" w:rsidP="00E36870">
      <w:pPr>
        <w:pStyle w:val="ListBullet"/>
        <w:numPr>
          <w:ilvl w:val="0"/>
          <w:numId w:val="17"/>
        </w:numPr>
        <w:rPr>
          <w:rFonts w:cs="Arial"/>
          <w:iCs/>
        </w:rPr>
      </w:pPr>
      <w:r w:rsidRPr="000D3FE5">
        <w:t>Πραγματοποιήθηκαν επιμέρους συναντήσεις με φορείς υλοποίησης με σκοπό την επίλυση προβλημάτων κατά την υλοποίηση των δράσεών τους και την επιτάχυνση της υλοποίησης.</w:t>
      </w:r>
    </w:p>
    <w:p w:rsidR="00F8755E" w:rsidRDefault="00F8755E" w:rsidP="00E36870">
      <w:pPr>
        <w:pStyle w:val="ListBullet"/>
        <w:numPr>
          <w:ilvl w:val="0"/>
          <w:numId w:val="17"/>
        </w:numPr>
        <w:rPr>
          <w:rFonts w:cs="Arial"/>
          <w:iCs/>
        </w:rPr>
      </w:pPr>
      <w:r w:rsidRPr="00A54984">
        <w:rPr>
          <w:rFonts w:cs="Arial"/>
          <w:iCs/>
        </w:rPr>
        <w:t xml:space="preserve">Συντάχθηκαν σχέδια δράσης </w:t>
      </w:r>
      <w:r>
        <w:rPr>
          <w:rFonts w:cs="Arial"/>
          <w:iCs/>
        </w:rPr>
        <w:t>–</w:t>
      </w:r>
      <w:r w:rsidRPr="00A54984">
        <w:rPr>
          <w:rFonts w:cs="Arial"/>
          <w:iCs/>
        </w:rPr>
        <w:t xml:space="preserve"> μελέτες</w:t>
      </w:r>
      <w:r>
        <w:rPr>
          <w:rFonts w:cs="Arial"/>
          <w:iCs/>
        </w:rPr>
        <w:t xml:space="preserve"> - εμπειρογνωμοσύνες</w:t>
      </w:r>
      <w:r w:rsidRPr="00A54984">
        <w:rPr>
          <w:rFonts w:cs="Arial"/>
          <w:iCs/>
        </w:rPr>
        <w:t xml:space="preserve"> και χρησιμοποιήθηκαν Υποστηρικτικές Υπηρεσίες, Εργαλεία, Πρότυπα, που χρηματοδοτήθηκαν από την Τεχνική Υποστήριξη Εφαρμογής του Προγράμματος με σκοπό την επιτάχυνση της ενεργοποίησής του προγράμματος και της ωρίμανσης των δράσεων για υλοποίηση. </w:t>
      </w:r>
    </w:p>
    <w:p w:rsidR="00F8755E" w:rsidRDefault="00F8755E" w:rsidP="001B563B">
      <w:pPr>
        <w:pStyle w:val="ListBullet"/>
        <w:numPr>
          <w:ilvl w:val="0"/>
          <w:numId w:val="0"/>
        </w:numPr>
        <w:ind w:left="360"/>
        <w:rPr>
          <w:rFonts w:cs="Arial"/>
          <w:iCs/>
        </w:rPr>
      </w:pPr>
      <w:r w:rsidRPr="002B734F">
        <w:rPr>
          <w:rFonts w:cs="Arial"/>
          <w:iCs/>
        </w:rPr>
        <w:t>Ενδεικτικά, όσον αφορά τις μελέτες αναφέρονται:</w:t>
      </w:r>
    </w:p>
    <w:p w:rsidR="00F8755E" w:rsidRPr="007E1CE7" w:rsidRDefault="00F8755E" w:rsidP="007E1CE7">
      <w:pPr>
        <w:pStyle w:val="ListBullet"/>
        <w:numPr>
          <w:ilvl w:val="0"/>
          <w:numId w:val="0"/>
        </w:numPr>
        <w:rPr>
          <w:rFonts w:cs="Arial"/>
          <w:iCs/>
        </w:rPr>
      </w:pPr>
      <w:r>
        <w:rPr>
          <w:noProof/>
          <w:lang w:eastAsia="el-GR"/>
        </w:rPr>
        <w:pict>
          <v:shape id="Εικόνα 12" o:spid="_x0000_i1036" type="#_x0000_t75" style="width:454.5pt;height:323.25pt;visibility:visible">
            <v:imagedata r:id="rId22" o:title=""/>
          </v:shape>
        </w:pict>
      </w:r>
    </w:p>
    <w:p w:rsidR="00F8755E" w:rsidRDefault="00F8755E" w:rsidP="001B563B">
      <w:pPr>
        <w:pStyle w:val="ListBullet"/>
        <w:numPr>
          <w:ilvl w:val="0"/>
          <w:numId w:val="0"/>
        </w:numPr>
        <w:ind w:left="360"/>
        <w:rPr>
          <w:rFonts w:cs="Arial"/>
          <w:iCs/>
        </w:rPr>
      </w:pPr>
      <w:r w:rsidRPr="00771510">
        <w:rPr>
          <w:rFonts w:cs="Arial"/>
          <w:iCs/>
        </w:rPr>
        <w:t>Όσον αφορά τις υποστηρικτικές υπηρεσίες ενδεικτικά αναφέρονται:</w:t>
      </w:r>
    </w:p>
    <w:p w:rsidR="00F8755E" w:rsidRDefault="00F8755E" w:rsidP="00BE223F">
      <w:pPr>
        <w:pStyle w:val="ListBullet2"/>
        <w:numPr>
          <w:ilvl w:val="0"/>
          <w:numId w:val="18"/>
        </w:numPr>
        <w:tabs>
          <w:tab w:val="clear" w:pos="643"/>
        </w:tabs>
        <w:ind w:left="426" w:hanging="357"/>
      </w:pPr>
      <w:r w:rsidRPr="000D3FE5">
        <w:t>Υπηρεσίες για την αξιολόγηση των προτάσεων, που υποβάλλονται στο πλαίσιο προσκλήσεων προς τους δικαιούχους για ένταξη πράξεων στο ΕΠΕΔΒΜ</w:t>
      </w:r>
    </w:p>
    <w:p w:rsidR="00F8755E" w:rsidRDefault="00F8755E" w:rsidP="00BE223F">
      <w:pPr>
        <w:pStyle w:val="ListBullet2"/>
        <w:numPr>
          <w:ilvl w:val="0"/>
          <w:numId w:val="14"/>
        </w:numPr>
        <w:tabs>
          <w:tab w:val="clear" w:pos="643"/>
        </w:tabs>
        <w:ind w:left="426" w:hanging="357"/>
      </w:pPr>
      <w:r w:rsidRPr="000D3FE5">
        <w:t>Υπηρεσίες τεχνικής υποστήριξης για τη διοικητική επαλήθευση έργων προμήθειας ηλεκτρονικού εξοπλισμού από Σχολικές Επιτροπές, και την παρακολούθηση δράσεων στην ανώτατη εκπαίδευση και έρευνα.</w:t>
      </w:r>
      <w:r w:rsidRPr="000D3FE5" w:rsidDel="00706D20">
        <w:t xml:space="preserve"> </w:t>
      </w:r>
    </w:p>
    <w:p w:rsidR="00F8755E" w:rsidRDefault="00F8755E" w:rsidP="00684322"/>
    <w:p w:rsidR="00F8755E" w:rsidRDefault="00F8755E" w:rsidP="00E36870">
      <w:pPr>
        <w:pStyle w:val="Heading3"/>
        <w:numPr>
          <w:ilvl w:val="2"/>
          <w:numId w:val="16"/>
        </w:numPr>
      </w:pPr>
      <w:bookmarkStart w:id="30" w:name="_Toc389660557"/>
      <w:r w:rsidRPr="008341A2">
        <w:t>Επιτροπή Παρακολούθησης του Προγράμματος</w:t>
      </w:r>
      <w:bookmarkEnd w:id="30"/>
    </w:p>
    <w:p w:rsidR="00F8755E" w:rsidRPr="000D3FE5" w:rsidRDefault="00F8755E" w:rsidP="00956FF2">
      <w:pPr>
        <w:pStyle w:val="yiv647513615msonormal"/>
        <w:jc w:val="both"/>
        <w:rPr>
          <w:rFonts w:ascii="Bookman Old Style" w:hAnsi="Bookman Old Style"/>
          <w:sz w:val="22"/>
          <w:szCs w:val="22"/>
          <w:lang w:eastAsia="en-US"/>
        </w:rPr>
      </w:pPr>
      <w:r w:rsidRPr="000D3FE5">
        <w:rPr>
          <w:rFonts w:ascii="Bookman Old Style" w:hAnsi="Bookman Old Style"/>
          <w:sz w:val="22"/>
          <w:szCs w:val="22"/>
          <w:lang w:eastAsia="en-US"/>
        </w:rPr>
        <w:t>Η Επιτροπή Παρα</w:t>
      </w:r>
      <w:r>
        <w:rPr>
          <w:rFonts w:ascii="Bookman Old Style" w:hAnsi="Bookman Old Style"/>
          <w:sz w:val="22"/>
          <w:szCs w:val="22"/>
          <w:lang w:eastAsia="en-US"/>
        </w:rPr>
        <w:t xml:space="preserve">κολούθησης του Ε.Π. «Εκπαίδευση </w:t>
      </w:r>
      <w:r w:rsidRPr="000D3FE5">
        <w:rPr>
          <w:rFonts w:ascii="Bookman Old Style" w:hAnsi="Bookman Old Style"/>
          <w:sz w:val="22"/>
          <w:szCs w:val="22"/>
          <w:lang w:eastAsia="en-US"/>
        </w:rPr>
        <w:t>και Δι</w:t>
      </w:r>
      <w:r>
        <w:rPr>
          <w:rFonts w:ascii="Bookman Old Style" w:hAnsi="Bookman Old Style"/>
          <w:sz w:val="22"/>
          <w:szCs w:val="22"/>
          <w:lang w:eastAsia="en-US"/>
        </w:rPr>
        <w:t>α Βίου Μάθηση» συστήθηκε με την</w:t>
      </w:r>
      <w:r w:rsidRPr="000D3FE5">
        <w:rPr>
          <w:rFonts w:ascii="Bookman Old Style" w:hAnsi="Bookman Old Style"/>
          <w:sz w:val="22"/>
          <w:szCs w:val="22"/>
          <w:lang w:eastAsia="en-US"/>
        </w:rPr>
        <w:t xml:space="preserve"> υπ. αρ. πρωτ. 4878/11-03-2008 (ΦΕΚ 465/Β/17-03-2008) Κοινή Υπουργική Απόφαση των Υπουργών Οικονομίας &amp; Οικονομικών και Εθνικής Παι</w:t>
      </w:r>
      <w:r>
        <w:rPr>
          <w:rFonts w:ascii="Bookman Old Style" w:hAnsi="Bookman Old Style"/>
          <w:sz w:val="22"/>
          <w:szCs w:val="22"/>
          <w:lang w:eastAsia="en-US"/>
        </w:rPr>
        <w:t>δείας &amp; Θρησκευμάτων,</w:t>
      </w:r>
      <w:r w:rsidRPr="000D3FE5">
        <w:rPr>
          <w:rFonts w:ascii="Bookman Old Style" w:hAnsi="Bookman Old Style"/>
          <w:sz w:val="22"/>
          <w:szCs w:val="22"/>
          <w:lang w:eastAsia="en-US"/>
        </w:rPr>
        <w:t xml:space="preserve"> τροποποιήθηκε με την υπ. αρ. πρωτ. 18144/19-10-2010 (ΦΕΚ 1709/Β/02-11-2010) Κοινή Υπουργική Απόφαση και ισχύει όπως εκ νέου τροποποιήθηκε και κωδικοποιήθηκε με την υπ. αρ. πρωτ. </w:t>
      </w:r>
      <w:r>
        <w:rPr>
          <w:rFonts w:ascii="Bookman Old Style" w:hAnsi="Bookman Old Style"/>
          <w:sz w:val="22"/>
          <w:szCs w:val="22"/>
          <w:lang w:eastAsia="en-US"/>
        </w:rPr>
        <w:t xml:space="preserve"> </w:t>
      </w:r>
      <w:r w:rsidRPr="000D3FE5">
        <w:rPr>
          <w:rFonts w:ascii="Bookman Old Style" w:hAnsi="Bookman Old Style"/>
          <w:sz w:val="22"/>
          <w:szCs w:val="22"/>
          <w:lang w:eastAsia="en-US"/>
        </w:rPr>
        <w:t xml:space="preserve">1531/02-02-2012 (ΦΕΚ 411/Β/22-02-2012) Κοινή Υπουργική Απόφαση των Υπουργών Ανάπτυξης, Ανταγωνιστικότητας &amp; Ναυτιλίας, Παιδείας, Διά Βίου Μάθησης και Θρησκευμάτων. </w:t>
      </w:r>
    </w:p>
    <w:p w:rsidR="00F8755E" w:rsidRPr="000D3FE5" w:rsidRDefault="00F8755E" w:rsidP="00956FF2">
      <w:pPr>
        <w:pStyle w:val="yiv647513615msonormal"/>
        <w:jc w:val="both"/>
        <w:rPr>
          <w:rFonts w:ascii="Bookman Old Style" w:hAnsi="Bookman Old Style"/>
          <w:sz w:val="22"/>
          <w:szCs w:val="22"/>
          <w:lang w:eastAsia="en-US"/>
        </w:rPr>
      </w:pPr>
      <w:r w:rsidRPr="000D3FE5">
        <w:rPr>
          <w:rFonts w:ascii="Bookman Old Style" w:hAnsi="Bookman Old Style"/>
          <w:sz w:val="22"/>
          <w:szCs w:val="22"/>
          <w:lang w:eastAsia="en-US"/>
        </w:rPr>
        <w:t>Στις ως άνωθι ΚΥΑ ορίζονται ο Πρόεδρος και τα μέλη, η αποστολή και η λειτουργία της Επιτροπής Παρακολούθησης του Επιχειρησιακού Προγράμματος «Εκπαίδευση και Διά Βίου Μάθηση».</w:t>
      </w:r>
    </w:p>
    <w:p w:rsidR="00F8755E" w:rsidRPr="000D3FE5" w:rsidRDefault="00F8755E" w:rsidP="00956FF2">
      <w:pPr>
        <w:pStyle w:val="yiv647513615msonormal"/>
        <w:spacing w:before="240" w:beforeAutospacing="0" w:after="120" w:afterAutospacing="0" w:line="288" w:lineRule="auto"/>
        <w:jc w:val="both"/>
        <w:rPr>
          <w:rFonts w:ascii="Bookman Old Style" w:hAnsi="Bookman Old Style"/>
          <w:sz w:val="22"/>
          <w:szCs w:val="22"/>
          <w:lang w:eastAsia="en-US"/>
        </w:rPr>
      </w:pPr>
      <w:r>
        <w:rPr>
          <w:rFonts w:ascii="Bookman Old Style" w:hAnsi="Bookman Old Style"/>
          <w:sz w:val="22"/>
          <w:szCs w:val="22"/>
          <w:lang w:eastAsia="en-US"/>
        </w:rPr>
        <w:t>Το 2013</w:t>
      </w:r>
      <w:r w:rsidRPr="000D3FE5">
        <w:rPr>
          <w:rFonts w:ascii="Bookman Old Style" w:hAnsi="Bookman Old Style"/>
          <w:sz w:val="22"/>
          <w:szCs w:val="22"/>
          <w:lang w:eastAsia="en-US"/>
        </w:rPr>
        <w:t xml:space="preserve"> πραγματοποιήθηκε μία συνεδρίαση της Επιτροπής Παρακολούθησης στην Αθήνα, στις </w:t>
      </w:r>
      <w:r>
        <w:rPr>
          <w:rFonts w:ascii="Bookman Old Style" w:hAnsi="Bookman Old Style"/>
          <w:b/>
          <w:sz w:val="22"/>
          <w:szCs w:val="22"/>
          <w:u w:val="single"/>
          <w:lang w:eastAsia="en-US"/>
        </w:rPr>
        <w:t>11 Δεκεμβρίου</w:t>
      </w:r>
      <w:r w:rsidRPr="000D3FE5">
        <w:rPr>
          <w:rFonts w:ascii="Bookman Old Style" w:hAnsi="Bookman Old Style"/>
          <w:b/>
          <w:sz w:val="22"/>
          <w:szCs w:val="22"/>
          <w:u w:val="single"/>
          <w:lang w:eastAsia="en-US"/>
        </w:rPr>
        <w:t xml:space="preserve"> 201</w:t>
      </w:r>
      <w:r>
        <w:rPr>
          <w:rFonts w:ascii="Bookman Old Style" w:hAnsi="Bookman Old Style"/>
          <w:b/>
          <w:sz w:val="22"/>
          <w:szCs w:val="22"/>
          <w:u w:val="single"/>
          <w:lang w:eastAsia="en-US"/>
        </w:rPr>
        <w:t>3</w:t>
      </w:r>
      <w:r>
        <w:rPr>
          <w:rFonts w:ascii="Bookman Old Style" w:hAnsi="Bookman Old Style"/>
          <w:sz w:val="22"/>
          <w:szCs w:val="22"/>
          <w:lang w:eastAsia="en-US"/>
        </w:rPr>
        <w:t xml:space="preserve"> (6</w:t>
      </w:r>
      <w:r w:rsidRPr="000D3FE5">
        <w:rPr>
          <w:rFonts w:ascii="Bookman Old Style" w:hAnsi="Bookman Old Style"/>
          <w:sz w:val="22"/>
          <w:szCs w:val="22"/>
          <w:lang w:eastAsia="en-US"/>
        </w:rPr>
        <w:t>η Συνεδρίαση της Επιτροπής Παρακολούθησης). Κατά τη συνεδρίαση αυτή, η Επιτροπή Παρακολούθησης ενημερώθηκε και έλαβε αποφάσεις για τα ακόλουθα θέματα:</w:t>
      </w:r>
    </w:p>
    <w:p w:rsidR="00F8755E" w:rsidRDefault="00F8755E" w:rsidP="00E36870">
      <w:pPr>
        <w:pStyle w:val="yiv647513615msonormal"/>
        <w:numPr>
          <w:ilvl w:val="0"/>
          <w:numId w:val="61"/>
        </w:numPr>
        <w:spacing w:before="240" w:beforeAutospacing="0" w:after="120" w:afterAutospacing="0" w:line="288" w:lineRule="auto"/>
        <w:jc w:val="both"/>
        <w:rPr>
          <w:rFonts w:ascii="Bookman Old Style" w:hAnsi="Bookman Old Style"/>
          <w:sz w:val="22"/>
          <w:szCs w:val="22"/>
          <w:lang w:eastAsia="en-US"/>
        </w:rPr>
      </w:pPr>
      <w:r w:rsidRPr="000D3FE5">
        <w:rPr>
          <w:rFonts w:ascii="Bookman Old Style" w:hAnsi="Bookman Old Style"/>
          <w:sz w:val="22"/>
          <w:szCs w:val="22"/>
          <w:lang w:eastAsia="en-US"/>
        </w:rPr>
        <w:t>Έγκριση Ημερήσιας Διάταξης</w:t>
      </w:r>
    </w:p>
    <w:p w:rsidR="00F8755E" w:rsidRDefault="00F8755E" w:rsidP="00E36870">
      <w:pPr>
        <w:pStyle w:val="yiv647513615msonormal"/>
        <w:numPr>
          <w:ilvl w:val="0"/>
          <w:numId w:val="61"/>
        </w:numPr>
        <w:spacing w:before="240" w:beforeAutospacing="0" w:after="120" w:afterAutospacing="0" w:line="288" w:lineRule="auto"/>
        <w:jc w:val="both"/>
        <w:rPr>
          <w:rFonts w:ascii="Bookman Old Style" w:hAnsi="Bookman Old Style"/>
          <w:sz w:val="22"/>
          <w:szCs w:val="22"/>
          <w:lang w:eastAsia="en-US"/>
        </w:rPr>
      </w:pPr>
      <w:r>
        <w:rPr>
          <w:rFonts w:ascii="Bookman Old Style" w:hAnsi="Bookman Old Style"/>
          <w:sz w:val="22"/>
          <w:szCs w:val="22"/>
          <w:lang w:eastAsia="en-US"/>
        </w:rPr>
        <w:t>Έγκριση Πρακτικών 5ης Σ</w:t>
      </w:r>
      <w:r w:rsidRPr="000D3FE5">
        <w:rPr>
          <w:rFonts w:ascii="Bookman Old Style" w:hAnsi="Bookman Old Style"/>
          <w:sz w:val="22"/>
          <w:szCs w:val="22"/>
          <w:lang w:eastAsia="en-US"/>
        </w:rPr>
        <w:t>υνεδρίασης Επιτροπής Παρακολούθησης</w:t>
      </w:r>
    </w:p>
    <w:p w:rsidR="00F8755E" w:rsidRDefault="00F8755E" w:rsidP="00E36870">
      <w:pPr>
        <w:pStyle w:val="yiv647513615msonormal"/>
        <w:numPr>
          <w:ilvl w:val="0"/>
          <w:numId w:val="61"/>
        </w:numPr>
        <w:spacing w:before="240" w:beforeAutospacing="0" w:after="120" w:afterAutospacing="0" w:line="288" w:lineRule="auto"/>
        <w:jc w:val="both"/>
        <w:rPr>
          <w:rFonts w:ascii="Bookman Old Style" w:hAnsi="Bookman Old Style"/>
          <w:sz w:val="22"/>
          <w:szCs w:val="22"/>
          <w:lang w:eastAsia="en-US"/>
        </w:rPr>
      </w:pPr>
      <w:r>
        <w:rPr>
          <w:rFonts w:ascii="Bookman Old Style" w:hAnsi="Bookman Old Style"/>
          <w:sz w:val="22"/>
          <w:szCs w:val="22"/>
          <w:lang w:eastAsia="en-US"/>
        </w:rPr>
        <w:t xml:space="preserve"> Πρόοδος υ</w:t>
      </w:r>
      <w:r w:rsidRPr="000D3FE5">
        <w:rPr>
          <w:rFonts w:ascii="Bookman Old Style" w:hAnsi="Bookman Old Style"/>
          <w:sz w:val="22"/>
          <w:szCs w:val="22"/>
          <w:lang w:eastAsia="en-US"/>
        </w:rPr>
        <w:t>λοποίηση</w:t>
      </w:r>
      <w:r>
        <w:rPr>
          <w:rFonts w:ascii="Bookman Old Style" w:hAnsi="Bookman Old Style"/>
          <w:sz w:val="22"/>
          <w:szCs w:val="22"/>
          <w:lang w:eastAsia="en-US"/>
        </w:rPr>
        <w:t xml:space="preserve">ς  Επιχειρησιακού Προγράμματος </w:t>
      </w:r>
      <w:r w:rsidRPr="000D3FE5">
        <w:rPr>
          <w:rFonts w:ascii="Bookman Old Style" w:hAnsi="Bookman Old Style"/>
          <w:sz w:val="22"/>
          <w:szCs w:val="22"/>
          <w:lang w:eastAsia="en-US"/>
        </w:rPr>
        <w:t>«Εκπαίδευση και Διά Βίου Μάθηση»</w:t>
      </w:r>
      <w:r>
        <w:rPr>
          <w:rFonts w:ascii="Bookman Old Style" w:hAnsi="Bookman Old Style"/>
          <w:sz w:val="22"/>
          <w:szCs w:val="22"/>
          <w:lang w:eastAsia="en-US"/>
        </w:rPr>
        <w:t xml:space="preserve">  (ΕΠΕΔΒΜ)</w:t>
      </w:r>
    </w:p>
    <w:p w:rsidR="00F8755E" w:rsidRDefault="00F8755E" w:rsidP="00E36870">
      <w:pPr>
        <w:pStyle w:val="yiv647513615msonormal"/>
        <w:numPr>
          <w:ilvl w:val="0"/>
          <w:numId w:val="61"/>
        </w:numPr>
        <w:spacing w:before="240" w:beforeAutospacing="0" w:after="120" w:afterAutospacing="0" w:line="288" w:lineRule="auto"/>
        <w:jc w:val="both"/>
        <w:rPr>
          <w:rFonts w:ascii="Bookman Old Style" w:hAnsi="Bookman Old Style"/>
          <w:sz w:val="22"/>
          <w:szCs w:val="22"/>
          <w:lang w:eastAsia="en-US"/>
        </w:rPr>
      </w:pPr>
      <w:r>
        <w:rPr>
          <w:rFonts w:ascii="Bookman Old Style" w:hAnsi="Bookman Old Style"/>
          <w:sz w:val="22"/>
          <w:szCs w:val="22"/>
          <w:lang w:eastAsia="en-US"/>
        </w:rPr>
        <w:t xml:space="preserve">Αναθεώρηση του ΕΠΕΔΒΜ  </w:t>
      </w:r>
    </w:p>
    <w:p w:rsidR="00F8755E" w:rsidRDefault="00F8755E" w:rsidP="00E36870">
      <w:pPr>
        <w:pStyle w:val="yiv647513615msonormal"/>
        <w:numPr>
          <w:ilvl w:val="0"/>
          <w:numId w:val="61"/>
        </w:numPr>
        <w:spacing w:before="240" w:beforeAutospacing="0" w:after="120" w:afterAutospacing="0" w:line="288" w:lineRule="auto"/>
        <w:jc w:val="both"/>
        <w:rPr>
          <w:rFonts w:ascii="Bookman Old Style" w:hAnsi="Bookman Old Style"/>
          <w:sz w:val="22"/>
          <w:szCs w:val="22"/>
          <w:lang w:eastAsia="en-US"/>
        </w:rPr>
      </w:pPr>
      <w:r>
        <w:rPr>
          <w:rFonts w:ascii="Bookman Old Style" w:hAnsi="Bookman Old Style"/>
          <w:sz w:val="22"/>
          <w:szCs w:val="22"/>
          <w:lang w:eastAsia="en-US"/>
        </w:rPr>
        <w:t xml:space="preserve"> Συνοπτική παρουσίαση Σχεδίου Αξιολόγησης 2013- 2015</w:t>
      </w:r>
    </w:p>
    <w:p w:rsidR="00F8755E" w:rsidRDefault="00F8755E" w:rsidP="00E36870">
      <w:pPr>
        <w:pStyle w:val="yiv647513615msonormal"/>
        <w:numPr>
          <w:ilvl w:val="0"/>
          <w:numId w:val="61"/>
        </w:numPr>
        <w:spacing w:before="240" w:beforeAutospacing="0" w:after="120" w:afterAutospacing="0" w:line="288" w:lineRule="auto"/>
        <w:jc w:val="both"/>
        <w:rPr>
          <w:rFonts w:ascii="Bookman Old Style" w:hAnsi="Bookman Old Style"/>
          <w:sz w:val="22"/>
          <w:szCs w:val="22"/>
          <w:lang w:eastAsia="en-US"/>
        </w:rPr>
      </w:pPr>
      <w:r>
        <w:rPr>
          <w:rFonts w:ascii="Bookman Old Style" w:hAnsi="Bookman Old Style"/>
          <w:sz w:val="22"/>
          <w:szCs w:val="22"/>
          <w:lang w:eastAsia="en-US"/>
        </w:rPr>
        <w:t xml:space="preserve">Κατευθυντήριες γραμμές για το κλείσιμο των Επιχειρησιακών Προγραμμάτων του ΕΣΠΑ </w:t>
      </w:r>
    </w:p>
    <w:p w:rsidR="00F8755E" w:rsidRDefault="00F8755E" w:rsidP="00E36870">
      <w:pPr>
        <w:pStyle w:val="yiv647513615msonormal"/>
        <w:numPr>
          <w:ilvl w:val="0"/>
          <w:numId w:val="61"/>
        </w:numPr>
        <w:spacing w:before="240" w:beforeAutospacing="0" w:after="120" w:afterAutospacing="0" w:line="288" w:lineRule="auto"/>
        <w:jc w:val="both"/>
        <w:rPr>
          <w:rFonts w:ascii="Bookman Old Style" w:hAnsi="Bookman Old Style"/>
          <w:sz w:val="22"/>
          <w:szCs w:val="22"/>
          <w:lang w:eastAsia="en-US"/>
        </w:rPr>
      </w:pPr>
      <w:r>
        <w:rPr>
          <w:rFonts w:ascii="Bookman Old Style" w:hAnsi="Bookman Old Style"/>
          <w:sz w:val="22"/>
          <w:szCs w:val="22"/>
          <w:lang w:eastAsia="en-US"/>
        </w:rPr>
        <w:t xml:space="preserve">Νέα Προγραμματική Περίοδος 2014-2020 </w:t>
      </w:r>
    </w:p>
    <w:p w:rsidR="00F8755E" w:rsidRDefault="00F8755E" w:rsidP="00E36870">
      <w:pPr>
        <w:pStyle w:val="yiv647513615msonormal"/>
        <w:numPr>
          <w:ilvl w:val="0"/>
          <w:numId w:val="61"/>
        </w:numPr>
        <w:spacing w:before="240" w:beforeAutospacing="0" w:after="120" w:afterAutospacing="0" w:line="288" w:lineRule="auto"/>
        <w:jc w:val="both"/>
        <w:rPr>
          <w:rFonts w:ascii="Bookman Old Style" w:hAnsi="Bookman Old Style"/>
          <w:sz w:val="22"/>
          <w:szCs w:val="22"/>
          <w:lang w:eastAsia="en-US"/>
        </w:rPr>
      </w:pPr>
      <w:r>
        <w:rPr>
          <w:rFonts w:ascii="Bookman Old Style" w:hAnsi="Bookman Old Style"/>
          <w:sz w:val="22"/>
          <w:szCs w:val="22"/>
          <w:lang w:eastAsia="en-US"/>
        </w:rPr>
        <w:t>Λοιπά θέματα</w:t>
      </w:r>
    </w:p>
    <w:p w:rsidR="00F8755E" w:rsidRPr="002B6F18" w:rsidRDefault="00F8755E" w:rsidP="00956FF2">
      <w:r>
        <w:t>Επιπρόσθετα, μέσω της γραπτής διαδικασίας λήψης αποφάσεων, όπως περιγράφεται στο άρθρο 6 του Εσωτερικού Κανονισμού Λειτουργίας της Επιτροπής Παρακολούθησης, η Επιτροπή προχώρησε στην έγκριση των κάτωθι</w:t>
      </w:r>
      <w:r w:rsidRPr="002B6F18">
        <w:t>:</w:t>
      </w:r>
    </w:p>
    <w:p w:rsidR="00F8755E" w:rsidRDefault="00F8755E" w:rsidP="00BE223F">
      <w:pPr>
        <w:numPr>
          <w:ilvl w:val="0"/>
          <w:numId w:val="60"/>
        </w:numPr>
        <w:tabs>
          <w:tab w:val="clear" w:pos="720"/>
        </w:tabs>
        <w:ind w:left="360"/>
      </w:pPr>
      <w:r>
        <w:t>Ετήσια Έκθεση των πεπραγμένων της εφαρμογής και υλοποίησης του Επιχειρησιακού Προγράμματος « Εκπαίδευση και Διά Βίου Μάθηση» για το έτος 2012 (</w:t>
      </w:r>
      <w:r w:rsidRPr="00452F99">
        <w:t xml:space="preserve">25 </w:t>
      </w:r>
      <w:r>
        <w:t>Ιουνίου 2013)</w:t>
      </w:r>
    </w:p>
    <w:p w:rsidR="00F8755E" w:rsidRDefault="00F8755E" w:rsidP="00BE223F">
      <w:pPr>
        <w:numPr>
          <w:ilvl w:val="0"/>
          <w:numId w:val="60"/>
        </w:numPr>
        <w:tabs>
          <w:tab w:val="clear" w:pos="720"/>
        </w:tabs>
        <w:ind w:left="360"/>
      </w:pPr>
      <w:r>
        <w:t xml:space="preserve">Αναθεώρηση του Επιχειρησιακού Προγράμματος « Εκπαίδευση και Διά Βίου Μάθηση» με εξουσιοδότηση στην ΕΥΔ ΕΠΕΔΒΜ να προχωρήσει τις διαβουλεύσεις με την ΕΕ προκειμένου να ολοκληρωθεί η εν λόγω αναθεώρηση(27 Σεπτεμβρίου 2013).    </w:t>
      </w:r>
    </w:p>
    <w:p w:rsidR="00F8755E" w:rsidRPr="00467827" w:rsidRDefault="00F8755E" w:rsidP="000D3FE5">
      <w:pPr>
        <w:rPr>
          <w:highlight w:val="yellow"/>
        </w:rPr>
      </w:pPr>
    </w:p>
    <w:p w:rsidR="00F8755E" w:rsidRDefault="00F8755E" w:rsidP="00E36870">
      <w:pPr>
        <w:pStyle w:val="Heading3"/>
        <w:numPr>
          <w:ilvl w:val="2"/>
          <w:numId w:val="16"/>
        </w:numPr>
      </w:pPr>
      <w:bookmarkStart w:id="31" w:name="_Toc389660558"/>
      <w:r w:rsidRPr="008341A2">
        <w:t>Θέματα Αξιολόγησης</w:t>
      </w:r>
      <w:bookmarkEnd w:id="31"/>
    </w:p>
    <w:p w:rsidR="00F8755E" w:rsidRPr="0063550A" w:rsidRDefault="00F8755E" w:rsidP="00AA7130">
      <w:r w:rsidRPr="0063550A">
        <w:t>Η ανάγκη αξιολόγησης των Ε.Π. της περιόδου 2007-2013 προκύπτει κανονιστικά από τον Γεν. Κανονισμό 1083/2006, όπου γενικός στόχος της αξιολόγησης είναι να βελτιωθεί η ποιότητα, η αποτελεσματικότητα και η συνέπεια της ενίσχυσης από τα Διαρθρωτικά Ταμεία. Ειδικότερα ο Κανονισμός μέσω του Άρθρου 48 παρ. 3 σημειώνει ότι πραγματοποιούνται αξιολογήσεις όταν, κατά την υλοποίηση του ΕΠ, διαπιστωθεί σημαντική απόκλιση από τους στόχους που τέθηκαν αρχικά, ή όταν υποβάλλεται πρόταση για την αναθεώρηση του Προγράμματος, όπως αναφέρεται στο άρθρο 33. Τα αποτελέσματα της αξιολόγησης υποβάλλονται στην Επιτροπή Παρακολούθησης του Επιχειρησιακού Προγράμματος και στην Επιτροπή.</w:t>
      </w:r>
    </w:p>
    <w:p w:rsidR="00F8755E" w:rsidRPr="0063550A" w:rsidRDefault="00F8755E" w:rsidP="00AA7130">
      <w:r w:rsidRPr="0063550A">
        <w:t>Οι φορείς οι οποίοι εμπλέκονται στο συντονισμό και την παρακολούθηση των αξιολογήσεων κατά την διάρκεια της υλοποίησης των Επιχειρησιακών Προγραμμάτων της περιόδου 2007-2013 είναι η Εθνική Αρχή Συντονισμού, οι Διαχειριστικές Αρχές, οι Επιτροπές Παρακολούθησης, οι Επιτροπές Παρακολούθησης και Παραλαβής του έργου των Αξιολογήσεων, η Ειδική Τεχνική Επιτροπή για την Αξιολόγηση, το Δίκτυο Αξιολόγησης και η Επιτροπή για την Αξιολόγηση των παρεμβάσεων Ανθρωπίνων Πόρων (ΕΑΠΑΠ).</w:t>
      </w:r>
    </w:p>
    <w:p w:rsidR="00F8755E" w:rsidRPr="0063550A" w:rsidRDefault="00F8755E" w:rsidP="00AA7130">
      <w:r w:rsidRPr="0063550A">
        <w:t>Για την οργάνωση της Αξιολόγησης των ΕΠ και ΠΕΠ του ΕΣΠΑ 2007-2013 η Ειδική Υπηρεσία Στρατηγικής Σχεδιασμού και Αξιολόγησης Αναπτυξιακών Προγραμμάτων (ΕΥΣΣΑΑΠ), στο πλαίσιο των αρμοδιοτήτων της, διαμόρφωσε ένα  πλαίσιο οδηγιών που παρέχουν τις βασικές κατευθύνσεις για την προκήρυξη, ανάθεση και υλοποίηση των αξιολογήσεων. (Οδηγός με αρ. πρωτ. 36569 ΕΥΣΣΑΑΠ 1934/20-7-2009 σχετικά με το πλαίσιο προδιαγραφών για την Αξιολόγηση κατά τη διάρκεια της υλοποίησης των ΕΠ &amp; ΠΕΠ του ΕΣΠΑ  2007-2013).</w:t>
      </w:r>
    </w:p>
    <w:p w:rsidR="00F8755E" w:rsidRPr="0063550A" w:rsidRDefault="00F8755E" w:rsidP="00AA7130">
      <w:r w:rsidRPr="0063550A">
        <w:t>Επίσης, ειδικά για τα συγχρηματοδοτούμενα από το ΕΚΤ Επιχειρησιακά Προγράμματα, η Ειδική Υπηρεσία Συντονισμού ΕΚΤ διαμόρφωσε έγγραφο για την εξειδίκευση των αξιολογητικών ερωτημάτων (Έγγραφο ΕΥΣΕΚΤ από 16/09/2009 με «Προτάσεις για την εξειδίκευση αξιολογητικών ερωτημάτων στο</w:t>
      </w:r>
      <w:r>
        <w:t xml:space="preserve"> </w:t>
      </w:r>
      <w:r w:rsidRPr="0063550A">
        <w:t>πλαίσιο του έργου της Αξιολόγησης κατά τη διάρκεια υλοποίησης των ΕΠ 2007-2013»).</w:t>
      </w:r>
    </w:p>
    <w:p w:rsidR="00F8755E" w:rsidRPr="0073463A" w:rsidRDefault="00F8755E" w:rsidP="00AA7130">
      <w:pPr>
        <w:rPr>
          <w:b/>
        </w:rPr>
      </w:pPr>
      <w:r w:rsidRPr="0073463A">
        <w:rPr>
          <w:b/>
        </w:rPr>
        <w:t>1.7.3.1 Σύμβουλος Αξιολόγησης ΕΠΕΔΒΜ</w:t>
      </w:r>
    </w:p>
    <w:p w:rsidR="00F8755E" w:rsidRPr="00935AEA" w:rsidRDefault="00F8755E" w:rsidP="00AA7130">
      <w:r w:rsidRPr="0073463A">
        <w:t xml:space="preserve">Σύμφωνα με τα παραπάνω η αξιολόγηση του Επιχειρησιακού Προγράμματος εκπονείται από ανεξάρτητο εξωτερικό αξιολογητή, με επιλογή μετά από προκήρυξη ανοικτού διεθνούς διαγωνισμού. Η προκήρυξη του «Συμβούλου Αξιολόγησης» του Επιχειρησιακού Προγράμματος (ΕΠ) “Εκπαίδευση και Δια Βίου Μάθηση”, δημοσιεύθηκε στις 10/5/2010, και η ανάθεση έγινε με το αρ. πρωτ. έγγραφο 26694/15-12-2010 στην εταιρεία ΔΙΑΔΙΚΑΣΙΑ Α.Ε. με προϋπολογισμό 246.000 ευρώ (συμπεριλαμβανομένου Φ.Π.Α.), Η σχετική σύμβαση υπογράφτηκε στις 9/2/2011 και η χρονική διάρκεια του έργου είναι 2 χρόνια. </w:t>
      </w:r>
      <w:r w:rsidRPr="00935AEA">
        <w:t xml:space="preserve">Η Έκθεση Αξιολόγησης  πρέπει να περιλαμβάνει </w:t>
      </w:r>
      <w:r w:rsidRPr="00935AEA">
        <w:rPr>
          <w:b/>
        </w:rPr>
        <w:t>πέντε βασικές συνιστώσες</w:t>
      </w:r>
      <w:r w:rsidRPr="00935AEA">
        <w:t xml:space="preserve"> που αφορούν στην αποτίμηση της συνεχιζόμενης ορθότητας και συνέπειας της στρατηγικής, την αξιολόγηση του συστήματος ποιοτικών και ποσοτικών στόχων του ΕΠ, την αξιολόγηση της αποτελεσματικότητας και αποδοτικότητας υλοποίησης του ΕΠ, την  αξιολόγηση των μηχανισμών παρακολούθησης, διαχείρισης, ελέγχου  και αξιολόγησης των παρεμβάσεων και τη  διατύπωση  ειδικών αξιολογητικών ερωτημάτων. Κάθε συνιστώσα περιλαμβάνει ένα σύνολο γενικών αξιολογητικών ερωτημάτων τα οποία θα πρέπει να απαντηθούν.</w:t>
      </w:r>
    </w:p>
    <w:p w:rsidR="00F8755E" w:rsidRPr="00935AEA" w:rsidRDefault="00F8755E" w:rsidP="00AA7130">
      <w:pPr>
        <w:rPr>
          <w:i/>
        </w:rPr>
      </w:pPr>
      <w:r w:rsidRPr="00935AEA">
        <w:t xml:space="preserve">Η παραλαβή του </w:t>
      </w:r>
      <w:r w:rsidRPr="00935AEA">
        <w:rPr>
          <w:b/>
        </w:rPr>
        <w:t>Α’ Παραδοτέου</w:t>
      </w:r>
      <w:r w:rsidRPr="00935AEA">
        <w:t xml:space="preserve"> που αφορούσε στη μεθοδολογία αξιολόγησης, στο οποίο περιλαμβάνεται αναλυτική περιγραφή της μεθοδολογίας που θα ακολουθήσει ο ΣΑ σε όλα τα ερωτήματα της αξιολόγησης, πραγματοποιήθηκε στις 20/4/2011. Το παραδοτέο είναι αναρτημένο στον ακόλουθο υπερσύνδεσμο: </w:t>
      </w:r>
      <w:r w:rsidRPr="00075E32">
        <w:rPr>
          <w:i/>
          <w:sz w:val="20"/>
          <w:szCs w:val="20"/>
        </w:rPr>
        <w:t>http://www.edulll.gr/wp-content/uploads/2012/01/A_PARADOTEO_METHODOLOGIA_AKSIOLOGHSHS.pdf</w:t>
      </w:r>
    </w:p>
    <w:p w:rsidR="00F8755E" w:rsidRPr="00935AEA" w:rsidRDefault="00F8755E" w:rsidP="00AA7130">
      <w:pPr>
        <w:rPr>
          <w:i/>
        </w:rPr>
      </w:pPr>
      <w:r w:rsidRPr="00935AEA">
        <w:t xml:space="preserve">Το </w:t>
      </w:r>
      <w:r w:rsidRPr="00935AEA">
        <w:rPr>
          <w:b/>
        </w:rPr>
        <w:t>Παραδοτέο Β’ «Έκθεση Αξιολόγησης για την ανάλυση σημαντικής απόκλισης από τους αρχικούς στόχους του Προγράμματος</w:t>
      </w:r>
      <w:r w:rsidRPr="00935AEA">
        <w:t xml:space="preserve">» παρελήφθη από την Επιτροπή Παρακολούθησης και Παραλαβής (όπου συμμετέχουν στελέχη και από την ΕΥΣΕΚΤ και την ΕΥΣΣΑΑΠ)  στις 21/8/2011. Το παραδοτέο είναι αναρτημένο στον ακόλουθο υπερσύνδεσμο: </w:t>
      </w:r>
      <w:hyperlink r:id="rId23" w:history="1">
        <w:r w:rsidRPr="00935AEA">
          <w:rPr>
            <w:rStyle w:val="Hyperlink"/>
            <w:i/>
          </w:rPr>
          <w:t>http://www.edulll.gr/?page_id=16001</w:t>
        </w:r>
      </w:hyperlink>
      <w:r w:rsidRPr="00935AEA">
        <w:rPr>
          <w:i/>
        </w:rPr>
        <w:t>.</w:t>
      </w:r>
    </w:p>
    <w:p w:rsidR="00F8755E" w:rsidRDefault="00F8755E" w:rsidP="00AA7130">
      <w:pPr>
        <w:autoSpaceDE w:val="0"/>
        <w:autoSpaceDN w:val="0"/>
        <w:adjustRightInd w:val="0"/>
        <w:spacing w:before="0" w:after="0"/>
      </w:pPr>
    </w:p>
    <w:p w:rsidR="00F8755E" w:rsidRPr="00935AEA" w:rsidRDefault="00F8755E" w:rsidP="00AA7130">
      <w:pPr>
        <w:autoSpaceDE w:val="0"/>
        <w:autoSpaceDN w:val="0"/>
        <w:adjustRightInd w:val="0"/>
        <w:spacing w:before="0" w:after="0"/>
        <w:rPr>
          <w:rFonts w:cs="Calibri"/>
          <w:lang w:eastAsia="el-GR"/>
        </w:rPr>
      </w:pPr>
      <w:r w:rsidRPr="00935AEA">
        <w:t xml:space="preserve">Το </w:t>
      </w:r>
      <w:r w:rsidRPr="00935AEA">
        <w:rPr>
          <w:b/>
        </w:rPr>
        <w:t>Παραδοτέο Γ’ «Έκθεση Αξιολόγησης για την υποβολή αναθεώρησης του προγράμματος</w:t>
      </w:r>
      <w:r w:rsidRPr="00935AEA">
        <w:t xml:space="preserve">» ανατέθηκε στο Σύμβουλο Αξιολόγησης στις 11/10/2011 και έγινε οριστική παραλαβή του στις 23/2/2012. Το παραδοτέο είναι αναρτημένο στον ακόλουθο υπερσύνδεσμο </w:t>
      </w:r>
      <w:r w:rsidRPr="00935AEA">
        <w:rPr>
          <w:i/>
        </w:rPr>
        <w:t>http://www.edulll.gr/wp-content/uploads/2012/01/paradoteo_3.pdf</w:t>
      </w:r>
      <w:r w:rsidRPr="00935AEA">
        <w:t>.</w:t>
      </w:r>
      <w:r w:rsidRPr="00935AEA">
        <w:rPr>
          <w:rFonts w:cs="Calibri"/>
          <w:lang w:eastAsia="el-GR"/>
        </w:rPr>
        <w:t xml:space="preserve">  .</w:t>
      </w:r>
    </w:p>
    <w:p w:rsidR="00F8755E" w:rsidRDefault="00F8755E" w:rsidP="00AA7130">
      <w:pPr>
        <w:autoSpaceDE w:val="0"/>
        <w:autoSpaceDN w:val="0"/>
        <w:adjustRightInd w:val="0"/>
        <w:spacing w:before="0" w:after="0" w:line="360" w:lineRule="auto"/>
        <w:rPr>
          <w:highlight w:val="yellow"/>
        </w:rPr>
      </w:pPr>
    </w:p>
    <w:p w:rsidR="00F8755E" w:rsidRDefault="00F8755E" w:rsidP="00AA7130">
      <w:pPr>
        <w:autoSpaceDE w:val="0"/>
        <w:autoSpaceDN w:val="0"/>
        <w:adjustRightInd w:val="0"/>
        <w:spacing w:before="0" w:after="0" w:line="360" w:lineRule="auto"/>
      </w:pPr>
      <w:r>
        <w:t>Κατά το έτος 2012</w:t>
      </w:r>
      <w:r w:rsidRPr="005100CC">
        <w:t xml:space="preserve"> (1/8/2012)</w:t>
      </w:r>
      <w:r>
        <w:t>, ανατέθηκε η</w:t>
      </w:r>
      <w:r w:rsidRPr="001F373E">
        <w:t xml:space="preserve"> </w:t>
      </w:r>
      <w:r>
        <w:t>ε</w:t>
      </w:r>
      <w:r w:rsidRPr="001F373E">
        <w:t xml:space="preserve">ιδική </w:t>
      </w:r>
      <w:r>
        <w:t>α</w:t>
      </w:r>
      <w:r w:rsidRPr="001F373E">
        <w:t xml:space="preserve">ναφορά Ε4: </w:t>
      </w:r>
      <w:r w:rsidRPr="001F373E">
        <w:rPr>
          <w:b/>
        </w:rPr>
        <w:t>«Συνοπτική Έκθεση Εισροών στη διαδικασία εκπόνησης της Έκθεσης Στρατηγικής Παρακολούθησης του ΕΣΠΑ (άρθρο 29 Καν. 1083/2006)</w:t>
      </w:r>
      <w:r>
        <w:rPr>
          <w:b/>
        </w:rPr>
        <w:t>»</w:t>
      </w:r>
      <w:r>
        <w:t xml:space="preserve"> </w:t>
      </w:r>
      <w:r w:rsidRPr="001F373E">
        <w:t xml:space="preserve">στο Σύμβουλο Αξιολόγησης </w:t>
      </w:r>
      <w:r>
        <w:t xml:space="preserve">και </w:t>
      </w:r>
      <w:r w:rsidRPr="001F373E">
        <w:t>παρελήφθη στις 10/10/2012. Η σχετική αναφορά διαβιβάστηκε στην ΕΥΣΣΑΑΠ προκειμένου</w:t>
      </w:r>
      <w:r>
        <w:t xml:space="preserve"> </w:t>
      </w:r>
      <w:r w:rsidRPr="001F373E">
        <w:t xml:space="preserve">να συνταχθεί η Έκθεση Στρατηγικής Παρακολούθησης του ΕΣΠΑ.  </w:t>
      </w:r>
    </w:p>
    <w:p w:rsidR="00F8755E" w:rsidRDefault="00F8755E" w:rsidP="00AA7130">
      <w:pPr>
        <w:autoSpaceDE w:val="0"/>
        <w:autoSpaceDN w:val="0"/>
        <w:adjustRightInd w:val="0"/>
        <w:spacing w:before="0" w:after="0" w:line="360" w:lineRule="auto"/>
      </w:pPr>
    </w:p>
    <w:p w:rsidR="00F8755E" w:rsidRDefault="00F8755E">
      <w:pPr>
        <w:autoSpaceDE w:val="0"/>
        <w:autoSpaceDN w:val="0"/>
        <w:adjustRightInd w:val="0"/>
        <w:spacing w:before="0" w:after="0"/>
      </w:pPr>
      <w:r>
        <w:t xml:space="preserve">Το </w:t>
      </w:r>
      <w:r>
        <w:rPr>
          <w:b/>
        </w:rPr>
        <w:t>Π</w:t>
      </w:r>
      <w:r w:rsidRPr="00EC525D">
        <w:rPr>
          <w:b/>
        </w:rPr>
        <w:t>αραδοτέο Δ’ «Ενδιάμεση Έκθεση Αξιολόγησης του ΕΠΕΔΒΜ»</w:t>
      </w:r>
      <w:r>
        <w:t xml:space="preserve"> ανατέθηκε στον ανάδοχο στις </w:t>
      </w:r>
      <w:r w:rsidRPr="005100CC">
        <w:t>1/8/2012</w:t>
      </w:r>
      <w:r>
        <w:t xml:space="preserve">  και το τελικό παραδοτέο Δ’ υποβλήθηκε στις ΕΥΔ ΕΠΕΔΒΜ στις 20/3/2013 και οριστικά παρελήφθη στις 8/5/2013. Το </w:t>
      </w:r>
      <w:r w:rsidRPr="00935AEA">
        <w:rPr>
          <w:rFonts w:cs="Calibri,Bold"/>
          <w:bCs/>
          <w:lang w:eastAsia="el-GR"/>
        </w:rPr>
        <w:t xml:space="preserve">αντικείμενο </w:t>
      </w:r>
      <w:r>
        <w:rPr>
          <w:rFonts w:cs="Calibri"/>
          <w:lang w:eastAsia="el-GR"/>
        </w:rPr>
        <w:t xml:space="preserve">του παραπάνω παραδοτέου </w:t>
      </w:r>
      <w:r w:rsidRPr="00935AEA">
        <w:rPr>
          <w:rFonts w:cs="Calibri"/>
          <w:lang w:eastAsia="el-GR"/>
        </w:rPr>
        <w:t>αφορά στην αποτίμηση της συνεχιζόμενης ορθότητας και συνέπειας της στρατηγικής του ΕΠ “Εκπαίδευση και Δια Βίου Μάθηση”, στην αξιολόγηση του συστήματος ποιοτικών και ποσοτικών στόχων</w:t>
      </w:r>
      <w:r w:rsidRPr="00CD4B73">
        <w:rPr>
          <w:rFonts w:cs="Calibri"/>
          <w:lang w:eastAsia="el-GR"/>
        </w:rPr>
        <w:t xml:space="preserve">, </w:t>
      </w:r>
      <w:r>
        <w:rPr>
          <w:rFonts w:cs="Calibri"/>
          <w:lang w:eastAsia="el-GR"/>
        </w:rPr>
        <w:t>στην αξιολόγηση</w:t>
      </w:r>
      <w:r w:rsidRPr="00935AEA">
        <w:rPr>
          <w:rFonts w:cs="Calibri"/>
          <w:lang w:eastAsia="el-GR"/>
        </w:rPr>
        <w:t xml:space="preserve"> της αποτελεσματικότητας και της αποδοτικότητας υλοποίησης του προγράμματος</w:t>
      </w:r>
      <w:r>
        <w:t xml:space="preserve"> καθώς επίσης στην αξιολόγηση των μηχανισμών παρακολούθησης διαχείρισης, ελέγχου και αξιολόγησης των παρεμβάσεων. Επίσης, μέρος του Παραδοτέου Δ’ αποτελούν και οι 3 έρευνες πεδίου οι οποίες είναι:</w:t>
      </w:r>
    </w:p>
    <w:p w:rsidR="00F8755E" w:rsidRDefault="00F8755E">
      <w:pPr>
        <w:autoSpaceDE w:val="0"/>
        <w:autoSpaceDN w:val="0"/>
        <w:adjustRightInd w:val="0"/>
        <w:spacing w:before="0" w:after="0"/>
      </w:pPr>
      <w:r w:rsidRPr="00362FC5">
        <w:t xml:space="preserve">1) </w:t>
      </w:r>
      <w:r w:rsidRPr="00362FC5">
        <w:rPr>
          <w:i/>
          <w:iCs/>
        </w:rPr>
        <w:t>«Μελέτη αξιολόγησης της μέχρι τώρα πορείας των πράξεων για το Νέο Σχολείο και εκτίμηση των επιπτώσεων τους, τόσο ως προς την αύξηση της ποιότητας της παρεχόμενης εκπαίδευσης, όσο και ως προς την καταπολέμηση της σχολικής διαρροής».</w:t>
      </w:r>
      <w:r w:rsidRPr="00362FC5">
        <w:t xml:space="preserve"> </w:t>
      </w:r>
    </w:p>
    <w:p w:rsidR="00F8755E" w:rsidRDefault="00F8755E">
      <w:pPr>
        <w:autoSpaceDE w:val="0"/>
        <w:autoSpaceDN w:val="0"/>
        <w:adjustRightInd w:val="0"/>
        <w:spacing w:before="0" w:after="0"/>
      </w:pPr>
      <w:r w:rsidRPr="00362FC5">
        <w:t>2)«</w:t>
      </w:r>
      <w:r w:rsidRPr="00362FC5">
        <w:rPr>
          <w:i/>
          <w:iCs/>
        </w:rPr>
        <w:t>Αξιολόγηση νέων μορφών υποτροφιών «Κουπόνι Αρχικής Επαγγελματικής Κατάρτισης» και συγκριτική αποτίμησή τους με τους προηγούμενους τύπους υποτροφιών στην αρχική επαγγελματική κατάρτιση και τεχνική εκπαίδευση».</w:t>
      </w:r>
    </w:p>
    <w:p w:rsidR="00F8755E" w:rsidRDefault="00F8755E">
      <w:pPr>
        <w:autoSpaceDE w:val="0"/>
        <w:autoSpaceDN w:val="0"/>
        <w:adjustRightInd w:val="0"/>
        <w:spacing w:before="0" w:after="0"/>
      </w:pPr>
      <w:r w:rsidRPr="00362FC5">
        <w:t>3) «</w:t>
      </w:r>
      <w:r w:rsidRPr="00362FC5">
        <w:rPr>
          <w:i/>
          <w:iCs/>
        </w:rPr>
        <w:t>Αξιολόγηση των προγραμμάτων διά βίου μάθησης μέσω των Κέντρων Εκπαίδευσης Ενηλίκων και προτάσεις αξιοποίησης τους για τη διαμόρφωση των προγραμμάτων που θα υλοποιούνται μέσω των κέντρων Διά Βίου Μάθησης</w:t>
      </w:r>
    </w:p>
    <w:p w:rsidR="00F8755E" w:rsidRDefault="00F8755E">
      <w:pPr>
        <w:autoSpaceDE w:val="0"/>
        <w:autoSpaceDN w:val="0"/>
        <w:adjustRightInd w:val="0"/>
        <w:spacing w:before="0" w:after="0"/>
      </w:pPr>
      <w:r w:rsidRPr="00935AEA">
        <w:t>Το παραδοτέο είναι αναρτημένο στον ακόλουθο υπερσύνδεσμο</w:t>
      </w:r>
      <w:r>
        <w:t xml:space="preserve"> </w:t>
      </w:r>
      <w:r w:rsidRPr="00BD2CF6">
        <w:t>http://www.edulll.gr/?page_id=16001</w:t>
      </w:r>
    </w:p>
    <w:p w:rsidR="00F8755E" w:rsidRDefault="00F8755E">
      <w:pPr>
        <w:autoSpaceDE w:val="0"/>
        <w:autoSpaceDN w:val="0"/>
        <w:adjustRightInd w:val="0"/>
        <w:spacing w:before="0" w:after="0"/>
      </w:pPr>
      <w:r>
        <w:t xml:space="preserve"> </w:t>
      </w:r>
    </w:p>
    <w:p w:rsidR="00F8755E" w:rsidRDefault="00F8755E">
      <w:pPr>
        <w:autoSpaceDE w:val="0"/>
        <w:autoSpaceDN w:val="0"/>
        <w:adjustRightInd w:val="0"/>
        <w:spacing w:before="0" w:after="0"/>
      </w:pPr>
      <w:r>
        <w:t>Ενδεικτικά, στα συμπεράσματα αναφέρεται ότι:</w:t>
      </w:r>
    </w:p>
    <w:p w:rsidR="00F8755E" w:rsidRDefault="00F8755E" w:rsidP="00E36870">
      <w:pPr>
        <w:numPr>
          <w:ilvl w:val="0"/>
          <w:numId w:val="87"/>
        </w:numPr>
        <w:autoSpaceDE w:val="0"/>
        <w:autoSpaceDN w:val="0"/>
        <w:adjustRightInd w:val="0"/>
        <w:spacing w:before="0" w:after="0"/>
      </w:pPr>
      <w:r w:rsidRPr="00BC7A00">
        <w:rPr>
          <w:bCs/>
          <w:i/>
          <w:iCs/>
        </w:rPr>
        <w:t xml:space="preserve">Εσωτερική </w:t>
      </w:r>
      <w:r>
        <w:rPr>
          <w:bCs/>
          <w:i/>
          <w:iCs/>
        </w:rPr>
        <w:t xml:space="preserve">και εξωτερική </w:t>
      </w:r>
      <w:r w:rsidRPr="00BC7A00">
        <w:rPr>
          <w:bCs/>
          <w:i/>
          <w:iCs/>
        </w:rPr>
        <w:t>συνοχή του ΕΠΕΔΒΜ:</w:t>
      </w:r>
    </w:p>
    <w:p w:rsidR="00F8755E" w:rsidRDefault="00F8755E">
      <w:pPr>
        <w:autoSpaceDE w:val="0"/>
        <w:autoSpaceDN w:val="0"/>
        <w:adjustRightInd w:val="0"/>
        <w:spacing w:before="0" w:after="0"/>
        <w:rPr>
          <w:bCs/>
        </w:rPr>
      </w:pPr>
      <w:r>
        <w:rPr>
          <w:bCs/>
        </w:rPr>
        <w:t>Αξιολογήθηκε</w:t>
      </w:r>
      <w:r w:rsidRPr="000F1295">
        <w:rPr>
          <w:b/>
          <w:bCs/>
        </w:rPr>
        <w:t xml:space="preserve"> </w:t>
      </w:r>
      <w:r w:rsidRPr="00542FA4">
        <w:rPr>
          <w:bCs/>
        </w:rPr>
        <w:t>η εσωτερική συνοχή του ΕΠΕΔΒΜ και</w:t>
      </w:r>
      <w:r w:rsidRPr="000F1295">
        <w:rPr>
          <w:bCs/>
        </w:rPr>
        <w:t xml:space="preserve"> αποδείχθηκε ότι η καταλληλότητα και η επάρκεια της στρατηγικής του ΕΠΕΔΒΜ παραμένει ικανοποιητική έως ισχυρή. Συγκεκριμένα ο Στρατηγικός Στόχος 1 «Αναβάθμιση της ποιότητας της εκπαίδευσης και προώθηση της κοινωνικής ενσωμάτωσης» παρουσιάζει πολύ ισχυρή συνάφεια με τις προσδιορισμένες ανάγκες αφού ανταποκρίνεται σε </w:t>
      </w:r>
      <w:r w:rsidRPr="00886EE4">
        <w:rPr>
          <w:bCs/>
        </w:rPr>
        <w:t xml:space="preserve">50 </w:t>
      </w:r>
      <w:r>
        <w:rPr>
          <w:bCs/>
        </w:rPr>
        <w:t>βαθμούς</w:t>
      </w:r>
      <w:r w:rsidRPr="000F1295">
        <w:rPr>
          <w:bCs/>
        </w:rPr>
        <w:t xml:space="preserve"> σε αυτές. Οι υπόλοιποι Στρατηγικοί στόχοι παρουσιάζουν χαμηλότερη, αλλά σημαντική συνάφεια με τις επικαιροποιημένες ανάγκες. Ο βαθμός συνάφειάς τους με τις ανάγκες προσεγγίζει </w:t>
      </w:r>
      <w:r>
        <w:t>τους 38,3 βαθμούς (μ.ο) (συγκεκριμένα από 37 έως 40 βαθμούς)</w:t>
      </w:r>
      <w:r w:rsidRPr="000F1295">
        <w:rPr>
          <w:bCs/>
        </w:rPr>
        <w:t>. Σε επίπεδο Ειδικών Στόχων επιβεβαιώνεται η πολύ υψηλή συνάφεια αυτών που εντάσσονται στον ΣΣ1.</w:t>
      </w:r>
    </w:p>
    <w:p w:rsidR="00F8755E" w:rsidRDefault="00F8755E" w:rsidP="00175CBF">
      <w:pPr>
        <w:rPr>
          <w:bCs/>
        </w:rPr>
      </w:pPr>
      <w:r w:rsidRPr="000F1295">
        <w:rPr>
          <w:bCs/>
        </w:rPr>
        <w:t>Σε σχέση με τις παρατηρούμενες μεταβολές σε δείκτες και τάσεις της εκπαίδευσης από το 2007 έως και τη συγγραφή της παρούσας έκθεσης, προκύπτει ότι αυτές δεν έχουν την έκταση που να τεκμηριώνουν ουσιαστικές αλλαγές των εκπαιδευτικών στοιχείων και δεδομένων, επί των οποίων βασίστηκε η εκπόνηση του ΕΠΕΔΒΜ. Συγκεκριμένα η ανάλυση SWOT συνεχίζει να τεκμηριώνεται επαρκώς και να ευρίσκεται σε αντιστοιχία με τις γενικότερες κοινωνικοοικονομικές εξελίξεις και τις εξελίξεις στον τομέα της εκπαίδευσης και της δια βίου. Η εξέταση της υφιστάμενης κατάστασης όπως έχει διαμορφωθεί δεν αλλοιώνει τα βασικά στοιχεία που αναδεικνύει η ανάλυση SWOT πάνω στα οποία στηρίχθηκε η αποτύπωση των αναγκών που αντιμετωπίζει το ΕΠΕΔΒΜ. Η προτεινόμενη αναθεώρηση της ανάλυσης SWOT που περιλαμβάνεται στην παρούσα έκθεση είτε αναδεικνύει την ανάγκη ενίσχυσης ορισμένων σημείων (όπως π.χ. χαμηλές δημόσιες δαπάνες για την πρωτοβάθμια και δευτεροβάθμια εκπαίδευση, ευκαιρίες από την αναβάθμιση και τον εκσυγχρονισμό του εκπαιδευτικού έργου), είτε την άμβλυνση άλλων (π.χ. χαμηλή συμμετοχή στην προσχολική εκπαίδευση, καθυστέρηση στη διδασκαλία και τη χρήση των νέων τεχνολογιών στην εκπαίδευση), χωρίς όμως να αλλοιώνονται οι ανάγκες που αναδεικνύονται.</w:t>
      </w:r>
    </w:p>
    <w:p w:rsidR="00F8755E" w:rsidRDefault="00F8755E">
      <w:pPr>
        <w:autoSpaceDE w:val="0"/>
        <w:autoSpaceDN w:val="0"/>
        <w:adjustRightInd w:val="0"/>
        <w:spacing w:before="0" w:after="0"/>
        <w:rPr>
          <w:bCs/>
        </w:rPr>
      </w:pPr>
      <w:r w:rsidRPr="000F1295">
        <w:rPr>
          <w:bCs/>
        </w:rPr>
        <w:t xml:space="preserve">Τα πορίσματα της </w:t>
      </w:r>
      <w:r w:rsidRPr="00175CBF">
        <w:rPr>
          <w:bCs/>
        </w:rPr>
        <w:t>αξιολόγησης της εσωτερικής Λογικής της Στρατηγικής</w:t>
      </w:r>
      <w:r w:rsidRPr="000F1295">
        <w:rPr>
          <w:bCs/>
        </w:rPr>
        <w:t xml:space="preserve"> του Προγράμματος επιβεβαίωσαν ότι καλύπτεται το αναπτυξιακό όραμα του Προγράμματος. Και κατά συνέπεια δεν απαιτούνται μεταβολές σε αυτό το επίπεδο καθώς οι άξονες προτεραιότητες του ΕΠΕΔΒΜ έχουν οργανωθεί στη βάση των Στρατηγικών Στόχων και ουσιαστικά ταυτίζονται με αυτούς. Παράλληλα παρατηρείται υψηλή συνάφεια μεταξύ των στρατηγικών και των ειδικών στόχων με τους άξονες προτεραιότητας του Προγράμματος.</w:t>
      </w:r>
    </w:p>
    <w:p w:rsidR="00F8755E" w:rsidRDefault="00F8755E" w:rsidP="00175CBF">
      <w:pPr>
        <w:rPr>
          <w:bCs/>
        </w:rPr>
      </w:pPr>
      <w:r w:rsidRPr="000F1295">
        <w:rPr>
          <w:bCs/>
        </w:rPr>
        <w:t xml:space="preserve">Παράλληλα διενεργήθηκε </w:t>
      </w:r>
      <w:r w:rsidRPr="00175CBF">
        <w:rPr>
          <w:bCs/>
        </w:rPr>
        <w:t>αξιολόγηση της εξωτερικής συνοχής του ΕΠ</w:t>
      </w:r>
      <w:r>
        <w:rPr>
          <w:bCs/>
        </w:rPr>
        <w:t>Ε</w:t>
      </w:r>
      <w:r w:rsidRPr="00175CBF">
        <w:rPr>
          <w:bCs/>
        </w:rPr>
        <w:t>ΔΒΜ</w:t>
      </w:r>
      <w:r w:rsidRPr="000F1295">
        <w:rPr>
          <w:b/>
          <w:bCs/>
        </w:rPr>
        <w:t>,</w:t>
      </w:r>
      <w:r w:rsidRPr="000F1295">
        <w:rPr>
          <w:bCs/>
        </w:rPr>
        <w:t xml:space="preserve"> τα πορίσματα της οποίας καταγράφουν σημαντική συνάφεια και συμβολή των παρεμβάσεων του ΕΠΕΔΒΜ σε σχέση με τους στόχους και τις κατευθύνσεις των Εθνικών και Ευρωπαϊκών στρατηγικών και προτεραιοτήτων. Ειδικότερα παρατηρείται έντονη συνάφεια των κατηγοριών παρεμβάσεων του Προγράμματος και με τους στρατηγικούς στόχους της «Ευρώπης 2020». Στο επίκεντρο των κατηγοριών παρεμβάσεων του ΕΠΕΔΒΜ παρουσιάζονται οι παρεμβάσεις για την αναμόρφωση των προγραμμάτων σπουδών σε όλες τις βαθμίδες εκπαίδευσης καθώς και μηχανισμοί για την διασφάλιση της ποιότητας της εκπαίδευσης. Οι συγκεκριμένες κατηγορίες παρεμβάσεων παρουσιάζουν έντονη συνάφεια με τις οριζόντιες πολιτικές της ΕΕ για την αναβάθμιση των συστημάτων εκπαίδευσης και κατάρτισης ούτως ώστε να ανταποκρίνονται στις νέες απαιτήσεις ως προς τις δεξιότητες. Αντίστοιχα, οι κατηγορίες παρεμβάσεων που αφορούν ψηφιακές παρεμβάσεις στο εκπαιδευτικό σύστημα, εισαγωγή διαδραστικών συστημάτων και υποδομές για ένα ψηφιακό σχολείο, συνεργούν και αλληλεπιδρούν με τις επιμέρους κατευθυντήριες γραμμές για την διάδοση και πραγματική χρήση των ΤΠΕ και τη διευκόλυνση όλων των μορφών καινοτομίας. </w:t>
      </w:r>
    </w:p>
    <w:p w:rsidR="00F8755E" w:rsidRDefault="00F8755E" w:rsidP="00175CBF">
      <w:pPr>
        <w:rPr>
          <w:bCs/>
        </w:rPr>
      </w:pPr>
      <w:r w:rsidRPr="000F1295">
        <w:rPr>
          <w:bCs/>
        </w:rPr>
        <w:t>Η υλοποίηση του ΕΠΕΔΒΜ από το 2007 έως και σήμερα, συνετέλεσε στην ικανοποίηση των εθνικών προτεραιοτήτων της περιόδου 2008-2010 που αφορούν την Εκπαιδευτική Μεταρρύθμιση και την προώθηση της Κοινωνίας της Γνώσης και της Περιφερειακής Συνοχής. Το ΕΠΕΔΒΜ συνεχίζει να συνεργεί στην επίτευξη των στόχων του Εθνικού Προγράμματος Μεταρρυθμίσεων 2011-2014 ιδιαίτερα στους τομείς που αφορούν τη βελτίωση της ποιότητας της παιδείας και προώθηση της κοινωνικής ένταξης, την παροχή περισσότερης δια βίου μάθησης για τους ενήλικες και ενίσχυση των σχέσεων παιδείας και αγοράς εργασίας, την καλύτερη αξιοποίηση του ανθρώπινου δυναμικού με την προώθηση της έρευνας και της καινοτομίας και την αναβάθμιση των συστημάτων τεχνικής και επαγγελματικής κατάρτισης.</w:t>
      </w:r>
    </w:p>
    <w:p w:rsidR="00F8755E" w:rsidRDefault="00F8755E" w:rsidP="00175CBF">
      <w:pPr>
        <w:rPr>
          <w:bCs/>
        </w:rPr>
      </w:pPr>
      <w:r w:rsidRPr="000F1295">
        <w:rPr>
          <w:bCs/>
        </w:rPr>
        <w:t xml:space="preserve">Παρατηρείται μεγάλη συνάφεια μεταξύ του ΕΠΕΔΒΜ και των γενικών κατευθύνσεων για την πολιτική συνοχής, ιδιαίτερα όσον αφορά τις κατευθυντήριες γραμμές για αύξηση των επενδύσεων σε ανθρώπινο κεφάλαιο, για περισσότερες και καλύτερες θέσεις εργασίας και για ενθάρρυνση της καινοτομίας και ανάπτυξη της οικονομίας. </w:t>
      </w:r>
    </w:p>
    <w:p w:rsidR="00F8755E" w:rsidRDefault="00F8755E" w:rsidP="00175CBF">
      <w:pPr>
        <w:rPr>
          <w:bCs/>
        </w:rPr>
      </w:pPr>
      <w:r w:rsidRPr="000F1295">
        <w:rPr>
          <w:bCs/>
        </w:rPr>
        <w:t xml:space="preserve">Όλες οι κατηγορίες παρεμβάσεων του ΕΠΕΔΜΒ, συνέβαλαν στην υλοποίηση της στρατηγικής επιδίωξης «Εκπαίδευση Κατάρτιση 2010». Επιπλέον, οι παρεμβάσεις που αφορούν την αναμόρφωση νέων εκπαιδευτικών προγραμμάτων σε όλα τα επίπεδα, ικανοποιούν άμεσα τον πρώτο στόχο για τη βελτίωση της ποιότητας και της αποτελεσματικότητας των συστημάτων εκπαίδευσης και κατάρτισης στην ΕΕ. </w:t>
      </w:r>
    </w:p>
    <w:p w:rsidR="00F8755E" w:rsidRDefault="00F8755E">
      <w:pPr>
        <w:rPr>
          <w:bCs/>
        </w:rPr>
      </w:pPr>
      <w:r w:rsidRPr="000F1295">
        <w:rPr>
          <w:bCs/>
        </w:rPr>
        <w:t>Οι κατηγορίες παρεμβάσεων του ΕΠΕΔΒΜ συνεργούν σε μεγάλο βαθμό στην επίτευξη των στόχων του ΕΣΠΑ. Επιπλέον, παρουσιάζεται μεγάλη συνάφεια με τους Άξονες Προτεραιότητας των ΠΕΠ που αφορούν τη Ψηφιακή Σύγκλιση και την Επιχειρηματικότητα, καθώς και την Αειφόρο Ανάπτυξη και Ποιότητα Ζωής. Ειδικότερα, κρίνεται αναγκαία η υλοποίηση συγκεκριμένων παρεμβάσεων μέσω των ΠΕΠ (υποδομών) για την επίτευξη των στόχων του ΕΠΕΔΒΜ. Τέλος, το ΕΠΕΔΒΜ παρουσιάζει ικανοποιητική συνάφεια με τα τομεακά Επιχειρησιακά Προγράμματα «Ανάπτυξη Ανθρώπινου Δυναμικού», «Ψηφιακή Σύγκλιση» και «Διοικητική μεταρρύθμιση».</w:t>
      </w:r>
    </w:p>
    <w:p w:rsidR="00F8755E" w:rsidRDefault="00F8755E">
      <w:pPr>
        <w:autoSpaceDE w:val="0"/>
        <w:autoSpaceDN w:val="0"/>
        <w:adjustRightInd w:val="0"/>
        <w:spacing w:before="0" w:after="0"/>
      </w:pPr>
    </w:p>
    <w:p w:rsidR="00F8755E" w:rsidRDefault="00F8755E" w:rsidP="00E36870">
      <w:pPr>
        <w:numPr>
          <w:ilvl w:val="0"/>
          <w:numId w:val="87"/>
        </w:numPr>
        <w:autoSpaceDE w:val="0"/>
        <w:autoSpaceDN w:val="0"/>
        <w:adjustRightInd w:val="0"/>
        <w:spacing w:before="0" w:after="0"/>
      </w:pPr>
      <w:r w:rsidRPr="00BC7A00">
        <w:rPr>
          <w:bCs/>
          <w:i/>
          <w:iCs/>
        </w:rPr>
        <w:t>Σύστημα ποιοτικών και ποσοτικών δεικτών:</w:t>
      </w:r>
    </w:p>
    <w:p w:rsidR="00F8755E" w:rsidRDefault="00F8755E">
      <w:pPr>
        <w:autoSpaceDE w:val="0"/>
        <w:autoSpaceDN w:val="0"/>
        <w:adjustRightInd w:val="0"/>
        <w:spacing w:before="0" w:after="0"/>
      </w:pPr>
      <w:r w:rsidRPr="00BC7A00">
        <w:rPr>
          <w:bCs/>
        </w:rPr>
        <w:t xml:space="preserve">Αντιπροσωπευτικοί των κύριων στόχων και προτεραιοτήτων. Αντιστοιχούν σε ειδικούς στόχους και δράσεις με υψηλή χρηματοδοτική βαρύτητα. Για 7 δείκτες εκροών (από τους 19) θα πρέπει να επανεξεταστεί η στοχοθεσία τους (μείωση ή δυνατότητα εξεύρεσης περισσότερων πόρων) </w:t>
      </w:r>
      <w:r w:rsidRPr="00BC7A00">
        <w:rPr>
          <w:bCs/>
          <w:i/>
          <w:iCs/>
        </w:rPr>
        <w:t xml:space="preserve"> </w:t>
      </w:r>
    </w:p>
    <w:p w:rsidR="00F8755E" w:rsidRDefault="00F8755E" w:rsidP="00E36870">
      <w:pPr>
        <w:numPr>
          <w:ilvl w:val="0"/>
          <w:numId w:val="87"/>
        </w:numPr>
        <w:autoSpaceDE w:val="0"/>
        <w:autoSpaceDN w:val="0"/>
        <w:adjustRightInd w:val="0"/>
        <w:spacing w:before="0" w:after="0"/>
      </w:pPr>
      <w:r w:rsidRPr="00BC7A00">
        <w:rPr>
          <w:bCs/>
          <w:i/>
          <w:iCs/>
        </w:rPr>
        <w:t xml:space="preserve">Αποτελεσματικότητα: </w:t>
      </w:r>
    </w:p>
    <w:p w:rsidR="00F8755E" w:rsidRDefault="00F8755E" w:rsidP="00175CBF">
      <w:pPr>
        <w:autoSpaceDE w:val="0"/>
        <w:autoSpaceDN w:val="0"/>
        <w:adjustRightInd w:val="0"/>
        <w:spacing w:before="0" w:after="0"/>
        <w:rPr>
          <w:bCs/>
        </w:rPr>
      </w:pPr>
      <w:r w:rsidRPr="00BC7A00">
        <w:rPr>
          <w:bCs/>
        </w:rPr>
        <w:t>Ικανοποιητική και ανάλογη της απορρόφησης</w:t>
      </w:r>
      <w:r>
        <w:rPr>
          <w:bCs/>
        </w:rPr>
        <w:t>.</w:t>
      </w:r>
    </w:p>
    <w:p w:rsidR="00F8755E" w:rsidRDefault="00F8755E" w:rsidP="00E36870">
      <w:pPr>
        <w:numPr>
          <w:ilvl w:val="0"/>
          <w:numId w:val="87"/>
        </w:numPr>
        <w:autoSpaceDE w:val="0"/>
        <w:autoSpaceDN w:val="0"/>
        <w:adjustRightInd w:val="0"/>
        <w:spacing w:before="0" w:after="0"/>
        <w:rPr>
          <w:bCs/>
        </w:rPr>
      </w:pPr>
      <w:r w:rsidRPr="00BC7A00">
        <w:rPr>
          <w:bCs/>
          <w:i/>
          <w:iCs/>
        </w:rPr>
        <w:t xml:space="preserve">Αποδοτικότητα: </w:t>
      </w:r>
    </w:p>
    <w:p w:rsidR="00F8755E" w:rsidRDefault="00F8755E" w:rsidP="001B563B">
      <w:pPr>
        <w:autoSpaceDE w:val="0"/>
        <w:autoSpaceDN w:val="0"/>
        <w:adjustRightInd w:val="0"/>
        <w:spacing w:before="0" w:after="0"/>
        <w:rPr>
          <w:bCs/>
        </w:rPr>
      </w:pPr>
      <w:r w:rsidRPr="00BC7A00">
        <w:rPr>
          <w:bCs/>
        </w:rPr>
        <w:t>Ομαλή σχέση</w:t>
      </w:r>
      <w:r>
        <w:rPr>
          <w:bCs/>
        </w:rPr>
        <w:t xml:space="preserve"> μεταξύ οικονομικής και φυσικής </w:t>
      </w:r>
      <w:r w:rsidRPr="00BC7A00">
        <w:rPr>
          <w:bCs/>
        </w:rPr>
        <w:t>υλοποίησης</w:t>
      </w:r>
      <w:r>
        <w:rPr>
          <w:bCs/>
        </w:rPr>
        <w:t>.</w:t>
      </w:r>
      <w:r w:rsidRPr="007F5ABD">
        <w:rPr>
          <w:bCs/>
        </w:rPr>
        <w:t xml:space="preserve"> </w:t>
      </w:r>
      <w:r w:rsidRPr="000F1295">
        <w:rPr>
          <w:bCs/>
        </w:rPr>
        <w:t>Ωστόσο χρειάζεται να επισημανθεί ότι ο δείκτης αποδοτικότητας δεν παρέχει ασφαλή τιμή λόγω αλλοίωσης της τιμής του δείκτη αποτελεσματικότητας, δεδομένης της υπερδέσμευσης της Δημόσιας Δαπάνης των ενταγμένων πράξεων επί της προγραμματικής Δημόσιας Δαπάνης σε αρκετές κατηγορίες πράξης.</w:t>
      </w:r>
    </w:p>
    <w:p w:rsidR="00F8755E" w:rsidRPr="00175CBF" w:rsidRDefault="00F8755E" w:rsidP="00175CBF">
      <w:pPr>
        <w:rPr>
          <w:bCs/>
        </w:rPr>
      </w:pPr>
      <w:r w:rsidRPr="00175CBF">
        <w:rPr>
          <w:bCs/>
        </w:rPr>
        <w:t>Σημαντικές επισημάνσεις σε σχέση με τις αποκλίσεις των βασικών χρηματοοικονομικών δεικτών έναντι της ετήσιας στοχοθεσίας του έτους 2012 του Προγράμματος είναι οι ακόλουθες:</w:t>
      </w:r>
    </w:p>
    <w:p w:rsidR="00F8755E" w:rsidRDefault="00F8755E" w:rsidP="00E36870">
      <w:pPr>
        <w:pStyle w:val="ListBullet"/>
        <w:numPr>
          <w:ilvl w:val="0"/>
          <w:numId w:val="17"/>
        </w:numPr>
      </w:pPr>
      <w:r w:rsidRPr="00175CBF">
        <w:t xml:space="preserve">παρατηρείται </w:t>
      </w:r>
      <w:r>
        <w:t>αρνητική απόκλιση στον προϋπολογισμό των προσκλήσεων που έχουν δημοσιευθεί έως 30/11/2012 της τάξης του 0,74%</w:t>
      </w:r>
    </w:p>
    <w:p w:rsidR="00F8755E" w:rsidRDefault="00F8755E" w:rsidP="00E36870">
      <w:pPr>
        <w:pStyle w:val="ListBullet"/>
        <w:numPr>
          <w:ilvl w:val="0"/>
          <w:numId w:val="17"/>
        </w:numPr>
      </w:pPr>
      <w:r>
        <w:t>παρατηρείται θετική απόκλιση στο συνολικό προϋπολογισμό των ενταγμένων πράξεων έως 30/11/2012 της τάξης του 1,10%</w:t>
      </w:r>
    </w:p>
    <w:p w:rsidR="00F8755E" w:rsidRDefault="00F8755E" w:rsidP="00E36870">
      <w:pPr>
        <w:pStyle w:val="ListBullet"/>
        <w:numPr>
          <w:ilvl w:val="0"/>
          <w:numId w:val="17"/>
        </w:numPr>
      </w:pPr>
      <w:r>
        <w:t>παρατηρείται αρνητική απόκλιση στο συνολικό προϋπολογισμό των ανειλημμένων νομικών δεσμεύσεων έως 30/11/2012 της τάξης του 6,19%</w:t>
      </w:r>
    </w:p>
    <w:p w:rsidR="00F8755E" w:rsidRDefault="00F8755E" w:rsidP="00E36870">
      <w:pPr>
        <w:pStyle w:val="ListBullet"/>
        <w:numPr>
          <w:ilvl w:val="0"/>
          <w:numId w:val="17"/>
        </w:numPr>
      </w:pPr>
      <w:r>
        <w:t>παρατηρείται αρνητική απόκλιση στις πιστοποιηθείσες δαπάνες έως 30/11/2012 της τάξης του 4,12%.</w:t>
      </w:r>
    </w:p>
    <w:p w:rsidR="00F8755E" w:rsidRPr="00175CBF" w:rsidRDefault="00F8755E" w:rsidP="00175CBF">
      <w:r>
        <w:t>Ο μέσος ετήσιος ρυθμός απορρόφησης την τριετία 2010-2012 ανέρχεται σε 11,81%. Η επιτάχυνση στην απορρόφηση το έτος 2012 ανέρχεται σε 28%. Με βάση τον μέσο ετήσιο ρυθμό απορρόφησης την τριετία 2010-2012 και την επιτάχυνση της απορρόφησης μπορούν να πραγματοποιηθούν προβλέψεις δαπανών για την περίοδο 2013-2015. Για την εκτίμηση της απορρόφησης εφαρμόσθηκαν δύο σενάρια:</w:t>
      </w:r>
    </w:p>
    <w:p w:rsidR="00F8755E" w:rsidRPr="00175CBF" w:rsidRDefault="00F8755E" w:rsidP="00175CBF">
      <w:r w:rsidRPr="00175CBF">
        <w:t>Σενάριο 1: Η επιτάχυνση της απορρόφησης λαμβάνεται σταθερή για την περίοδο 2013-2015 και ίση με την επιτάχυνση κατά το έτος 2012 (28%).</w:t>
      </w:r>
    </w:p>
    <w:p w:rsidR="00F8755E" w:rsidRPr="00175CBF" w:rsidRDefault="00F8755E" w:rsidP="00175CBF">
      <w:r w:rsidRPr="00B31819">
        <w:t>Σενάριο 2</w:t>
      </w:r>
      <w:r w:rsidRPr="00175CBF">
        <w:t>: Η επιτάχυνση της απορρόφησης μεταβάλλεται για την περίοδο 2013-2015 ανάλογα με την μεταβολή του ρυθμού απορρόφησης (28% το 2012, 63% 2013 και 122% 2014).</w:t>
      </w:r>
    </w:p>
    <w:p w:rsidR="00F8755E" w:rsidRPr="00175CBF" w:rsidRDefault="00F8755E" w:rsidP="00175CBF">
      <w:r>
        <w:t>Με βάση το σενάριο 2 και του μέσου ετήσιου ρυθμού απορρόφησης την τριετία 2010-2012 εκτιμάται ότι το Πρόγραμμα θα έχει απορροφήσει το σύνολο των πόρων του μέχρι τέλους της συνολικής περιόδου υλοποίησης κατά το τέλος του έτους 2014</w:t>
      </w:r>
      <w:r w:rsidRPr="00175CBF">
        <w:t xml:space="preserve">, ενώ με βάση το σενάριο 1 </w:t>
      </w:r>
      <w:r w:rsidRPr="00B31819">
        <w:t>το Πρόγραμμα θα έχει απορροφήσει το σύνολο των πόρων του κατά το τέλος του έτους 2015.</w:t>
      </w:r>
    </w:p>
    <w:p w:rsidR="00F8755E" w:rsidRDefault="00F8755E" w:rsidP="00175CBF">
      <w:r>
        <w:t>Τέλος, τ</w:t>
      </w:r>
      <w:r w:rsidRPr="001D5512">
        <w:t xml:space="preserve">ο πλαίσιο διαχείρισης </w:t>
      </w:r>
      <w:r>
        <w:t xml:space="preserve">και εφαρμογής </w:t>
      </w:r>
      <w:r w:rsidRPr="001D5512">
        <w:t xml:space="preserve">του </w:t>
      </w:r>
      <w:r>
        <w:t>ΕΠΔΒΜ</w:t>
      </w:r>
      <w:r w:rsidRPr="001D5512">
        <w:t xml:space="preserve"> χαρακτηρίζεται από </w:t>
      </w:r>
      <w:r>
        <w:t>ικανοποιητικό</w:t>
      </w:r>
      <w:r w:rsidRPr="001D5512">
        <w:t xml:space="preserve">  βαθμό </w:t>
      </w:r>
      <w:r w:rsidRPr="00E522A0">
        <w:t>ως προς την επίτευξη της αναπτυξιακής του στρατηγικής</w:t>
      </w:r>
      <w:r>
        <w:t xml:space="preserve"> με βάση τη διενέργεια συνεντεύξεων με τους αρμόδιους φορείς.</w:t>
      </w:r>
      <w:r w:rsidRPr="005774F7">
        <w:t xml:space="preserve"> </w:t>
      </w:r>
      <w:r>
        <w:rPr>
          <w:lang w:val="en-US"/>
        </w:rPr>
        <w:t>B</w:t>
      </w:r>
      <w:r w:rsidRPr="000A3D61">
        <w:t xml:space="preserve">ασικό χαρακτηριστικό της διαδικασίας υλοποίησης του </w:t>
      </w:r>
      <w:r>
        <w:t>ΕΠΕΔΒΜ</w:t>
      </w:r>
      <w:r w:rsidRPr="000A3D61">
        <w:t xml:space="preserve"> είναι ο σύνθετος χαρακτήρας του συστήματος διαχείρισης και υλοποίησης ο οποίος, σε συνδυασμό με τον οριζόντιο χαρακτήρα του Προγράμματος,  αποτελεί ουσιαστικά παράγοντα που δυνητικά μπορεί να έχει επιπτώσεις, μεταξύ άλλων στη σαφήνεια των ρόλων και αρμοδιοτήτων μεταξύ των εμπλεκόμενων φορέων αλλά και στην ταχύτητα λήψης αποφάσεων.</w:t>
      </w:r>
    </w:p>
    <w:p w:rsidR="00F8755E" w:rsidRDefault="00F8755E">
      <w:pPr>
        <w:autoSpaceDE w:val="0"/>
        <w:autoSpaceDN w:val="0"/>
        <w:adjustRightInd w:val="0"/>
        <w:spacing w:before="0" w:after="0"/>
      </w:pPr>
    </w:p>
    <w:p w:rsidR="00F8755E" w:rsidRPr="00BA7053" w:rsidRDefault="00F8755E" w:rsidP="00175CBF">
      <w:pPr>
        <w:rPr>
          <w:bCs/>
        </w:rPr>
      </w:pPr>
      <w:r>
        <w:rPr>
          <w:bCs/>
        </w:rPr>
        <w:t>Επίσης, σ</w:t>
      </w:r>
      <w:r w:rsidRPr="00BA7053">
        <w:rPr>
          <w:bCs/>
        </w:rPr>
        <w:t>το πλαίσιο της παρούσας έκθεσης αξιολόγησης</w:t>
      </w:r>
      <w:r>
        <w:rPr>
          <w:bCs/>
        </w:rPr>
        <w:t>,</w:t>
      </w:r>
      <w:r w:rsidRPr="00BA7053">
        <w:rPr>
          <w:bCs/>
        </w:rPr>
        <w:t xml:space="preserve"> διενεργήθηκαν οι ακόλουθες τρείς (3) έρευνες πεδίου:</w:t>
      </w:r>
    </w:p>
    <w:p w:rsidR="00F8755E" w:rsidRPr="00BA7053" w:rsidRDefault="00F8755E" w:rsidP="00175CBF">
      <w:pPr>
        <w:rPr>
          <w:b/>
          <w:bCs/>
        </w:rPr>
      </w:pPr>
      <w:r w:rsidRPr="00BA7053">
        <w:rPr>
          <w:b/>
          <w:bCs/>
        </w:rPr>
        <w:t>Έρευνα Πεδίου 1: Μελέτη αξιολόγησης της μέχρι τώρα πορείας των πράξεων για το Νέο Σχολείο και εκτίμηση των επιπτώσεων τους, τόσο ως προς την αύξηση της ποιότητας της παρεχόμενης εκπαίδευσης, όσο και ως προς την καταπολέμηση της σχολικής διαρροής</w:t>
      </w:r>
    </w:p>
    <w:p w:rsidR="00F8755E" w:rsidRPr="00BA7053" w:rsidRDefault="00F8755E" w:rsidP="00175CBF">
      <w:pPr>
        <w:rPr>
          <w:bCs/>
        </w:rPr>
      </w:pPr>
      <w:r w:rsidRPr="00BA7053">
        <w:rPr>
          <w:bCs/>
        </w:rPr>
        <w:t>Η έρευνα πεδίου περιλαμβάνει τις σχολικές μονάδες που είναι τελικοί αποδέκτες των παραγόμενων των Πράξεων και καλούνται να εφαρμόσουν τις πολιτικές του Νέου Σχολείου.</w:t>
      </w:r>
    </w:p>
    <w:p w:rsidR="00F8755E" w:rsidRDefault="00F8755E">
      <w:pPr>
        <w:rPr>
          <w:b/>
        </w:rPr>
      </w:pPr>
      <w:r w:rsidRPr="00BA7053">
        <w:rPr>
          <w:b/>
        </w:rPr>
        <w:t>Πρωτοβάθμια εκπαίδευση</w:t>
      </w:r>
    </w:p>
    <w:p w:rsidR="00F8755E" w:rsidRDefault="00F8755E">
      <w:r w:rsidRPr="00BA7053">
        <w:t>Η συμμετοχή των σχολικών μονάδων στις δράσεις που αφορούν το ΝΕΟ ΣΧΟΛΕΙΟ κυμάνθηκαν σε επίπεδα που κρίνονται από ικανοποιητικά έως εξαιρετικά. Ειδικότερα:</w:t>
      </w:r>
    </w:p>
    <w:p w:rsidR="00F8755E" w:rsidRDefault="00F8755E" w:rsidP="00E36870">
      <w:pPr>
        <w:pStyle w:val="ListBullet"/>
        <w:numPr>
          <w:ilvl w:val="0"/>
          <w:numId w:val="86"/>
        </w:numPr>
        <w:spacing w:before="0" w:after="0"/>
        <w:contextualSpacing/>
      </w:pPr>
      <w:r>
        <w:t>Σε ποσοστά που κυμαίνονται από 94,5% έως 97% πραγματοποιήθηκε η διδασκαλία των μαθημάτων αισθητικής αγωγής (καλλιτεχνικά, μουσική, θεατρολογία).</w:t>
      </w:r>
    </w:p>
    <w:p w:rsidR="00F8755E" w:rsidRDefault="00F8755E" w:rsidP="00E36870">
      <w:pPr>
        <w:pStyle w:val="ListBullet"/>
        <w:numPr>
          <w:ilvl w:val="0"/>
          <w:numId w:val="86"/>
        </w:numPr>
        <w:spacing w:before="0" w:after="0"/>
        <w:contextualSpacing/>
      </w:pPr>
      <w:r>
        <w:t>Η εφαρμογή της πρώιμης εκμάθησης των αγγλικών εφαρμόστηκε στο 97% των σχολικών μονάδων.</w:t>
      </w:r>
    </w:p>
    <w:p w:rsidR="00F8755E" w:rsidRDefault="00F8755E" w:rsidP="00E36870">
      <w:pPr>
        <w:pStyle w:val="ListBullet"/>
        <w:numPr>
          <w:ilvl w:val="0"/>
          <w:numId w:val="86"/>
        </w:numPr>
        <w:spacing w:before="0" w:after="0"/>
        <w:contextualSpacing/>
      </w:pPr>
      <w:r>
        <w:t>Η συμμετοχή στη φιλαναγνωσία, ελαφρώς χαμηλότερη, είναι στο 90%. Το ελαφρώς χαμηλότερο ποσοστό αποδίδεται στην υποχρέωση του διευθυντή να υποβάλλει αίτημα συμμετοχής στο ΕΚΕΒΙ.</w:t>
      </w:r>
    </w:p>
    <w:p w:rsidR="00F8755E" w:rsidRDefault="00F8755E" w:rsidP="00E36870">
      <w:pPr>
        <w:pStyle w:val="ListBullet"/>
        <w:numPr>
          <w:ilvl w:val="0"/>
          <w:numId w:val="86"/>
        </w:numPr>
        <w:spacing w:before="0" w:after="0"/>
        <w:contextualSpacing/>
      </w:pPr>
      <w:r>
        <w:t>Στις διαδικασίες αυτοαξιολόγησης συμμετείχε το 9% των σχολικών μονάδων, ποσοστό που είναι σύμφωνο με τον τελικό προγραμματισμό της πράξης.</w:t>
      </w:r>
    </w:p>
    <w:p w:rsidR="00F8755E" w:rsidRPr="00BA7053" w:rsidRDefault="00F8755E" w:rsidP="00175CBF">
      <w:r>
        <w:t xml:space="preserve">Ο σχεδιασμός των δράσεων για την επίτευξη του στόχου της αναβάθμισης  της δημόσιας εκπαίδευσης συναντά την ισχυρή αποδοχή από την εκπαιδευτική κοινότητα. </w:t>
      </w:r>
    </w:p>
    <w:p w:rsidR="00F8755E" w:rsidRPr="00BA7053" w:rsidRDefault="00F8755E" w:rsidP="00175CBF">
      <w:r>
        <w:t xml:space="preserve">Η σχολική κοινότητα επιδοκιμάζει την εφαρμογή των δράσεων του ΝΕΟΥ ΣΧΟΛΕΙΟΥ αφού συγκεντρώνονται αθροιστικά ποσοστά θετικής αξιολόγησης για το σύνολο των παρεμβάσεων. </w:t>
      </w:r>
    </w:p>
    <w:p w:rsidR="00F8755E" w:rsidRPr="00BA7053" w:rsidRDefault="00F8755E" w:rsidP="00175CBF">
      <w:r>
        <w:t>Οι παρεμβάσεις στον χώρο της εκπαίδευσης μπορούν να αξιολογηθούν αξιόπιστα για την αποτελεσματικότητά τους μόνο μετά την εφαρμογή τους για σημαντικό χρονικό διάστημα αφού τα αποτελέσματα γίνονται εμφανή και μπορούν να μετρηθούν μακροχρόνια. Επομένως είναι δυσχερής η αξιολόγηση της αποτελεσματικότητας των δράσεων του ΝΕΟΥ ΣΧΟΛΕΙΟΥ.</w:t>
      </w:r>
    </w:p>
    <w:p w:rsidR="00F8755E" w:rsidRDefault="00F8755E">
      <w:pPr>
        <w:rPr>
          <w:b/>
        </w:rPr>
      </w:pPr>
      <w:r>
        <w:rPr>
          <w:b/>
        </w:rPr>
        <w:t>Δευτεροβάθμια εκπαίδευση</w:t>
      </w:r>
    </w:p>
    <w:p w:rsidR="00F8755E" w:rsidRDefault="00F8755E">
      <w:r>
        <w:t xml:space="preserve">Ο σχεδιασμός των δράσεων συναντά την αποδοχή από τους διευθυντές και τους εκπαιδευτικούς της δευτεροβάθμιας εκπαίδευσης αν και σε μικρότερο ποσοστό από τα αντίστοιχα αποτελέσματα στην πρωτοβάθμια εκπαίδευση. Το 47% θεωρούν τον σχεδιασμό από ικανοποιητικό έως εξαιρετικό και το 34% τον θεωρούν επαρκή. Σημαντικό ποσοστό της τάξης του 19% των διευθυντών/ εκπαιδευτικών τοποθετούνται απολύτως αρνητικά έναντι του σχεδιασμού. </w:t>
      </w:r>
    </w:p>
    <w:p w:rsidR="00F8755E" w:rsidRDefault="00F8755E">
      <w:r>
        <w:t xml:space="preserve">Η κατανόηση των στόχων του ΝΕΟΥ ΣΧΟΛΕΙΟΥ είναι ικανοποιητική στους  εκπαιδευτικούς. αλλά εντελώς ελλιπής στους γονείς. Το 43% των γονέων θεωρούν ανεπαρκή την ενημέρωσή τους σε σχέση με τους σκοπούς και το περιεχόμενο των παρεμβάσεων στο γυμνάσιο. Είναι χαρακτηριστικό ότι η πλειοψηφία των εκπροσώπων των γονέων δεν γνώριζαν τις δράσεις της αυτοαξιολόγησης, της πιστοποίησης της επάρκειας στις ΤΠΕ και της υποστήριξης για το ΚΠΓ ενώ άνω του 36% δεν γνώριζαν την πιλοτική εφαρμογή του νέου προγράμματος σπουδών. </w:t>
      </w:r>
    </w:p>
    <w:p w:rsidR="00F8755E" w:rsidRDefault="00F8755E">
      <w:r>
        <w:t xml:space="preserve">Οι διευθυντές και οι εκπαιδευτικοί της δευτεροβάθμιας εκπαίδευσης σε μεγάλα ποσοστά εκφράζουν την αρνητική τους άποψη για την εφαρμογή των δράσεων αφού οι απαντήσεις για ανεπαρκή εφαρμογή κυμαίνονται από 32% για την αυτοαξιολόγηση των εκπαιδευτικών  μονάδων έως και 54% για τις προσλήψεις εκπαιδευτικών. </w:t>
      </w:r>
    </w:p>
    <w:p w:rsidR="00F8755E" w:rsidRDefault="00F8755E">
      <w:r>
        <w:t>Κατά την εκτίμηση των διευθυντών/εκπαιδευτικών, όπως εκφράζεται μέσα από την έρευνα πεδίου, οι δράσεις που εφαρμόστηκαν στα γυμνάσια συμβάλλουν σημαντικά και στους δύο στόχους.</w:t>
      </w:r>
    </w:p>
    <w:p w:rsidR="00F8755E" w:rsidRDefault="00F8755E">
      <w:pPr>
        <w:rPr>
          <w:rStyle w:val="Strong"/>
        </w:rPr>
      </w:pPr>
      <w:r>
        <w:rPr>
          <w:rStyle w:val="Strong"/>
          <w:lang w:eastAsia="el-GR"/>
        </w:rPr>
        <w:t>Έρευνα Πεδίου 2: Μεθοδολογία αξιολόγησης νέων μορφών υποτροφιών «Κουπόνι Αρχικής Επαγγελματικής Κατάρτισης» και συγκριτική αποτίμησή τους με τους προηγούμενους τύπους υποτροφιών στην αρχική επαγγελματική κατάρτιση και τεχνική εκπαίδευση</w:t>
      </w:r>
    </w:p>
    <w:p w:rsidR="00F8755E" w:rsidRDefault="00F8755E">
      <w:pPr>
        <w:shd w:val="clear" w:color="auto" w:fill="FFFFFF"/>
      </w:pPr>
      <w:r w:rsidRPr="007C5E92">
        <w:t xml:space="preserve">Η έρευνα αφορούσε το σύνολο των ωφελουμένων σπουδαστών των ΙΕΚ που τους χορηγήθηκε η υποτροφία. </w:t>
      </w:r>
    </w:p>
    <w:p w:rsidR="00F8755E" w:rsidRDefault="00F8755E">
      <w:pPr>
        <w:rPr>
          <w:u w:val="single"/>
        </w:rPr>
      </w:pPr>
      <w:r w:rsidRPr="007C5E92">
        <w:rPr>
          <w:u w:val="single"/>
        </w:rPr>
        <w:t>(α) συνδρομή των κοινωνικά ασθενέστερων για ένταξη σε δημόσια και ιδιωτικά ΙΕΠ</w:t>
      </w:r>
    </w:p>
    <w:p w:rsidR="00F8755E" w:rsidRDefault="00F8755E">
      <w:r w:rsidRPr="007C5E92">
        <w:t xml:space="preserve">Ως προς τον στόχο αυτό υπάρχει γενική συναίνεση των διευθυντών των ΙΕΚ ότι τόσο ο σχεδιασμός όσο και η εφαρμογή του προγράμματος voucher πετυχαίνει τον στόχο αυτό, ιδίως αν ληφθεί υπόψη η δύσκολη κοινωνικοοικονομική συγκυρία στην οποία ευρίσκεται η χώρα. </w:t>
      </w:r>
    </w:p>
    <w:p w:rsidR="00F8755E" w:rsidRDefault="00F8755E">
      <w:pPr>
        <w:rPr>
          <w:u w:val="single"/>
        </w:rPr>
      </w:pPr>
      <w:r w:rsidRPr="007C5E92">
        <w:rPr>
          <w:u w:val="single"/>
        </w:rPr>
        <w:t>(β) βελτίωση της λειτουργίας των Δημοσίων και των Ιδιωτικών ΙΕΚ, καθώς και των παραρτημάτων τους</w:t>
      </w:r>
    </w:p>
    <w:p w:rsidR="00F8755E" w:rsidRDefault="00F8755E">
      <w:r w:rsidRPr="007C5E92">
        <w:t xml:space="preserve">Το πρόγραμμα ευρίσκεται στα μέσα του δεύτερου έτους εφαρμογής του οπότε είναι δύσκολο να διαπιστωθεί αν συνεισφέρει στη βελτίωση της λειτουργίας των δημοσίων και των ιδιωτικών ΙΕΚ, ειδικά μέσω Έρευνας Πεδίου με την απάντηση ερωτηματολογίων από διευθυντές και ΙΕΚ. Ως εκ τούτου προτείνεται ειδική επιτόπια έρευνα μετά το πέρας του προγράμματος </w:t>
      </w:r>
      <w:r w:rsidRPr="007C5E92">
        <w:rPr>
          <w:lang w:val="en-US"/>
        </w:rPr>
        <w:t>voucher</w:t>
      </w:r>
      <w:r w:rsidRPr="007C5E92">
        <w:t xml:space="preserve"> για να διαπιστωθεί αν, σε ποιο βαθμό και με ποιον τρόπο επιτυγχάνεται ο στόχος αυτός.</w:t>
      </w:r>
    </w:p>
    <w:p w:rsidR="00F8755E" w:rsidRDefault="00F8755E">
      <w:pPr>
        <w:rPr>
          <w:u w:val="single"/>
        </w:rPr>
      </w:pPr>
      <w:r w:rsidRPr="007C5E92">
        <w:rPr>
          <w:u w:val="single"/>
        </w:rPr>
        <w:t>(γ) προώθηση ειδικοτήτων που υπηρετούν τους αναπτυξιακούς στόχους της χώρας (σύνδεση προγραμμάτων κατάρτισης και ανάγκες αγοράς εργασίας)</w:t>
      </w:r>
    </w:p>
    <w:p w:rsidR="00F8755E" w:rsidRDefault="00F8755E">
      <w:r w:rsidRPr="007C5E92">
        <w:t>Από τις απαντήσεις των σπουδαστών είναι φανερό ότι σχεδόν το σύνολο των Σπουδαστών δεν επηρεάστηκε από το πρόγραμμα κατά την επιλογή της ειδικότητας στην οποία σπούδασε.</w:t>
      </w:r>
    </w:p>
    <w:p w:rsidR="00F8755E" w:rsidRDefault="00F8755E">
      <w:pPr>
        <w:rPr>
          <w:u w:val="single"/>
        </w:rPr>
      </w:pPr>
      <w:r w:rsidRPr="007C5E92">
        <w:rPr>
          <w:u w:val="single"/>
        </w:rPr>
        <w:t>(δ) αύξηση της συμμετοχής των νέων στην αρχική επαγγελματική κατάρτιση και ειδικότερα στα προγράμματα των ΙΕΚ (ιδιωτικών και δημοσίων)</w:t>
      </w:r>
    </w:p>
    <w:p w:rsidR="00F8755E" w:rsidRDefault="00F8755E">
      <w:r w:rsidRPr="007C5E92">
        <w:t>Ο στόχος της αύξησης της ζήτησης των υπηρεσιών επαγγελματικής εκπαίδευσης  στα ΙΕΚ μέσω του προγράμματος δεν φαίνεται να επιτυγχάνεται στον επιθυμητό βαθμό. Συγκεκριμένα, διαπιστώνεται ότι η χορήγηση της υποτροφίας δεν επηρέασε την απόφαση  των ωφελουμένων να φοιτήσουν σε ΙΕΚ αφού 9 στους 10 ωφελούμενοι δηλώνουν ότι ούτως ή άλλως θα σπούδαζαν σε ΙΕΚ.</w:t>
      </w:r>
    </w:p>
    <w:p w:rsidR="00F8755E" w:rsidRDefault="00F8755E">
      <w:r w:rsidRPr="007C5E92">
        <w:t>Υπήρξε σημαντικό ποσοστό των σπουδαστών που, παρά τη χορηγία της υποτροφίας δεν ολοκλήρωσαν τις σπουδές τους. Στο δείγμα των ΙΕΚ που απάντησαν στην έρευνα Πεδίου το ποσοστό εγκατάλειψης ανέρχεται σε 4% περίπου. Σύμφωνα με τις απόψεις που καταγράφηκαν, παράγοντες που, σε κάποιο βαθμό συνεισέφεραν στο ποσοστό εγκατάλειψης των σπουδών των ωφελουμένων σπουδαστών, είναι:</w:t>
      </w:r>
    </w:p>
    <w:p w:rsidR="00F8755E" w:rsidRDefault="00F8755E" w:rsidP="00E36870">
      <w:pPr>
        <w:pStyle w:val="ListBullet"/>
        <w:numPr>
          <w:ilvl w:val="0"/>
          <w:numId w:val="85"/>
        </w:numPr>
        <w:spacing w:before="0" w:after="0"/>
        <w:contextualSpacing/>
      </w:pPr>
      <w:r w:rsidRPr="007C5E92">
        <w:t>οι καθυστερήσεις στην χορήγηση των υποτροφιών</w:t>
      </w:r>
    </w:p>
    <w:p w:rsidR="00F8755E" w:rsidRDefault="00F8755E" w:rsidP="00E36870">
      <w:pPr>
        <w:pStyle w:val="ListBullet"/>
        <w:numPr>
          <w:ilvl w:val="0"/>
          <w:numId w:val="85"/>
        </w:numPr>
        <w:spacing w:before="0" w:after="0"/>
        <w:contextualSpacing/>
      </w:pPr>
      <w:r w:rsidRPr="007C5E92">
        <w:t>η μη κάλυψη άλλων δαπανών που σχετίζονται με τις σπουδές των ωφελουμένων (μετακινήσεις, αναλώσιμα, κλπ)</w:t>
      </w:r>
    </w:p>
    <w:p w:rsidR="00F8755E" w:rsidRPr="00BA7053" w:rsidRDefault="00F8755E" w:rsidP="00175CBF">
      <w:r w:rsidRPr="007C5E92">
        <w:t>Η πλειοψηφία των διευθυντών θεωρεί ότι η προετοιμασία και η οργάνωση για την υλοποίηση του προγράμματος από  τον δικαιούχο ήταν ικανοποιητική.  Όμως, κατά το 1ο έτος εφαρμογής του προγράμματος, εντοπίζονται κάποια προβλήματα σε σχέση με την ενημέρωσή τους  επί των διαδικασιών ελέγχου των δικαιολογητικών και γενικά οργάνωσης του προγράμματος. Στην πορεία υλοποίησης τα θέματα  αποσαφηνίστηκαν και ως εκ τούτου κατά το 2ο έτος εφαρμογής, το πρόγραμμα υλοποιήθηκε πιο ομαλά. Η λειτουργία της πλατφόρμας χαρακτηρίζεται από τους σχεδόν το σύνολο των Διευθυντών ως ικανοποιητική έως εξαιρετική.</w:t>
      </w:r>
    </w:p>
    <w:p w:rsidR="00F8755E" w:rsidRPr="00BA7053" w:rsidRDefault="00F8755E" w:rsidP="00175CBF">
      <w:r w:rsidRPr="007C5E92">
        <w:t xml:space="preserve">Πέρα από την ανάρτηση ανακοινώσεων για την χορήγηση του </w:t>
      </w:r>
      <w:r w:rsidRPr="007C5E92">
        <w:rPr>
          <w:lang w:val="en-US"/>
        </w:rPr>
        <w:t>Voucher</w:t>
      </w:r>
      <w:r w:rsidRPr="007C5E92">
        <w:t xml:space="preserve">, δεν υπήρξαν άλλες ουσιαστικές κεντρικές δράσεις δημοσιότητας, γεγονός που είχε αρνητικές συνέπειες για την επίτευξη των στόχων του προγράμματος. Το πρόγραμμα σε μεγάλο βαθμό στηρίχθηκε στην αποκεντρωμένη (από τα ΙΕΚ) ενημέρωση των δυνητικών ωφελουμένων. </w:t>
      </w:r>
    </w:p>
    <w:p w:rsidR="00F8755E" w:rsidRPr="00BA7053" w:rsidRDefault="00F8755E" w:rsidP="00175CBF">
      <w:pPr>
        <w:rPr>
          <w:rStyle w:val="Strong"/>
        </w:rPr>
      </w:pPr>
      <w:r>
        <w:rPr>
          <w:rStyle w:val="Strong"/>
          <w:lang w:eastAsia="el-GR"/>
        </w:rPr>
        <w:t>Έρευνα Πεδίου 3: Αξιολόγηση των προγραμμάτων διά βίου μάθησης μέσω των Κέντρων Εκπαίδευσης Ενηλίκων και προτάσεις αξιοποίησης τους για τη διαμόρφωση των προγραμμάτων που θα υλοποιούνται μέσω των κέντρων Διά Βίου Μάθησης</w:t>
      </w:r>
    </w:p>
    <w:p w:rsidR="00F8755E" w:rsidRPr="00BA7053" w:rsidRDefault="00F8755E" w:rsidP="00175CBF">
      <w:r w:rsidRPr="007C5E92">
        <w:t>Η αξιολόγηση των αποτελεσμάτων εφαρμογής του Έργου «Κέντρα Εκπαίδευσης Ενηλίκων» διεξήχθη με την υλοποίηση δύο διακριτών ενοτήτων εργασιών που αφορούσαν η μεν πρώτη ενέργειες έρευνας γραφείου, ενώ η δεύτερη τη διεξαγωγή έρευνας πεδίου που απευθύνθηκε  προς τα στελέχη των Κέντρων Εκπαίδευσης Ενηλίκων.</w:t>
      </w:r>
    </w:p>
    <w:p w:rsidR="00F8755E" w:rsidRDefault="00F8755E">
      <w:r w:rsidRPr="007C5E92">
        <w:t>Τα σημεία προς αξιοποίηση αναφέρονται κατηγοριοποιημένα σε επίπεδο:</w:t>
      </w:r>
    </w:p>
    <w:p w:rsidR="00F8755E" w:rsidRDefault="00F8755E" w:rsidP="00E36870">
      <w:pPr>
        <w:pStyle w:val="ListParagraph1"/>
        <w:numPr>
          <w:ilvl w:val="0"/>
          <w:numId w:val="82"/>
        </w:numPr>
        <w:spacing w:after="0" w:line="288" w:lineRule="auto"/>
        <w:jc w:val="both"/>
        <w:rPr>
          <w:rFonts w:ascii="Bookman Old Style" w:hAnsi="Bookman Old Style"/>
        </w:rPr>
      </w:pPr>
      <w:r w:rsidRPr="007C5E92">
        <w:rPr>
          <w:rFonts w:ascii="Bookman Old Style" w:hAnsi="Bookman Old Style"/>
        </w:rPr>
        <w:t>Διοικητικής/ διαχειριστικής οργάνωσης και λειτουργίας, σε κεντρικό και περιφερειακό επίπεδο, των δομών υλοποίησης των προγραμμάτων</w:t>
      </w:r>
    </w:p>
    <w:p w:rsidR="00F8755E" w:rsidRDefault="00F8755E" w:rsidP="00E36870">
      <w:pPr>
        <w:pStyle w:val="ListParagraph1"/>
        <w:numPr>
          <w:ilvl w:val="0"/>
          <w:numId w:val="82"/>
        </w:numPr>
        <w:spacing w:after="0" w:line="288" w:lineRule="auto"/>
        <w:jc w:val="both"/>
        <w:rPr>
          <w:rFonts w:ascii="Bookman Old Style" w:hAnsi="Bookman Old Style"/>
        </w:rPr>
      </w:pPr>
      <w:r w:rsidRPr="007C5E92">
        <w:rPr>
          <w:rFonts w:ascii="Bookman Old Style" w:hAnsi="Bookman Old Style"/>
        </w:rPr>
        <w:t xml:space="preserve">Σχεδιασμού, παρακολούθησης και μετα-παρακολούθησης της υλοποίησης των προγραμμάτων εκπαίδευσης ενηλίκων    </w:t>
      </w:r>
    </w:p>
    <w:p w:rsidR="00F8755E" w:rsidRPr="00BA7053" w:rsidRDefault="00F8755E" w:rsidP="00175CBF">
      <w:r w:rsidRPr="00BA7053">
        <w:t>Ως προς την πρώτη κατηγορία προτάσεων – στοιχείων προς αξιοποίηση τα σημαντικότερα σημεία είναι τα ακόλουθα:</w:t>
      </w:r>
    </w:p>
    <w:p w:rsidR="00F8755E" w:rsidRDefault="00F8755E" w:rsidP="00E36870">
      <w:pPr>
        <w:pStyle w:val="ListBullet"/>
        <w:numPr>
          <w:ilvl w:val="0"/>
          <w:numId w:val="84"/>
        </w:numPr>
        <w:spacing w:before="0" w:after="0"/>
        <w:contextualSpacing/>
      </w:pPr>
      <w:r w:rsidRPr="00BA7053">
        <w:t>Διακριτοί ρόλοι μεταξύ των εμπλεκομένων μερών στην υλοποίηση των προγραμμάτων εκπαίδευσης ενηλίκων, με ρητή αποτύπωση των αρμοδιοτήτων τους και υποστηρικτικά εργαλεία όπως π.χ. συμφωνητικό συνεργασιών, οδηγός εφαρμογής προγράμματος, διατυπωμένες διαδικασίες με ροές εργασιών κτλ</w:t>
      </w:r>
    </w:p>
    <w:p w:rsidR="00F8755E" w:rsidRDefault="00F8755E" w:rsidP="00E36870">
      <w:pPr>
        <w:pStyle w:val="ListBullet"/>
        <w:numPr>
          <w:ilvl w:val="0"/>
          <w:numId w:val="84"/>
        </w:numPr>
        <w:spacing w:before="0" w:after="0"/>
        <w:contextualSpacing/>
      </w:pPr>
      <w:r w:rsidRPr="00BA7053">
        <w:t>Καθορισμός ενιαίου μηχανισμού συστηματικής παρακολούθησης της υλοποίησης των προγραμμάτων εκπαίδευσης και ανατροφοδότησης του πλαισίου υλοποίησής τους, καθώς και σχετικών εργαλείων. Ο μηχανισμός παρακολούθησης και ανατροφοδότησης θα καλύπτει τόσο τις διοικητικές/ διαχειριστικές ανάγκες (π.χ. συγχρονισμός του χρονικού προγραμματισμού της υλοποίησης του φυσικού αντικειμένου με την έγκαιρη χρηματοδότηση), όσο και τις ανάγκες του επιστημονικού σκέλους των προγραμμάτων (π.χ. παρακολούθηση των δεικτών υλοποίησης και αποτελεσμάτων).</w:t>
      </w:r>
    </w:p>
    <w:p w:rsidR="00F8755E" w:rsidRDefault="00F8755E" w:rsidP="00E36870">
      <w:pPr>
        <w:pStyle w:val="ListBullet"/>
        <w:numPr>
          <w:ilvl w:val="0"/>
          <w:numId w:val="84"/>
        </w:numPr>
        <w:spacing w:before="0" w:after="0"/>
        <w:contextualSpacing/>
      </w:pPr>
      <w:r w:rsidRPr="00BA7053">
        <w:t>Κεντρικός σχεδιασμός των ενεργειών δημοσιότητας και προσαρμογή όπου κρίνεται απαραίτητο στις τοπικές ιδιαιτερότητες σχετικά με τις ανάγκες ευαισθητοποίησης/ ενημέρωσης και διάχυσης των αποτελεσμάτων των προγραμμάτων.</w:t>
      </w:r>
    </w:p>
    <w:p w:rsidR="00F8755E" w:rsidRDefault="00F8755E" w:rsidP="00E36870">
      <w:pPr>
        <w:pStyle w:val="ListBullet"/>
        <w:numPr>
          <w:ilvl w:val="0"/>
          <w:numId w:val="84"/>
        </w:numPr>
        <w:spacing w:before="0" w:after="0"/>
        <w:contextualSpacing/>
      </w:pPr>
      <w:r w:rsidRPr="007C5E92">
        <w:t>Αξιοποίηση των δυνατοτήτων και υποδομών των Τεχνολογιών της Πληροφορίας και της Επικοινωνίας (Τ.Π.Ε.).</w:t>
      </w:r>
    </w:p>
    <w:p w:rsidR="00F8755E" w:rsidRDefault="00F8755E" w:rsidP="00E36870">
      <w:pPr>
        <w:pStyle w:val="ListBullet"/>
        <w:numPr>
          <w:ilvl w:val="0"/>
          <w:numId w:val="84"/>
        </w:numPr>
        <w:spacing w:before="0" w:after="0"/>
        <w:contextualSpacing/>
      </w:pPr>
      <w:r w:rsidRPr="007C5E92">
        <w:t xml:space="preserve">Καθορισμός των ελάχιστων προδιαγραφών λειτουργίας των δομών παροχής υπηρεσιών εκπαίδευσης σε ανθρώπινους, υλικούς και τεχνολογικούς πόρους, καθώς και σχετικής διαδικασίας πιστοποίησής τους. </w:t>
      </w:r>
    </w:p>
    <w:p w:rsidR="00F8755E" w:rsidRPr="00BA7053" w:rsidRDefault="00F8755E" w:rsidP="00175CBF">
      <w:r w:rsidRPr="007C5E92">
        <w:t xml:space="preserve">Ως προς τη δεύτερη κατηγορία προτάσεων </w:t>
      </w:r>
      <w:r w:rsidRPr="004829B4">
        <w:t>–</w:t>
      </w:r>
      <w:r w:rsidRPr="007C5E92">
        <w:t xml:space="preserve"> στοιχείων προς αξιοποίηση τα σημαντικότερα σημεία είναι τα ακόλουθα:</w:t>
      </w:r>
    </w:p>
    <w:p w:rsidR="00F8755E" w:rsidRDefault="00F8755E" w:rsidP="00E36870">
      <w:pPr>
        <w:pStyle w:val="ListBullet"/>
        <w:numPr>
          <w:ilvl w:val="0"/>
          <w:numId w:val="83"/>
        </w:numPr>
        <w:spacing w:before="0" w:after="0"/>
        <w:contextualSpacing/>
      </w:pPr>
      <w:r w:rsidRPr="007C5E92">
        <w:t xml:space="preserve">Συνθετικός σχεδιασμός των προγραμμάτων εκπαίδευσης που θα λαμβάνει υπόψη α) τα μακροοικονομικά μεγέθη και το ευρύτερο κοινωνικο-οικονομικό περιβάλλον και β) τα ευρήματα από τη συστηματική καταγραφή των αναγκών των επιμέρους ομάδων στόχων σε εκπαίδευση και των απόψεων των (τοπικών) εμπλεκόμενων μερών, προκειμένου να προσαρμόζονται τα προγράμματα εκπαίδευσης στις σχετικές (τοπικές) κοινωνικές και επαγγελματικές ανάγκες. </w:t>
      </w:r>
    </w:p>
    <w:p w:rsidR="00F8755E" w:rsidRDefault="00F8755E" w:rsidP="00E36870">
      <w:pPr>
        <w:pStyle w:val="ListBullet"/>
        <w:numPr>
          <w:ilvl w:val="0"/>
          <w:numId w:val="83"/>
        </w:numPr>
        <w:spacing w:before="0" w:after="0"/>
        <w:contextualSpacing/>
      </w:pPr>
      <w:r w:rsidRPr="007C5E92">
        <w:t>Αντίστοιχη με το ανωτέρω σημείο καταγραφή των αναγκών, σχεδιασμό και υλοποίηση προγραμμάτων ενίσχυσης των δεξιοτήτων και του γνωστικού υπόβαθρου των εκπαιδευτών, καθώς και συστηματική υποστήριξή τους.</w:t>
      </w:r>
    </w:p>
    <w:p w:rsidR="00F8755E" w:rsidRDefault="00F8755E" w:rsidP="00E36870">
      <w:pPr>
        <w:pStyle w:val="ListBullet"/>
        <w:numPr>
          <w:ilvl w:val="0"/>
          <w:numId w:val="83"/>
        </w:numPr>
        <w:spacing w:before="0" w:after="0"/>
        <w:contextualSpacing/>
      </w:pPr>
      <w:r w:rsidRPr="00B31819">
        <w:t>Λειτουργία Μητρώου Επιμορφωτών</w:t>
      </w:r>
    </w:p>
    <w:p w:rsidR="00F8755E" w:rsidRDefault="00F8755E" w:rsidP="00E36870">
      <w:pPr>
        <w:pStyle w:val="ListBullet"/>
        <w:numPr>
          <w:ilvl w:val="0"/>
          <w:numId w:val="83"/>
        </w:numPr>
        <w:spacing w:before="0" w:after="0"/>
        <w:contextualSpacing/>
      </w:pPr>
      <w:r w:rsidRPr="00B31819">
        <w:t>Σχεδιασμός και υλοποίηση/ εφαρμογή διαδικασιών και πόρων/ εργαλείων Διαχείρισης της Γνώσης (</w:t>
      </w:r>
      <w:r w:rsidRPr="00B31819">
        <w:rPr>
          <w:lang w:val="en-US"/>
        </w:rPr>
        <w:t>Knowledge</w:t>
      </w:r>
      <w:r w:rsidRPr="00B31819">
        <w:t xml:space="preserve"> </w:t>
      </w:r>
      <w:r w:rsidRPr="00B31819">
        <w:rPr>
          <w:lang w:val="en-US"/>
        </w:rPr>
        <w:t>Management</w:t>
      </w:r>
      <w:r w:rsidRPr="00B31819">
        <w:t xml:space="preserve">), προκειμένου να διασφαλιστεί μια συστηματική ροή συγκέντρωσης, κατηγοριοποίησης, επεξεργασίας, επικαιροποίησης πληροφοριών και δεδομένων σχετικών με τις θεματικές εκπαίδευσης και το ευρύτερο περιβάλλον της Γενικής Εκπαίδευσης Ενηλίκων, διαθέσιμων προς τους άμεσα εμπλεκόμενους. </w:t>
      </w:r>
    </w:p>
    <w:p w:rsidR="00F8755E" w:rsidRDefault="00F8755E" w:rsidP="00E36870">
      <w:pPr>
        <w:pStyle w:val="ListBullet"/>
        <w:numPr>
          <w:ilvl w:val="0"/>
          <w:numId w:val="83"/>
        </w:numPr>
        <w:spacing w:before="0" w:after="0"/>
        <w:contextualSpacing/>
      </w:pPr>
      <w:r w:rsidRPr="00B31819">
        <w:t>Αξιοποίηση των δυνατοτήτων και υποδομών των Τεχνολογιών της Πληροφορίας και της Επικοινωνίας (Τ.Π.Ε.), προκειμένου να καλυφθεί η ζήτηση και σε απομακρυσμένες γεωγραφικά περιοχές.</w:t>
      </w:r>
    </w:p>
    <w:p w:rsidR="00F8755E" w:rsidRDefault="00F8755E" w:rsidP="00E36870">
      <w:pPr>
        <w:pStyle w:val="ListBullet"/>
        <w:numPr>
          <w:ilvl w:val="0"/>
          <w:numId w:val="83"/>
        </w:numPr>
        <w:spacing w:before="0" w:after="0"/>
        <w:contextualSpacing/>
      </w:pPr>
      <w:r w:rsidRPr="00B31819">
        <w:t>Σύνδεση του γνωστικού αντικειμένου των θεματικών εκπαίδευσης, όπου αυτό κρίνεται εφικτό, με την πρακτική εφαρμογή τους, μέσω υποστηρικτικών ενεργειών π.χ. εκπαιδευτικών επισκέψεων, προσομοιώσεων κτλ.</w:t>
      </w:r>
    </w:p>
    <w:p w:rsidR="00F8755E" w:rsidRDefault="00F8755E" w:rsidP="00E36870">
      <w:pPr>
        <w:pStyle w:val="ListBullet"/>
        <w:numPr>
          <w:ilvl w:val="0"/>
          <w:numId w:val="83"/>
        </w:numPr>
        <w:spacing w:before="0" w:after="0"/>
        <w:contextualSpacing/>
      </w:pPr>
      <w:r w:rsidRPr="00B31819">
        <w:t>Ευελιξία στον καθορισμό του ωρολογίου προγράμματος των επιμέρους θεματικών εκπαίδευσης ανάλογα με τη φύση του αντικειμένου εκπαίδευσης και τις διαπιστωμένες ανάγκες των ομάδων στόχων σε εκπαίδευση.</w:t>
      </w:r>
    </w:p>
    <w:p w:rsidR="00F8755E" w:rsidRDefault="00F8755E" w:rsidP="00E36870">
      <w:pPr>
        <w:pStyle w:val="ListBullet"/>
        <w:numPr>
          <w:ilvl w:val="0"/>
          <w:numId w:val="83"/>
        </w:numPr>
        <w:spacing w:before="0" w:after="0"/>
        <w:contextualSpacing/>
      </w:pPr>
      <w:r w:rsidRPr="00B31819">
        <w:t>Σχεδιασμός ενός συστήματος πιστοποίησης της αποκτηθείσας γνώσης, το οποίο θα λειτουργήσει και ως κίνητρο συμμετοχής στα σχετικά προγράμματα.</w:t>
      </w:r>
    </w:p>
    <w:p w:rsidR="00F8755E" w:rsidRPr="00B6693C" w:rsidRDefault="00F8755E" w:rsidP="00AA7130">
      <w:pPr>
        <w:autoSpaceDE w:val="0"/>
        <w:autoSpaceDN w:val="0"/>
        <w:adjustRightInd w:val="0"/>
        <w:spacing w:before="0" w:after="0" w:line="360" w:lineRule="auto"/>
      </w:pPr>
    </w:p>
    <w:p w:rsidR="00F8755E" w:rsidRPr="00042919" w:rsidRDefault="00F8755E" w:rsidP="00AA7130">
      <w:pPr>
        <w:rPr>
          <w:rFonts w:cs="Verdana"/>
        </w:rPr>
      </w:pPr>
      <w:r w:rsidRPr="00042919">
        <w:rPr>
          <w:b/>
        </w:rPr>
        <w:t>1.7.3.2 Σχέδι</w:t>
      </w:r>
      <w:r>
        <w:rPr>
          <w:b/>
        </w:rPr>
        <w:t>α</w:t>
      </w:r>
      <w:r w:rsidRPr="00042919">
        <w:rPr>
          <w:b/>
        </w:rPr>
        <w:t xml:space="preserve"> Αξιολόγησης 2011-2012 </w:t>
      </w:r>
      <w:r>
        <w:rPr>
          <w:b/>
        </w:rPr>
        <w:t xml:space="preserve"> και 2013-2015 </w:t>
      </w:r>
      <w:r w:rsidRPr="00042919">
        <w:rPr>
          <w:b/>
        </w:rPr>
        <w:t>που συμφωνήθηκ</w:t>
      </w:r>
      <w:r>
        <w:rPr>
          <w:b/>
        </w:rPr>
        <w:t>αν</w:t>
      </w:r>
      <w:r w:rsidRPr="00042919">
        <w:rPr>
          <w:b/>
        </w:rPr>
        <w:t xml:space="preserve"> στ</w:t>
      </w:r>
      <w:r>
        <w:rPr>
          <w:b/>
        </w:rPr>
        <w:t>ο</w:t>
      </w:r>
      <w:r w:rsidRPr="00042919">
        <w:rPr>
          <w:b/>
        </w:rPr>
        <w:t xml:space="preserve"> πλαίσι</w:t>
      </w:r>
      <w:r>
        <w:rPr>
          <w:b/>
        </w:rPr>
        <w:t>ο</w:t>
      </w:r>
      <w:r w:rsidRPr="00042919">
        <w:rPr>
          <w:b/>
        </w:rPr>
        <w:t xml:space="preserve"> της  Ειδικής Επιτροπής για την Αξιολόγηση των Παρεμβάσεων του ΕΚΤ </w:t>
      </w:r>
    </w:p>
    <w:p w:rsidR="00F8755E" w:rsidRPr="00042919" w:rsidRDefault="00F8755E" w:rsidP="00AA7130">
      <w:pPr>
        <w:spacing w:before="120"/>
      </w:pPr>
      <w:r w:rsidRPr="00042919">
        <w:t>Το Σχέδιο Αξιολόγησης ΕΚΤ 2011-2012 περιλαμβάνει την εξής αξιολογητική μελέτη στρατηγικού χαρακτήρα, με αναθέτουσα αρχή το Επιχειρησιακό Πρόγραμμα «Εκπαίδευση και Δια Βίου Μάθηση»:</w:t>
      </w:r>
    </w:p>
    <w:p w:rsidR="00F8755E" w:rsidRPr="00042919" w:rsidRDefault="00F8755E" w:rsidP="00AA7130">
      <w:pPr>
        <w:rPr>
          <w:rFonts w:cs="Arial"/>
          <w:b/>
          <w:bCs/>
        </w:rPr>
      </w:pPr>
      <w:r w:rsidRPr="00042919">
        <w:rPr>
          <w:b/>
        </w:rPr>
        <w:t xml:space="preserve">«Μελέτη αξιολόγησης της </w:t>
      </w:r>
      <w:r w:rsidRPr="00042919">
        <w:rPr>
          <w:rFonts w:cs="Arial"/>
          <w:b/>
          <w:bCs/>
        </w:rPr>
        <w:t>μέχρι τώρα πορείας των πράξεων για το Νέο Σχολείο και εκτίμηση των επιπτώσεων τους, τόσο ως προς την αύξηση της ποιότητας της παρεχόμενης εκπαίδευσης, όσο και ως προς την καταπολέμηση της σχολικής διαρροής».</w:t>
      </w:r>
    </w:p>
    <w:p w:rsidR="00F8755E" w:rsidRPr="00042919" w:rsidRDefault="00F8755E" w:rsidP="00AA7130">
      <w:pPr>
        <w:rPr>
          <w:rFonts w:ascii="Verdana" w:hAnsi="Verdana"/>
        </w:rPr>
      </w:pPr>
      <w:r w:rsidRPr="00042919">
        <w:t xml:space="preserve">Η μελέτη </w:t>
      </w:r>
      <w:r>
        <w:t>πραγματοποιήθηκε</w:t>
      </w:r>
      <w:r w:rsidRPr="00042919">
        <w:t xml:space="preserve"> από το Σύμβουλο Αξιολόγησης του ΕΠΕΔΒΜ ως μία από τις έρευνες πεδίου στο πλαίσιο του Παραδοτέου «Ενδιάμεση Αξιολόγηση Επιχειρησιακού Προγράμματος»</w:t>
      </w:r>
      <w:r>
        <w:t>.</w:t>
      </w:r>
      <w:r w:rsidRPr="00042919">
        <w:t xml:space="preserve">  </w:t>
      </w:r>
    </w:p>
    <w:p w:rsidR="00F8755E" w:rsidRPr="007823A8" w:rsidRDefault="00F8755E" w:rsidP="008E71C3">
      <w:pPr>
        <w:spacing w:before="120"/>
      </w:pPr>
      <w:r>
        <w:rPr>
          <w:lang w:val="en-US"/>
        </w:rPr>
        <w:t>H</w:t>
      </w:r>
      <w:r w:rsidRPr="007823A8">
        <w:t xml:space="preserve"> </w:t>
      </w:r>
      <w:r>
        <w:t xml:space="preserve">μελέτη παρελήφθη στο πλαίσιο του Παραδοτέου Δ’ «Ενδιάμεση Αξιολόγηση του ΕΠΕΔΒΜ» (Μάιος 2013) και η παρουσίαση των αποτελεσμάτων της  έχει γίνει στην παραπάνω ενότητα 1.7.3.1. </w:t>
      </w:r>
    </w:p>
    <w:p w:rsidR="00F8755E" w:rsidRPr="00042919" w:rsidRDefault="00F8755E" w:rsidP="00A90FE6">
      <w:pPr>
        <w:spacing w:before="120"/>
      </w:pPr>
      <w:r>
        <w:t>Κατά τη διάρκεια του έτους 2013</w:t>
      </w:r>
      <w:r w:rsidRPr="00042919">
        <w:t xml:space="preserve"> πραγματοποιήθηκε </w:t>
      </w:r>
      <w:r>
        <w:t>τον Ιανουάριο η 6</w:t>
      </w:r>
      <w:r w:rsidRPr="00A90FE6">
        <w:rPr>
          <w:vertAlign w:val="superscript"/>
        </w:rPr>
        <w:t>η</w:t>
      </w:r>
      <w:r>
        <w:t xml:space="preserve">  Τεχνική Σύσκεψη της ΕΑΠΑΠ και τον Νοέμβριο πραγματοποιήθηκε  </w:t>
      </w:r>
      <w:r w:rsidRPr="00B31819">
        <w:rPr>
          <w:rFonts w:cs="Arial"/>
          <w:color w:val="000080"/>
        </w:rPr>
        <w:t>σύσκεψη</w:t>
      </w:r>
      <w:r>
        <w:rPr>
          <w:rFonts w:cs="Arial"/>
          <w:color w:val="000080"/>
        </w:rPr>
        <w:t xml:space="preserve"> με την ελληνική πλευρά των συμμετεχόντων εκπροσώπων της </w:t>
      </w:r>
      <w:r w:rsidRPr="008B298B">
        <w:t>ΕΑΠΑΠ. Το Σχέδιο Αξιολόγησης 2013</w:t>
      </w:r>
      <w:r>
        <w:t>-2015 περιλαμβάνει την</w:t>
      </w:r>
      <w:r w:rsidRPr="00A90FE6">
        <w:t xml:space="preserve"> </w:t>
      </w:r>
      <w:r w:rsidRPr="00042919">
        <w:t>εξής αξιολογητική μελέτη στρατηγικού χαρακτήρα, με αναθέτουσα αρχή το Επιχειρησιακό Πρόγραμμα «Εκπαίδευση και Δια Βίου Μάθηση»:</w:t>
      </w:r>
    </w:p>
    <w:p w:rsidR="00F8755E" w:rsidRPr="00C012F2" w:rsidRDefault="00F8755E" w:rsidP="00C012F2">
      <w:r w:rsidRPr="00C012F2">
        <w:rPr>
          <w:b/>
          <w:bCs/>
        </w:rPr>
        <w:t>Μελέτη για την αξιολόγηση της λειτουργίας των Δομών Απασχόλησης και Σταδιοδρομίας των ΑΕΙ (Δ.Α.ΣΤΑ)</w:t>
      </w:r>
    </w:p>
    <w:p w:rsidR="00F8755E" w:rsidRPr="00C012F2" w:rsidRDefault="00F8755E" w:rsidP="007A2BDA">
      <w:pPr>
        <w:spacing w:before="0" w:after="0"/>
      </w:pPr>
      <w:r w:rsidRPr="00C012F2">
        <w:rPr>
          <w:b/>
          <w:bCs/>
        </w:rPr>
        <w:t>Αντικείμενο του έργου</w:t>
      </w:r>
      <w:r w:rsidRPr="00C012F2">
        <w:t>: η  αξιολόγηση της λειτουργίας των Δομών Απασχόλησης και Σταδιοδρομίας των ΑΕΙ (Δ.Α.ΣΤΑ) και των επιμέρους οργανικών μονάδων, δηλαδή των Γραφείων Διασύνδεσης (Γ.Δ.) και των Μονάδων Καινοτομίας και Επιχειρηματικότητας (ΜΟ.Κ.Ε.) που χρηματοδοτούνται από το Επιχειρησιακό Πρόγραμμα «Εκπαίδευση και Διά Βίου Μάθηση».</w:t>
      </w:r>
    </w:p>
    <w:p w:rsidR="00F8755E" w:rsidRPr="0011759E" w:rsidRDefault="00F8755E" w:rsidP="008B298B">
      <w:pPr>
        <w:spacing w:before="40"/>
      </w:pPr>
      <w:r w:rsidRPr="00B31819">
        <w:t xml:space="preserve">Βασικά στοιχεία της μελέτης είναι: </w:t>
      </w:r>
    </w:p>
    <w:p w:rsidR="00F8755E" w:rsidRDefault="00F8755E" w:rsidP="00E36870">
      <w:pPr>
        <w:numPr>
          <w:ilvl w:val="0"/>
          <w:numId w:val="88"/>
        </w:numPr>
        <w:spacing w:before="40" w:after="0"/>
      </w:pPr>
      <w:r w:rsidRPr="00B31819">
        <w:t xml:space="preserve">Καταγραφή και συγκριτική αποτύπωση αντίστοιχων πρακτικών σε 10 χώρες της Ευρωπαϊκής Ένωσης. </w:t>
      </w:r>
    </w:p>
    <w:p w:rsidR="00F8755E" w:rsidRDefault="00F8755E" w:rsidP="00E36870">
      <w:pPr>
        <w:numPr>
          <w:ilvl w:val="0"/>
          <w:numId w:val="88"/>
        </w:numPr>
        <w:spacing w:before="40" w:after="0"/>
      </w:pPr>
      <w:r w:rsidRPr="00B31819">
        <w:t>Διεξαγωγή έρευνας πεδίου για τη λειτουργία των δομών Δ.Α.ΣΤΑ, ΜΟ.Κ.Ε. και Γραφείων Διασύνδεσης. Η έρευνα θα γίνει και με επιτόπιες επισκέψεις στα ΑΕΙ και συμπλήρωση</w:t>
      </w:r>
      <w:r w:rsidRPr="004829B4">
        <w:t> </w:t>
      </w:r>
      <w:r w:rsidRPr="00B31819">
        <w:t xml:space="preserve"> ερωτηματολογίων και δομημένων συνεντεύξεων. Κωδικοποίηση των ποσοτικών στοιχείων που έχουν καταγράψει στο πλαίσιο των ετήσιων εκθέσεων για τις εν λόγω πράξεις 12 τουλάχιστον ΑΕΙ σε 6 περιφέρειες. Συσχέτιση αυτών των δεδομένων με τα στοιχεία της</w:t>
      </w:r>
      <w:r w:rsidRPr="004829B4">
        <w:t> </w:t>
      </w:r>
      <w:r w:rsidRPr="00B31819">
        <w:t xml:space="preserve"> έρευνας πεδίου.</w:t>
      </w:r>
    </w:p>
    <w:p w:rsidR="00F8755E" w:rsidRDefault="00F8755E" w:rsidP="00E36870">
      <w:pPr>
        <w:numPr>
          <w:ilvl w:val="0"/>
          <w:numId w:val="88"/>
        </w:numPr>
        <w:spacing w:before="40" w:after="0"/>
      </w:pPr>
      <w:r w:rsidRPr="00B31819">
        <w:t xml:space="preserve">Καταγραφή των λειτουργικών χαρακτηριστικών των πληροφοριακών συστημάτων των ΔΑΣΤΑ. Αποτίμηση των πληροφοριακών συστημάτων σε σχέση με την έργο των υπό μελέτη Δομών και τη δυνατότητα συλλογής επαρκών στοιχείων για την μέτρηση της αποτελεσματικότητας τους. </w:t>
      </w:r>
    </w:p>
    <w:p w:rsidR="00F8755E" w:rsidRDefault="00F8755E" w:rsidP="00E36870">
      <w:pPr>
        <w:numPr>
          <w:ilvl w:val="0"/>
          <w:numId w:val="88"/>
        </w:numPr>
        <w:spacing w:before="40" w:after="0"/>
      </w:pPr>
      <w:r w:rsidRPr="00B31819">
        <w:t>Προτάσεις για την βελτίωση λειτουργίας των ΔΑΣΤΑ και συνολική αποτίμηση των σχετικών δράσεων εν όψει του σχεδιασμού της νέας προγραμματικής περιόδου.</w:t>
      </w:r>
    </w:p>
    <w:p w:rsidR="00F8755E" w:rsidRDefault="00F8755E">
      <w:r w:rsidRPr="00B31819">
        <w:t xml:space="preserve">Κατά την αξιολόγηση θα πραγματοποιηθεί καταγραφή των δυσκολιών και των προβλημάτων που παρουσιάστηκαν κατά την υλοποίηση της Πράξης τόσο σε σχέση με τον αρχικό προγραμματισμό, όσο και με την εφαρμογή του προγράμματος γενικότερα. Θα διερευνηθούν οι αιτίες, οι συνέπειες και ο τρόπος αντιμετώπισης των προβλημάτων   </w:t>
      </w:r>
    </w:p>
    <w:p w:rsidR="00F8755E" w:rsidRPr="00123A9D" w:rsidRDefault="00F8755E" w:rsidP="00AA7130">
      <w:pPr>
        <w:rPr>
          <w:rFonts w:ascii="Verdana" w:hAnsi="Verdana"/>
          <w:sz w:val="20"/>
          <w:szCs w:val="20"/>
        </w:rPr>
      </w:pPr>
    </w:p>
    <w:p w:rsidR="00F8755E" w:rsidRPr="00EC525D" w:rsidRDefault="00F8755E" w:rsidP="00AA7130">
      <w:pPr>
        <w:spacing w:before="120"/>
        <w:rPr>
          <w:b/>
        </w:rPr>
      </w:pPr>
      <w:r w:rsidRPr="00EC525D">
        <w:rPr>
          <w:b/>
        </w:rPr>
        <w:t xml:space="preserve">1.7.3.3 Λοιπές Μελέτες Αξιολόγησης </w:t>
      </w:r>
    </w:p>
    <w:p w:rsidR="00F8755E" w:rsidRDefault="00F8755E" w:rsidP="00AA7130">
      <w:pPr>
        <w:spacing w:before="120"/>
      </w:pPr>
      <w:r w:rsidRPr="00EC525D">
        <w:t>Κατά το  έτος 201</w:t>
      </w:r>
      <w:r>
        <w:t>3</w:t>
      </w:r>
      <w:r w:rsidRPr="00EC525D">
        <w:t xml:space="preserve"> </w:t>
      </w:r>
      <w:r>
        <w:t xml:space="preserve"> </w:t>
      </w:r>
      <w:r w:rsidRPr="00EC525D">
        <w:t>ανατέθηκ</w:t>
      </w:r>
      <w:r>
        <w:t>ε</w:t>
      </w:r>
      <w:r w:rsidRPr="00010C04">
        <w:t xml:space="preserve"> </w:t>
      </w:r>
      <w:r w:rsidRPr="00EC525D">
        <w:t xml:space="preserve">από την ΕΥΔ ΕΠΕΔΒΜ </w:t>
      </w:r>
      <w:r>
        <w:t xml:space="preserve">η </w:t>
      </w:r>
      <w:r w:rsidRPr="00EC525D">
        <w:t>μελέτ</w:t>
      </w:r>
      <w:r>
        <w:t>η</w:t>
      </w:r>
      <w:r w:rsidRPr="00EC525D">
        <w:t xml:space="preserve"> αξιολόγησης </w:t>
      </w:r>
      <w:r w:rsidRPr="00C012F2">
        <w:t>της λειτουργίας των Δομών Απασχόλησης και Σταδιοδρομίας των ΑΕΙ (Δ.Α.ΣΤΑ) και των επιμέρους οργανικών μονάδων, δηλαδή των Γραφείων Διασύνδεσης (Γ.Δ.) και των Μονάδων Καινοτομίας και Επιχειρηματικότητας (ΜΟ.Κ.Ε.) που χρηματοδοτούνται από το Επιχειρησιακό Πρόγραμμα «Εκπαίδευση και Διά Βίου Μάθηση</w:t>
      </w:r>
      <w:r>
        <w:t>. Οι στόχοι και τα βασικά στοιχεία της μελέτης περιγράφονται στην ενότητα 1.7.3.2.</w:t>
      </w:r>
    </w:p>
    <w:p w:rsidR="00F8755E" w:rsidRDefault="00F8755E" w:rsidP="00AA7130">
      <w:pPr>
        <w:spacing w:before="120"/>
      </w:pPr>
    </w:p>
    <w:p w:rsidR="00F8755E" w:rsidRDefault="00F8755E" w:rsidP="00E36870">
      <w:pPr>
        <w:pStyle w:val="Heading3"/>
        <w:numPr>
          <w:ilvl w:val="2"/>
          <w:numId w:val="16"/>
        </w:numPr>
      </w:pPr>
      <w:bookmarkStart w:id="32" w:name="_Toc389660559"/>
      <w:r>
        <w:t>Παρακολούθηση της Στρατηγικής Περιβαλλοντικής Εκτίμησης του Προγράμματος</w:t>
      </w:r>
      <w:bookmarkEnd w:id="32"/>
    </w:p>
    <w:p w:rsidR="00F8755E" w:rsidRDefault="00F8755E" w:rsidP="004348D0">
      <w:r w:rsidRPr="00057F50">
        <w:t xml:space="preserve">Σύμφωνα με το υπ’ αριθμ. 125457/18-1-2007 έγγραφο της Ειδικής Υπηρεσίας Περιβάλλοντος του Υπουργείου Περιβάλλοντος Χωροταξίας και Δημοσίων Έργων, το Επιχειρησιακό Πρόγραμμα «Εκπαίδευση και Δια Βίου Μάθηση» </w:t>
      </w:r>
      <w:r w:rsidRPr="00057F50">
        <w:rPr>
          <w:rStyle w:val="Strong"/>
          <w:bCs/>
        </w:rPr>
        <w:t>δεν εμπίπτει</w:t>
      </w:r>
      <w:r w:rsidRPr="00057F50">
        <w:t xml:space="preserve"> στα σχέδια και προγράμματα της παραγράφου 1α του άρθρου 3 (Πεδίο εφαρμογής) της με α.π. ΥΠΕΧΩΔΕ/ΕΥΠΕ/οικ.107017/2006 ΚΥΑ (ΦΕΚ/1225/Β/5-9-2006) «Διαδικασία Στρατηγικής Περιβαλλοντικής Εκτίμησης (ΣΠΕ)». Ως εκ τούτου, </w:t>
      </w:r>
      <w:r w:rsidRPr="00057F50">
        <w:rPr>
          <w:rStyle w:val="Strong"/>
          <w:bCs/>
        </w:rPr>
        <w:t>δεν απαιτείται η τήρηση της διαδικασίας περιβαλλοντικού προελέγχου</w:t>
      </w:r>
      <w:r w:rsidRPr="00057F50">
        <w:t>, σύμφωνα με το άρθρο 5 της α΄ σχετικής ΚΥΑ, ούτε η τήρηση της εφαρμογής Στρατηγικής Περιβαλλοντικής Εκτίμησης (ΣΠΕ), σύμφωνα με το άρθρο 7 της α΄ σχετικής ΚΥΑ.</w:t>
      </w:r>
    </w:p>
    <w:p w:rsidR="00F8755E" w:rsidRDefault="00F8755E" w:rsidP="004348D0"/>
    <w:p w:rsidR="00F8755E" w:rsidRDefault="00F8755E">
      <w:pPr>
        <w:spacing w:before="0" w:after="200" w:line="276" w:lineRule="auto"/>
        <w:jc w:val="left"/>
      </w:pPr>
      <w:r>
        <w:br w:type="page"/>
      </w:r>
    </w:p>
    <w:p w:rsidR="00F8755E" w:rsidRDefault="00F8755E" w:rsidP="00BE223F">
      <w:pPr>
        <w:pStyle w:val="Heading1"/>
        <w:numPr>
          <w:ilvl w:val="0"/>
          <w:numId w:val="16"/>
        </w:numPr>
        <w:ind w:left="0" w:firstLine="0"/>
      </w:pPr>
      <w:bookmarkStart w:id="33" w:name="_Toc389660560"/>
      <w:r w:rsidRPr="008B2CC6">
        <w:t>ΣΥΝΕΙΣΦΟΡΑ ΤΟΥ ΠΡΟΓΡΑΜΜΑΤΟΣ ΣΤΟ ΕΣΠΑ, ΣΤΟ ΕΘΝΙΚΟ ΠΡΟΓΡΑΜΜΑ ΜΕΤΑΡΡΥΘΜΙΣΕΩΝ ΚΑΙ ΣΤΗΝ ΣΤΡΑΤΗΓΙΚΗ ΤΗΣ ΛΙΣΣΑΒΟΝΑΣ</w:t>
      </w:r>
      <w:bookmarkEnd w:id="33"/>
    </w:p>
    <w:p w:rsidR="00F8755E" w:rsidRDefault="00F8755E" w:rsidP="00AD5AE8">
      <w:r>
        <w:t>Στο Κεφάλαιο 2 παρουσιάζεται η συμβολή του ΕΠΕΔΒΜ Εκπαίδευση και Δια Βίου Μάθηση στο ΕΣΠΑ, στο Εθνικό Πρόγραμμα Μεταρρυθμίσεων και στην στρατηγική της Λισσαβόνας. Επίσης, γίνεται ποιοτική ανάλυση του ΕΠΕΔΒΜ στην συνολική συμβολή του στην επίτευξη των στόχων του άρθρου 9 παρ. 3 του Κανονισμού ΕΚ 1083/2006 (earmarking) καθώς επίσης στις συνέπειες από την υλοποίηση του ΕΠΕΔΒΜ στην προώθηση των ίσων ευκαιριών μεταξύ ανδρών και γυναικών.</w:t>
      </w:r>
    </w:p>
    <w:p w:rsidR="00F8755E" w:rsidRDefault="00F8755E" w:rsidP="00AD5AE8">
      <w:r w:rsidRPr="00553BE9">
        <w:t>Σύμφωνα με τα όσα αναφέρθηκαν στο 1ο Κεφάλαιο, κατά το έτος αναφοράς της Ετήσιας Έκθεσης ενεργοποιήθηκαν δράσεις σε όλους τους Άξονες Προτεραιότητας του Επιχειρησιακού Προγράμματος Εκπαίδευση και Δια Βίου Μάθηση. Στην παρουσίαση που ακολουθεί παρουσιάζονται τα στοιχεία τόσο σε προγραμματικό επίπεδο όσο και σε επίπεδο ενεργοποίησης σύμφωνα με το εγκεκριμένο Επιχειρησιακό Πρόγραμμα «Εκπαίδευση και Δια Βίου Μάθηση»</w:t>
      </w:r>
      <w:r>
        <w:t>.</w:t>
      </w:r>
    </w:p>
    <w:p w:rsidR="00F8755E" w:rsidRDefault="00F8755E" w:rsidP="008B2CC6"/>
    <w:p w:rsidR="00F8755E" w:rsidRDefault="00F8755E" w:rsidP="00E36870">
      <w:pPr>
        <w:pStyle w:val="Heading2"/>
        <w:numPr>
          <w:ilvl w:val="1"/>
          <w:numId w:val="16"/>
        </w:numPr>
      </w:pPr>
      <w:bookmarkStart w:id="34" w:name="_Toc389660561"/>
      <w:r>
        <w:t>Η Στρατηγική του ΕΠ «Εκπαίδευση και Δια Βίου Μάθηση»</w:t>
      </w:r>
      <w:bookmarkEnd w:id="34"/>
    </w:p>
    <w:p w:rsidR="00F8755E" w:rsidRDefault="00F8755E" w:rsidP="00AD5AE8">
      <w:r>
        <w:t>Το ΕΚΤ συγχρηματοδοτεί το Επιχειρησιακό Πρόγραμμα «Εκπαίδευση και Δια Βίου Μάθηση» με έμφαση:</w:t>
      </w:r>
    </w:p>
    <w:p w:rsidR="00F8755E" w:rsidRDefault="00F8755E" w:rsidP="00BE223F">
      <w:pPr>
        <w:pStyle w:val="ListBullet2"/>
        <w:numPr>
          <w:ilvl w:val="0"/>
          <w:numId w:val="18"/>
        </w:numPr>
        <w:tabs>
          <w:tab w:val="clear" w:pos="643"/>
        </w:tabs>
        <w:spacing w:before="0" w:after="0" w:line="340" w:lineRule="atLeast"/>
        <w:ind w:left="641" w:hanging="357"/>
      </w:pPr>
      <w:r>
        <w:t xml:space="preserve">στην προώθηση των μεταρρυθμίσεων στο εκπαιδευτικό σύστημα (Νέα Προγράμματα Σπουδών, Αναβάθμισης της Επιμόρφωσης Εκπαιδευτικών, Αξιοποίηση των ΤΠΕ στην εκπαιδευτική διαδικασία με τη δημιουργία και διάθεση εκπαιδευτικού υλικού  σε ψηφιακή μορφή κτλ) και τη βελτίωση της πρόσβασης και του επιπέδου των βασικών δεξιοτήτων όλων </w:t>
      </w:r>
    </w:p>
    <w:p w:rsidR="00F8755E" w:rsidRDefault="00F8755E" w:rsidP="00BE223F">
      <w:pPr>
        <w:pStyle w:val="ListBullet2"/>
        <w:numPr>
          <w:ilvl w:val="0"/>
          <w:numId w:val="18"/>
        </w:numPr>
        <w:tabs>
          <w:tab w:val="clear" w:pos="643"/>
        </w:tabs>
        <w:spacing w:before="0" w:after="0" w:line="340" w:lineRule="atLeast"/>
        <w:ind w:left="641" w:hanging="357"/>
      </w:pPr>
      <w:r>
        <w:t>στην ενίσχυση της δια βίου μάθησης με την ανάπτυξη συστήματος παροχής κατάλληλων κινήτρων (ιδιαίτερα των ατόμων με χαμηλά προσόντα ή μεγαλύτερης ηλικίας, των ατόμων που εγκατέλειψαν πρόωρα το τυπικό εκπαιδευτικό σύστημα)</w:t>
      </w:r>
    </w:p>
    <w:p w:rsidR="00F8755E" w:rsidRDefault="00F8755E" w:rsidP="00BE223F">
      <w:pPr>
        <w:pStyle w:val="ListBullet2"/>
        <w:numPr>
          <w:ilvl w:val="0"/>
          <w:numId w:val="18"/>
        </w:numPr>
        <w:tabs>
          <w:tab w:val="clear" w:pos="643"/>
        </w:tabs>
        <w:spacing w:before="0" w:after="0" w:line="340" w:lineRule="atLeast"/>
        <w:ind w:left="641" w:hanging="357"/>
      </w:pPr>
      <w:r>
        <w:t xml:space="preserve">στην αντιμετώπιση της πρόωρης εγκατάλειψης του σχολείου με την καταπολέμηση της σχολικής αποτυχίας και διαρροής, με δράσεις / πρωτοβουλίες στήριξης ευπαθών / ευάλωτων ομάδων πληθυσμού και την </w:t>
      </w:r>
      <w:r w:rsidRPr="007072D0">
        <w:t>ανάπτυξη της διαπολιτισμικής εκπαίδευσης</w:t>
      </w:r>
    </w:p>
    <w:p w:rsidR="00F8755E" w:rsidRDefault="00F8755E" w:rsidP="00BE223F">
      <w:pPr>
        <w:pStyle w:val="ListBullet2"/>
        <w:numPr>
          <w:ilvl w:val="0"/>
          <w:numId w:val="18"/>
        </w:numPr>
        <w:tabs>
          <w:tab w:val="clear" w:pos="643"/>
        </w:tabs>
        <w:spacing w:before="0" w:after="0" w:line="340" w:lineRule="atLeast"/>
        <w:ind w:left="641" w:hanging="357"/>
      </w:pPr>
      <w:r w:rsidRPr="007072D0">
        <w:t>στη βελτίωση της ποιότητας και της ελκυστικότητας της επαγγελματικής εκπαίδευσης και κατάρτισης μέσω της αναθεώρησης του τρόπου δόμησης και συνάρθρωσης των ειδικοτήτων και των προγραμμάτων σπουδών στον τομέα της αρχικής επαγγελματικής κατάρτισης, του καθορισμού επαγγελματικών δικαιωμάτων και της θέσπισης συστήματος αναγνώρισης της τυπικής πιστοποίησης της μάθησης, σε επίπεδο ενός ευρωπαϊκού πλαισίου επαγγελματικών προσόντων</w:t>
      </w:r>
    </w:p>
    <w:p w:rsidR="00F8755E" w:rsidRDefault="00F8755E" w:rsidP="00BE223F">
      <w:pPr>
        <w:pStyle w:val="ListBullet2"/>
        <w:numPr>
          <w:ilvl w:val="0"/>
          <w:numId w:val="18"/>
        </w:numPr>
        <w:tabs>
          <w:tab w:val="clear" w:pos="643"/>
        </w:tabs>
        <w:spacing w:before="0" w:after="0" w:line="340" w:lineRule="atLeast"/>
        <w:ind w:left="641" w:hanging="357"/>
      </w:pPr>
      <w:r w:rsidRPr="00DA1FEA">
        <w:t>στην στήριξη σύνδεσης εκπαίδευσης με αγορά εργασίας</w:t>
      </w:r>
    </w:p>
    <w:p w:rsidR="00F8755E" w:rsidRDefault="00F8755E" w:rsidP="00BE223F">
      <w:pPr>
        <w:pStyle w:val="ListBullet2"/>
        <w:numPr>
          <w:ilvl w:val="0"/>
          <w:numId w:val="18"/>
        </w:numPr>
        <w:tabs>
          <w:tab w:val="clear" w:pos="643"/>
        </w:tabs>
        <w:spacing w:before="0" w:after="0" w:line="340" w:lineRule="atLeast"/>
        <w:ind w:left="641" w:hanging="357"/>
        <w:rPr>
          <w:i/>
        </w:rPr>
      </w:pPr>
      <w:r>
        <w:t>σ</w:t>
      </w:r>
      <w:r w:rsidRPr="00DA1FEA">
        <w:t>την ενίσχυση του ανθρωπίνου κεφαλαίου για την προαγωγή της έρευνας και της καινοτομίας</w:t>
      </w:r>
      <w:r w:rsidRPr="007072D0">
        <w:rPr>
          <w:i/>
        </w:rPr>
        <w:t>.</w:t>
      </w:r>
      <w:r w:rsidRPr="007072D0" w:rsidDel="0097135A">
        <w:rPr>
          <w:i/>
        </w:rPr>
        <w:t xml:space="preserve"> </w:t>
      </w:r>
    </w:p>
    <w:p w:rsidR="00F8755E" w:rsidRPr="007072D0" w:rsidRDefault="00F8755E" w:rsidP="00AD5AE8">
      <w:r w:rsidRPr="007072D0">
        <w:t xml:space="preserve">Η νέα διευρυμένη στοχοθεσία του ΕΚΤ επιτρέπει την ανάδειξη συγκεκριμένων στρατηγικών στόχων που κωδικοποιούν το αναπτυξιακό όραμα κατά τέτοιο τρόπο ώστε η υλοποίηση των σχετικών δράσεων να έχει ως αποτέλεσμα, στη λήξη της περιόδου 2007-2013, την επίτευξη απτών ποσοτικοποιημένων δεικτών και ποιοτικών χαρακτηριστικών του ελληνικού εκπαιδευτικού συστήματος. </w:t>
      </w:r>
    </w:p>
    <w:p w:rsidR="00F8755E" w:rsidRDefault="00F8755E" w:rsidP="00AD5AE8">
      <w:r w:rsidRPr="007072D0">
        <w:t xml:space="preserve">Το ΕΠΕΔΒΜ «Εκπαίδευση και Δια Βίου Μάθηση» επικεντρώνεται σε </w:t>
      </w:r>
      <w:r w:rsidRPr="007072D0">
        <w:rPr>
          <w:rStyle w:val="Strong"/>
          <w:bCs/>
        </w:rPr>
        <w:t>τέσσερις (4) Στρατηγικούς Στόχους</w:t>
      </w:r>
      <w:r w:rsidRPr="007072D0">
        <w:t>.</w:t>
      </w:r>
    </w:p>
    <w:p w:rsidR="00F8755E" w:rsidRPr="008B2CC6" w:rsidRDefault="00F8755E" w:rsidP="00AD5AE8">
      <w:pPr>
        <w:rPr>
          <w:rStyle w:val="Strong"/>
          <w:bCs/>
        </w:rPr>
      </w:pPr>
      <w:r w:rsidRPr="008B2CC6">
        <w:rPr>
          <w:rStyle w:val="Strong"/>
          <w:bCs/>
        </w:rPr>
        <w:t>1ος Στρατηγικός Στόχος: «Αναβάθμιση της ποιότητας της εκπαίδευσης και προώθηση της κοινωνικής</w:t>
      </w:r>
      <w:r w:rsidRPr="007510FE">
        <w:rPr>
          <w:rStyle w:val="Strong"/>
          <w:bCs/>
        </w:rPr>
        <w:t xml:space="preserve"> </w:t>
      </w:r>
      <w:r w:rsidRPr="008B2CC6">
        <w:rPr>
          <w:rStyle w:val="Strong"/>
          <w:bCs/>
        </w:rPr>
        <w:t xml:space="preserve">ενσωμάτωσης» </w:t>
      </w:r>
    </w:p>
    <w:p w:rsidR="00F8755E" w:rsidRDefault="00F8755E" w:rsidP="00AD5AE8">
      <w:r>
        <w:t>Στο πλαίσιο του στόχου «Αναβάθμιση της ποιότητας της εκπαίδευσης και προώθηση της κοινωνικής ενσωμάτωσης» προωθούνται: i) η αναμόρφωση, ο εκσυγχρονισμός και η αποκέντρωση του εκπαιδευτικού συστήματος, ii) η ενίσχυση της κινητικότητας του μαθητικού πληθυσμού, iii) η συστηματική μέτρηση της προόδου που επιτελείται με την α) ανάπτυξη ενός συστήματος αξιολόγησης στην πρωτοβάθμια, δευτεροβάθμια εκπαίδευση και στην αρχική επαγγελματική κατάρτιση και β) την ανάπτυξη ενός εθνικού συστήματος αξιολόγησης, διασφάλισης της ποιότητας και τεκμηρίωσης των Ιδρυμάτων Ανώτατης Εκπαίδευσης, iv) η επιτάχυνση του ρυθμού ένταξης των νέων τεχνολογιών στην εκπαίδευση και v) η βελτίωση της ποιότητας του εκπαιδευτικού προσωπικού της πρωτοβάθμιας (συμπεριλαμβανομένου της προσχολικής εκπαίδευσης) και της δευτεροβάθμιας εκπαίδευσης με έμφαση στην καινοτομία και τις ΤΠΕ. Επίσης, προωθείται η ενίσχυση της πρόσβασης και της συμμετοχής όλων στο εκπαιδευτικό σύστημα και η καταπολέμηση της σχολικής διαρροής, με έμφαση στα άτομα με αναπηρία (ΑμεΑ) και δράσεις / πρωτοβουλίες για τις ευάλωτες κοινωνικές ομάδες (ΕΚΟ).</w:t>
      </w:r>
    </w:p>
    <w:p w:rsidR="00F8755E" w:rsidRPr="008B2CC6" w:rsidRDefault="00F8755E" w:rsidP="00AD5AE8">
      <w:pPr>
        <w:rPr>
          <w:rStyle w:val="Strong"/>
          <w:bCs/>
        </w:rPr>
      </w:pPr>
      <w:r w:rsidRPr="008B2CC6">
        <w:rPr>
          <w:rStyle w:val="Strong"/>
          <w:bCs/>
        </w:rPr>
        <w:t xml:space="preserve">2ος Στρατηγικός Στόχος: «Αναβάθμιση των συστημάτων αρχικής επαγγελματικής κατάρτισης και επαγγελματικής εκπαίδευσης και σύνδεση της εκπαίδευσης με την αγορά εργασίας» </w:t>
      </w:r>
    </w:p>
    <w:p w:rsidR="00F8755E" w:rsidRDefault="00F8755E" w:rsidP="00AD5AE8">
      <w:r>
        <w:t xml:space="preserve">Στο πλαίσιο του στόχου «Αναβάθμιση των συστημάτων αρχικής επαγγελματικής κατάρτισης και επαγγελματικής εκπαίδευσης και σύνδεση της εκπαίδευσης με την αγορά εργασίας» </w:t>
      </w:r>
      <w:r w:rsidRPr="000154CD">
        <w:t>προωθούνται</w:t>
      </w:r>
      <w:r>
        <w:t xml:space="preserve">: i) η αναβάθμιση της τεχνικοεπαγγελματικής εκπαίδευσης με στόχο τη βελτίωση της ελκυστικότητας και της αποτελεσματικότητάς της και ii) ο επαναπροσδιορισμός του ρόλου της αρχικής επαγγελματικής εκπαίδευσης και κατάρτισης μέσω της αναθεώρησης του τρόπου δόμησης και συνάρθρωσης των ειδικοτήτων και των προγραμμάτων σπουδών στον τομέα της αρχικής επαγγελματικής κατάρτισης, του καθορισμού επαγγελματικών δικαιωμάτων και της θέσπισης συστήματος αναγνώρισης της τυπικής πιστοποίησης της μάθησης, σε επίπεδο ενός ευρωπαϊκού πλαισίου επαγγελματικών προσόντων. Επίσης, προωθείται η αποτελεσματικότερη σύνδεση του εκπαιδευτικού συστήματος με την αγορά εργασίας. </w:t>
      </w:r>
    </w:p>
    <w:p w:rsidR="00F8755E" w:rsidRPr="008B2CC6" w:rsidRDefault="00F8755E" w:rsidP="00AD5AE8">
      <w:pPr>
        <w:rPr>
          <w:rStyle w:val="Strong"/>
          <w:bCs/>
        </w:rPr>
      </w:pPr>
      <w:r w:rsidRPr="008B2CC6">
        <w:rPr>
          <w:rStyle w:val="Strong"/>
          <w:bCs/>
        </w:rPr>
        <w:t xml:space="preserve">3ος Στρατηγικός Στόχος: «Ενίσχυση της δια βίου εκπαίδευσης ενηλίκων» </w:t>
      </w:r>
    </w:p>
    <w:p w:rsidR="00F8755E" w:rsidRDefault="00F8755E" w:rsidP="00AD5AE8">
      <w:r>
        <w:t xml:space="preserve">Στο πλαίσιο του στόχου «Ενίσχυση της δια βίου εκπαίδευσης ενηλίκων» προωθείται η ενίσχυση του συστήματος και των υπηρεσιών της δια βίου εκπαίδευσης και της ίσης πρόσβασης σε αυτήν, με την ανάπτυξη συστήματος παροχής κατάλληλων κινήτρων (ανάπτυξη συστήματος κινήτρων) ιδιαίτερα των ατόμων με χαμηλά προσόντα ή μεγαλύτερης ηλικίας, των ατόμων που εγκατέλειψαν πρόωρα το τυπικό εκπαιδευτικό σύστημα. Επιπρόσθετα, προωθείται η περαιτέρω ανάπτυξη της εξ αποστάσεως εκπαίδευσης. </w:t>
      </w:r>
    </w:p>
    <w:p w:rsidR="00F8755E" w:rsidRPr="008B2CC6" w:rsidRDefault="00F8755E" w:rsidP="00AD5AE8">
      <w:pPr>
        <w:rPr>
          <w:rStyle w:val="Strong"/>
          <w:bCs/>
        </w:rPr>
      </w:pPr>
      <w:r w:rsidRPr="008B2CC6">
        <w:rPr>
          <w:rStyle w:val="Strong"/>
          <w:bCs/>
        </w:rPr>
        <w:t xml:space="preserve">4ος Στρατηγικός Στόχος: «Ενίσχυση του ανθρώπινου κεφαλαίου για την προαγωγή της έρευνας και της καινοτομίας» </w:t>
      </w:r>
    </w:p>
    <w:p w:rsidR="00F8755E" w:rsidRPr="007072D0" w:rsidRDefault="00F8755E" w:rsidP="00AD5AE8">
      <w:r>
        <w:t>Στο πλαίσιο του στόχου «Ενίσχυση του ανθρώπινου κεφαλαίου για την προαγωγή της έρευνας και της καινοτομίας» προωθούνται:</w:t>
      </w:r>
      <w:r w:rsidRPr="00D314A3">
        <w:t xml:space="preserve"> </w:t>
      </w:r>
      <w:r>
        <w:t>α)</w:t>
      </w:r>
      <w:r w:rsidRPr="00D314A3">
        <w:t xml:space="preserve"> </w:t>
      </w:r>
      <w:r>
        <w:t xml:space="preserve">η ενίσχυση της έρευνας και της καινοτομίας μέσω προγραμμάτων βασικής και εφαρμοσμένης έρευνας και της προσέλκυσης ερευνητών </w:t>
      </w:r>
      <w:r w:rsidRPr="007072D0">
        <w:t xml:space="preserve">υψηλού επιπέδου από το εξωτερικό με έμφαση σε ασθενέστερες οικονομικά και ευαίσθητες κοινωνικές ομάδες του πληθυσμού και </w:t>
      </w:r>
      <w:r>
        <w:t>β)</w:t>
      </w:r>
      <w:r w:rsidRPr="007072D0">
        <w:t xml:space="preserve"> η ενίσχυση της συμμετοχής σε διδακτορικό επίπεδο μέσω προγραμμάτων (π.χ. ΗΡΑΚΛΕΙΤΟΣ), καθώς και η χορήγηση υποτροφιών </w:t>
      </w:r>
    </w:p>
    <w:p w:rsidR="00F8755E" w:rsidRPr="007072D0" w:rsidRDefault="00F8755E" w:rsidP="00AD5AE8">
      <w:r w:rsidRPr="007072D0">
        <w:t xml:space="preserve">Οι παραπάνω στρατηγικοί στόχοι συγκροτούν αντίστοιχους Άξονες Προτεραιότητας του ΕΠΕΔΒΜ, οι οποίοι συμπληρώνονται από τους Άξονες Προτεραιότητας της Τεχνικής Βοήθειας. </w:t>
      </w:r>
    </w:p>
    <w:p w:rsidR="00F8755E" w:rsidRPr="007072D0" w:rsidRDefault="00F8755E" w:rsidP="00AD5AE8"/>
    <w:p w:rsidR="00F8755E" w:rsidRDefault="00F8755E" w:rsidP="00E36870">
      <w:pPr>
        <w:pStyle w:val="Heading2"/>
        <w:numPr>
          <w:ilvl w:val="1"/>
          <w:numId w:val="16"/>
        </w:numPr>
      </w:pPr>
      <w:bookmarkStart w:id="35" w:name="_Toc389660562"/>
      <w:r>
        <w:t>Συμβολή του Προγράμματος στο ΕΣΠΑ</w:t>
      </w:r>
      <w:bookmarkEnd w:id="35"/>
    </w:p>
    <w:p w:rsidR="00F8755E" w:rsidRPr="002846EE" w:rsidRDefault="00F8755E" w:rsidP="00F15869">
      <w:pPr>
        <w:spacing w:before="120"/>
      </w:pPr>
      <w:r>
        <w:t>Τ</w:t>
      </w:r>
      <w:r w:rsidRPr="002846EE">
        <w:t>ο Ε</w:t>
      </w:r>
      <w:r>
        <w:t xml:space="preserve">πιχειρησιακό Πρόγραμμα </w:t>
      </w:r>
      <w:r w:rsidRPr="002846EE">
        <w:t>Εκπαίδευση και Δια Βίου Μάθηση συμβάλλει:</w:t>
      </w:r>
    </w:p>
    <w:p w:rsidR="00F8755E" w:rsidRDefault="00F8755E" w:rsidP="00E36870">
      <w:pPr>
        <w:numPr>
          <w:ilvl w:val="0"/>
          <w:numId w:val="20"/>
        </w:numPr>
        <w:spacing w:before="120"/>
      </w:pPr>
      <w:r w:rsidRPr="002846EE">
        <w:t>στη θεματική προτεραιότητα «Ανάπτυξη βιώσιμης επιχειρηματικής πρωτοβουλίας» και τον Γενικό Στόχο 2 «Ανάπτυξη βιώσιμης επιχειρηματικής πρωτοβουλίας» (ΕΣ),</w:t>
      </w:r>
    </w:p>
    <w:p w:rsidR="00F8755E" w:rsidRDefault="00F8755E" w:rsidP="00E36870">
      <w:pPr>
        <w:numPr>
          <w:ilvl w:val="0"/>
          <w:numId w:val="20"/>
        </w:numPr>
        <w:spacing w:before="120"/>
      </w:pPr>
      <w:r w:rsidRPr="002846EE">
        <w:t>στη θεματική προτεραιότητα «Απασχόληση και κοινωνική συνοχή», τον Γενικό Στόχο 4 «Βελτίωση της ποιότητας και της έντασης των επενδύσεων στο ανθρώπινο κεφάλαιο για την αναβάθμιση του ελληνικού εκπαιδευτικού συστήματος» (ΑΣ), τον Γενικό Στόχο 5 «Η ενίσχυση της Έρευνας, Τεχνολογίας και η προώθηση της Καινοτομίας σε όλους τους κλάδους ως βασικού παράγοντα αναδιάρθρωσης της ελληνικής οικονομίας και μετάβασης στην οικονομία της γνώσης» (ΑΣ), τον Γενικό Στόχο 6 «Ψηφιακή σύγκλιση της χώρας με την αποτελεσματικότερη αξιοποίηση των τεχνολογιών πληροφορικής και επικοινωνιών (ΤΠΕ)» (ΕΣ),</w:t>
      </w:r>
    </w:p>
    <w:p w:rsidR="00F8755E" w:rsidRDefault="00F8755E" w:rsidP="00E36870">
      <w:pPr>
        <w:numPr>
          <w:ilvl w:val="0"/>
          <w:numId w:val="20"/>
        </w:numPr>
        <w:spacing w:before="120"/>
      </w:pPr>
      <w:r w:rsidRPr="002846EE">
        <w:t>στη θεματική προτεραιότητα «Απασχόληση και κοινωνική συνοχή» και τον Γενικό Στόχο 7 «Ενίσχυση της προσαρμοστικότητας των εργαζόμενων και των επιχειρήσεων» (ΕΣ), τον Γενικό Στόχο 8 «Διευκόλυνση της πρόσβασης στην απασχόληση» (ΕΣ), τον Γενικό Στόχο 9 «Προώθηση της Κοινωνικής Ενσωμάτωσης – Διασφάλιση της ισότιμης πρόσβασης όλων στην αγορά εργασίας και πρόληψη των φαινομένων περιθωριοποίησης και αποκλεισμού» (ΕΣ), τον Γενικό Στόχο 11 «Ανάδειξη του οικονομικού, κοινωνικού και αναπτυξιακού χαρακτήρα των θεμάτων ισότητας των φύλων, με την άμεση σύνδεσή τους με τις κυρίαρχες εθνικές πολιτικές προτεραιότητες (ανάπτυξη – απασχόληση – κοινωνική συνοχή)» (ΕΣ),</w:t>
      </w:r>
    </w:p>
    <w:p w:rsidR="00F8755E" w:rsidRDefault="00F8755E" w:rsidP="00E36870">
      <w:pPr>
        <w:numPr>
          <w:ilvl w:val="0"/>
          <w:numId w:val="20"/>
        </w:numPr>
        <w:spacing w:before="120"/>
      </w:pPr>
      <w:r w:rsidRPr="002846EE">
        <w:t>στη θεματική «Ελκυστικότητα της Ελλάδας και των Περιφερειών ως τόπου επενδύσεων εργασίας και διαβίωσης» και τον Γενικό Στόχο 16 «Άσκηση αποτελεσματικής περιβαλλοντικής πολιτικής» (ΕΣ), τον Γενικό Στόχο 17 «Ανάδειξη του Πολιτισμού ως ζωτικού παράγοντα της οικονομικής ανάπτυξης της χώρας» (ΕΣ) του ΕΣΠΑ.</w:t>
      </w:r>
    </w:p>
    <w:p w:rsidR="00F8755E" w:rsidRPr="002846EE" w:rsidRDefault="00F8755E" w:rsidP="00F15869">
      <w:pPr>
        <w:spacing w:before="120"/>
      </w:pPr>
      <w:r w:rsidRPr="002846EE">
        <w:t>Στην ανάλυση συνάφειας που ακολουθεί δεν γίνεται διάκριση άξονα προτεραιότητας ανά κατηγορία επιλέξιμων περιφερειών λόγω της ομοιογένειας των παρεμβάσεων σε αυτές. Η συνάφεια χαρακτηρίζεται είτε ως Άμεση Συμβολή (ΑΣ) είτε ως Έμμεση Συμβολή (ΕΣ).</w:t>
      </w:r>
    </w:p>
    <w:p w:rsidR="00F8755E" w:rsidRPr="002846EE" w:rsidRDefault="00F8755E" w:rsidP="00F15869">
      <w:pPr>
        <w:spacing w:before="120"/>
      </w:pPr>
      <w:r w:rsidRPr="002846EE">
        <w:t>Σε επίπεδο αξόνων προτεραιότητας του ΕΠΕΔΒΜ:</w:t>
      </w:r>
    </w:p>
    <w:p w:rsidR="00F8755E" w:rsidRDefault="00F8755E" w:rsidP="00F15869">
      <w:pPr>
        <w:spacing w:before="120"/>
      </w:pPr>
    </w:p>
    <w:p w:rsidR="00F8755E" w:rsidRPr="002846EE" w:rsidRDefault="00F8755E" w:rsidP="00F15869">
      <w:pPr>
        <w:spacing w:before="120"/>
      </w:pPr>
      <w:r w:rsidRPr="002846EE">
        <w:t xml:space="preserve">Οι </w:t>
      </w:r>
      <w:r w:rsidRPr="002846EE">
        <w:rPr>
          <w:rStyle w:val="Strong"/>
          <w:bCs/>
        </w:rPr>
        <w:t>Άξονες Προτεραιότητας 1,2,3</w:t>
      </w:r>
      <w:r w:rsidRPr="002846EE">
        <w:t xml:space="preserve"> συμβάλλουν:</w:t>
      </w:r>
    </w:p>
    <w:p w:rsidR="00F8755E" w:rsidRDefault="00F8755E" w:rsidP="00BE223F">
      <w:pPr>
        <w:pStyle w:val="ListBullet"/>
        <w:numPr>
          <w:ilvl w:val="0"/>
          <w:numId w:val="17"/>
        </w:numPr>
        <w:tabs>
          <w:tab w:val="num" w:pos="360"/>
        </w:tabs>
        <w:spacing w:before="120"/>
      </w:pPr>
      <w:r w:rsidRPr="002846EE">
        <w:t>στη θεματική προτεραιότητα «Κοινωνία της Γνώσης και Καινοτομία» και τον Γενικό Στόχο 4 (ΑΣ), και τον Γενικό Στόχο 6 (ΑΣ),</w:t>
      </w:r>
    </w:p>
    <w:p w:rsidR="00F8755E" w:rsidRDefault="00F8755E" w:rsidP="00BE223F">
      <w:pPr>
        <w:pStyle w:val="ListBullet"/>
        <w:numPr>
          <w:ilvl w:val="0"/>
          <w:numId w:val="17"/>
        </w:numPr>
        <w:tabs>
          <w:tab w:val="num" w:pos="360"/>
        </w:tabs>
        <w:spacing w:before="120"/>
      </w:pPr>
      <w:r w:rsidRPr="002846EE">
        <w:t>στη θεματική προτεραιότητα «Απασχόληση και κοινωνική συνοχή» και τον Γενικό Στόχο 8 (ΕΣ), τον Γενικό Στόχο 9 (ΕΣ), τον Γενικό Στόχο 11 (ΕΣ),</w:t>
      </w:r>
    </w:p>
    <w:p w:rsidR="00F8755E" w:rsidRDefault="00F8755E" w:rsidP="00BE223F">
      <w:pPr>
        <w:pStyle w:val="ListBullet"/>
        <w:numPr>
          <w:ilvl w:val="0"/>
          <w:numId w:val="17"/>
        </w:numPr>
        <w:tabs>
          <w:tab w:val="num" w:pos="360"/>
        </w:tabs>
        <w:spacing w:before="120"/>
      </w:pPr>
      <w:r w:rsidRPr="002846EE">
        <w:t>στη θεματική «Ελκυστικότητα της Ελλάδας και των Περιφερειών ως τόπου επενδύσεων εργασίας και διαβίωσης» και τον Γενικό Στόχο 16 (ΕΣ), τον Γενικό Στόχο 17 (ΕΣ) του ΕΣΠΑ.</w:t>
      </w:r>
    </w:p>
    <w:p w:rsidR="00F8755E" w:rsidRDefault="00F8755E" w:rsidP="001B563B">
      <w:pPr>
        <w:pStyle w:val="ListBullet"/>
        <w:numPr>
          <w:ilvl w:val="0"/>
          <w:numId w:val="0"/>
        </w:numPr>
        <w:spacing w:before="120"/>
        <w:ind w:left="360"/>
      </w:pPr>
      <w:r w:rsidRPr="002846EE">
        <w:t xml:space="preserve">Αναφορικά με τον </w:t>
      </w:r>
      <w:r w:rsidRPr="002846EE">
        <w:rPr>
          <w:b/>
          <w:u w:val="single"/>
        </w:rPr>
        <w:t>Γενικό Στόχο 4</w:t>
      </w:r>
      <w:r w:rsidRPr="002846EE">
        <w:t xml:space="preserve"> «</w:t>
      </w:r>
      <w:r w:rsidRPr="002846EE">
        <w:rPr>
          <w:i/>
        </w:rPr>
        <w:t>Βελτίωση της ποιότητας και της έντασης των επενδύσεων στο ανθρώπινο κεφάλαιο για την αναβάθμιση του ελληνικού εκπαιδευτικού συστήματος</w:t>
      </w:r>
      <w:r w:rsidRPr="002846EE">
        <w:t>», δράσεις του Επιχειρησιακού Προγράμματος εξειδικεύονται και υλοποιούνται στην προώθηση μεταρρυθμίσεων στο εκπαιδευτικό σύστημα και στην βελτίωση της πρόσβασης και του επιπέδου των βασικών δεξιοτήτων όλων.</w:t>
      </w:r>
    </w:p>
    <w:p w:rsidR="00F8755E" w:rsidRDefault="00F8755E" w:rsidP="001B563B">
      <w:pPr>
        <w:pStyle w:val="ListBullet"/>
        <w:numPr>
          <w:ilvl w:val="0"/>
          <w:numId w:val="0"/>
        </w:numPr>
        <w:spacing w:before="120"/>
        <w:ind w:left="360"/>
      </w:pPr>
      <w:r w:rsidRPr="002846EE">
        <w:t>Στο πλαίσιο του ΕΠΕΔΒΜ προωθούνται και υλοποιούνται οι παρακάτω παρεμβάσεις:</w:t>
      </w:r>
    </w:p>
    <w:p w:rsidR="00F8755E" w:rsidRDefault="00F8755E" w:rsidP="00E36870">
      <w:pPr>
        <w:pStyle w:val="ListBullet"/>
        <w:numPr>
          <w:ilvl w:val="0"/>
          <w:numId w:val="27"/>
        </w:numPr>
        <w:spacing w:before="120"/>
      </w:pPr>
      <w:r w:rsidRPr="002846EE">
        <w:t>Αναμόρφωση των προγραμμάτων σπουδών και εμπλουτισμός του εκπαιδευτικού υλικού σε όλες τις εκπαιδευτικές βαθμίδες, συμπεριλαμβανομένης της προσχολικής αγωγής, ώστε να ανταποκρίνονται πληρέστερα στις σύγχρονες εκπαιδευτικές προτεραιότητες και στις οικονομικές και κοινωνικές εξελίξεις σε μία κοινωνία της γνώσης. Η αναμόρφωση αυτή θα περιλάβει, μεταξύ άλλων, προσαρμογή του εκπαιδευτικού υλικού στις σύγχρονες τεχνολογικές εξελίξεις, ενσωμάτωση πολιτιστικών στοιχείων και των ξένων γλωσσών όπως προβλέπεται από την ευρωπαϊκή πολιτική για την εκπαίδευση καθώς επίσης και στοιχεία που αφορούν θεματικούς τομείς όπως η ναυτιλία, αλιεία, τουρισμός  κλπ. Ο στρατηγικός στόχος της αειφορίας στην εκπαίδευση αποτελεί προτεραιότητα που διασφαλίζεται μέσα από τα προγράμματα σπουδών, το  εκπαιδευτικό υλικό και κυρίως με την εισαγωγή βιωματικών εφαρμογών. </w:t>
      </w:r>
    </w:p>
    <w:p w:rsidR="00F8755E" w:rsidRDefault="00F8755E" w:rsidP="00E36870">
      <w:pPr>
        <w:pStyle w:val="ListBullet"/>
        <w:numPr>
          <w:ilvl w:val="0"/>
          <w:numId w:val="27"/>
        </w:numPr>
        <w:spacing w:before="120"/>
      </w:pPr>
      <w:r w:rsidRPr="002846EE">
        <w:t>Κατάργηση των τυπικών φραγμών καθ’ όλη την εκπαιδευτική διαδρομή και εισαγωγή της αναγκαίας ευελιξίας (οριζόντια και κάθετα) σε όλες τις βαθμίδες και τα επίπεδα εκπαίδευσης και στη δια βίου μάθηση. Υποστήριξη της λειτουργίας του Διεθνούς Πανεπιστημίου με έμφαση στην εφαρμογή συστήματος πιστοποίησης και μεταφοράς πιστωτικών μονάδων στο πλαίσιο διεθνών προγραμμάτων σπουδών που θα αναπτυχθούν.</w:t>
      </w:r>
    </w:p>
    <w:p w:rsidR="00F8755E" w:rsidRDefault="00F8755E" w:rsidP="00E36870">
      <w:pPr>
        <w:pStyle w:val="ListBullet"/>
        <w:numPr>
          <w:ilvl w:val="0"/>
          <w:numId w:val="27"/>
        </w:numPr>
        <w:spacing w:before="120"/>
      </w:pPr>
      <w:r w:rsidRPr="002846EE">
        <w:t>Αναμόρφωση των δομών και των διαδικασιών για την ανάπτυξη ενός συστήματος αξιολόγησης του συνόλου του εκπαιδευτικού έργου και των συντελεστών του στην πρωτοβάθμια, δευτεροβάθμια εκπαίδευση και στην αρχική επαγγελματική κατάρτιση, με την εισαγωγή ενιαίων ποσοτικών και ποιοτικών δεικτών αξιολόγησης με γνώμονα την ανθρωποκεντρική διάσταση της παιδείας, τη γνωστική πρόοδο, και την αποτελεσματικότητα του εκπαιδευτικού συστήματος.</w:t>
      </w:r>
    </w:p>
    <w:p w:rsidR="00F8755E" w:rsidRDefault="00F8755E" w:rsidP="00E36870">
      <w:pPr>
        <w:pStyle w:val="ListBullet"/>
        <w:numPr>
          <w:ilvl w:val="0"/>
          <w:numId w:val="27"/>
        </w:numPr>
        <w:spacing w:before="120"/>
      </w:pPr>
      <w:r w:rsidRPr="002846EE">
        <w:t>Στήριξη των προβλεπόμενων διαδικασιών στη βάση των ρυθμίσεων σχετικά με την ανάπτυξη ενός εθνικού συστήματος αξιολόγησης, διασφάλισης της ποιότητας και τεκμηρίωσης των Ιδρυμάτων Ανώτατης Εκπαίδευσης, για λόγους παρακολούθησης της πορείας και της επίτευξης των στόχων, στο πλαίσιο της κοινωνικής λογοδοσίας.</w:t>
      </w:r>
    </w:p>
    <w:p w:rsidR="00F8755E" w:rsidRDefault="00F8755E" w:rsidP="00E36870">
      <w:pPr>
        <w:pStyle w:val="ListBullet"/>
        <w:numPr>
          <w:ilvl w:val="0"/>
          <w:numId w:val="27"/>
        </w:numPr>
        <w:spacing w:before="120"/>
      </w:pPr>
      <w:r w:rsidRPr="002846EE">
        <w:t>Η περιοδική επιμόρφωση των εκπαιδευτικών (ανά τακτά χρονικά διαστήματα) στο γνωστικό τους αντικείμενο και στις νέες εκπαιδευτικές μεθόδους για βελτιστοποίηση των γνώσεων τους, με έμφαση στις ΤΠΕ και τις θετικές και τεχνολογικές επιστήμες με στόχο την αξιοποίηση των ΤΠΕ στην εκπαιδευτική διαδικασία. </w:t>
      </w:r>
    </w:p>
    <w:p w:rsidR="00F8755E" w:rsidRDefault="00F8755E" w:rsidP="00E36870">
      <w:pPr>
        <w:pStyle w:val="ListBullet"/>
        <w:numPr>
          <w:ilvl w:val="0"/>
          <w:numId w:val="27"/>
        </w:numPr>
        <w:spacing w:before="120"/>
      </w:pPr>
      <w:r w:rsidRPr="002846EE">
        <w:t>Η καθιέρωση προγραμμάτων εισαγωγικής επιμόρφωσης ετήσιας διάρκειας, με έμφαση στο διδακτικό, παιδαγωγικό και ψυχοπαιδαγωγικό περιεχόμενο, που να οδηγεί σε πιστοποίηση εκπαιδευτικής επάρκειας ως προϋπόθεση για την άσκηση του εκπαιδευτικού έργου.</w:t>
      </w:r>
    </w:p>
    <w:p w:rsidR="00F8755E" w:rsidRDefault="00F8755E" w:rsidP="00E36870">
      <w:pPr>
        <w:pStyle w:val="ListBullet"/>
        <w:numPr>
          <w:ilvl w:val="0"/>
          <w:numId w:val="27"/>
        </w:numPr>
        <w:spacing w:before="120"/>
      </w:pPr>
      <w:r w:rsidRPr="002846EE">
        <w:t xml:space="preserve">Η ποιοτική αναβάθμιση των προγραμμάτων επιμόρφωσης των εκπαιδευτικών στη βάση στοχευμένων μελετών και ερευνών, με την ενεργό συμμετοχή των κοινωνικών εταίρων.  </w:t>
      </w:r>
    </w:p>
    <w:p w:rsidR="00F8755E" w:rsidRDefault="00F8755E" w:rsidP="00E36870">
      <w:pPr>
        <w:pStyle w:val="ListBullet"/>
        <w:numPr>
          <w:ilvl w:val="0"/>
          <w:numId w:val="27"/>
        </w:numPr>
        <w:spacing w:before="120"/>
      </w:pPr>
      <w:r w:rsidRPr="002846EE">
        <w:t>Η υλοποίηση προγραμμάτων ευαισθητοποίησης/επιμόρφωσης ενδεικτικά σε θέματα πολιτισμού, αειφορίας, αγωγής και προαγωγής υγείας κλπ. με την ενεργό συμμετοχή των κοινωνικών εταίρων.</w:t>
      </w:r>
    </w:p>
    <w:p w:rsidR="00F8755E" w:rsidRDefault="00F8755E" w:rsidP="001B563B">
      <w:pPr>
        <w:pStyle w:val="ListBullet"/>
        <w:numPr>
          <w:ilvl w:val="0"/>
          <w:numId w:val="0"/>
        </w:numPr>
        <w:spacing w:before="120"/>
        <w:ind w:left="360"/>
      </w:pPr>
    </w:p>
    <w:p w:rsidR="00F8755E" w:rsidRDefault="00F8755E" w:rsidP="001B563B">
      <w:pPr>
        <w:pStyle w:val="ListBullet"/>
        <w:numPr>
          <w:ilvl w:val="0"/>
          <w:numId w:val="0"/>
        </w:numPr>
        <w:spacing w:before="120"/>
        <w:ind w:left="360"/>
      </w:pPr>
      <w:r w:rsidRPr="002846EE">
        <w:t xml:space="preserve">Στο πλαίσιο </w:t>
      </w:r>
      <w:r w:rsidRPr="002146D1">
        <w:t xml:space="preserve">του </w:t>
      </w:r>
      <w:r w:rsidRPr="002146D1">
        <w:rPr>
          <w:b/>
        </w:rPr>
        <w:t>Γενικού Στόχου 4</w:t>
      </w:r>
      <w:r w:rsidRPr="002146D1">
        <w:t xml:space="preserve"> υλοποιούνται</w:t>
      </w:r>
      <w:r w:rsidRPr="002846EE">
        <w:t xml:space="preserve"> σημαντικές πράξεις: </w:t>
      </w:r>
    </w:p>
    <w:p w:rsidR="00F8755E" w:rsidRDefault="00F8755E" w:rsidP="00E36870">
      <w:pPr>
        <w:pStyle w:val="ListBullet"/>
        <w:numPr>
          <w:ilvl w:val="0"/>
          <w:numId w:val="42"/>
        </w:numPr>
        <w:spacing w:before="120"/>
      </w:pPr>
      <w:r w:rsidRPr="002846EE">
        <w:t>Νέο σχολείο (σχολείο 21ου αιώνα) -Αναμόρφωση νέων εκπαιδευτικών προγραμμάτων και πιλοτική εφαρμογή</w:t>
      </w:r>
    </w:p>
    <w:p w:rsidR="00F8755E" w:rsidRDefault="00F8755E" w:rsidP="00E36870">
      <w:pPr>
        <w:pStyle w:val="ListBullet"/>
        <w:numPr>
          <w:ilvl w:val="0"/>
          <w:numId w:val="42"/>
        </w:numPr>
        <w:spacing w:before="120"/>
      </w:pPr>
      <w:r w:rsidRPr="002846EE">
        <w:t>Αναμόρφωση προγραμμάτων σπουδών - Ανάπτυξη εκπαιδευτικού υλικού Γ' βάθμιας Εκπαίδευσης</w:t>
      </w:r>
    </w:p>
    <w:p w:rsidR="00F8755E" w:rsidRDefault="00F8755E" w:rsidP="00E36870">
      <w:pPr>
        <w:pStyle w:val="ListBullet"/>
        <w:numPr>
          <w:ilvl w:val="0"/>
          <w:numId w:val="42"/>
        </w:numPr>
        <w:spacing w:before="120"/>
        <w:rPr>
          <w:rFonts w:ascii="Arial" w:hAnsi="Arial" w:cs="Arial"/>
          <w:color w:val="000000"/>
          <w:sz w:val="14"/>
          <w:szCs w:val="14"/>
          <w:lang w:eastAsia="el-GR"/>
        </w:rPr>
      </w:pPr>
      <w:r>
        <w:t>Εξορθολογισμός διδακτέας ύλης και εκπαιδευτικού υλικού στην δευτεροβάθμια εκπαίδευση</w:t>
      </w:r>
    </w:p>
    <w:p w:rsidR="00F8755E" w:rsidRDefault="00F8755E" w:rsidP="00E36870">
      <w:pPr>
        <w:pStyle w:val="ListBullet"/>
        <w:numPr>
          <w:ilvl w:val="0"/>
          <w:numId w:val="42"/>
        </w:numPr>
        <w:spacing w:before="120"/>
      </w:pPr>
      <w:r>
        <w:t>Αναβάθμιση μουσικών και καλλιτεχνικών σχολείων</w:t>
      </w:r>
    </w:p>
    <w:p w:rsidR="00F8755E" w:rsidRDefault="00F8755E" w:rsidP="00E36870">
      <w:pPr>
        <w:pStyle w:val="ListBullet"/>
        <w:numPr>
          <w:ilvl w:val="0"/>
          <w:numId w:val="42"/>
        </w:numPr>
        <w:spacing w:before="120"/>
      </w:pPr>
      <w:r w:rsidRPr="002846EE">
        <w:t>Περιβαλλοντική Εκπαίδευση - Αναμόρφωση περιβαλλοντικής εκπαίδευσης</w:t>
      </w:r>
    </w:p>
    <w:p w:rsidR="00F8755E" w:rsidRDefault="00F8755E" w:rsidP="00E36870">
      <w:pPr>
        <w:pStyle w:val="ListBullet"/>
        <w:numPr>
          <w:ilvl w:val="0"/>
          <w:numId w:val="42"/>
        </w:numPr>
        <w:spacing w:before="120"/>
      </w:pPr>
      <w:r w:rsidRPr="002846EE">
        <w:t>Εφαρμογή ξενόγλωσσων προγραμμάτων σπουδών στην Πρωτοβάθμια &amp; Δευτεροβάθμια εκπαίδευση</w:t>
      </w:r>
    </w:p>
    <w:p w:rsidR="00F8755E" w:rsidRDefault="00F8755E" w:rsidP="00E36870">
      <w:pPr>
        <w:pStyle w:val="ListBullet"/>
        <w:numPr>
          <w:ilvl w:val="0"/>
          <w:numId w:val="42"/>
        </w:numPr>
        <w:spacing w:before="120"/>
      </w:pPr>
      <w:r w:rsidRPr="002846EE">
        <w:t>Δράσεις για τον Πολιτισμό στην Εκπαίδευση</w:t>
      </w:r>
    </w:p>
    <w:p w:rsidR="00F8755E" w:rsidRDefault="00F8755E" w:rsidP="00E36870">
      <w:pPr>
        <w:pStyle w:val="ListBullet"/>
        <w:numPr>
          <w:ilvl w:val="0"/>
          <w:numId w:val="42"/>
        </w:numPr>
        <w:spacing w:before="120"/>
      </w:pPr>
      <w:r w:rsidRPr="002846EE">
        <w:t>Ανάπτυξη του συστήματος Αξιολόγησης και Πιστοποίησης Γλωσσομάθειας</w:t>
      </w:r>
    </w:p>
    <w:p w:rsidR="00F8755E" w:rsidRDefault="00F8755E" w:rsidP="00E36870">
      <w:pPr>
        <w:pStyle w:val="ListBullet"/>
        <w:numPr>
          <w:ilvl w:val="0"/>
          <w:numId w:val="42"/>
        </w:numPr>
        <w:spacing w:before="120"/>
      </w:pPr>
      <w:r w:rsidRPr="002846EE">
        <w:t>Αυτοαξιολόγηση σχολικών μονάδων</w:t>
      </w:r>
    </w:p>
    <w:p w:rsidR="00F8755E" w:rsidRDefault="00F8755E" w:rsidP="00E36870">
      <w:pPr>
        <w:pStyle w:val="ListBullet"/>
        <w:numPr>
          <w:ilvl w:val="0"/>
          <w:numId w:val="42"/>
        </w:numPr>
        <w:spacing w:before="120"/>
      </w:pPr>
      <w:r w:rsidRPr="002846EE">
        <w:t>Ανάπτυξη εθνικού συστήματος αξιολόγησης, διασφάλισης της ποιότητας και τεκμηρίωσης των Ιδρυμάτων Ανώτατης Εκπαίδευσης</w:t>
      </w:r>
    </w:p>
    <w:p w:rsidR="00F8755E" w:rsidRDefault="00F8755E" w:rsidP="00E36870">
      <w:pPr>
        <w:pStyle w:val="ListBullet"/>
        <w:numPr>
          <w:ilvl w:val="0"/>
          <w:numId w:val="42"/>
        </w:numPr>
        <w:spacing w:before="120"/>
      </w:pPr>
      <w:r w:rsidRPr="002846EE">
        <w:t>Μονάδες Διασφάλισης Ποιότητας των Ιδρυμάτων Ανώτατης Εκπαίδευσης</w:t>
      </w:r>
    </w:p>
    <w:p w:rsidR="00F8755E" w:rsidRDefault="00F8755E" w:rsidP="00E36870">
      <w:pPr>
        <w:pStyle w:val="ListBullet"/>
        <w:numPr>
          <w:ilvl w:val="0"/>
          <w:numId w:val="42"/>
        </w:numPr>
        <w:spacing w:before="120"/>
      </w:pPr>
      <w:r w:rsidRPr="002846EE">
        <w:t>Δράσεις Κοινωνικών Εταίρων που συμβάλλουν στη διασφάλιση της ποιότητας, της τεκμηρίωσης και τον εκσυγχρονισμό του εκπαιδευτικού συστήματος</w:t>
      </w:r>
    </w:p>
    <w:p w:rsidR="00F8755E" w:rsidRDefault="00F8755E" w:rsidP="00E36870">
      <w:pPr>
        <w:pStyle w:val="ListBullet"/>
        <w:numPr>
          <w:ilvl w:val="0"/>
          <w:numId w:val="42"/>
        </w:numPr>
        <w:spacing w:before="120"/>
      </w:pPr>
      <w:r w:rsidRPr="002846EE">
        <w:t>Επιμόρφωση εκπαιδευτικών - Πιστοποίηση παιδαγωγικής κατάρτισης</w:t>
      </w:r>
    </w:p>
    <w:p w:rsidR="00F8755E" w:rsidRDefault="00F8755E" w:rsidP="00E36870">
      <w:pPr>
        <w:pStyle w:val="ListBullet"/>
        <w:numPr>
          <w:ilvl w:val="0"/>
          <w:numId w:val="42"/>
        </w:numPr>
        <w:spacing w:before="120"/>
      </w:pPr>
      <w:r w:rsidRPr="002846EE">
        <w:t>Επιμόρφωση εκπαιδευτικών σε ICT</w:t>
      </w:r>
    </w:p>
    <w:p w:rsidR="00F8755E" w:rsidRDefault="00F8755E" w:rsidP="00E36870">
      <w:pPr>
        <w:pStyle w:val="ListBullet"/>
        <w:numPr>
          <w:ilvl w:val="0"/>
          <w:numId w:val="42"/>
        </w:numPr>
        <w:spacing w:before="120"/>
      </w:pPr>
      <w:r w:rsidRPr="002846EE">
        <w:t>Επιμόρφωση εκπαιδευτικών / Εισαγωγική Επιμόρφωση</w:t>
      </w:r>
    </w:p>
    <w:p w:rsidR="00F8755E" w:rsidRDefault="00F8755E" w:rsidP="00E36870">
      <w:pPr>
        <w:pStyle w:val="ListBullet"/>
        <w:numPr>
          <w:ilvl w:val="0"/>
          <w:numId w:val="42"/>
        </w:numPr>
        <w:spacing w:before="120"/>
      </w:pPr>
      <w:r w:rsidRPr="002846EE">
        <w:t>Προγράμματα ευαισθητοποίησης</w:t>
      </w:r>
      <w:r>
        <w:t xml:space="preserve"> (π.χ. Ανάπτυξη και λειτουργία δικτύου πρόληψης και αντιμετώπισης φαινομένων σχολικής βίας και εκφοβισμού)</w:t>
      </w:r>
    </w:p>
    <w:p w:rsidR="00F8755E" w:rsidRDefault="00F8755E" w:rsidP="001B563B">
      <w:pPr>
        <w:pStyle w:val="ListBullet"/>
        <w:numPr>
          <w:ilvl w:val="0"/>
          <w:numId w:val="0"/>
        </w:numPr>
        <w:spacing w:before="120"/>
        <w:ind w:left="360"/>
      </w:pPr>
      <w:r w:rsidRPr="002846EE">
        <w:t>Περαιτέρω, αντιμετωπίζεται η πρόωρη εγκατάλειψη του σχολείου με την καταπολέμηση της σχολικής διαρροής και την ανάπτυξη της διαπολιτισμικής εκπαίδευσης, της ενισχυτικής διδασκαλίας, καθώς και η εκπαίδευση ατόμων με αναπηρία. Στο πλαίσιο του ειδικού στόχου προωθούνται και υλοποιούνται οι παρακάτω παρεμβάσεις:</w:t>
      </w:r>
    </w:p>
    <w:p w:rsidR="00F8755E" w:rsidRDefault="00F8755E" w:rsidP="00BE223F">
      <w:pPr>
        <w:pStyle w:val="ListBullet"/>
        <w:numPr>
          <w:ilvl w:val="0"/>
          <w:numId w:val="28"/>
        </w:numPr>
        <w:tabs>
          <w:tab w:val="clear" w:pos="1515"/>
          <w:tab w:val="num" w:pos="720"/>
        </w:tabs>
        <w:spacing w:before="120"/>
        <w:ind w:left="720"/>
      </w:pPr>
      <w:r w:rsidRPr="002846EE">
        <w:t>Συνέχιση της στήριξης των Δράσεων εμπλουτισμού των προγραμμάτων σπουδών, του εκπαιδευτικού υλικού, της επιμόρφωσης  των εκπαιδευτικών, της εξ αποστάσεως εκπαίδευσης και του εξοπλισμού για την εκπαίδευση των ατόμων με αναπηρία, ώστε να υποστηριχθεί η αποτελεσματικότερη ένταξη τους στο εκπαιδευτικό σύστημα και στην κοινωνική ζωή.</w:t>
      </w:r>
    </w:p>
    <w:p w:rsidR="00F8755E" w:rsidRDefault="00F8755E" w:rsidP="00BE223F">
      <w:pPr>
        <w:pStyle w:val="ListBullet"/>
        <w:numPr>
          <w:ilvl w:val="0"/>
          <w:numId w:val="28"/>
        </w:numPr>
        <w:tabs>
          <w:tab w:val="clear" w:pos="1515"/>
          <w:tab w:val="num" w:pos="720"/>
        </w:tabs>
        <w:spacing w:before="120"/>
        <w:ind w:left="720"/>
      </w:pPr>
      <w:r w:rsidRPr="002846EE">
        <w:t>Καταπολέμηση της σχολικής διαρροής μέσω της ενίσχυσης της προσχολικής και πρωτοβάθμιας εκπαίδευσης, του ολοήμερου νηπιαγωγείο και δημοτικού σχολείου καθώς και της ενισχυτικής διδασκαλίας στην πρώτη βαθμίδα της δευτεροβάθμιας εκπαίδευσης (γυμνάσιο).</w:t>
      </w:r>
    </w:p>
    <w:p w:rsidR="00F8755E" w:rsidRDefault="00F8755E" w:rsidP="00BE223F">
      <w:pPr>
        <w:pStyle w:val="ListBullet"/>
        <w:numPr>
          <w:ilvl w:val="0"/>
          <w:numId w:val="28"/>
        </w:numPr>
        <w:tabs>
          <w:tab w:val="clear" w:pos="1515"/>
          <w:tab w:val="num" w:pos="720"/>
        </w:tabs>
        <w:spacing w:before="120"/>
        <w:ind w:left="720"/>
      </w:pPr>
      <w:r w:rsidRPr="002846EE">
        <w:t>Προώθηση της διαπολιτισμικής εκπαίδευσης σε ομάδες πληθυσμού με γλωσσικές και πολιτισμικές ιδιαιτερότητες.</w:t>
      </w:r>
    </w:p>
    <w:p w:rsidR="00F8755E" w:rsidRDefault="00F8755E" w:rsidP="001B563B">
      <w:pPr>
        <w:pStyle w:val="ListBullet"/>
        <w:numPr>
          <w:ilvl w:val="0"/>
          <w:numId w:val="0"/>
        </w:numPr>
        <w:spacing w:before="120"/>
        <w:ind w:left="360"/>
      </w:pPr>
      <w:r w:rsidRPr="002846EE">
        <w:t>Δράσεις που υλοποιούνται:</w:t>
      </w:r>
    </w:p>
    <w:p w:rsidR="00F8755E" w:rsidRDefault="00F8755E" w:rsidP="00E36870">
      <w:pPr>
        <w:pStyle w:val="ListBullet"/>
        <w:numPr>
          <w:ilvl w:val="0"/>
          <w:numId w:val="43"/>
        </w:numPr>
        <w:spacing w:before="120"/>
      </w:pPr>
      <w:r w:rsidRPr="002846EE">
        <w:t>Αναλυτικά προγράμματα ειδικών σχολείων</w:t>
      </w:r>
    </w:p>
    <w:p w:rsidR="00F8755E" w:rsidRDefault="00F8755E" w:rsidP="00E36870">
      <w:pPr>
        <w:pStyle w:val="ListBullet"/>
        <w:numPr>
          <w:ilvl w:val="0"/>
          <w:numId w:val="43"/>
        </w:numPr>
        <w:spacing w:before="120"/>
      </w:pPr>
      <w:r w:rsidRPr="002846EE">
        <w:t>Παρεμβάσεις σε Δομές Ειδικής Αγωγής - Μητρώο ΑμεΑ</w:t>
      </w:r>
    </w:p>
    <w:p w:rsidR="00F8755E" w:rsidRDefault="00F8755E" w:rsidP="00E36870">
      <w:pPr>
        <w:pStyle w:val="ListBullet"/>
        <w:numPr>
          <w:ilvl w:val="0"/>
          <w:numId w:val="43"/>
        </w:numPr>
        <w:spacing w:before="120"/>
      </w:pPr>
      <w:r w:rsidRPr="002846EE">
        <w:t>Εξειδικευμένη εκπαιδευτική υποστήριξη για ένταξη μαθητών με αναπηρία ή/και ειδικές εκπαιδευτικές ανάγκες</w:t>
      </w:r>
    </w:p>
    <w:p w:rsidR="00F8755E" w:rsidRDefault="00F8755E" w:rsidP="00E36870">
      <w:pPr>
        <w:pStyle w:val="ListBullet"/>
        <w:numPr>
          <w:ilvl w:val="0"/>
          <w:numId w:val="43"/>
        </w:numPr>
        <w:spacing w:before="120"/>
      </w:pPr>
      <w:r>
        <w:t>Εξατομικευμένη υποστήριξη μαθητών με αναπηρία ή/και ειδικές εκπαιδευτικές ανάγκες</w:t>
      </w:r>
    </w:p>
    <w:p w:rsidR="00F8755E" w:rsidRDefault="00F8755E" w:rsidP="00E36870">
      <w:pPr>
        <w:pStyle w:val="ListBullet"/>
        <w:numPr>
          <w:ilvl w:val="0"/>
          <w:numId w:val="43"/>
        </w:numPr>
        <w:spacing w:before="120"/>
      </w:pPr>
      <w:r>
        <w:t>Ανάπτυξη υποστηρικτών δομών για την ένταξη και συμπερίληψη στην εκπαίδευση των μαθητών</w:t>
      </w:r>
      <w:r w:rsidRPr="008817FA">
        <w:t xml:space="preserve"> </w:t>
      </w:r>
      <w:r>
        <w:t>με αναπηρία ή/και ειδικές εκπαιδευτικές ανάγκες</w:t>
      </w:r>
    </w:p>
    <w:p w:rsidR="00F8755E" w:rsidRDefault="00F8755E" w:rsidP="00E36870">
      <w:pPr>
        <w:pStyle w:val="ListBullet"/>
        <w:numPr>
          <w:ilvl w:val="0"/>
          <w:numId w:val="43"/>
        </w:numPr>
        <w:spacing w:before="120"/>
      </w:pPr>
      <w:r w:rsidRPr="002846EE">
        <w:t>Ολοήμερα Σχολεία</w:t>
      </w:r>
      <w:r>
        <w:t xml:space="preserve"> ( Α΄ και Β΄ φάση)</w:t>
      </w:r>
    </w:p>
    <w:p w:rsidR="00F8755E" w:rsidRDefault="00F8755E" w:rsidP="00E36870">
      <w:pPr>
        <w:pStyle w:val="ListBullet"/>
        <w:numPr>
          <w:ilvl w:val="0"/>
          <w:numId w:val="43"/>
        </w:numPr>
        <w:spacing w:before="120"/>
      </w:pPr>
      <w:r>
        <w:t>Ενισχυτική Διδασκαλία</w:t>
      </w:r>
    </w:p>
    <w:p w:rsidR="00F8755E" w:rsidRDefault="00F8755E" w:rsidP="00E36870">
      <w:pPr>
        <w:pStyle w:val="ListBullet"/>
        <w:numPr>
          <w:ilvl w:val="0"/>
          <w:numId w:val="43"/>
        </w:numPr>
        <w:spacing w:before="120"/>
      </w:pPr>
      <w:r>
        <w:t xml:space="preserve">Δράσεις υποστήριξης και βελτίωσης των υπηρεσιών εκπαίδευσης (π.χ προγράμματα κοινωφελούς εργασίας) </w:t>
      </w:r>
    </w:p>
    <w:p w:rsidR="00F8755E" w:rsidRDefault="00F8755E" w:rsidP="00E36870">
      <w:pPr>
        <w:pStyle w:val="ListBullet"/>
        <w:numPr>
          <w:ilvl w:val="0"/>
          <w:numId w:val="43"/>
        </w:numPr>
        <w:spacing w:before="120"/>
      </w:pPr>
      <w:r w:rsidRPr="002846EE">
        <w:t>Δίκτυο εκπαιδευτικών πρωτοβουλιών – ΖΕΠ</w:t>
      </w:r>
    </w:p>
    <w:p w:rsidR="00F8755E" w:rsidRDefault="00F8755E" w:rsidP="00E36870">
      <w:pPr>
        <w:pStyle w:val="ListBullet"/>
        <w:numPr>
          <w:ilvl w:val="0"/>
          <w:numId w:val="43"/>
        </w:numPr>
        <w:spacing w:before="120"/>
      </w:pPr>
      <w:r w:rsidRPr="002846EE">
        <w:t>Δράσεις Διαπολιτισμικής εκπαίδευσης</w:t>
      </w:r>
    </w:p>
    <w:p w:rsidR="00F8755E" w:rsidRDefault="00F8755E" w:rsidP="007E1CE7">
      <w:pPr>
        <w:pStyle w:val="ListBullet"/>
        <w:numPr>
          <w:ilvl w:val="0"/>
          <w:numId w:val="0"/>
        </w:numPr>
        <w:spacing w:before="120"/>
      </w:pPr>
    </w:p>
    <w:p w:rsidR="00F8755E" w:rsidRDefault="00F8755E" w:rsidP="000E636A">
      <w:pPr>
        <w:pStyle w:val="ListBullet"/>
        <w:numPr>
          <w:ilvl w:val="0"/>
          <w:numId w:val="0"/>
        </w:numPr>
        <w:spacing w:before="120"/>
        <w:ind w:left="360"/>
      </w:pPr>
      <w:r w:rsidRPr="002846EE">
        <w:t xml:space="preserve">Αναφορικά με τον </w:t>
      </w:r>
      <w:r w:rsidRPr="002846EE">
        <w:rPr>
          <w:b/>
          <w:u w:val="single"/>
        </w:rPr>
        <w:t>Γενικό Στόχο 6</w:t>
      </w:r>
      <w:r w:rsidRPr="002846EE">
        <w:t xml:space="preserve"> «</w:t>
      </w:r>
      <w:r w:rsidRPr="002846EE">
        <w:rPr>
          <w:i/>
        </w:rPr>
        <w:t>Η ψηφιακή σύγκλιση της χώρας με την ενσωμάτωση και τη συστηματική χρήση των τεχνολογιών πληροφορικής και επικοινωνιών στους τομείς κοινωνικής και οικονομικής δραστηριοποίησης</w:t>
      </w:r>
      <w:r w:rsidRPr="002846EE">
        <w:t>» εξειδικεύονται και υλοποιούνται παρεμβάσεις στο πλαίσιο της βελτίωσης της παραγωγικότητας μέσω της χρήσης των ΤΠΕ και της ποιότητας ζωής με τη χρήση των ΤΠΕ. Στο πλαίσιο του στόχου προωθούνται οι παρακάτω παρεμβάσεις:</w:t>
      </w:r>
    </w:p>
    <w:p w:rsidR="00F8755E" w:rsidRDefault="00F8755E" w:rsidP="00BE223F">
      <w:pPr>
        <w:pStyle w:val="ListBullet"/>
        <w:numPr>
          <w:ilvl w:val="0"/>
          <w:numId w:val="28"/>
        </w:numPr>
        <w:tabs>
          <w:tab w:val="clear" w:pos="1515"/>
          <w:tab w:val="num" w:pos="720"/>
        </w:tabs>
        <w:spacing w:before="120"/>
        <w:ind w:left="720"/>
      </w:pPr>
      <w:r w:rsidRPr="002846EE">
        <w:t>Δημιουργία θετικών συνθηκών και δυνατοτήτων για ίσες ευκαιρίες πρόσβασης στην αξιοποίηση των σύγχρονων τεχνολογιών από όλους όσους μετέχουν στο εκπαιδευτικό σύστημα και στα προγράμματα δια βίου εκπαίδευσης, κυρίως με την απόκτηση κατάλληλου εξοπλισμού και του απαραίτητου εκπαιδευτικού λογισμικού. </w:t>
      </w:r>
    </w:p>
    <w:p w:rsidR="00F8755E" w:rsidRDefault="00F8755E" w:rsidP="00BE223F">
      <w:pPr>
        <w:pStyle w:val="ListBullet"/>
        <w:numPr>
          <w:ilvl w:val="0"/>
          <w:numId w:val="28"/>
        </w:numPr>
        <w:tabs>
          <w:tab w:val="clear" w:pos="1515"/>
          <w:tab w:val="num" w:pos="720"/>
        </w:tabs>
        <w:spacing w:before="120"/>
        <w:ind w:left="720"/>
      </w:pPr>
      <w:r w:rsidRPr="002846EE">
        <w:t>Ανάπτυξη της εξ αποστάσεως εκπαίδευσης.</w:t>
      </w:r>
    </w:p>
    <w:p w:rsidR="00F8755E" w:rsidRDefault="00F8755E" w:rsidP="00BE223F">
      <w:pPr>
        <w:pStyle w:val="ListBullet"/>
        <w:numPr>
          <w:ilvl w:val="0"/>
          <w:numId w:val="28"/>
        </w:numPr>
        <w:tabs>
          <w:tab w:val="clear" w:pos="1515"/>
          <w:tab w:val="num" w:pos="720"/>
        </w:tabs>
        <w:spacing w:before="120"/>
        <w:ind w:left="720"/>
      </w:pPr>
      <w:r w:rsidRPr="002846EE">
        <w:t>Ενίσχυση της αξιοποίησης των νέων τεχνολογιών στην εκπαιδευτική διαδικασία και πιστοποίηση μαθητών και σπουδαστών δευτεροβάθμιας και μεταδευτεροβάθμιας εκπαίδευσης στις σύγχρονες ΤΠΕ.</w:t>
      </w:r>
    </w:p>
    <w:p w:rsidR="00F8755E" w:rsidRDefault="00F8755E" w:rsidP="007E1CE7">
      <w:pPr>
        <w:pStyle w:val="ListBullet"/>
        <w:numPr>
          <w:ilvl w:val="0"/>
          <w:numId w:val="0"/>
        </w:numPr>
        <w:spacing w:before="120"/>
      </w:pPr>
    </w:p>
    <w:p w:rsidR="00F8755E" w:rsidRDefault="00F8755E" w:rsidP="000E636A">
      <w:pPr>
        <w:pStyle w:val="ListBullet"/>
        <w:numPr>
          <w:ilvl w:val="0"/>
          <w:numId w:val="0"/>
        </w:numPr>
        <w:spacing w:before="120"/>
        <w:ind w:left="360"/>
      </w:pPr>
      <w:r w:rsidRPr="002846EE">
        <w:t xml:space="preserve">Στο πλαίσιο του </w:t>
      </w:r>
      <w:r w:rsidRPr="008817FA">
        <w:rPr>
          <w:b/>
        </w:rPr>
        <w:t>Γενικού Στόχου 6</w:t>
      </w:r>
      <w:r w:rsidRPr="002846EE">
        <w:t xml:space="preserve"> υλοποιούνται σημαντικές πράξεις: </w:t>
      </w:r>
    </w:p>
    <w:p w:rsidR="00F8755E" w:rsidRDefault="00F8755E" w:rsidP="00E36870">
      <w:pPr>
        <w:pStyle w:val="ListBullet"/>
        <w:numPr>
          <w:ilvl w:val="0"/>
          <w:numId w:val="44"/>
        </w:numPr>
        <w:spacing w:before="120"/>
      </w:pPr>
      <w:r w:rsidRPr="002846EE">
        <w:t>Ανάπτυξη Ψηφιακού Εκπαιδευτικού Υλικού - Ψηφιακή Βάση Γνώσεων - Υποδομές για ένα Ψηφιακό Σχολείο - Ψηφιακό Υλικό για τα Σχολεία</w:t>
      </w:r>
    </w:p>
    <w:p w:rsidR="00F8755E" w:rsidRDefault="00F8755E" w:rsidP="00E36870">
      <w:pPr>
        <w:pStyle w:val="ListBullet"/>
        <w:numPr>
          <w:ilvl w:val="0"/>
          <w:numId w:val="44"/>
        </w:numPr>
        <w:spacing w:before="120"/>
      </w:pPr>
      <w:r w:rsidRPr="002846EE">
        <w:t>Ψηφιακές παρεμβάσεις στα αναλυτικά προγράμματα</w:t>
      </w:r>
    </w:p>
    <w:p w:rsidR="00F8755E" w:rsidRDefault="00F8755E" w:rsidP="00E36870">
      <w:pPr>
        <w:pStyle w:val="ListBullet"/>
        <w:numPr>
          <w:ilvl w:val="0"/>
          <w:numId w:val="44"/>
        </w:numPr>
        <w:spacing w:before="120"/>
      </w:pPr>
      <w:r w:rsidRPr="002846EE">
        <w:t>Πρόγραμμα Πιλοτικής εισαγωγής διαδραστικών συστημάτων και συναφούς εξοπλισμού στην τάξη για μια ψηφιακά υποστηριζόμενη διδασκαλία</w:t>
      </w:r>
    </w:p>
    <w:p w:rsidR="00F8755E" w:rsidRDefault="00F8755E" w:rsidP="00E36870">
      <w:pPr>
        <w:pStyle w:val="ListBullet"/>
        <w:numPr>
          <w:ilvl w:val="0"/>
          <w:numId w:val="44"/>
        </w:numPr>
        <w:spacing w:before="120"/>
      </w:pPr>
      <w:r w:rsidRPr="002846EE">
        <w:t>Πρόγραμμα Πιλοτικής εισαγωγής περιορισμένου αριθμού ηλεκτρονικών υπολογιστών και συναφούς εξοπλισμού στην τάξη για μια ψηφιακά υποστηριζόμενη διδασκαλία</w:t>
      </w:r>
    </w:p>
    <w:p w:rsidR="00F8755E" w:rsidRDefault="00F8755E" w:rsidP="00E36870">
      <w:pPr>
        <w:pStyle w:val="ListBullet"/>
        <w:numPr>
          <w:ilvl w:val="0"/>
          <w:numId w:val="44"/>
        </w:numPr>
        <w:spacing w:before="120"/>
      </w:pPr>
      <w:r w:rsidRPr="002846EE">
        <w:t>Ψηφιακές δράσεις για την Τριτοβάθμια Εκπαίδευση</w:t>
      </w:r>
    </w:p>
    <w:p w:rsidR="00F8755E" w:rsidRDefault="00F8755E" w:rsidP="00E36870">
      <w:pPr>
        <w:pStyle w:val="ListBullet"/>
        <w:numPr>
          <w:ilvl w:val="0"/>
          <w:numId w:val="44"/>
        </w:numPr>
        <w:spacing w:before="120"/>
      </w:pPr>
      <w:r w:rsidRPr="002846EE">
        <w:t>Ανάπτυξη της εξ αποστάσεως εκπαίδευσης - Προγράμματα Ομογένειας</w:t>
      </w:r>
    </w:p>
    <w:p w:rsidR="00F8755E" w:rsidRDefault="00F8755E" w:rsidP="00E36870">
      <w:pPr>
        <w:pStyle w:val="ListBullet"/>
        <w:numPr>
          <w:ilvl w:val="0"/>
          <w:numId w:val="44"/>
        </w:numPr>
        <w:spacing w:before="120"/>
      </w:pPr>
      <w:r w:rsidRPr="002846EE">
        <w:t>Πιστοποίηση μαθητών σε ICT &amp; εφαρμογές για την υποστήριξη της εκπαιδευτικής διαδικασίας</w:t>
      </w:r>
    </w:p>
    <w:p w:rsidR="00F8755E" w:rsidRDefault="00F8755E" w:rsidP="00F15869">
      <w:pPr>
        <w:spacing w:before="120"/>
      </w:pPr>
    </w:p>
    <w:p w:rsidR="00F8755E" w:rsidRPr="00F15869" w:rsidRDefault="00F8755E" w:rsidP="00F15869">
      <w:pPr>
        <w:spacing w:before="120"/>
      </w:pPr>
      <w:r w:rsidRPr="002846EE">
        <w:t xml:space="preserve">Αναφορικά με τον </w:t>
      </w:r>
      <w:r w:rsidRPr="002846EE">
        <w:rPr>
          <w:b/>
          <w:u w:val="single"/>
        </w:rPr>
        <w:t>Γενικό Στόχο</w:t>
      </w:r>
      <w:r w:rsidRPr="002846EE">
        <w:rPr>
          <w:i/>
          <w:u w:val="single"/>
        </w:rPr>
        <w:t xml:space="preserve"> </w:t>
      </w:r>
      <w:r w:rsidRPr="002846EE">
        <w:rPr>
          <w:b/>
          <w:i/>
          <w:u w:val="single"/>
        </w:rPr>
        <w:t>9</w:t>
      </w:r>
      <w:r w:rsidRPr="002846EE">
        <w:rPr>
          <w:i/>
        </w:rPr>
        <w:t xml:space="preserve"> «Προώθηση της κοινωνικής ενσωμάτωσης</w:t>
      </w:r>
      <w:r w:rsidRPr="002846EE">
        <w:t>» εξειδικεύονται και υλοποιούνται παρεμβάσεις για τη διασφάλιση της ισότιμης πρόσβασης όλων στην αγορά εργασίας και της πρόληψης φαινομένων περιθωριοποίησης και αποκλεισμού μέσω της ενίσχυσης της απασχόλησης ιδιαίτερα για τις γυναίκες, τους νέους και τις ευάλωτες ομάδες του πληθυσμού, την αντιμετώπιση της μειονεκτικής θέσης προσώπων και ομάδων όσον αφορά την εκπαίδευση και κατάρτιση, καθώς και την κοινωνική ένταξη των ΑμΕΑ, των μεταναστών και των ατόμων με πολιτισμικές / θρησκευτικές ιδιαιτερότητες.</w:t>
      </w:r>
    </w:p>
    <w:p w:rsidR="00F8755E" w:rsidRPr="002846EE" w:rsidRDefault="00F8755E" w:rsidP="00F15869">
      <w:pPr>
        <w:spacing w:before="120"/>
      </w:pPr>
      <w:r w:rsidRPr="008817FA">
        <w:t>Στο πλαίσιο του ΕΠΕΔΒΜ προωθούνται οι παρακάτω δράσεις:</w:t>
      </w:r>
    </w:p>
    <w:p w:rsidR="00F8755E" w:rsidRDefault="00F8755E" w:rsidP="00BE223F">
      <w:pPr>
        <w:pStyle w:val="ListBullet"/>
        <w:numPr>
          <w:ilvl w:val="0"/>
          <w:numId w:val="35"/>
        </w:numPr>
        <w:tabs>
          <w:tab w:val="clear" w:pos="360"/>
          <w:tab w:val="num" w:pos="720"/>
        </w:tabs>
        <w:spacing w:before="120"/>
        <w:ind w:left="714" w:hanging="357"/>
      </w:pPr>
      <w:r w:rsidRPr="002846EE">
        <w:t>Δίκτυο εκπαιδευτικών πρωτοβουλιών – ΖΕΠ</w:t>
      </w:r>
    </w:p>
    <w:p w:rsidR="00F8755E" w:rsidRDefault="00F8755E" w:rsidP="00BE223F">
      <w:pPr>
        <w:pStyle w:val="ListBullet"/>
        <w:numPr>
          <w:ilvl w:val="0"/>
          <w:numId w:val="35"/>
        </w:numPr>
        <w:tabs>
          <w:tab w:val="clear" w:pos="360"/>
          <w:tab w:val="num" w:pos="720"/>
        </w:tabs>
        <w:spacing w:before="120"/>
        <w:ind w:left="714" w:hanging="357"/>
      </w:pPr>
      <w:r w:rsidRPr="002846EE">
        <w:t>Δράσεις Διαπολιτισμικής Εκπαίδευσης</w:t>
      </w:r>
    </w:p>
    <w:p w:rsidR="00F8755E" w:rsidRDefault="00F8755E" w:rsidP="00BE223F">
      <w:pPr>
        <w:pStyle w:val="ListBullet"/>
        <w:numPr>
          <w:ilvl w:val="0"/>
          <w:numId w:val="35"/>
        </w:numPr>
        <w:tabs>
          <w:tab w:val="clear" w:pos="360"/>
          <w:tab w:val="num" w:pos="720"/>
        </w:tabs>
        <w:spacing w:before="120"/>
        <w:ind w:left="720"/>
      </w:pPr>
      <w:r w:rsidRPr="002846EE">
        <w:t>Αναλυτικά προγράμματα ειδικών σχολείων</w:t>
      </w:r>
    </w:p>
    <w:p w:rsidR="00F8755E" w:rsidRDefault="00F8755E" w:rsidP="00BE223F">
      <w:pPr>
        <w:pStyle w:val="ListBullet"/>
        <w:numPr>
          <w:ilvl w:val="0"/>
          <w:numId w:val="35"/>
        </w:numPr>
        <w:tabs>
          <w:tab w:val="clear" w:pos="360"/>
          <w:tab w:val="num" w:pos="720"/>
        </w:tabs>
        <w:spacing w:before="120"/>
        <w:ind w:left="720"/>
      </w:pPr>
      <w:r w:rsidRPr="002846EE">
        <w:t>Παρεμβάσεις σε Δομές Ειδικής Αγωγής - Μητρώο ΑμεΑ</w:t>
      </w:r>
    </w:p>
    <w:p w:rsidR="00F8755E" w:rsidRDefault="00F8755E" w:rsidP="00BE223F">
      <w:pPr>
        <w:pStyle w:val="ListBullet"/>
        <w:numPr>
          <w:ilvl w:val="0"/>
          <w:numId w:val="35"/>
        </w:numPr>
        <w:tabs>
          <w:tab w:val="clear" w:pos="360"/>
          <w:tab w:val="num" w:pos="720"/>
        </w:tabs>
        <w:spacing w:before="120"/>
        <w:ind w:left="720"/>
      </w:pPr>
      <w:r>
        <w:t>Εξατομικευμένη υποστήριξη μαθητών με αναπηρία ή/και ειδικές εκπαιδευτικές ανάγκες</w:t>
      </w:r>
    </w:p>
    <w:p w:rsidR="00F8755E" w:rsidRDefault="00F8755E" w:rsidP="00BE223F">
      <w:pPr>
        <w:pStyle w:val="ListBullet"/>
        <w:numPr>
          <w:ilvl w:val="0"/>
          <w:numId w:val="35"/>
        </w:numPr>
        <w:tabs>
          <w:tab w:val="clear" w:pos="360"/>
          <w:tab w:val="num" w:pos="720"/>
        </w:tabs>
        <w:spacing w:before="120"/>
        <w:ind w:left="720"/>
      </w:pPr>
      <w:r>
        <w:t>Ανάπτυξη υποστηρικτών δομών για την ένταξη και συμπερίληψη στην εκπαίδευση των μαθητών</w:t>
      </w:r>
      <w:r w:rsidRPr="008817FA">
        <w:t xml:space="preserve"> </w:t>
      </w:r>
      <w:r>
        <w:t>με αναπηρία ή/και ειδικές εκπαιδευτικές ανάγκες</w:t>
      </w:r>
    </w:p>
    <w:p w:rsidR="00F8755E" w:rsidRDefault="00F8755E" w:rsidP="00BE223F">
      <w:pPr>
        <w:pStyle w:val="ListBullet"/>
        <w:numPr>
          <w:ilvl w:val="0"/>
          <w:numId w:val="35"/>
        </w:numPr>
        <w:tabs>
          <w:tab w:val="clear" w:pos="360"/>
          <w:tab w:val="num" w:pos="720"/>
        </w:tabs>
        <w:spacing w:before="120"/>
        <w:ind w:left="720"/>
      </w:pPr>
      <w:r w:rsidRPr="002846EE">
        <w:t>Εξειδικευμένη εκπαιδευτική υποστήριξη για ένταξη μαθητών με αναπηρία ή/και ειδικές εκπαιδευτικές ανάγκες</w:t>
      </w:r>
    </w:p>
    <w:p w:rsidR="00F8755E" w:rsidRDefault="00F8755E" w:rsidP="00F15869">
      <w:pPr>
        <w:spacing w:before="120"/>
      </w:pPr>
    </w:p>
    <w:p w:rsidR="00F8755E" w:rsidRPr="002846EE" w:rsidRDefault="00F8755E" w:rsidP="00F15869">
      <w:pPr>
        <w:spacing w:before="120"/>
      </w:pPr>
      <w:r w:rsidRPr="002846EE">
        <w:t xml:space="preserve">Αναφορικά με τον </w:t>
      </w:r>
      <w:r w:rsidRPr="002846EE">
        <w:rPr>
          <w:b/>
          <w:u w:val="single"/>
        </w:rPr>
        <w:t>Γενικό Στόχο</w:t>
      </w:r>
      <w:r w:rsidRPr="002846EE">
        <w:rPr>
          <w:u w:val="single"/>
        </w:rPr>
        <w:t xml:space="preserve"> </w:t>
      </w:r>
      <w:r w:rsidRPr="002846EE">
        <w:rPr>
          <w:b/>
          <w:u w:val="single"/>
        </w:rPr>
        <w:t>11</w:t>
      </w:r>
      <w:r w:rsidRPr="002846EE">
        <w:t xml:space="preserve"> «Ανάδειξη του οικονομικού, κοινωνικού και αναπτυξιακού χαρακτήρα των θεμάτων ισότητας των φύλων με την άμεση σύνδεσή τους με τις κυρίαρχες εθνικές πολιτικές προτεραιότητες (ανάπτυξη – απασχόληση – κοινωνική συνοχή)» εξειδικεύονται και υλοποιούνται παρεμβάσεις ως προς την προώθηση μέτρων υποστήριξης των γυναικών και της προσαρμογής της διάστασης του φύλου στην πολιτική προτεραιοτήτων του Επιχειρησιακού Προγράμματος. Στο πλαίσιο των ανωτέρω στόχων λαμβάνεται έμμεσα μέριμνα για την εκπλήρωση του ανωτέρω κριτηρίου καθώς δεν υπάρχουν εξειδικευμένες παρεμβάσεις.</w:t>
      </w:r>
    </w:p>
    <w:p w:rsidR="00F8755E" w:rsidRPr="002846EE" w:rsidRDefault="00F8755E" w:rsidP="00F15869">
      <w:pPr>
        <w:spacing w:before="120"/>
      </w:pPr>
      <w:r w:rsidRPr="002846EE">
        <w:t xml:space="preserve">Αναφορικά με τον </w:t>
      </w:r>
      <w:r w:rsidRPr="002846EE">
        <w:rPr>
          <w:b/>
          <w:u w:val="single"/>
        </w:rPr>
        <w:t xml:space="preserve">Γενικό Στόχο 16 </w:t>
      </w:r>
      <w:r w:rsidRPr="002846EE">
        <w:t>«</w:t>
      </w:r>
      <w:r w:rsidRPr="002846EE">
        <w:rPr>
          <w:i/>
        </w:rPr>
        <w:t>Άσκηση αποτελεσματικής περιβαλλοντικής πολιτικής</w:t>
      </w:r>
      <w:r w:rsidRPr="002846EE">
        <w:t>» εξειδικεύονται και υλοποιούνται παρεμβάσεις στην ενεργοποίηση της κοινωνίας των πολιτών στα θέματα περιβαλλοντικής προστασίας. (Περιβαλλοντική Εκπαίδευση - Αναμόρφωση περιβαλλοντικής εκπαίδευσης)</w:t>
      </w:r>
    </w:p>
    <w:p w:rsidR="00F8755E" w:rsidRDefault="00F8755E" w:rsidP="000E636A">
      <w:pPr>
        <w:pStyle w:val="ListBullet"/>
        <w:numPr>
          <w:ilvl w:val="0"/>
          <w:numId w:val="0"/>
        </w:numPr>
        <w:spacing w:before="120"/>
        <w:ind w:left="360" w:hanging="360"/>
      </w:pPr>
      <w:r w:rsidRPr="002846EE">
        <w:t xml:space="preserve">Αναφορικά με τον </w:t>
      </w:r>
      <w:r w:rsidRPr="002846EE">
        <w:rPr>
          <w:b/>
          <w:u w:val="single"/>
        </w:rPr>
        <w:t>Γενικό Στόχο 17</w:t>
      </w:r>
      <w:r w:rsidRPr="002846EE">
        <w:t xml:space="preserve"> «</w:t>
      </w:r>
      <w:r w:rsidRPr="002846EE">
        <w:rPr>
          <w:i/>
        </w:rPr>
        <w:t>Ανά</w:t>
      </w:r>
      <w:r>
        <w:rPr>
          <w:i/>
        </w:rPr>
        <w:t xml:space="preserve">δειξη του πολιτισμού ως ζωτικού </w:t>
      </w:r>
      <w:r w:rsidRPr="002846EE">
        <w:rPr>
          <w:i/>
        </w:rPr>
        <w:t>παράγοντα της οικονομικής ανάπτυξης της χώρας</w:t>
      </w:r>
      <w:r w:rsidRPr="002846EE">
        <w:t>» εξειδικεύονται και υλοποιούνται παρεμβάσεις στην ενεργοποίηση της κοινωνίας των πολιτών στα θέματα πολιτισμού (Ένταξη του πολιτισμού με διδασκαλία μαθημάτων στα  Ολοήμερα Σχολεία, Δράσεις για τον Πολιτισμό στην Εκπαίδευση με τη συνεργασία του Υπουργείου Πολιτισμού).</w:t>
      </w:r>
    </w:p>
    <w:p w:rsidR="00F8755E" w:rsidRDefault="00F8755E" w:rsidP="00F15869">
      <w:pPr>
        <w:spacing w:before="120"/>
        <w:rPr>
          <w:u w:val="single"/>
        </w:rPr>
      </w:pPr>
    </w:p>
    <w:p w:rsidR="00F8755E" w:rsidRPr="002846EE" w:rsidRDefault="00F8755E" w:rsidP="00F15869">
      <w:pPr>
        <w:spacing w:before="120"/>
      </w:pPr>
      <w:r w:rsidRPr="00B31819">
        <w:rPr>
          <w:u w:val="single"/>
        </w:rPr>
        <w:t>Για όλους τους ανωτέρω Γενικούς Στόχους,</w:t>
      </w:r>
      <w:r w:rsidRPr="00B31819">
        <w:t xml:space="preserve"> που εμπίπτ</w:t>
      </w:r>
      <w:r>
        <w:t>ο</w:t>
      </w:r>
      <w:r w:rsidRPr="00B31819">
        <w:t>υν στους ΑΠ 1,2,3, μέχρι το τέλος του 2013 εντάχθηκαν 2.028 πράξεις (32 πράξεις το 2013) συνολικού προϋπολογισμού 1.034Μ€ (208 Μ€ το 2013), ενώ πραγματοποιήθηκαν δαπάνες ύψους 504 Μ€ (130 Μ€ το 2013).</w:t>
      </w:r>
    </w:p>
    <w:p w:rsidR="00F8755E" w:rsidRPr="002846EE" w:rsidRDefault="00F8755E" w:rsidP="00F15869">
      <w:pPr>
        <w:spacing w:before="120"/>
      </w:pPr>
    </w:p>
    <w:p w:rsidR="00F8755E" w:rsidRPr="002846EE" w:rsidRDefault="00F8755E" w:rsidP="00F15869">
      <w:pPr>
        <w:spacing w:before="120"/>
      </w:pPr>
      <w:r w:rsidRPr="002846EE">
        <w:t xml:space="preserve">Οι </w:t>
      </w:r>
      <w:r w:rsidRPr="002846EE">
        <w:rPr>
          <w:rStyle w:val="Strong"/>
          <w:bCs/>
        </w:rPr>
        <w:t>Άξονες Προτεραιότητας 4,5,6</w:t>
      </w:r>
      <w:r w:rsidRPr="002846EE">
        <w:t xml:space="preserve"> συμβάλλουν:</w:t>
      </w:r>
    </w:p>
    <w:p w:rsidR="00F8755E" w:rsidRDefault="00F8755E" w:rsidP="00BE223F">
      <w:pPr>
        <w:pStyle w:val="ListBullet"/>
        <w:numPr>
          <w:ilvl w:val="0"/>
          <w:numId w:val="17"/>
        </w:numPr>
        <w:tabs>
          <w:tab w:val="num" w:pos="360"/>
        </w:tabs>
        <w:spacing w:before="120"/>
      </w:pPr>
      <w:r w:rsidRPr="002846EE">
        <w:t>στη θεματική προτεραιότητα «Ανάπτυξη βιώσιμης επιχειρηματικής πρωτοβουλίας» και τον Γενικό Στόχο 2 (ΕΣ),</w:t>
      </w:r>
    </w:p>
    <w:p w:rsidR="00F8755E" w:rsidRDefault="00F8755E" w:rsidP="00BE223F">
      <w:pPr>
        <w:pStyle w:val="ListBullet"/>
        <w:numPr>
          <w:ilvl w:val="0"/>
          <w:numId w:val="17"/>
        </w:numPr>
        <w:tabs>
          <w:tab w:val="num" w:pos="360"/>
        </w:tabs>
        <w:spacing w:before="120"/>
      </w:pPr>
      <w:r w:rsidRPr="002846EE">
        <w:t xml:space="preserve">στη θεματική προτεραιότητα «Κοινωνία της Γνώσης και Καινοτομία» και τον Γενικό Στόχο 4 (ΑΣ), τον Γενικό Στόχο 6 (ΕΣ), </w:t>
      </w:r>
    </w:p>
    <w:p w:rsidR="00F8755E" w:rsidRDefault="00F8755E" w:rsidP="00BE223F">
      <w:pPr>
        <w:pStyle w:val="ListBullet"/>
        <w:numPr>
          <w:ilvl w:val="0"/>
          <w:numId w:val="17"/>
        </w:numPr>
        <w:tabs>
          <w:tab w:val="num" w:pos="360"/>
        </w:tabs>
        <w:spacing w:before="120"/>
      </w:pPr>
      <w:r w:rsidRPr="002846EE">
        <w:t>στη θεματική προτεραιότητα «Απασχόληση και κοινωνική συνοχή» και τον Γενικό Στόχο 7 (ΕΣ), τον Γενικό Στόχο 8 (ΑΣ), τον Γενικό Στόχο 9 (ΕΣ), τον Γενικό Στόχο 11 (ΕΣ) του ΕΣΠΑ.</w:t>
      </w:r>
    </w:p>
    <w:p w:rsidR="00F8755E" w:rsidRPr="002846EE" w:rsidRDefault="00F8755E" w:rsidP="00F15869">
      <w:pPr>
        <w:spacing w:before="120"/>
      </w:pPr>
    </w:p>
    <w:p w:rsidR="00F8755E" w:rsidRPr="002846EE" w:rsidRDefault="00F8755E" w:rsidP="00F15869">
      <w:pPr>
        <w:spacing w:before="120"/>
      </w:pPr>
      <w:r w:rsidRPr="002846EE">
        <w:t xml:space="preserve">Αναφορικά με το </w:t>
      </w:r>
      <w:r w:rsidRPr="002846EE">
        <w:rPr>
          <w:b/>
          <w:u w:val="single"/>
        </w:rPr>
        <w:t>Γενικό Στόχο 2</w:t>
      </w:r>
      <w:r w:rsidRPr="002846EE">
        <w:t xml:space="preserve"> «</w:t>
      </w:r>
      <w:r w:rsidRPr="002846EE">
        <w:rPr>
          <w:i/>
        </w:rPr>
        <w:t>Ανάπτυξη της επιχειρηματικότητας και αύξηση της παραγωγικότητας</w:t>
      </w:r>
      <w:r w:rsidRPr="002846EE">
        <w:t>» εξειδικεύονται και υλοποιούνται παρεμβάσεις για την τόνωση της προδιάθεσης για την επιχειρηματικότητα, στην στήριξη της καινοτομικής επιχειρηματικότητας, στην προώθηση της επιχειρηματικής διάστασης της εκπαίδευσης. Στο πλαίσιο του ανωτέρω στόχου προωθούνται οι παρακάτω παρεμβάσεις:</w:t>
      </w:r>
    </w:p>
    <w:p w:rsidR="00F8755E" w:rsidRDefault="00F8755E" w:rsidP="00BE223F">
      <w:pPr>
        <w:numPr>
          <w:ilvl w:val="1"/>
          <w:numId w:val="29"/>
        </w:numPr>
        <w:tabs>
          <w:tab w:val="clear" w:pos="1440"/>
          <w:tab w:val="num" w:pos="540"/>
        </w:tabs>
        <w:spacing w:before="120"/>
        <w:ind w:left="540" w:hanging="540"/>
      </w:pPr>
      <w:r w:rsidRPr="002846EE">
        <w:t>Προώθηση της επιχειρηματικότητας των νέων στην κατεύθυνση ανάπτυξης του επιχειρηματικού πνεύματος, των δεξιοτήτων διαχείρισης διαδικασιών οργάνωσης και διοίκησης μονάδων, και της εξοικείωσης των νέων σε θέματα έρευνας και τεχνολογίας.</w:t>
      </w:r>
    </w:p>
    <w:p w:rsidR="00F8755E" w:rsidRDefault="00F8755E" w:rsidP="00BE223F">
      <w:pPr>
        <w:numPr>
          <w:ilvl w:val="1"/>
          <w:numId w:val="29"/>
        </w:numPr>
        <w:tabs>
          <w:tab w:val="clear" w:pos="1440"/>
          <w:tab w:val="num" w:pos="540"/>
        </w:tabs>
        <w:spacing w:before="120"/>
        <w:ind w:left="540" w:hanging="540"/>
      </w:pPr>
      <w:r>
        <w:t>Ε</w:t>
      </w:r>
      <w:r w:rsidRPr="002846EE">
        <w:t>ισαγωγή μαθημάτων, ενοτήτων και στοιχείων επιχειρηματικότητας καθ’ όλη τη διάρκεια των σπουδών, καθώς και μέσω της δημιουργίας εικονικών επιχειρήσεων και της ανάπτυξης θυρίδων επιχειρηματικότητας με παράλληλη παροχή κινήτρων στους συμμετέχοντες και ενθάρρυνση συστηματικών επισκέψεων μαθητών, σπουδαστών και φοιτητών σε επιχειρήσεις εσωτερικού και εξωτερικού.</w:t>
      </w:r>
    </w:p>
    <w:p w:rsidR="00F8755E" w:rsidRDefault="00F8755E" w:rsidP="00BE223F">
      <w:pPr>
        <w:numPr>
          <w:ilvl w:val="1"/>
          <w:numId w:val="29"/>
        </w:numPr>
        <w:tabs>
          <w:tab w:val="clear" w:pos="1440"/>
          <w:tab w:val="num" w:pos="540"/>
        </w:tabs>
        <w:spacing w:before="120"/>
        <w:ind w:left="540" w:hanging="540"/>
      </w:pPr>
      <w:r w:rsidRPr="002846EE">
        <w:t>Προωθείται η ανάπτυξη κινήτρων για Δράσεις κοινωνικής επιχειρηματικότητας.</w:t>
      </w:r>
    </w:p>
    <w:p w:rsidR="00F8755E" w:rsidRPr="002846EE" w:rsidRDefault="00F8755E" w:rsidP="00F15869">
      <w:pPr>
        <w:spacing w:before="120"/>
      </w:pPr>
      <w:r w:rsidRPr="00494ED8">
        <w:t>Δράσεις που προωθούνται και υλοποιούνται:</w:t>
      </w:r>
    </w:p>
    <w:p w:rsidR="00F8755E" w:rsidRDefault="00F8755E" w:rsidP="00BE223F">
      <w:pPr>
        <w:numPr>
          <w:ilvl w:val="1"/>
          <w:numId w:val="29"/>
        </w:numPr>
        <w:tabs>
          <w:tab w:val="clear" w:pos="1440"/>
          <w:tab w:val="num" w:pos="540"/>
        </w:tabs>
        <w:spacing w:before="120"/>
        <w:ind w:left="540" w:hanging="540"/>
      </w:pPr>
      <w:r>
        <w:t>Επιχειρηματικότητα Νέων Γ</w:t>
      </w:r>
      <w:r w:rsidRPr="002846EE">
        <w:t>΄βάθμιας εκπαίδευσης</w:t>
      </w:r>
    </w:p>
    <w:p w:rsidR="00F8755E" w:rsidRDefault="00F8755E" w:rsidP="00BE223F">
      <w:pPr>
        <w:numPr>
          <w:ilvl w:val="1"/>
          <w:numId w:val="29"/>
        </w:numPr>
        <w:tabs>
          <w:tab w:val="clear" w:pos="1440"/>
          <w:tab w:val="num" w:pos="540"/>
        </w:tabs>
        <w:spacing w:before="120"/>
        <w:ind w:left="540" w:hanging="540"/>
      </w:pPr>
      <w:r w:rsidRPr="002846EE">
        <w:t>Θυρίδες Επιχειρηματικότητας για την ενθάρρυνση της νεανικής επιχειρηματικότητας</w:t>
      </w:r>
    </w:p>
    <w:p w:rsidR="00F8755E" w:rsidRDefault="00F8755E" w:rsidP="00BE223F">
      <w:pPr>
        <w:numPr>
          <w:ilvl w:val="1"/>
          <w:numId w:val="29"/>
        </w:numPr>
        <w:tabs>
          <w:tab w:val="clear" w:pos="1440"/>
          <w:tab w:val="num" w:pos="540"/>
        </w:tabs>
        <w:spacing w:before="120"/>
        <w:ind w:left="540" w:hanging="540"/>
      </w:pPr>
      <w:r w:rsidRPr="002846EE">
        <w:t>Κυψέλες Επιχειρηματικότητας</w:t>
      </w:r>
    </w:p>
    <w:p w:rsidR="00F8755E" w:rsidRDefault="00F8755E" w:rsidP="00BE223F">
      <w:pPr>
        <w:numPr>
          <w:ilvl w:val="1"/>
          <w:numId w:val="29"/>
        </w:numPr>
        <w:tabs>
          <w:tab w:val="clear" w:pos="1440"/>
          <w:tab w:val="num" w:pos="540"/>
        </w:tabs>
        <w:spacing w:before="120"/>
        <w:ind w:left="540" w:hanging="540"/>
      </w:pPr>
      <w:r>
        <w:t>Υποτροφίες ΙΚΥ για μεταπτυχιακές σπουδές Α’ κύκλου</w:t>
      </w:r>
    </w:p>
    <w:p w:rsidR="00F8755E" w:rsidRPr="002846EE" w:rsidRDefault="00F8755E" w:rsidP="00F15869">
      <w:pPr>
        <w:spacing w:before="120"/>
      </w:pPr>
    </w:p>
    <w:p w:rsidR="00F8755E" w:rsidRPr="002846EE" w:rsidRDefault="00F8755E" w:rsidP="00F15869">
      <w:pPr>
        <w:spacing w:before="120"/>
      </w:pPr>
      <w:r w:rsidRPr="002846EE">
        <w:t>Αναφορικά με το</w:t>
      </w:r>
      <w:r>
        <w:t xml:space="preserve"> </w:t>
      </w:r>
      <w:r w:rsidRPr="002846EE">
        <w:rPr>
          <w:b/>
          <w:u w:val="single"/>
        </w:rPr>
        <w:t>Γενικό Στόχο 4</w:t>
      </w:r>
      <w:r w:rsidRPr="002846EE">
        <w:t xml:space="preserve"> «</w:t>
      </w:r>
      <w:r w:rsidRPr="002846EE">
        <w:rPr>
          <w:i/>
        </w:rPr>
        <w:t>Βελτίωση της ποιότητας και της έντασης των επενδύσεων στο ανθρώπινο κεφάλαιο για την αναβάθμιση του ελληνικού εκπαιδευτικού συστήματος</w:t>
      </w:r>
      <w:r w:rsidRPr="002846EE">
        <w:t xml:space="preserve">», δράσεις του Επιχειρησιακού Προγράμματος εξειδικεύονται και υλοποιούνται στην βελτίωση της ποιότητας και της ελκυστικότητας της επαγγελματικής εκπαίδευσης και κατάρτισης μέσω της αναθεώρησης του τρόπου δόμησης και συνάρθρωσης των ειδικοτήτων και των προγραμμάτων σπουδών στον τομέα της αρχικής επαγγελματικής κατάρτισης, του καθορισμού επαγγελματικών δικαιωμάτων και της θέσπισης συστήματος αναγνώρισης της τυπικής πιστοποίησης της μάθησης σε επίπεδο ενός ευρωπαϊκού πλαισίου επαγγελματικών προσόντων. Επιπρόσθετα έμφαση </w:t>
      </w:r>
      <w:r>
        <w:t>δίνεται</w:t>
      </w:r>
      <w:r w:rsidRPr="002846EE">
        <w:t xml:space="preserve"> στην αποτελεσματικότερη σύνδεση του εκπαιδευτικού συστήματος με την αγορά εργασίας.</w:t>
      </w:r>
    </w:p>
    <w:p w:rsidR="00F8755E" w:rsidRPr="002846EE" w:rsidRDefault="00F8755E" w:rsidP="00F15869">
      <w:pPr>
        <w:spacing w:before="120"/>
      </w:pPr>
      <w:r w:rsidRPr="00494ED8">
        <w:t>Δράσεις που προωθούνται και υλοποιούνται:</w:t>
      </w:r>
    </w:p>
    <w:p w:rsidR="00F8755E" w:rsidRDefault="00F8755E" w:rsidP="00E36870">
      <w:pPr>
        <w:numPr>
          <w:ilvl w:val="0"/>
          <w:numId w:val="45"/>
        </w:numPr>
        <w:spacing w:before="120"/>
      </w:pPr>
      <w:r w:rsidRPr="002846EE">
        <w:t>Πρακτική Άσκηση γ΄βάθμιας εκπαίδευσης</w:t>
      </w:r>
    </w:p>
    <w:p w:rsidR="00F8755E" w:rsidRDefault="00F8755E" w:rsidP="00E36870">
      <w:pPr>
        <w:numPr>
          <w:ilvl w:val="0"/>
          <w:numId w:val="45"/>
        </w:numPr>
        <w:spacing w:before="120"/>
      </w:pPr>
      <w:r w:rsidRPr="002846EE">
        <w:t>Δομές Απασχόλησης και Σταδιοδρομίας (ΔΑΣΤΑ)</w:t>
      </w:r>
    </w:p>
    <w:p w:rsidR="00F8755E" w:rsidRDefault="00F8755E" w:rsidP="00E36870">
      <w:pPr>
        <w:numPr>
          <w:ilvl w:val="0"/>
          <w:numId w:val="45"/>
        </w:numPr>
        <w:spacing w:before="120"/>
      </w:pPr>
      <w:r w:rsidRPr="002846EE">
        <w:t>Πρακτική Άσκηση ΙΕΚ και άλλων φορέων αρχικής επαγγελματικής κατάρτισης</w:t>
      </w:r>
    </w:p>
    <w:p w:rsidR="00F8755E" w:rsidRDefault="00F8755E" w:rsidP="00E36870">
      <w:pPr>
        <w:numPr>
          <w:ilvl w:val="0"/>
          <w:numId w:val="45"/>
        </w:numPr>
        <w:spacing w:before="120"/>
      </w:pPr>
      <w:r>
        <w:t>Πρακτική Άσκηση Μεταδευτεροβάθμιας Εκπαίδευσης – ΑΕΝ</w:t>
      </w:r>
    </w:p>
    <w:p w:rsidR="00F8755E" w:rsidRDefault="00F8755E" w:rsidP="00E36870">
      <w:pPr>
        <w:numPr>
          <w:ilvl w:val="0"/>
          <w:numId w:val="45"/>
        </w:numPr>
        <w:spacing w:before="120"/>
      </w:pPr>
      <w:r>
        <w:t>Αναδιάρθρωση συστήματος Ναυτικής Εκπαίδευσης ΑΕΝ</w:t>
      </w:r>
    </w:p>
    <w:p w:rsidR="00F8755E" w:rsidRDefault="00F8755E" w:rsidP="00E36870">
      <w:pPr>
        <w:numPr>
          <w:ilvl w:val="0"/>
          <w:numId w:val="45"/>
        </w:numPr>
        <w:spacing w:before="120"/>
      </w:pPr>
      <w:r w:rsidRPr="002846EE">
        <w:t>Πρακτική Άσκηση ΕΠΑΣ Μαθητείας</w:t>
      </w:r>
    </w:p>
    <w:p w:rsidR="00F8755E" w:rsidRDefault="00F8755E" w:rsidP="00E36870">
      <w:pPr>
        <w:numPr>
          <w:ilvl w:val="0"/>
          <w:numId w:val="45"/>
        </w:numPr>
        <w:spacing w:before="120"/>
      </w:pPr>
      <w:r>
        <w:t>Πρόγραμμα Μαθητείας αποφοίτων Τεχνικής Εκπαίδευσης</w:t>
      </w:r>
    </w:p>
    <w:p w:rsidR="00F8755E" w:rsidRDefault="00F8755E" w:rsidP="00E36870">
      <w:pPr>
        <w:numPr>
          <w:ilvl w:val="0"/>
          <w:numId w:val="45"/>
        </w:numPr>
        <w:spacing w:before="120"/>
      </w:pPr>
      <w:r w:rsidRPr="002846EE">
        <w:t>Ειδικά Προγράμματα Πρακτικής Άσκησης / Επαγγελματικής Εμπειρίας</w:t>
      </w:r>
    </w:p>
    <w:p w:rsidR="00F8755E" w:rsidRDefault="00F8755E" w:rsidP="00E36870">
      <w:pPr>
        <w:numPr>
          <w:ilvl w:val="0"/>
          <w:numId w:val="45"/>
        </w:numPr>
        <w:spacing w:before="120"/>
      </w:pPr>
      <w:r w:rsidRPr="002846EE">
        <w:t>Γραφεία Διασύνδεσης γ΄βάθμιας εκπαίδευσης</w:t>
      </w:r>
    </w:p>
    <w:p w:rsidR="00F8755E" w:rsidRPr="002846EE" w:rsidRDefault="00F8755E" w:rsidP="00F15869">
      <w:pPr>
        <w:spacing w:before="120"/>
        <w:rPr>
          <w:b/>
          <w:u w:val="single"/>
        </w:rPr>
      </w:pPr>
    </w:p>
    <w:p w:rsidR="00F8755E" w:rsidRDefault="00F8755E" w:rsidP="007E1CE7">
      <w:pPr>
        <w:pStyle w:val="ListBullet"/>
        <w:numPr>
          <w:ilvl w:val="0"/>
          <w:numId w:val="0"/>
        </w:numPr>
        <w:spacing w:before="120"/>
      </w:pPr>
      <w:r w:rsidRPr="002846EE">
        <w:rPr>
          <w:b/>
          <w:u w:val="single"/>
        </w:rPr>
        <w:t xml:space="preserve">Γενικό Στόχο 6 </w:t>
      </w:r>
      <w:r w:rsidRPr="002846EE">
        <w:t>«</w:t>
      </w:r>
      <w:r w:rsidRPr="002846EE">
        <w:rPr>
          <w:i/>
        </w:rPr>
        <w:t>Η ψηφιακή σύγκλιση της χώρας με την ενσωμάτωση και τη συστηματική χρήση των τεχνολογιών πληροφορικής και επικοινωνιών στους τομείς κοινωνικής και οικονομικής δραστηριοποίησης</w:t>
      </w:r>
      <w:r w:rsidRPr="002846EE">
        <w:t>» εξειδικεύονται και υλοποιούνται παρεμβάσεις στο πλαίσιο της βελτίωσης της παραγωγικότητας μέσω της χρήσης των ΤΠΕ και της ποιότητας ζωής με τη χρήση των ΤΠΕ. Για το έτος αναφοράς δεν έχουν υλοποιηθεί δράσεις για τον ανωτέρω Γενικό Στόχο.</w:t>
      </w:r>
    </w:p>
    <w:p w:rsidR="00F8755E" w:rsidRPr="002846EE" w:rsidRDefault="00F8755E" w:rsidP="00F15869">
      <w:pPr>
        <w:spacing w:before="120"/>
      </w:pPr>
    </w:p>
    <w:p w:rsidR="00F8755E" w:rsidRPr="002846EE" w:rsidRDefault="00F8755E" w:rsidP="00F15869">
      <w:pPr>
        <w:spacing w:before="120"/>
      </w:pPr>
      <w:r w:rsidRPr="002846EE">
        <w:t>Αναφορικά με τους:</w:t>
      </w:r>
    </w:p>
    <w:p w:rsidR="00F8755E" w:rsidRDefault="00F8755E" w:rsidP="007E1CE7">
      <w:pPr>
        <w:spacing w:before="120"/>
      </w:pPr>
      <w:r w:rsidRPr="002846EE">
        <w:rPr>
          <w:b/>
          <w:u w:val="single"/>
        </w:rPr>
        <w:t>Γενικό Στόχο 7</w:t>
      </w:r>
      <w:r w:rsidRPr="002846EE">
        <w:t xml:space="preserve"> «</w:t>
      </w:r>
      <w:r w:rsidRPr="002846EE">
        <w:rPr>
          <w:i/>
        </w:rPr>
        <w:t>Ενίσχυση της προσαρμοστικότητας των εργαζομένων και των επιχειρήσεων</w:t>
      </w:r>
      <w:r w:rsidRPr="002846EE">
        <w:t>» εξειδικεύονται και υλοποιούνται παρεμβάσεις αναφορικά με τη σταδιακή αύξηση της συμμετοχής σε ενέργειες εκπαίδευσης και κατάρτισης έτσι ώστε τα άτομα να εφοδιάζονται με τις δεξιότητες και ικανότητες που απαιτούνται για να ανταπεξέρχονται στις συνεχώς μεταβαλλόμενες συνθήκες της αγοράς εργασίας και στην εφαρμογή του εθνικού συστήματος σύνδεσης της επαγγελματικής εκπαίδευσης και κατάρτισης με την απασχόληση</w:t>
      </w:r>
    </w:p>
    <w:p w:rsidR="00F8755E" w:rsidRDefault="00F8755E" w:rsidP="007E1CE7">
      <w:pPr>
        <w:spacing w:before="120"/>
      </w:pPr>
      <w:r w:rsidRPr="002846EE">
        <w:rPr>
          <w:b/>
          <w:u w:val="single"/>
        </w:rPr>
        <w:t>Γενικό Στόχο</w:t>
      </w:r>
      <w:r w:rsidRPr="002846EE">
        <w:rPr>
          <w:u w:val="single"/>
        </w:rPr>
        <w:t xml:space="preserve"> </w:t>
      </w:r>
      <w:r w:rsidRPr="002846EE">
        <w:rPr>
          <w:b/>
          <w:u w:val="single"/>
        </w:rPr>
        <w:t>8</w:t>
      </w:r>
      <w:r w:rsidRPr="002846EE">
        <w:t xml:space="preserve"> «</w:t>
      </w:r>
      <w:r w:rsidRPr="002846EE">
        <w:rPr>
          <w:i/>
        </w:rPr>
        <w:t xml:space="preserve">Διευκόλυνση της πρόσβασης στην απασχόληση» </w:t>
      </w:r>
      <w:r w:rsidRPr="002846EE">
        <w:t>εξειδικεύονται και υλοποιούνται παρεμβάσεις προς την διεύρυνση, αναδιοργάνωση και βελτίωση της αποτελεσματικότητας των ενεργητικών πολιτικών στην αγορά εργασίας και της ενίσχυσης της απασχόλησης των νέων με την προσφορά ευκαιριών για εργασία, μαθητεία, συμπληρωματική επιμόρφωση, απόκτηση εργασιακής εμπειρίας ή απασχόληση σε κάθε νέο που εγκαταλείπει το σχολείο ή είναι άνεργος.</w:t>
      </w:r>
    </w:p>
    <w:p w:rsidR="00F8755E" w:rsidRDefault="00F8755E" w:rsidP="007E1CE7">
      <w:pPr>
        <w:spacing w:before="120"/>
      </w:pPr>
      <w:r w:rsidRPr="002846EE">
        <w:rPr>
          <w:b/>
          <w:u w:val="single"/>
        </w:rPr>
        <w:t>Γενικό Στόχο</w:t>
      </w:r>
      <w:r w:rsidRPr="002846EE">
        <w:rPr>
          <w:i/>
          <w:u w:val="single"/>
        </w:rPr>
        <w:t xml:space="preserve"> </w:t>
      </w:r>
      <w:r w:rsidRPr="002846EE">
        <w:rPr>
          <w:b/>
          <w:i/>
          <w:u w:val="single"/>
        </w:rPr>
        <w:t>9</w:t>
      </w:r>
      <w:r w:rsidRPr="002846EE">
        <w:rPr>
          <w:i/>
        </w:rPr>
        <w:t xml:space="preserve"> «Προώθηση της κοινωνικής ενσωμάτωσης</w:t>
      </w:r>
      <w:r w:rsidRPr="002846EE">
        <w:t xml:space="preserve">» εξειδικεύονται και υλοποιούνται παρεμβάσεις για τη διασφάλιση της ισότιμης πρόσβασης όλων στην αγορά εργασίας και της πρόληψης φαινομένων περιθωριοποίησης και αποκλεισμού μέσω της ενίσχυσης της απασχόλησης ιδιαίτερα για τους νέους και τις ευάλωτες ομάδες του πληθυσμού,  την αντιμετώπιση της μειονεκτικής θέσης προσώπων και ομάδων όσον αφορά την εκπαίδευση και κατάρτιση, καθώς </w:t>
      </w:r>
      <w:r>
        <w:t>και την κοινωνική ένταξη των Αμε</w:t>
      </w:r>
      <w:r w:rsidRPr="002846EE">
        <w:t xml:space="preserve">Α, των μεταναστών και των ατόμων με πολιτισμικές / θρησκευτικές ιδιαιτερότητες, και τον </w:t>
      </w:r>
    </w:p>
    <w:p w:rsidR="00F8755E" w:rsidRDefault="00F8755E" w:rsidP="007E1CE7">
      <w:pPr>
        <w:spacing w:before="120"/>
      </w:pPr>
      <w:r w:rsidRPr="002846EE">
        <w:rPr>
          <w:b/>
          <w:u w:val="single"/>
        </w:rPr>
        <w:t>Γενικό Στόχο</w:t>
      </w:r>
      <w:r w:rsidRPr="002846EE">
        <w:rPr>
          <w:u w:val="single"/>
        </w:rPr>
        <w:t xml:space="preserve"> </w:t>
      </w:r>
      <w:r w:rsidRPr="002846EE">
        <w:rPr>
          <w:b/>
          <w:u w:val="single"/>
        </w:rPr>
        <w:t>11</w:t>
      </w:r>
      <w:r w:rsidRPr="002846EE">
        <w:t xml:space="preserve"> «</w:t>
      </w:r>
      <w:r w:rsidRPr="002846EE">
        <w:rPr>
          <w:i/>
        </w:rPr>
        <w:t>Ανάδειξη του οικονομικού, κοινωνικού και αναπτυξιακού χαρακτήρα των θεμάτων ισότητας των φύλων με την άμεση σύνδεσή τους με τις κυρίαρχες εθνικές πολιτικές προτεραιότητες (ανάπτυξη – απασχόληση – κοινωνική συνοχή</w:t>
      </w:r>
      <w:r w:rsidRPr="002846EE">
        <w:t>)» εξειδικεύονται και υλοποιούνται παρεμβάσεις ως προς την προώθηση μέτρων υποστήριξης των γυναικών και της προσαρμογής της διάστασης του φύλου στην πολιτική προτεραιοτήτων του Επιχειρησιακού Προγράμματος.</w:t>
      </w:r>
    </w:p>
    <w:p w:rsidR="00F8755E" w:rsidRPr="002846EE" w:rsidRDefault="00F8755E" w:rsidP="00F15869">
      <w:pPr>
        <w:spacing w:before="120"/>
      </w:pPr>
      <w:r w:rsidRPr="002846EE">
        <w:t>Στο πλαίσιο των ανωτέρω στόχων προωθούνται οι παρακάτω παρεμβάσεις:</w:t>
      </w:r>
    </w:p>
    <w:p w:rsidR="00F8755E" w:rsidRDefault="00F8755E" w:rsidP="00BE223F">
      <w:pPr>
        <w:numPr>
          <w:ilvl w:val="1"/>
          <w:numId w:val="29"/>
        </w:numPr>
        <w:tabs>
          <w:tab w:val="clear" w:pos="1440"/>
          <w:tab w:val="num" w:pos="540"/>
        </w:tabs>
        <w:spacing w:before="120"/>
        <w:ind w:left="540" w:hanging="540"/>
      </w:pPr>
      <w:r w:rsidRPr="002846EE">
        <w:t>Διεύρυνση του κοινωνικού χαρακτήρα και ρόλου της Αρχικής Επαγγελματικής Κατάρτισης στο πλαίσιο της ανάπτυξης ειδικών δομών και προγραμμάτων κατάρτισης και την στοχευμένη παροχή υποτροφιών, με προτεραιότητα στις ευάλωτες κοινωνικά ομάδες πληθυσμού και τα άτομα με αναπηρία.</w:t>
      </w:r>
    </w:p>
    <w:p w:rsidR="00F8755E" w:rsidRDefault="00F8755E" w:rsidP="00BE223F">
      <w:pPr>
        <w:numPr>
          <w:ilvl w:val="1"/>
          <w:numId w:val="29"/>
        </w:numPr>
        <w:tabs>
          <w:tab w:val="clear" w:pos="1440"/>
          <w:tab w:val="num" w:pos="540"/>
        </w:tabs>
        <w:spacing w:before="120"/>
        <w:ind w:left="540" w:hanging="540"/>
      </w:pPr>
      <w:r w:rsidRPr="002846EE">
        <w:t xml:space="preserve">Επέκταση και θεσμική κάλυψη της πρακτικής άσκησης στο πλαίσιο των προγραμμάτων σπουδών στις βαθμίδες και τα επίπεδα της εκπαίδευσης, που έχουν έξοδο στην αγορά εργασίας. Ανάπτυξη πλαισίου κινήτρων τόσο για την αύξηση των συμμετεχόντων μαθητών, σπουδαστών, φοιτητών όσο και για την προσέλκυση περισσότερων επιχειρήσεων υποδοχής  της πρακτικής άσκησης.  </w:t>
      </w:r>
    </w:p>
    <w:p w:rsidR="00F8755E" w:rsidRDefault="00F8755E" w:rsidP="00BE223F">
      <w:pPr>
        <w:numPr>
          <w:ilvl w:val="1"/>
          <w:numId w:val="29"/>
        </w:numPr>
        <w:tabs>
          <w:tab w:val="clear" w:pos="1440"/>
          <w:tab w:val="num" w:pos="540"/>
        </w:tabs>
        <w:spacing w:before="120"/>
        <w:ind w:left="540" w:hanging="540"/>
      </w:pPr>
      <w:r w:rsidRPr="002846EE">
        <w:t>Ανάπ</w:t>
      </w:r>
      <w:r>
        <w:t>τυξη των Γραφείων Διασύνδεσης γ/</w:t>
      </w:r>
      <w:r w:rsidRPr="002846EE">
        <w:t xml:space="preserve">βάθμιας, </w:t>
      </w:r>
      <w:r>
        <w:t>δ</w:t>
      </w:r>
      <w:r w:rsidRPr="002846EE">
        <w:t>ικτύωση υφιστάμενων και νέων Γραφείων Διασύνδεσης.</w:t>
      </w:r>
    </w:p>
    <w:p w:rsidR="00F8755E" w:rsidRPr="002846EE" w:rsidRDefault="00F8755E" w:rsidP="00F15869">
      <w:pPr>
        <w:spacing w:before="120"/>
      </w:pPr>
      <w:r w:rsidRPr="00494ED8">
        <w:t>Δράσεις που προωθούνται ή/και υλοποιούνται:</w:t>
      </w:r>
    </w:p>
    <w:p w:rsidR="00F8755E" w:rsidRDefault="00F8755E" w:rsidP="00BE223F">
      <w:pPr>
        <w:numPr>
          <w:ilvl w:val="0"/>
          <w:numId w:val="46"/>
        </w:numPr>
        <w:tabs>
          <w:tab w:val="clear" w:pos="720"/>
          <w:tab w:val="num" w:pos="1080"/>
        </w:tabs>
        <w:spacing w:before="120"/>
        <w:ind w:left="1080" w:hanging="540"/>
      </w:pPr>
      <w:r w:rsidRPr="002846EE">
        <w:t>Υποτροφίες Αρχικής Επαγγελματικής Κατάρτισης</w:t>
      </w:r>
    </w:p>
    <w:p w:rsidR="00F8755E" w:rsidRDefault="00F8755E" w:rsidP="00BE223F">
      <w:pPr>
        <w:numPr>
          <w:ilvl w:val="0"/>
          <w:numId w:val="46"/>
        </w:numPr>
        <w:tabs>
          <w:tab w:val="clear" w:pos="720"/>
          <w:tab w:val="num" w:pos="1080"/>
        </w:tabs>
        <w:spacing w:before="120"/>
        <w:ind w:left="1080" w:hanging="540"/>
      </w:pPr>
      <w:r>
        <w:t>Επιταγή (</w:t>
      </w:r>
      <w:r>
        <w:rPr>
          <w:lang w:val="en-US"/>
        </w:rPr>
        <w:t xml:space="preserve">Voucher) </w:t>
      </w:r>
      <w:r>
        <w:t>Αρχικής Επαγγελματικής Κατάρτισης</w:t>
      </w:r>
    </w:p>
    <w:p w:rsidR="00F8755E" w:rsidRDefault="00F8755E" w:rsidP="00BE223F">
      <w:pPr>
        <w:numPr>
          <w:ilvl w:val="0"/>
          <w:numId w:val="46"/>
        </w:numPr>
        <w:tabs>
          <w:tab w:val="clear" w:pos="720"/>
          <w:tab w:val="num" w:pos="1080"/>
        </w:tabs>
        <w:spacing w:before="120"/>
        <w:ind w:left="1080" w:hanging="540"/>
      </w:pPr>
      <w:r w:rsidRPr="002846EE">
        <w:t>Πρακτική Άσκηση γ΄βάθμιας εκπαίδευσης</w:t>
      </w:r>
    </w:p>
    <w:p w:rsidR="00F8755E" w:rsidRDefault="00F8755E" w:rsidP="00BE223F">
      <w:pPr>
        <w:numPr>
          <w:ilvl w:val="0"/>
          <w:numId w:val="46"/>
        </w:numPr>
        <w:tabs>
          <w:tab w:val="clear" w:pos="720"/>
          <w:tab w:val="num" w:pos="1080"/>
        </w:tabs>
        <w:spacing w:before="120"/>
        <w:ind w:left="1080" w:hanging="540"/>
      </w:pPr>
      <w:r w:rsidRPr="002846EE">
        <w:t>Δομές Απασχόλησης και Σταδιοδρομίας (ΔΑΣΤΑ)</w:t>
      </w:r>
    </w:p>
    <w:p w:rsidR="00F8755E" w:rsidRDefault="00F8755E" w:rsidP="00BE223F">
      <w:pPr>
        <w:numPr>
          <w:ilvl w:val="0"/>
          <w:numId w:val="46"/>
        </w:numPr>
        <w:tabs>
          <w:tab w:val="clear" w:pos="720"/>
          <w:tab w:val="num" w:pos="1080"/>
        </w:tabs>
        <w:spacing w:before="120"/>
        <w:ind w:left="1080" w:hanging="540"/>
      </w:pPr>
      <w:r w:rsidRPr="002846EE">
        <w:t>Πρακτική Άσκηση ΙΕΚ και άλλων φορέων αρχικής επαγγελματικής κατάρτισης</w:t>
      </w:r>
    </w:p>
    <w:p w:rsidR="00F8755E" w:rsidRDefault="00F8755E" w:rsidP="00BE223F">
      <w:pPr>
        <w:numPr>
          <w:ilvl w:val="0"/>
          <w:numId w:val="46"/>
        </w:numPr>
        <w:tabs>
          <w:tab w:val="clear" w:pos="720"/>
          <w:tab w:val="num" w:pos="1080"/>
        </w:tabs>
        <w:spacing w:before="120"/>
        <w:ind w:left="1080" w:hanging="540"/>
      </w:pPr>
      <w:r w:rsidRPr="002846EE">
        <w:t>Πρακτική Άσκηση ΕΠΑΣ Μαθητείας</w:t>
      </w:r>
    </w:p>
    <w:p w:rsidR="00F8755E" w:rsidRDefault="00F8755E" w:rsidP="00BE223F">
      <w:pPr>
        <w:numPr>
          <w:ilvl w:val="0"/>
          <w:numId w:val="46"/>
        </w:numPr>
        <w:tabs>
          <w:tab w:val="clear" w:pos="720"/>
          <w:tab w:val="num" w:pos="1080"/>
        </w:tabs>
        <w:spacing w:before="120"/>
        <w:ind w:left="1080" w:hanging="540"/>
      </w:pPr>
      <w:r w:rsidRPr="002846EE">
        <w:t>Ειδικά Προγράμματα Πρακτικής Άσκησης / Επαγγελματικής Εμπειρίας</w:t>
      </w:r>
    </w:p>
    <w:p w:rsidR="00F8755E" w:rsidRDefault="00F8755E" w:rsidP="00BE223F">
      <w:pPr>
        <w:numPr>
          <w:ilvl w:val="0"/>
          <w:numId w:val="46"/>
        </w:numPr>
        <w:tabs>
          <w:tab w:val="clear" w:pos="720"/>
          <w:tab w:val="num" w:pos="1080"/>
        </w:tabs>
        <w:spacing w:before="120"/>
        <w:ind w:left="1080" w:hanging="540"/>
      </w:pPr>
      <w:r>
        <w:t>Γραφεία Διασύνδεσης Γ</w:t>
      </w:r>
      <w:r w:rsidRPr="002846EE">
        <w:t>΄βάθμιας εκπαίδευσης</w:t>
      </w:r>
    </w:p>
    <w:p w:rsidR="00F8755E" w:rsidRPr="002846EE" w:rsidRDefault="00F8755E" w:rsidP="00F15869">
      <w:pPr>
        <w:spacing w:before="120"/>
        <w:ind w:left="540"/>
      </w:pPr>
    </w:p>
    <w:p w:rsidR="00F8755E" w:rsidRPr="002846EE" w:rsidRDefault="00F8755E" w:rsidP="00F15869">
      <w:pPr>
        <w:spacing w:before="120"/>
      </w:pPr>
      <w:r w:rsidRPr="00494ED8">
        <w:rPr>
          <w:u w:val="single"/>
        </w:rPr>
        <w:t>Για όλους τους ανωτέρω Γενικούς Στόχους,</w:t>
      </w:r>
      <w:r>
        <w:t xml:space="preserve"> που εμπ</w:t>
      </w:r>
      <w:r w:rsidRPr="00494ED8">
        <w:t>ίπ</w:t>
      </w:r>
      <w:r>
        <w:t>τ</w:t>
      </w:r>
      <w:r w:rsidRPr="00494ED8">
        <w:t xml:space="preserve">ουν στους ΑΠ </w:t>
      </w:r>
      <w:r>
        <w:t>4,5,6</w:t>
      </w:r>
      <w:r w:rsidRPr="00494ED8">
        <w:t xml:space="preserve">, μέχρι το τέλος του 2013 εντάχθηκαν </w:t>
      </w:r>
      <w:r>
        <w:t>199</w:t>
      </w:r>
      <w:r w:rsidRPr="00494ED8">
        <w:t xml:space="preserve"> πράξεις (</w:t>
      </w:r>
      <w:r>
        <w:t>3</w:t>
      </w:r>
      <w:r w:rsidRPr="00494ED8">
        <w:t xml:space="preserve"> πράξεις το 2013) συνολικού προϋπολογισμού </w:t>
      </w:r>
      <w:r>
        <w:t>360</w:t>
      </w:r>
      <w:r w:rsidRPr="00494ED8">
        <w:t>Μ€ (</w:t>
      </w:r>
      <w:r>
        <w:t>24</w:t>
      </w:r>
      <w:r w:rsidRPr="00494ED8">
        <w:t xml:space="preserve"> Μ€ το 2013), ενώ πραγματοποιήθηκαν δαπάνες ύψους </w:t>
      </w:r>
      <w:r>
        <w:t>179</w:t>
      </w:r>
      <w:r w:rsidRPr="00494ED8">
        <w:t>Μ€ (</w:t>
      </w:r>
      <w:r>
        <w:t>63</w:t>
      </w:r>
      <w:r w:rsidRPr="00494ED8">
        <w:t xml:space="preserve"> Μ€ το 2013).</w:t>
      </w:r>
    </w:p>
    <w:p w:rsidR="00F8755E" w:rsidRPr="002846EE" w:rsidRDefault="00F8755E" w:rsidP="00F15869">
      <w:pPr>
        <w:spacing w:before="120"/>
      </w:pPr>
    </w:p>
    <w:p w:rsidR="00F8755E" w:rsidRPr="002846EE" w:rsidRDefault="00F8755E" w:rsidP="00F15869">
      <w:pPr>
        <w:spacing w:before="120"/>
      </w:pPr>
      <w:r w:rsidRPr="002846EE">
        <w:t xml:space="preserve">Οι </w:t>
      </w:r>
      <w:r w:rsidRPr="002846EE">
        <w:rPr>
          <w:rStyle w:val="Strong"/>
          <w:bCs/>
        </w:rPr>
        <w:t>Άξονες Προτεραιότητας 7,8,9</w:t>
      </w:r>
      <w:r w:rsidRPr="002846EE">
        <w:t xml:space="preserve"> συμβάλλουν: </w:t>
      </w:r>
    </w:p>
    <w:p w:rsidR="00F8755E" w:rsidRDefault="00F8755E" w:rsidP="00BE223F">
      <w:pPr>
        <w:pStyle w:val="ListBullet"/>
        <w:numPr>
          <w:ilvl w:val="0"/>
          <w:numId w:val="17"/>
        </w:numPr>
        <w:tabs>
          <w:tab w:val="num" w:pos="360"/>
        </w:tabs>
        <w:spacing w:before="120"/>
      </w:pPr>
      <w:r w:rsidRPr="002846EE">
        <w:t>στη θεματική προτεραιότητα «Κοινωνία της Γνώσης και Καινοτομία» και τον Γενικό Στόχο 4 (ΑΣ), τον Γενικό Στόχο 6 (ΕΣ),</w:t>
      </w:r>
    </w:p>
    <w:p w:rsidR="00F8755E" w:rsidRDefault="00F8755E" w:rsidP="00BE223F">
      <w:pPr>
        <w:pStyle w:val="ListBullet"/>
        <w:numPr>
          <w:ilvl w:val="0"/>
          <w:numId w:val="17"/>
        </w:numPr>
        <w:tabs>
          <w:tab w:val="num" w:pos="360"/>
        </w:tabs>
        <w:spacing w:before="120"/>
      </w:pPr>
      <w:r w:rsidRPr="002846EE">
        <w:t xml:space="preserve"> στη θεματική προτεραιότητα «Απασχόληση και κοινωνική συνοχή» και τον Γενικό Στόχο 7 (ΑΣ), τον Γενικό Στόχο 8 (ΕΣ), τον Γενικό Στόχο 9 (ΕΣ), τον Γενικό Στόχο 11 (ΕΣ) του ΕΣΠΑ.</w:t>
      </w:r>
    </w:p>
    <w:p w:rsidR="00F8755E" w:rsidRPr="002846EE" w:rsidRDefault="00F8755E" w:rsidP="00F15869">
      <w:pPr>
        <w:spacing w:before="120"/>
      </w:pPr>
    </w:p>
    <w:p w:rsidR="00F8755E" w:rsidRPr="002846EE" w:rsidRDefault="00F8755E" w:rsidP="00F15869">
      <w:pPr>
        <w:spacing w:before="120"/>
      </w:pPr>
      <w:r w:rsidRPr="002846EE">
        <w:t>Αναφορικά με τους:</w:t>
      </w:r>
    </w:p>
    <w:p w:rsidR="00F8755E" w:rsidRPr="002846EE" w:rsidRDefault="00F8755E" w:rsidP="00F15869">
      <w:pPr>
        <w:spacing w:before="120"/>
      </w:pPr>
      <w:r w:rsidRPr="002846EE">
        <w:rPr>
          <w:b/>
          <w:u w:val="single"/>
        </w:rPr>
        <w:t>Γενικό Στόχο 4</w:t>
      </w:r>
      <w:r w:rsidRPr="002846EE">
        <w:t xml:space="preserve"> «</w:t>
      </w:r>
      <w:r w:rsidRPr="002846EE">
        <w:rPr>
          <w:i/>
        </w:rPr>
        <w:t>Βελτίωση της ποιότητας και της έντασης των επενδύσεων στο ανθρώπινο κεφάλαιο για την αναβάθμιση του ελληνικού εκπαιδευτικού συστήματος</w:t>
      </w:r>
      <w:r w:rsidRPr="002846EE">
        <w:t>», δράσεις του Επιχειρησιακού Προγράμματος εξειδικεύονται και υλοποιούνται στην ενίσχυση της δια βίου μάθησης με την ανάπτυξη συστήματος παροχής κατάλληλων κινήτρων ιδιαίτερα ατόμων με χαμηλά προσόντα ή μεγαλύτερης ηλικία και ατόμων που εγκατέλειψαν πρόωρα το τυπικό εκπαιδευτικό σύστημα. Επίσης συστηματοποιείται σε θεσμικό επίπεδο η δια βίου μάθηση.</w:t>
      </w:r>
    </w:p>
    <w:p w:rsidR="00F8755E" w:rsidRPr="002846EE" w:rsidRDefault="00F8755E" w:rsidP="00F15869">
      <w:pPr>
        <w:spacing w:before="120"/>
        <w:rPr>
          <w:b/>
          <w:u w:val="single"/>
        </w:rPr>
      </w:pPr>
    </w:p>
    <w:p w:rsidR="00F8755E" w:rsidRDefault="00F8755E" w:rsidP="007E1CE7">
      <w:pPr>
        <w:pStyle w:val="ListBullet"/>
        <w:numPr>
          <w:ilvl w:val="0"/>
          <w:numId w:val="0"/>
        </w:numPr>
        <w:spacing w:before="120"/>
      </w:pPr>
      <w:r w:rsidRPr="002846EE">
        <w:rPr>
          <w:b/>
          <w:u w:val="single"/>
        </w:rPr>
        <w:t xml:space="preserve">Γενικό Στόχο 6 </w:t>
      </w:r>
      <w:r w:rsidRPr="002846EE">
        <w:t>«</w:t>
      </w:r>
      <w:r w:rsidRPr="002846EE">
        <w:rPr>
          <w:i/>
        </w:rPr>
        <w:t>Η ψηφιακή σύγκλιση της χώρας με την ενσωμάτωση και τη συστηματική χρήση των τεχνολογιών πληροφορικής και επικοινωνιών στους τομείς κοινωνικής και οικονομικής δραστηριοποίησης</w:t>
      </w:r>
      <w:r w:rsidRPr="002846EE">
        <w:t xml:space="preserve">» εξειδικεύονται και υλοποιούνται παρεμβάσεις στο πλαίσιο της βελτίωσης της παραγωγικότητας μέσω της χρήσης των ΤΠΕ και της ποιότητας ζωής με τη χρήση των ΤΠΕ. </w:t>
      </w:r>
    </w:p>
    <w:p w:rsidR="00F8755E" w:rsidRDefault="00F8755E" w:rsidP="007E1CE7">
      <w:pPr>
        <w:pStyle w:val="ListBullet"/>
        <w:numPr>
          <w:ilvl w:val="0"/>
          <w:numId w:val="0"/>
        </w:numPr>
        <w:spacing w:before="120"/>
      </w:pPr>
    </w:p>
    <w:p w:rsidR="00F8755E" w:rsidRDefault="00F8755E" w:rsidP="007E1CE7">
      <w:pPr>
        <w:pStyle w:val="ListBullet"/>
        <w:numPr>
          <w:ilvl w:val="0"/>
          <w:numId w:val="0"/>
        </w:numPr>
        <w:spacing w:before="120"/>
      </w:pPr>
      <w:r w:rsidRPr="00494ED8">
        <w:t>Στο πλαίσιο των ανωτέρω στόχων προωθούνται οι παρακάτω παρεμβάσεις:</w:t>
      </w:r>
    </w:p>
    <w:p w:rsidR="00F8755E" w:rsidRDefault="00F8755E" w:rsidP="00BE223F">
      <w:pPr>
        <w:numPr>
          <w:ilvl w:val="0"/>
          <w:numId w:val="30"/>
        </w:numPr>
        <w:tabs>
          <w:tab w:val="clear" w:pos="720"/>
          <w:tab w:val="num" w:pos="1080"/>
        </w:tabs>
        <w:spacing w:before="120"/>
        <w:ind w:left="1080" w:hanging="540"/>
      </w:pPr>
      <w:r w:rsidRPr="002846EE">
        <w:t>Επέκταση των Σχολείων Δεύτερης Ευκαιρίας και των Κέντρων Εκπαίδευσης Ενηλίκων.</w:t>
      </w:r>
    </w:p>
    <w:p w:rsidR="00F8755E" w:rsidRDefault="00F8755E" w:rsidP="00BE223F">
      <w:pPr>
        <w:numPr>
          <w:ilvl w:val="0"/>
          <w:numId w:val="30"/>
        </w:numPr>
        <w:tabs>
          <w:tab w:val="clear" w:pos="720"/>
          <w:tab w:val="num" w:pos="1080"/>
        </w:tabs>
        <w:spacing w:before="120"/>
        <w:ind w:left="1080" w:hanging="540"/>
      </w:pPr>
      <w:r w:rsidRPr="002846EE">
        <w:t>Προγράμματα Δια Βίου Εκπαίδευσης</w:t>
      </w:r>
    </w:p>
    <w:p w:rsidR="00F8755E" w:rsidRDefault="00F8755E" w:rsidP="00BE223F">
      <w:pPr>
        <w:numPr>
          <w:ilvl w:val="0"/>
          <w:numId w:val="30"/>
        </w:numPr>
        <w:tabs>
          <w:tab w:val="clear" w:pos="720"/>
          <w:tab w:val="num" w:pos="1080"/>
        </w:tabs>
        <w:spacing w:before="120"/>
        <w:ind w:left="1080" w:hanging="540"/>
      </w:pPr>
      <w:r w:rsidRPr="002846EE">
        <w:t>Επέκταση και η ποιοτική αναβάθμιση των προγραμμάτων και υπηρεσιών του Ανοικτού Πανεπιστημίου.</w:t>
      </w:r>
    </w:p>
    <w:p w:rsidR="00F8755E" w:rsidRDefault="00F8755E" w:rsidP="00BE223F">
      <w:pPr>
        <w:numPr>
          <w:ilvl w:val="0"/>
          <w:numId w:val="30"/>
        </w:numPr>
        <w:tabs>
          <w:tab w:val="clear" w:pos="720"/>
          <w:tab w:val="num" w:pos="1080"/>
        </w:tabs>
        <w:spacing w:before="120"/>
        <w:ind w:left="1080" w:hanging="540"/>
      </w:pPr>
      <w:r w:rsidRPr="002846EE">
        <w:t>Δράσεις δια βίου μάθησης για την υποστήριξη γονέων και της τοπικής κοινωνίας.</w:t>
      </w:r>
    </w:p>
    <w:p w:rsidR="00F8755E" w:rsidRDefault="00F8755E" w:rsidP="00BE223F">
      <w:pPr>
        <w:numPr>
          <w:ilvl w:val="0"/>
          <w:numId w:val="30"/>
        </w:numPr>
        <w:tabs>
          <w:tab w:val="clear" w:pos="720"/>
          <w:tab w:val="num" w:pos="1080"/>
        </w:tabs>
        <w:spacing w:before="120"/>
        <w:ind w:left="1080" w:hanging="540"/>
      </w:pPr>
      <w:r w:rsidRPr="002846EE">
        <w:t>Σχεδιασμός και η υλοποίηση προγραμμάτων εξ αποστάσεως εκπαίδευσης</w:t>
      </w:r>
    </w:p>
    <w:p w:rsidR="00F8755E" w:rsidRPr="002846EE" w:rsidRDefault="00F8755E" w:rsidP="00F15869">
      <w:pPr>
        <w:spacing w:before="120"/>
      </w:pPr>
      <w:r w:rsidRPr="00494ED8">
        <w:t>Δράσεις που προωθούνται και υλοποιούνται:</w:t>
      </w:r>
    </w:p>
    <w:p w:rsidR="00F8755E" w:rsidRDefault="00F8755E" w:rsidP="00BE223F">
      <w:pPr>
        <w:numPr>
          <w:ilvl w:val="0"/>
          <w:numId w:val="47"/>
        </w:numPr>
        <w:tabs>
          <w:tab w:val="clear" w:pos="720"/>
          <w:tab w:val="num" w:pos="1080"/>
        </w:tabs>
        <w:spacing w:before="120"/>
        <w:ind w:left="1080" w:hanging="540"/>
      </w:pPr>
      <w:r w:rsidRPr="002846EE">
        <w:t>Σχολεία Δεύτερης Ευκαιρίας</w:t>
      </w:r>
    </w:p>
    <w:p w:rsidR="00F8755E" w:rsidRDefault="00F8755E" w:rsidP="00BE223F">
      <w:pPr>
        <w:numPr>
          <w:ilvl w:val="0"/>
          <w:numId w:val="47"/>
        </w:numPr>
        <w:tabs>
          <w:tab w:val="clear" w:pos="720"/>
          <w:tab w:val="num" w:pos="1080"/>
        </w:tabs>
        <w:spacing w:before="120"/>
        <w:ind w:left="1080" w:hanging="540"/>
      </w:pPr>
      <w:r w:rsidRPr="002846EE">
        <w:t>Κέντρα Εκπαίδευσης Ενηλίκων</w:t>
      </w:r>
    </w:p>
    <w:p w:rsidR="00F8755E" w:rsidRDefault="00F8755E" w:rsidP="00BE223F">
      <w:pPr>
        <w:numPr>
          <w:ilvl w:val="0"/>
          <w:numId w:val="47"/>
        </w:numPr>
        <w:tabs>
          <w:tab w:val="clear" w:pos="720"/>
          <w:tab w:val="num" w:pos="1080"/>
        </w:tabs>
        <w:spacing w:before="120"/>
        <w:ind w:left="1080" w:hanging="540"/>
      </w:pPr>
      <w:r w:rsidRPr="002846EE">
        <w:t>Εκπαίδευση Ενηλίκων στην απόκτηση βασικών δεξιοτήτων στις νέες τεχνολογίες</w:t>
      </w:r>
    </w:p>
    <w:p w:rsidR="00F8755E" w:rsidRDefault="00F8755E" w:rsidP="00BE223F">
      <w:pPr>
        <w:numPr>
          <w:ilvl w:val="0"/>
          <w:numId w:val="47"/>
        </w:numPr>
        <w:tabs>
          <w:tab w:val="clear" w:pos="720"/>
          <w:tab w:val="num" w:pos="1080"/>
        </w:tabs>
        <w:spacing w:before="120"/>
        <w:ind w:left="1080" w:hanging="540"/>
      </w:pPr>
      <w:r w:rsidRPr="002846EE">
        <w:t>Εκπαίδευση μεταναστών στην Ελληνική γλώσσα</w:t>
      </w:r>
    </w:p>
    <w:p w:rsidR="00F8755E" w:rsidRDefault="00F8755E" w:rsidP="00BE223F">
      <w:pPr>
        <w:numPr>
          <w:ilvl w:val="0"/>
          <w:numId w:val="47"/>
        </w:numPr>
        <w:tabs>
          <w:tab w:val="clear" w:pos="720"/>
          <w:tab w:val="num" w:pos="1080"/>
        </w:tabs>
        <w:spacing w:before="120"/>
        <w:ind w:left="1080" w:hanging="540"/>
      </w:pPr>
      <w:r w:rsidRPr="002846EE">
        <w:t>Προγράμματα Δια Βίου Εκπαίδευσης</w:t>
      </w:r>
      <w:r>
        <w:t xml:space="preserve"> </w:t>
      </w:r>
    </w:p>
    <w:p w:rsidR="00F8755E" w:rsidRDefault="00F8755E" w:rsidP="00BE223F">
      <w:pPr>
        <w:numPr>
          <w:ilvl w:val="0"/>
          <w:numId w:val="47"/>
        </w:numPr>
        <w:tabs>
          <w:tab w:val="clear" w:pos="720"/>
          <w:tab w:val="num" w:pos="1080"/>
        </w:tabs>
        <w:spacing w:before="120"/>
        <w:ind w:left="1080" w:hanging="540"/>
      </w:pPr>
      <w:r>
        <w:t>Προγράμματα Δια Βίου Εκπαίδευσης με έμφαση στον Πολιτισμό</w:t>
      </w:r>
    </w:p>
    <w:p w:rsidR="00F8755E" w:rsidRDefault="00F8755E" w:rsidP="00BE223F">
      <w:pPr>
        <w:numPr>
          <w:ilvl w:val="0"/>
          <w:numId w:val="47"/>
        </w:numPr>
        <w:tabs>
          <w:tab w:val="clear" w:pos="720"/>
          <w:tab w:val="num" w:pos="1080"/>
        </w:tabs>
        <w:spacing w:before="120"/>
        <w:ind w:left="1080" w:hanging="540"/>
      </w:pPr>
      <w:r>
        <w:t>Πρόγραμμα για τη διεθνή αποτίμηση των ικανοτήτων των ενηλίκων</w:t>
      </w:r>
    </w:p>
    <w:p w:rsidR="00F8755E" w:rsidRDefault="00F8755E" w:rsidP="00BE223F">
      <w:pPr>
        <w:numPr>
          <w:ilvl w:val="0"/>
          <w:numId w:val="47"/>
        </w:numPr>
        <w:tabs>
          <w:tab w:val="clear" w:pos="720"/>
          <w:tab w:val="num" w:pos="1080"/>
        </w:tabs>
        <w:spacing w:before="120"/>
        <w:ind w:left="1080" w:hanging="540"/>
      </w:pPr>
      <w:r>
        <w:t>Κέντρα Δια Βίου Μάθησης</w:t>
      </w:r>
    </w:p>
    <w:p w:rsidR="00F8755E" w:rsidRDefault="00F8755E" w:rsidP="00BE223F">
      <w:pPr>
        <w:numPr>
          <w:ilvl w:val="0"/>
          <w:numId w:val="47"/>
        </w:numPr>
        <w:tabs>
          <w:tab w:val="clear" w:pos="720"/>
          <w:tab w:val="num" w:pos="1080"/>
        </w:tabs>
        <w:spacing w:before="120"/>
        <w:ind w:left="1080" w:hanging="540"/>
      </w:pPr>
      <w:r>
        <w:t>Δικτυακή Πύλη ενημέρωσης πολιτών για τα ενεργά προγράμματα στο πλαίσιο του Εθνικού Προγράμματος Δια Βίου Μάθησης</w:t>
      </w:r>
    </w:p>
    <w:p w:rsidR="00F8755E" w:rsidRDefault="00F8755E" w:rsidP="00BE223F">
      <w:pPr>
        <w:numPr>
          <w:ilvl w:val="0"/>
          <w:numId w:val="47"/>
        </w:numPr>
        <w:tabs>
          <w:tab w:val="clear" w:pos="720"/>
          <w:tab w:val="num" w:pos="1080"/>
        </w:tabs>
        <w:spacing w:before="120"/>
        <w:ind w:left="1080" w:hanging="540"/>
      </w:pPr>
      <w:r>
        <w:t>Προγράμματα Δια Βίου Μάθησης για την επιχειρηματικότητα, την καινιτομία και την εξωστρέφεια</w:t>
      </w:r>
    </w:p>
    <w:p w:rsidR="00F8755E" w:rsidRDefault="00F8755E" w:rsidP="00BE223F">
      <w:pPr>
        <w:numPr>
          <w:ilvl w:val="0"/>
          <w:numId w:val="47"/>
        </w:numPr>
        <w:tabs>
          <w:tab w:val="clear" w:pos="720"/>
          <w:tab w:val="num" w:pos="1080"/>
        </w:tabs>
        <w:spacing w:before="120"/>
        <w:ind w:left="1080" w:hanging="540"/>
      </w:pPr>
      <w:r w:rsidRPr="002846EE">
        <w:t>Προγράμματα Δια Βίου με έμφαση στον Πολιτισμό</w:t>
      </w:r>
    </w:p>
    <w:p w:rsidR="00F8755E" w:rsidRDefault="00F8755E" w:rsidP="00BE223F">
      <w:pPr>
        <w:numPr>
          <w:ilvl w:val="0"/>
          <w:numId w:val="47"/>
        </w:numPr>
        <w:tabs>
          <w:tab w:val="clear" w:pos="720"/>
          <w:tab w:val="num" w:pos="1080"/>
        </w:tabs>
        <w:spacing w:before="120"/>
        <w:ind w:left="1080" w:hanging="540"/>
      </w:pPr>
      <w:r w:rsidRPr="002846EE">
        <w:t>Ελληνικό Ανοιχτό Πανεπιστήμιο</w:t>
      </w:r>
    </w:p>
    <w:p w:rsidR="00F8755E" w:rsidRDefault="00F8755E" w:rsidP="00BE223F">
      <w:pPr>
        <w:numPr>
          <w:ilvl w:val="0"/>
          <w:numId w:val="47"/>
        </w:numPr>
        <w:tabs>
          <w:tab w:val="clear" w:pos="720"/>
          <w:tab w:val="num" w:pos="1080"/>
        </w:tabs>
        <w:spacing w:before="120"/>
        <w:ind w:left="1080" w:hanging="540"/>
      </w:pPr>
      <w:r w:rsidRPr="002846EE">
        <w:t>Σχολές Γονέων</w:t>
      </w:r>
    </w:p>
    <w:p w:rsidR="00F8755E" w:rsidRPr="002846EE" w:rsidRDefault="00F8755E" w:rsidP="00F15869">
      <w:pPr>
        <w:spacing w:before="120"/>
      </w:pPr>
    </w:p>
    <w:p w:rsidR="00F8755E" w:rsidRPr="002846EE" w:rsidRDefault="00F8755E" w:rsidP="00F15869">
      <w:pPr>
        <w:spacing w:before="120"/>
      </w:pPr>
      <w:r w:rsidRPr="002846EE">
        <w:t>Αναφορικά με τους:</w:t>
      </w:r>
    </w:p>
    <w:p w:rsidR="00F8755E" w:rsidRDefault="00F8755E" w:rsidP="007E1CE7">
      <w:pPr>
        <w:spacing w:before="120"/>
      </w:pPr>
      <w:r w:rsidRPr="002846EE">
        <w:rPr>
          <w:b/>
          <w:u w:val="single"/>
        </w:rPr>
        <w:t>Γενικό Στόχο 7</w:t>
      </w:r>
      <w:r w:rsidRPr="002846EE">
        <w:t xml:space="preserve"> «</w:t>
      </w:r>
      <w:r w:rsidRPr="002846EE">
        <w:rPr>
          <w:i/>
        </w:rPr>
        <w:t>Ενίσχυση της προσαρμοστικότητας των εργαζομένων και των επιχειρήσεων</w:t>
      </w:r>
      <w:r w:rsidRPr="002846EE">
        <w:t>» εξειδικεύονται και υλοποιούνται παρεμβάσεις αναφορικά με τη σταδιακή αύξηση της συμμετοχής σε ενέργειες εκπαίδευσης και κατάρτισης έτσι ώστε τα άτομα να εφοδιάζονται με τις δεξιότητες και ικανότητες που απαιτούνται για να ανταπεξέρχονται στις συνεχώς μεταβαλλόμενες συνθήκες της αγοράς εργασίας και στην εφαρμογή του εθνικού συστήματος σύνδεσης της επαγγελματικής εκπαίδευσης και κατάρτισης με την απασχόληση</w:t>
      </w:r>
    </w:p>
    <w:p w:rsidR="00F8755E" w:rsidRDefault="00F8755E" w:rsidP="007E1CE7">
      <w:pPr>
        <w:spacing w:before="120"/>
      </w:pPr>
      <w:r w:rsidRPr="002846EE">
        <w:rPr>
          <w:b/>
          <w:u w:val="single"/>
        </w:rPr>
        <w:t>Γενικό Στόχο</w:t>
      </w:r>
      <w:r w:rsidRPr="002846EE">
        <w:rPr>
          <w:u w:val="single"/>
        </w:rPr>
        <w:t xml:space="preserve"> </w:t>
      </w:r>
      <w:r w:rsidRPr="002846EE">
        <w:rPr>
          <w:b/>
          <w:u w:val="single"/>
        </w:rPr>
        <w:t>8</w:t>
      </w:r>
      <w:r w:rsidRPr="002846EE">
        <w:t xml:space="preserve"> «</w:t>
      </w:r>
      <w:r w:rsidRPr="002846EE">
        <w:rPr>
          <w:i/>
        </w:rPr>
        <w:t xml:space="preserve">Διευκόλυνση της πρόσβασης στην απασχόληση» </w:t>
      </w:r>
      <w:r w:rsidRPr="002846EE">
        <w:t>εξειδικεύονται και υλοποιούνται παρεμβάσεις προς την διεύρυνση της συμπληρωματική επιμόρφωσης σε κάθε νέο που εγκαταλείπει το σχολείο ή είναι άνεργος.</w:t>
      </w:r>
    </w:p>
    <w:p w:rsidR="00F8755E" w:rsidRDefault="00F8755E" w:rsidP="007E1CE7">
      <w:pPr>
        <w:spacing w:before="120"/>
      </w:pPr>
      <w:r w:rsidRPr="002846EE">
        <w:rPr>
          <w:b/>
          <w:u w:val="single"/>
        </w:rPr>
        <w:t>Γενικό Στόχο</w:t>
      </w:r>
      <w:r w:rsidRPr="002846EE">
        <w:rPr>
          <w:i/>
          <w:u w:val="single"/>
        </w:rPr>
        <w:t xml:space="preserve"> </w:t>
      </w:r>
      <w:r w:rsidRPr="002846EE">
        <w:rPr>
          <w:b/>
          <w:i/>
          <w:u w:val="single"/>
        </w:rPr>
        <w:t>9</w:t>
      </w:r>
      <w:r w:rsidRPr="002846EE">
        <w:rPr>
          <w:i/>
        </w:rPr>
        <w:t xml:space="preserve"> «Προώθηση της κοινωνικής ενσωμάτωσης</w:t>
      </w:r>
      <w:r w:rsidRPr="002846EE">
        <w:t xml:space="preserve">» εξειδικεύονται και υλοποιούνται παρεμβάσεις για τη διασφάλιση της ισότιμης πρόσβασης όλων στην αγορά εργασίας και της πρόληψης φαινομένων περιθωριοποίησης και αποκλεισμού μέσω της ενίσχυσης της απασχόλησης ιδιαίτερα για τις γυναίκες, τους νέους και τις ευάλωτες ομάδες του πληθυσμού,  την αντιμετώπιση της μειονεκτικής θέσης προσώπων και ομάδων όσον αφορά την εκπαίδευση και κατάρτιση, καθώς </w:t>
      </w:r>
      <w:r>
        <w:t>και την κοινωνική ένταξη των Αμε</w:t>
      </w:r>
      <w:r w:rsidRPr="002846EE">
        <w:t xml:space="preserve">Α, των μεταναστών και των ατόμων με πολιτισμικές / θρησκευτικές ιδιαιτερότητες, και τον </w:t>
      </w:r>
    </w:p>
    <w:p w:rsidR="00F8755E" w:rsidRDefault="00F8755E" w:rsidP="007E1CE7">
      <w:pPr>
        <w:spacing w:before="120"/>
      </w:pPr>
      <w:r w:rsidRPr="002846EE">
        <w:rPr>
          <w:b/>
          <w:u w:val="single"/>
        </w:rPr>
        <w:t>Γενικό Στόχο</w:t>
      </w:r>
      <w:r w:rsidRPr="002846EE">
        <w:rPr>
          <w:u w:val="single"/>
        </w:rPr>
        <w:t xml:space="preserve"> </w:t>
      </w:r>
      <w:r w:rsidRPr="002846EE">
        <w:rPr>
          <w:b/>
          <w:u w:val="single"/>
        </w:rPr>
        <w:t>11</w:t>
      </w:r>
      <w:r w:rsidRPr="002846EE">
        <w:t xml:space="preserve"> «</w:t>
      </w:r>
      <w:r w:rsidRPr="002846EE">
        <w:rPr>
          <w:i/>
        </w:rPr>
        <w:t>Ανάδειξη του οικονομικού, κοινωνικού και αναπτυξιακού χαρακτήρα των θεμάτων ισότητας των φύλων με την άμεση σύνδεσή τους με τις κυρίαρχες εθνικές πολιτικές προτεραιότητες (ανάπτυξη – απασχόληση – κοινωνική συνοχή</w:t>
      </w:r>
      <w:r w:rsidRPr="002846EE">
        <w:t>)» εξειδικεύονται και υλοποιούνται παρεμβάσεις ως προς την προώθηση μέτρων υποστήριξης των γυναικών και της προσαρμογής της διάστασης του φύλου στην πολιτική προτεραιοτήτων του Επιχειρησιακού Προγράμματος.</w:t>
      </w:r>
    </w:p>
    <w:p w:rsidR="00F8755E" w:rsidRDefault="00F8755E" w:rsidP="007E1CE7">
      <w:pPr>
        <w:pStyle w:val="ListBullet"/>
        <w:numPr>
          <w:ilvl w:val="0"/>
          <w:numId w:val="0"/>
        </w:numPr>
        <w:spacing w:before="120"/>
      </w:pPr>
    </w:p>
    <w:p w:rsidR="00F8755E" w:rsidRDefault="00F8755E" w:rsidP="007E1CE7">
      <w:pPr>
        <w:pStyle w:val="ListBullet"/>
        <w:numPr>
          <w:ilvl w:val="0"/>
          <w:numId w:val="0"/>
        </w:numPr>
        <w:spacing w:before="120"/>
      </w:pPr>
      <w:r w:rsidRPr="00494ED8">
        <w:t>Στο πλαίσιο των ανωτέρω στόχων προωθούνται οι παρακάτω παρεμβάσεις:</w:t>
      </w:r>
    </w:p>
    <w:p w:rsidR="00F8755E" w:rsidRDefault="00F8755E" w:rsidP="00BE223F">
      <w:pPr>
        <w:numPr>
          <w:ilvl w:val="0"/>
          <w:numId w:val="31"/>
        </w:numPr>
        <w:tabs>
          <w:tab w:val="clear" w:pos="720"/>
          <w:tab w:val="num" w:pos="1080"/>
        </w:tabs>
        <w:spacing w:before="120"/>
        <w:ind w:left="1080" w:hanging="540"/>
      </w:pPr>
      <w:r w:rsidRPr="002846EE">
        <w:t xml:space="preserve">Επέκταση των Σχολείων Δεύτερης Ευκαιρίας και των Κέντρων Εκπαίδευσης Ενηλίκων </w:t>
      </w:r>
    </w:p>
    <w:p w:rsidR="00F8755E" w:rsidRDefault="00F8755E" w:rsidP="00BE223F">
      <w:pPr>
        <w:numPr>
          <w:ilvl w:val="0"/>
          <w:numId w:val="31"/>
        </w:numPr>
        <w:tabs>
          <w:tab w:val="clear" w:pos="720"/>
          <w:tab w:val="num" w:pos="1080"/>
        </w:tabs>
        <w:spacing w:before="120"/>
        <w:ind w:left="1080" w:hanging="540"/>
      </w:pPr>
      <w:r w:rsidRPr="002846EE">
        <w:t>Προγράμματα Δια Βίου Μάθησης</w:t>
      </w:r>
    </w:p>
    <w:p w:rsidR="00F8755E" w:rsidRDefault="00F8755E" w:rsidP="00BE223F">
      <w:pPr>
        <w:numPr>
          <w:ilvl w:val="0"/>
          <w:numId w:val="31"/>
        </w:numPr>
        <w:tabs>
          <w:tab w:val="clear" w:pos="720"/>
          <w:tab w:val="num" w:pos="1080"/>
        </w:tabs>
        <w:spacing w:before="120"/>
        <w:ind w:left="1080" w:hanging="540"/>
      </w:pPr>
      <w:r w:rsidRPr="002846EE">
        <w:t>Επέκταση και η ποιοτική αναβάθμιση των προγραμμάτων και υπηρεσιών του Ανοικτού Πανεπιστημίου.</w:t>
      </w:r>
    </w:p>
    <w:p w:rsidR="00F8755E" w:rsidRDefault="00F8755E" w:rsidP="00BE223F">
      <w:pPr>
        <w:numPr>
          <w:ilvl w:val="0"/>
          <w:numId w:val="31"/>
        </w:numPr>
        <w:tabs>
          <w:tab w:val="clear" w:pos="720"/>
          <w:tab w:val="num" w:pos="1080"/>
        </w:tabs>
        <w:spacing w:before="120"/>
        <w:ind w:left="1080" w:hanging="540"/>
      </w:pPr>
      <w:r w:rsidRPr="002846EE">
        <w:t>Δράσεις δια βίου μάθησης για την υποστήριξη γονέων και της τοπικής κοινωνίας.</w:t>
      </w:r>
    </w:p>
    <w:p w:rsidR="00F8755E" w:rsidRDefault="00F8755E" w:rsidP="00BE223F">
      <w:pPr>
        <w:numPr>
          <w:ilvl w:val="0"/>
          <w:numId w:val="31"/>
        </w:numPr>
        <w:tabs>
          <w:tab w:val="clear" w:pos="720"/>
          <w:tab w:val="num" w:pos="1080"/>
        </w:tabs>
        <w:spacing w:before="120"/>
        <w:ind w:left="1080" w:hanging="540"/>
      </w:pPr>
      <w:r w:rsidRPr="002846EE">
        <w:t>Σχεδιασμός και η υλοποίηση προγραμμάτων εξ αποστάσεως εκπαίδευσης</w:t>
      </w:r>
    </w:p>
    <w:p w:rsidR="00F8755E" w:rsidRPr="002846EE" w:rsidRDefault="00F8755E" w:rsidP="00F15869">
      <w:pPr>
        <w:spacing w:before="120"/>
      </w:pPr>
      <w:r w:rsidRPr="002846EE">
        <w:t>Δράσεις που προωθούνται και υλοποιούνται:</w:t>
      </w:r>
    </w:p>
    <w:p w:rsidR="00F8755E" w:rsidRDefault="00F8755E" w:rsidP="00BE223F">
      <w:pPr>
        <w:numPr>
          <w:ilvl w:val="0"/>
          <w:numId w:val="47"/>
        </w:numPr>
        <w:tabs>
          <w:tab w:val="clear" w:pos="720"/>
          <w:tab w:val="num" w:pos="1080"/>
        </w:tabs>
        <w:spacing w:before="120"/>
        <w:ind w:left="1080" w:hanging="540"/>
      </w:pPr>
      <w:r w:rsidRPr="002846EE">
        <w:t>Σχολεία Δεύτερης Ευκαιρίας</w:t>
      </w:r>
    </w:p>
    <w:p w:rsidR="00F8755E" w:rsidRDefault="00F8755E" w:rsidP="00BE223F">
      <w:pPr>
        <w:numPr>
          <w:ilvl w:val="0"/>
          <w:numId w:val="47"/>
        </w:numPr>
        <w:tabs>
          <w:tab w:val="clear" w:pos="720"/>
          <w:tab w:val="num" w:pos="1080"/>
        </w:tabs>
        <w:spacing w:before="120"/>
        <w:ind w:left="1080" w:hanging="540"/>
      </w:pPr>
      <w:r w:rsidRPr="002846EE">
        <w:t>Κέντρα Εκπαίδευσης Ενηλίκων</w:t>
      </w:r>
    </w:p>
    <w:p w:rsidR="00F8755E" w:rsidRDefault="00F8755E" w:rsidP="00BE223F">
      <w:pPr>
        <w:numPr>
          <w:ilvl w:val="0"/>
          <w:numId w:val="47"/>
        </w:numPr>
        <w:tabs>
          <w:tab w:val="clear" w:pos="720"/>
          <w:tab w:val="num" w:pos="1080"/>
        </w:tabs>
        <w:spacing w:before="120"/>
        <w:ind w:left="1080" w:hanging="540"/>
      </w:pPr>
      <w:r w:rsidRPr="002846EE">
        <w:t>Εκπαίδευση Ενηλίκων στην απόκτηση βασικών δεξιοτήτων στις νέες τεχνολογίες</w:t>
      </w:r>
    </w:p>
    <w:p w:rsidR="00F8755E" w:rsidRDefault="00F8755E" w:rsidP="00BE223F">
      <w:pPr>
        <w:numPr>
          <w:ilvl w:val="0"/>
          <w:numId w:val="47"/>
        </w:numPr>
        <w:tabs>
          <w:tab w:val="clear" w:pos="720"/>
          <w:tab w:val="num" w:pos="1080"/>
        </w:tabs>
        <w:spacing w:before="120"/>
        <w:ind w:left="1080" w:hanging="540"/>
      </w:pPr>
      <w:r w:rsidRPr="002846EE">
        <w:t>Εκπαίδευση μεταναστών στην Ελληνική γλώσσα</w:t>
      </w:r>
    </w:p>
    <w:p w:rsidR="00F8755E" w:rsidRDefault="00F8755E" w:rsidP="00BE223F">
      <w:pPr>
        <w:numPr>
          <w:ilvl w:val="0"/>
          <w:numId w:val="47"/>
        </w:numPr>
        <w:tabs>
          <w:tab w:val="clear" w:pos="720"/>
          <w:tab w:val="num" w:pos="1080"/>
        </w:tabs>
        <w:spacing w:before="120"/>
        <w:ind w:left="1080" w:hanging="540"/>
      </w:pPr>
      <w:r w:rsidRPr="002846EE">
        <w:t>Προγράμματα Δια Βίου Εκπαίδευσης</w:t>
      </w:r>
    </w:p>
    <w:p w:rsidR="00F8755E" w:rsidRDefault="00F8755E" w:rsidP="00BE223F">
      <w:pPr>
        <w:numPr>
          <w:ilvl w:val="0"/>
          <w:numId w:val="47"/>
        </w:numPr>
        <w:tabs>
          <w:tab w:val="clear" w:pos="720"/>
          <w:tab w:val="num" w:pos="1080"/>
        </w:tabs>
        <w:spacing w:before="120"/>
        <w:ind w:left="1080" w:hanging="540"/>
      </w:pPr>
      <w:r>
        <w:t>Προγράμματα Δια Βίου Εκπαίδευσης με έμφαση στον Πολιτισμό</w:t>
      </w:r>
    </w:p>
    <w:p w:rsidR="00F8755E" w:rsidRDefault="00F8755E" w:rsidP="00BE223F">
      <w:pPr>
        <w:numPr>
          <w:ilvl w:val="0"/>
          <w:numId w:val="47"/>
        </w:numPr>
        <w:tabs>
          <w:tab w:val="clear" w:pos="720"/>
          <w:tab w:val="num" w:pos="1080"/>
        </w:tabs>
        <w:spacing w:before="120"/>
        <w:ind w:left="1080" w:hanging="540"/>
      </w:pPr>
      <w:r>
        <w:t>Πρόγραμμα για τη διεθνή αποτίμηση των ικανοτήτων των ενηλίκων</w:t>
      </w:r>
    </w:p>
    <w:p w:rsidR="00F8755E" w:rsidRDefault="00F8755E" w:rsidP="00BE223F">
      <w:pPr>
        <w:numPr>
          <w:ilvl w:val="0"/>
          <w:numId w:val="47"/>
        </w:numPr>
        <w:tabs>
          <w:tab w:val="clear" w:pos="720"/>
          <w:tab w:val="num" w:pos="1080"/>
        </w:tabs>
        <w:spacing w:before="120"/>
        <w:ind w:left="1080" w:hanging="540"/>
      </w:pPr>
      <w:r>
        <w:t>Κέντρα Δια Βίου Μάθησης</w:t>
      </w:r>
    </w:p>
    <w:p w:rsidR="00F8755E" w:rsidRDefault="00F8755E" w:rsidP="00BE223F">
      <w:pPr>
        <w:numPr>
          <w:ilvl w:val="0"/>
          <w:numId w:val="47"/>
        </w:numPr>
        <w:tabs>
          <w:tab w:val="clear" w:pos="720"/>
          <w:tab w:val="num" w:pos="1080"/>
        </w:tabs>
        <w:spacing w:before="120"/>
        <w:ind w:left="1080" w:hanging="540"/>
      </w:pPr>
      <w:r>
        <w:t>Δικτυακή Πύλη ενημέρωσης πολιτών για τα ενεργά προγράμματα στο πλαίσιο του Εθνικού Προγράμματος Δια Βίου Μάθησης</w:t>
      </w:r>
    </w:p>
    <w:p w:rsidR="00F8755E" w:rsidRDefault="00F8755E" w:rsidP="00BE223F">
      <w:pPr>
        <w:numPr>
          <w:ilvl w:val="0"/>
          <w:numId w:val="47"/>
        </w:numPr>
        <w:tabs>
          <w:tab w:val="clear" w:pos="720"/>
          <w:tab w:val="num" w:pos="1080"/>
        </w:tabs>
        <w:spacing w:before="120"/>
        <w:ind w:left="1080" w:hanging="540"/>
      </w:pPr>
      <w:r>
        <w:t>Προγράμματα Δια Βίου Μάθησης για την επιχειρηματικότητα, την καινοτομία και την εξωστρέφεια</w:t>
      </w:r>
    </w:p>
    <w:p w:rsidR="00F8755E" w:rsidRDefault="00F8755E" w:rsidP="00BE223F">
      <w:pPr>
        <w:numPr>
          <w:ilvl w:val="0"/>
          <w:numId w:val="47"/>
        </w:numPr>
        <w:tabs>
          <w:tab w:val="clear" w:pos="720"/>
          <w:tab w:val="num" w:pos="1080"/>
        </w:tabs>
        <w:spacing w:before="120"/>
        <w:ind w:left="1080" w:hanging="540"/>
      </w:pPr>
      <w:r w:rsidRPr="002846EE">
        <w:t>Προγράμματα Δια Βίου με έμφαση στον Πολιτισμό</w:t>
      </w:r>
    </w:p>
    <w:p w:rsidR="00F8755E" w:rsidRDefault="00F8755E" w:rsidP="00BE223F">
      <w:pPr>
        <w:numPr>
          <w:ilvl w:val="0"/>
          <w:numId w:val="47"/>
        </w:numPr>
        <w:tabs>
          <w:tab w:val="clear" w:pos="720"/>
          <w:tab w:val="num" w:pos="1080"/>
        </w:tabs>
        <w:spacing w:before="120"/>
        <w:ind w:left="1080" w:hanging="540"/>
      </w:pPr>
      <w:r w:rsidRPr="002846EE">
        <w:t>Σχολές Γονέων</w:t>
      </w:r>
    </w:p>
    <w:p w:rsidR="00F8755E" w:rsidRDefault="00F8755E" w:rsidP="00BE223F">
      <w:pPr>
        <w:numPr>
          <w:ilvl w:val="0"/>
          <w:numId w:val="47"/>
        </w:numPr>
        <w:tabs>
          <w:tab w:val="clear" w:pos="720"/>
          <w:tab w:val="num" w:pos="1080"/>
        </w:tabs>
        <w:spacing w:before="120"/>
        <w:ind w:left="1080" w:hanging="540"/>
      </w:pPr>
      <w:r w:rsidRPr="002846EE">
        <w:t>Ελληνικό Ανοικτό Πανεπιστήμιο</w:t>
      </w:r>
    </w:p>
    <w:p w:rsidR="00F8755E" w:rsidRDefault="00F8755E" w:rsidP="00BE223F">
      <w:pPr>
        <w:numPr>
          <w:ilvl w:val="0"/>
          <w:numId w:val="47"/>
        </w:numPr>
        <w:tabs>
          <w:tab w:val="clear" w:pos="720"/>
          <w:tab w:val="num" w:pos="1080"/>
        </w:tabs>
        <w:spacing w:before="120"/>
        <w:ind w:left="1080" w:hanging="540"/>
      </w:pPr>
      <w:r w:rsidRPr="002846EE">
        <w:t>Προγράμματα εξ αποστάσεως εκπαίδευσης</w:t>
      </w:r>
    </w:p>
    <w:p w:rsidR="00F8755E" w:rsidRDefault="00F8755E" w:rsidP="00494ED8">
      <w:pPr>
        <w:spacing w:before="120"/>
        <w:ind w:left="1080"/>
      </w:pPr>
    </w:p>
    <w:p w:rsidR="00F8755E" w:rsidRPr="002846EE" w:rsidRDefault="00F8755E" w:rsidP="00494ED8">
      <w:pPr>
        <w:spacing w:before="120"/>
      </w:pPr>
      <w:r w:rsidRPr="00494ED8">
        <w:rPr>
          <w:u w:val="single"/>
        </w:rPr>
        <w:t>Για όλους τους ανωτέρω Γενικούς Στόχους,</w:t>
      </w:r>
      <w:r w:rsidRPr="00494ED8">
        <w:t xml:space="preserve"> που εμπίπ</w:t>
      </w:r>
      <w:r>
        <w:t>τ</w:t>
      </w:r>
      <w:r w:rsidRPr="00494ED8">
        <w:t xml:space="preserve">ουν στους ΑΠ </w:t>
      </w:r>
      <w:r>
        <w:t>7,8,9</w:t>
      </w:r>
      <w:r w:rsidRPr="00494ED8">
        <w:t xml:space="preserve">, μέχρι το τέλος του 2013 εντάχθηκαν </w:t>
      </w:r>
      <w:r>
        <w:t>61</w:t>
      </w:r>
      <w:r w:rsidRPr="00494ED8">
        <w:t xml:space="preserve"> πράξεις (</w:t>
      </w:r>
      <w:r>
        <w:t>5</w:t>
      </w:r>
      <w:r w:rsidRPr="00494ED8">
        <w:t xml:space="preserve"> πράξεις το 2013) συνολικού προϋπολογισμού </w:t>
      </w:r>
      <w:r>
        <w:t>218</w:t>
      </w:r>
      <w:r w:rsidRPr="00494ED8">
        <w:t>Μ€ (</w:t>
      </w:r>
      <w:r>
        <w:t xml:space="preserve">6,5 </w:t>
      </w:r>
      <w:r w:rsidRPr="00494ED8">
        <w:t xml:space="preserve">Μ€ το 2013), ενώ πραγματοποιήθηκαν δαπάνες ύψους </w:t>
      </w:r>
      <w:r>
        <w:t>85</w:t>
      </w:r>
      <w:r w:rsidRPr="00494ED8">
        <w:t>Μ€ (</w:t>
      </w:r>
      <w:r>
        <w:t>19</w:t>
      </w:r>
      <w:r w:rsidRPr="00494ED8">
        <w:t>Μ€ το 2013).</w:t>
      </w:r>
    </w:p>
    <w:p w:rsidR="00F8755E" w:rsidRPr="002846EE" w:rsidRDefault="00F8755E" w:rsidP="00F15869">
      <w:pPr>
        <w:spacing w:before="120"/>
      </w:pPr>
    </w:p>
    <w:p w:rsidR="00F8755E" w:rsidRPr="002846EE" w:rsidRDefault="00F8755E" w:rsidP="00F15869">
      <w:pPr>
        <w:spacing w:before="120"/>
      </w:pPr>
      <w:r w:rsidRPr="002846EE">
        <w:t xml:space="preserve">Οι </w:t>
      </w:r>
      <w:r w:rsidRPr="002846EE">
        <w:rPr>
          <w:rStyle w:val="Strong"/>
          <w:bCs/>
        </w:rPr>
        <w:t>Άξονες Προτεραιότητας 10,11,12</w:t>
      </w:r>
      <w:r w:rsidRPr="002846EE">
        <w:t xml:space="preserve"> συμβάλλουν:</w:t>
      </w:r>
    </w:p>
    <w:p w:rsidR="00F8755E" w:rsidRDefault="00F8755E" w:rsidP="00BE223F">
      <w:pPr>
        <w:pStyle w:val="ListBullet"/>
        <w:numPr>
          <w:ilvl w:val="0"/>
          <w:numId w:val="17"/>
        </w:numPr>
        <w:tabs>
          <w:tab w:val="num" w:pos="360"/>
        </w:tabs>
        <w:spacing w:before="120"/>
      </w:pPr>
      <w:r w:rsidRPr="002846EE">
        <w:t xml:space="preserve">στη θεματική προτεραιότητα «Κοινωνία της Γνώσης και Καινοτομία» και τον Γενικό Στόχο 4 (ΑΣ), τον Γενικό Στόχο 5 (ΑΣ), </w:t>
      </w:r>
    </w:p>
    <w:p w:rsidR="00F8755E" w:rsidRDefault="00F8755E" w:rsidP="00BE223F">
      <w:pPr>
        <w:pStyle w:val="ListBullet"/>
        <w:numPr>
          <w:ilvl w:val="0"/>
          <w:numId w:val="17"/>
        </w:numPr>
        <w:tabs>
          <w:tab w:val="num" w:pos="360"/>
        </w:tabs>
        <w:spacing w:before="120"/>
      </w:pPr>
      <w:r w:rsidRPr="002846EE">
        <w:t>στη θεματική προτεραιότητα «Απασχόληση και κοινωνική συνοχή» και τον Γενικό Στόχο 11 (ΕΣ) του ΕΣΠΑ.</w:t>
      </w:r>
    </w:p>
    <w:p w:rsidR="00F8755E" w:rsidRPr="002846EE" w:rsidRDefault="00F8755E" w:rsidP="00F15869">
      <w:pPr>
        <w:spacing w:before="120"/>
      </w:pPr>
      <w:r w:rsidRPr="002846EE">
        <w:t>Αναφορικά με τους:</w:t>
      </w:r>
    </w:p>
    <w:p w:rsidR="00F8755E" w:rsidRPr="002846EE" w:rsidRDefault="00F8755E" w:rsidP="00F15869">
      <w:pPr>
        <w:spacing w:before="120"/>
      </w:pPr>
      <w:r w:rsidRPr="002846EE">
        <w:rPr>
          <w:b/>
          <w:u w:val="single"/>
        </w:rPr>
        <w:t>Γενικό Στόχο 4</w:t>
      </w:r>
      <w:r w:rsidRPr="002846EE">
        <w:t xml:space="preserve"> «</w:t>
      </w:r>
      <w:r w:rsidRPr="002846EE">
        <w:rPr>
          <w:i/>
        </w:rPr>
        <w:t>Βελτίωση της ποιότητας και της έντασης των επενδύσεων στο ανθρώπινο κεφάλαιο για την αναβάθμιση του ελληνικού εκπαιδευτικού συστήματος</w:t>
      </w:r>
      <w:r w:rsidRPr="002846EE">
        <w:t>», δράσεις του Επιχειρησιακού Προγράμματος εξειδικεύονται και υλοποιούνται στην προώθηση μεταρρυθμίσεων στο εκπαιδευτικό σύστημα.</w:t>
      </w:r>
    </w:p>
    <w:p w:rsidR="00F8755E" w:rsidRPr="002846EE" w:rsidRDefault="00F8755E" w:rsidP="00F15869">
      <w:pPr>
        <w:spacing w:before="120"/>
      </w:pPr>
      <w:r w:rsidRPr="002846EE">
        <w:rPr>
          <w:b/>
          <w:u w:val="single"/>
        </w:rPr>
        <w:t>Γενικό Στόχο 5</w:t>
      </w:r>
      <w:r w:rsidRPr="002846EE">
        <w:t xml:space="preserve"> «Ενίσχυση της Έρευνας, Τεχνολογίας και η προώθηση της Καινοτομίας σε όλους τους κλάδους ως βασικό παράγοντα αναδιάρθρωσης της ελληνικής οικονομίας και μετάβασης στην οικονομία της γνώσης» εξειδικεύονται και υλοποιούνται δράσεις για τον ανθρώπινο δυναμικό στον τομέα της έρευνας, της τεχνολογίας και της καινοτομίας. Επιπλέον προβλέπονται δράσεις οργάνωσης και διεξαγωγής γενικότερης βασικής και εφαρμοσμένης έρευνας.</w:t>
      </w:r>
    </w:p>
    <w:p w:rsidR="00F8755E" w:rsidRPr="002846EE" w:rsidRDefault="00F8755E" w:rsidP="00F15869">
      <w:pPr>
        <w:spacing w:before="120"/>
      </w:pPr>
      <w:r w:rsidRPr="002846EE">
        <w:t>Αναφορικά με τον:</w:t>
      </w:r>
    </w:p>
    <w:p w:rsidR="00F8755E" w:rsidRPr="002846EE" w:rsidRDefault="00F8755E" w:rsidP="00F15869">
      <w:pPr>
        <w:spacing w:before="120"/>
      </w:pPr>
      <w:r w:rsidRPr="002846EE">
        <w:rPr>
          <w:b/>
          <w:u w:val="single"/>
        </w:rPr>
        <w:t>Γενικό Στόχο</w:t>
      </w:r>
      <w:r w:rsidRPr="002846EE">
        <w:rPr>
          <w:u w:val="single"/>
        </w:rPr>
        <w:t xml:space="preserve"> </w:t>
      </w:r>
      <w:r w:rsidRPr="002846EE">
        <w:rPr>
          <w:b/>
          <w:u w:val="single"/>
        </w:rPr>
        <w:t>11</w:t>
      </w:r>
      <w:r w:rsidRPr="002846EE">
        <w:t xml:space="preserve"> «</w:t>
      </w:r>
      <w:r w:rsidRPr="002846EE">
        <w:rPr>
          <w:i/>
        </w:rPr>
        <w:t>Ανάδειξη του οικονομικού, κοινωνικού και αναπτυξιακού χαρακτήρα των θεμάτων ισότητας των φύλων με την άμεση σύνδεσή τους με τις κυρίαρχες εθνικές πολιτικές προτεραιότητες (ανάπτυξη – απασχόληση – κοινωνική συνοχή</w:t>
      </w:r>
      <w:r w:rsidRPr="002846EE">
        <w:t>)» εξειδικεύονται και υλοποιούνται παρεμβάσεις ως προς την προώθηση μέτρων υποστήριξης των γυναικών και της προσαρμογής της διάστασης του φύλου στην πολιτική προτεραιοτήτων του Επιχειρησιακού Προγράμματος, καθώς και των ευάλωτων κοινωνικών ομάδων.</w:t>
      </w:r>
    </w:p>
    <w:p w:rsidR="00F8755E" w:rsidRDefault="00F8755E" w:rsidP="007E1CE7">
      <w:pPr>
        <w:pStyle w:val="ListBullet"/>
        <w:numPr>
          <w:ilvl w:val="0"/>
          <w:numId w:val="0"/>
        </w:numPr>
        <w:spacing w:before="120"/>
      </w:pPr>
    </w:p>
    <w:p w:rsidR="00F8755E" w:rsidRDefault="00F8755E" w:rsidP="007E1CE7">
      <w:pPr>
        <w:pStyle w:val="ListBullet"/>
        <w:numPr>
          <w:ilvl w:val="0"/>
          <w:numId w:val="0"/>
        </w:numPr>
        <w:spacing w:before="120"/>
      </w:pPr>
      <w:r w:rsidRPr="002846EE">
        <w:t>Στο πλαίσιο των ανωτέρω στόχων προωθούνται οι παρακάτω παρεμβάσεις:</w:t>
      </w:r>
    </w:p>
    <w:p w:rsidR="00F8755E" w:rsidRDefault="00F8755E" w:rsidP="00BE223F">
      <w:pPr>
        <w:numPr>
          <w:ilvl w:val="0"/>
          <w:numId w:val="32"/>
        </w:numPr>
        <w:tabs>
          <w:tab w:val="clear" w:pos="720"/>
          <w:tab w:val="num" w:pos="900"/>
        </w:tabs>
        <w:spacing w:before="120"/>
        <w:ind w:left="900" w:hanging="540"/>
      </w:pPr>
      <w:r w:rsidRPr="002846EE">
        <w:t xml:space="preserve">Δράσεις ενίσχυσης του ανθρώπινου ερευνητικού δυναμικού μέσω της υλοποίησης προγραμμάτων διδακτορικής, μεταδιδακτορικής και γενικότερης βασικής και εφαρμοσμένης έρευνας </w:t>
      </w:r>
    </w:p>
    <w:p w:rsidR="00F8755E" w:rsidRDefault="00F8755E" w:rsidP="00BE223F">
      <w:pPr>
        <w:numPr>
          <w:ilvl w:val="0"/>
          <w:numId w:val="32"/>
        </w:numPr>
        <w:tabs>
          <w:tab w:val="clear" w:pos="720"/>
          <w:tab w:val="num" w:pos="900"/>
        </w:tabs>
        <w:spacing w:before="120"/>
        <w:ind w:left="900" w:hanging="540"/>
      </w:pPr>
      <w:r w:rsidRPr="002846EE">
        <w:t>Δράσεις προσέλκυσης υψηλού επιπέδου ερευνητών από το εξωτερικό. - Ενίσχυση Κέντρων Αριστείας.</w:t>
      </w:r>
    </w:p>
    <w:p w:rsidR="00F8755E" w:rsidRDefault="00F8755E" w:rsidP="00BE223F">
      <w:pPr>
        <w:numPr>
          <w:ilvl w:val="0"/>
          <w:numId w:val="32"/>
        </w:numPr>
        <w:tabs>
          <w:tab w:val="clear" w:pos="720"/>
          <w:tab w:val="num" w:pos="900"/>
        </w:tabs>
        <w:spacing w:before="120"/>
        <w:ind w:left="900" w:hanging="540"/>
      </w:pPr>
      <w:r w:rsidRPr="002846EE">
        <w:t>Χορήγηση Υποτροφιών με έμφαση στις οικονομικά ασθενέστερες ή κοινωνικά ευάλωτες ομάδες του πληθυσμού.</w:t>
      </w:r>
    </w:p>
    <w:p w:rsidR="00F8755E" w:rsidRDefault="00F8755E" w:rsidP="007E1CE7">
      <w:pPr>
        <w:pStyle w:val="ListBullet"/>
        <w:numPr>
          <w:ilvl w:val="0"/>
          <w:numId w:val="0"/>
        </w:numPr>
        <w:spacing w:before="120"/>
      </w:pPr>
    </w:p>
    <w:p w:rsidR="00F8755E" w:rsidRDefault="00F8755E" w:rsidP="007E1CE7">
      <w:pPr>
        <w:pStyle w:val="ListBullet"/>
        <w:numPr>
          <w:ilvl w:val="0"/>
          <w:numId w:val="0"/>
        </w:numPr>
        <w:spacing w:before="120"/>
      </w:pPr>
      <w:r w:rsidRPr="0029226D">
        <w:t>Δράσεις που υλοποιούνται:</w:t>
      </w:r>
    </w:p>
    <w:p w:rsidR="00F8755E" w:rsidRDefault="00F8755E" w:rsidP="00BE223F">
      <w:pPr>
        <w:numPr>
          <w:ilvl w:val="0"/>
          <w:numId w:val="33"/>
        </w:numPr>
        <w:tabs>
          <w:tab w:val="clear" w:pos="720"/>
          <w:tab w:val="num" w:pos="900"/>
        </w:tabs>
        <w:spacing w:before="120"/>
        <w:ind w:left="900" w:hanging="540"/>
      </w:pPr>
      <w:r w:rsidRPr="002846EE">
        <w:t>Ενίσχυση Μεταδιδακτόρων Ερευνητών/τριών</w:t>
      </w:r>
    </w:p>
    <w:p w:rsidR="00F8755E" w:rsidRDefault="00F8755E" w:rsidP="00BE223F">
      <w:pPr>
        <w:numPr>
          <w:ilvl w:val="0"/>
          <w:numId w:val="33"/>
        </w:numPr>
        <w:tabs>
          <w:tab w:val="clear" w:pos="720"/>
          <w:tab w:val="num" w:pos="900"/>
        </w:tabs>
        <w:spacing w:before="120"/>
        <w:ind w:left="900" w:hanging="540"/>
      </w:pPr>
      <w:r w:rsidRPr="002846EE">
        <w:t>Πρόγραμμα ΑΡΧΙΜΗΔΗΣ</w:t>
      </w:r>
    </w:p>
    <w:p w:rsidR="00F8755E" w:rsidRDefault="00F8755E" w:rsidP="00BE223F">
      <w:pPr>
        <w:numPr>
          <w:ilvl w:val="0"/>
          <w:numId w:val="33"/>
        </w:numPr>
        <w:tabs>
          <w:tab w:val="clear" w:pos="720"/>
          <w:tab w:val="num" w:pos="900"/>
        </w:tabs>
        <w:spacing w:before="120"/>
        <w:ind w:left="900" w:hanging="540"/>
      </w:pPr>
      <w:r w:rsidRPr="002846EE">
        <w:t>Υποστήριξη Ερευνητικών Ομάδων</w:t>
      </w:r>
    </w:p>
    <w:p w:rsidR="00F8755E" w:rsidRDefault="00F8755E" w:rsidP="00BE223F">
      <w:pPr>
        <w:numPr>
          <w:ilvl w:val="0"/>
          <w:numId w:val="33"/>
        </w:numPr>
        <w:tabs>
          <w:tab w:val="clear" w:pos="720"/>
          <w:tab w:val="num" w:pos="900"/>
        </w:tabs>
        <w:spacing w:before="120"/>
        <w:ind w:left="900" w:hanging="540"/>
      </w:pPr>
      <w:r w:rsidRPr="002846EE">
        <w:t>Πρόγραμμα ΗΡΑΚΛΕΙΤΟΣ</w:t>
      </w:r>
    </w:p>
    <w:p w:rsidR="00F8755E" w:rsidRDefault="00F8755E" w:rsidP="00BE223F">
      <w:pPr>
        <w:numPr>
          <w:ilvl w:val="0"/>
          <w:numId w:val="33"/>
        </w:numPr>
        <w:tabs>
          <w:tab w:val="clear" w:pos="720"/>
          <w:tab w:val="num" w:pos="900"/>
        </w:tabs>
        <w:spacing w:before="120"/>
        <w:ind w:left="900" w:hanging="540"/>
      </w:pPr>
      <w:r w:rsidRPr="002846EE">
        <w:t>Αριστεία</w:t>
      </w:r>
    </w:p>
    <w:p w:rsidR="00F8755E" w:rsidRDefault="00F8755E" w:rsidP="00BE223F">
      <w:pPr>
        <w:numPr>
          <w:ilvl w:val="0"/>
          <w:numId w:val="33"/>
        </w:numPr>
        <w:tabs>
          <w:tab w:val="clear" w:pos="720"/>
          <w:tab w:val="num" w:pos="900"/>
        </w:tabs>
        <w:spacing w:before="120"/>
        <w:ind w:left="900" w:hanging="540"/>
      </w:pPr>
      <w:r w:rsidRPr="002846EE">
        <w:t>Πρόγραμμα Θαλής</w:t>
      </w:r>
    </w:p>
    <w:p w:rsidR="00F8755E" w:rsidRDefault="00F8755E" w:rsidP="00BE223F">
      <w:pPr>
        <w:numPr>
          <w:ilvl w:val="0"/>
          <w:numId w:val="33"/>
        </w:numPr>
        <w:tabs>
          <w:tab w:val="clear" w:pos="720"/>
          <w:tab w:val="num" w:pos="900"/>
        </w:tabs>
        <w:spacing w:before="120"/>
        <w:ind w:left="900" w:hanging="540"/>
      </w:pPr>
      <w:r>
        <w:rPr>
          <w:lang w:val="en-US"/>
        </w:rPr>
        <w:t>ERC</w:t>
      </w:r>
    </w:p>
    <w:p w:rsidR="00F8755E" w:rsidRDefault="00F8755E" w:rsidP="00BE223F">
      <w:pPr>
        <w:numPr>
          <w:ilvl w:val="0"/>
          <w:numId w:val="33"/>
        </w:numPr>
        <w:tabs>
          <w:tab w:val="clear" w:pos="720"/>
          <w:tab w:val="num" w:pos="900"/>
        </w:tabs>
        <w:spacing w:before="120"/>
        <w:ind w:left="900" w:hanging="540"/>
      </w:pPr>
      <w:r w:rsidRPr="002846EE">
        <w:t>Χορήγηση Υποτροφιών με έμφαση στις οικονομικά ασθενέστερες ή κοινωνικά ευάλωτες ομάδες του πληθυσμού.</w:t>
      </w:r>
    </w:p>
    <w:p w:rsidR="00F8755E" w:rsidRDefault="00F8755E" w:rsidP="00F15869">
      <w:pPr>
        <w:spacing w:before="120"/>
        <w:rPr>
          <w:u w:val="single"/>
        </w:rPr>
      </w:pPr>
    </w:p>
    <w:p w:rsidR="00F8755E" w:rsidRPr="002846EE" w:rsidRDefault="00F8755E" w:rsidP="0029226D">
      <w:pPr>
        <w:spacing w:before="120"/>
      </w:pPr>
      <w:r w:rsidRPr="00494ED8">
        <w:rPr>
          <w:u w:val="single"/>
        </w:rPr>
        <w:t>Για όλους τους ανωτέρω Γενικούς Στόχους,</w:t>
      </w:r>
      <w:r w:rsidRPr="00494ED8">
        <w:t xml:space="preserve"> που εμπίπ</w:t>
      </w:r>
      <w:r>
        <w:t>τ</w:t>
      </w:r>
      <w:r w:rsidRPr="00494ED8">
        <w:t xml:space="preserve">ουν στους ΑΠ </w:t>
      </w:r>
      <w:r>
        <w:t>10,11,12</w:t>
      </w:r>
      <w:r w:rsidRPr="00494ED8">
        <w:t xml:space="preserve"> μέχρι το τέλος του 2013 εντάχθηκαν </w:t>
      </w:r>
      <w:r>
        <w:t>675</w:t>
      </w:r>
      <w:r w:rsidRPr="00494ED8">
        <w:t xml:space="preserve"> πράξεις (</w:t>
      </w:r>
      <w:r>
        <w:t>12</w:t>
      </w:r>
      <w:r w:rsidRPr="00494ED8">
        <w:t xml:space="preserve"> πράξεις το 2013) συνολικού προϋπολογισμού </w:t>
      </w:r>
      <w:r>
        <w:t>346</w:t>
      </w:r>
      <w:r w:rsidRPr="00494ED8">
        <w:t>Μ€ (</w:t>
      </w:r>
      <w:r>
        <w:t xml:space="preserve">2,5 </w:t>
      </w:r>
      <w:r w:rsidRPr="00494ED8">
        <w:t xml:space="preserve">Μ€ το 2013), ενώ πραγματοποιήθηκαν δαπάνες ύψους </w:t>
      </w:r>
      <w:r>
        <w:t>164</w:t>
      </w:r>
      <w:r w:rsidRPr="00494ED8">
        <w:t>Μ€ (</w:t>
      </w:r>
      <w:r>
        <w:t>100</w:t>
      </w:r>
      <w:r w:rsidRPr="00494ED8">
        <w:t>Μ€ το 2013).</w:t>
      </w:r>
    </w:p>
    <w:p w:rsidR="00F8755E" w:rsidRDefault="00F8755E" w:rsidP="008F635B"/>
    <w:p w:rsidR="00F8755E" w:rsidRDefault="00F8755E" w:rsidP="008B2CC6">
      <w:pPr>
        <w:pStyle w:val="Caption"/>
      </w:pPr>
      <w:r w:rsidRPr="008B2CC6">
        <w:t>Συνάφεια του ΕΠ «Εκπαίδευση και Δια Βίου Μάθηση» με το Εθνικό</w:t>
      </w:r>
      <w:r>
        <w:t xml:space="preserve"> </w:t>
      </w:r>
      <w:r w:rsidRPr="008B2CC6">
        <w:t xml:space="preserve">Στρατηγικό Πλαίσιο Αναφοράς </w:t>
      </w:r>
      <w:r>
        <w:t xml:space="preserve">(ΕΣΠΑ) </w:t>
      </w:r>
      <w:r w:rsidRPr="008B2CC6">
        <w:t>2007-2013</w:t>
      </w:r>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56"/>
        <w:gridCol w:w="2357"/>
        <w:gridCol w:w="2422"/>
        <w:gridCol w:w="1087"/>
      </w:tblGrid>
      <w:tr w:rsidR="00F8755E" w:rsidRPr="00723A2C">
        <w:trPr>
          <w:tblHeader/>
        </w:trPr>
        <w:tc>
          <w:tcPr>
            <w:tcW w:w="1558" w:type="pct"/>
            <w:shd w:val="clear" w:color="auto" w:fill="FFFF99"/>
          </w:tcPr>
          <w:p w:rsidR="00F8755E" w:rsidRPr="00723A2C" w:rsidRDefault="00F8755E" w:rsidP="00F058E5">
            <w:pPr>
              <w:jc w:val="center"/>
              <w:rPr>
                <w:b/>
                <w:sz w:val="16"/>
                <w:szCs w:val="16"/>
              </w:rPr>
            </w:pPr>
            <w:r w:rsidRPr="00723A2C">
              <w:rPr>
                <w:b/>
                <w:sz w:val="16"/>
                <w:szCs w:val="16"/>
              </w:rPr>
              <w:t>Δείκτες ΕΣΠΑ</w:t>
            </w:r>
          </w:p>
        </w:tc>
        <w:tc>
          <w:tcPr>
            <w:tcW w:w="1383" w:type="pct"/>
            <w:shd w:val="clear" w:color="auto" w:fill="FFFF99"/>
          </w:tcPr>
          <w:p w:rsidR="00F8755E" w:rsidRPr="00723A2C" w:rsidRDefault="00F8755E" w:rsidP="00F058E5">
            <w:pPr>
              <w:jc w:val="center"/>
              <w:rPr>
                <w:b/>
                <w:sz w:val="16"/>
                <w:szCs w:val="16"/>
              </w:rPr>
            </w:pPr>
            <w:r w:rsidRPr="00723A2C">
              <w:rPr>
                <w:b/>
                <w:sz w:val="16"/>
                <w:szCs w:val="16"/>
              </w:rPr>
              <w:t>ΑΠ/ΕΣ του ΕΠ Εκπαίδευση &amp; Δια Βίου Μάθηση που συνεισφέρουν στους δείκτες ΕΣΠΑ</w:t>
            </w:r>
          </w:p>
        </w:tc>
        <w:tc>
          <w:tcPr>
            <w:tcW w:w="1421" w:type="pct"/>
            <w:shd w:val="clear" w:color="auto" w:fill="FFFF99"/>
          </w:tcPr>
          <w:p w:rsidR="00F8755E" w:rsidRPr="00723A2C" w:rsidRDefault="00F8755E" w:rsidP="00F058E5">
            <w:pPr>
              <w:jc w:val="center"/>
              <w:rPr>
                <w:b/>
                <w:sz w:val="16"/>
                <w:szCs w:val="16"/>
              </w:rPr>
            </w:pPr>
            <w:r w:rsidRPr="00723A2C">
              <w:rPr>
                <w:b/>
                <w:sz w:val="16"/>
                <w:szCs w:val="16"/>
              </w:rPr>
              <w:t>Παρατηρήσεις</w:t>
            </w:r>
          </w:p>
        </w:tc>
        <w:tc>
          <w:tcPr>
            <w:tcW w:w="638" w:type="pct"/>
            <w:shd w:val="clear" w:color="auto" w:fill="FFFF99"/>
          </w:tcPr>
          <w:p w:rsidR="00F8755E" w:rsidRPr="00723A2C" w:rsidRDefault="00F8755E" w:rsidP="00F058E5">
            <w:pPr>
              <w:jc w:val="center"/>
              <w:rPr>
                <w:b/>
                <w:sz w:val="16"/>
                <w:szCs w:val="16"/>
              </w:rPr>
            </w:pPr>
            <w:r w:rsidRPr="00723A2C">
              <w:rPr>
                <w:b/>
                <w:sz w:val="16"/>
                <w:szCs w:val="16"/>
              </w:rPr>
              <w:t>Τιμή Στόχος 2013</w:t>
            </w:r>
          </w:p>
        </w:tc>
      </w:tr>
      <w:tr w:rsidR="00F8755E" w:rsidRPr="00723A2C">
        <w:tc>
          <w:tcPr>
            <w:tcW w:w="1558" w:type="pct"/>
          </w:tcPr>
          <w:p w:rsidR="00F8755E" w:rsidRPr="00723A2C" w:rsidRDefault="00F8755E" w:rsidP="00F058E5">
            <w:pPr>
              <w:rPr>
                <w:sz w:val="16"/>
                <w:szCs w:val="16"/>
              </w:rPr>
            </w:pPr>
            <w:r w:rsidRPr="00723A2C">
              <w:rPr>
                <w:rFonts w:cs="Arial"/>
                <w:sz w:val="16"/>
                <w:szCs w:val="16"/>
              </w:rPr>
              <w:t xml:space="preserve">Δημόσιες Δαπάνες για την Παιδεία ως Ποσοστό του ΑΕΠ </w:t>
            </w:r>
            <w:r w:rsidRPr="00723A2C">
              <w:rPr>
                <w:rFonts w:cs="Arial"/>
                <w:b/>
                <w:sz w:val="16"/>
                <w:szCs w:val="16"/>
              </w:rPr>
              <w:t>(</w:t>
            </w:r>
            <w:r w:rsidRPr="00E00CEF">
              <w:rPr>
                <w:rFonts w:cs="Arial"/>
                <w:sz w:val="16"/>
                <w:szCs w:val="16"/>
              </w:rPr>
              <w:t>Δείκτης Λισσαβόνας</w:t>
            </w:r>
            <w:r w:rsidRPr="00723A2C">
              <w:rPr>
                <w:rFonts w:cs="Arial"/>
                <w:b/>
                <w:sz w:val="16"/>
                <w:szCs w:val="16"/>
              </w:rPr>
              <w:t>)*</w:t>
            </w:r>
          </w:p>
        </w:tc>
        <w:tc>
          <w:tcPr>
            <w:tcW w:w="1383" w:type="pct"/>
          </w:tcPr>
          <w:p w:rsidR="00F8755E" w:rsidRPr="00723A2C" w:rsidRDefault="00F8755E" w:rsidP="00F058E5">
            <w:pPr>
              <w:rPr>
                <w:sz w:val="16"/>
                <w:szCs w:val="16"/>
              </w:rPr>
            </w:pPr>
            <w:r w:rsidRPr="00723A2C">
              <w:rPr>
                <w:sz w:val="16"/>
                <w:szCs w:val="16"/>
              </w:rPr>
              <w:t>Όλοι οι ΑΠ και όλοι οι ΕΣ</w:t>
            </w:r>
          </w:p>
        </w:tc>
        <w:tc>
          <w:tcPr>
            <w:tcW w:w="1421" w:type="pct"/>
          </w:tcPr>
          <w:p w:rsidR="00F8755E" w:rsidRPr="00723A2C" w:rsidRDefault="00F8755E" w:rsidP="00F058E5">
            <w:pPr>
              <w:rPr>
                <w:sz w:val="16"/>
                <w:szCs w:val="16"/>
              </w:rPr>
            </w:pPr>
          </w:p>
        </w:tc>
        <w:tc>
          <w:tcPr>
            <w:tcW w:w="638" w:type="pct"/>
          </w:tcPr>
          <w:p w:rsidR="00F8755E" w:rsidRPr="00723A2C" w:rsidRDefault="00F8755E" w:rsidP="00F058E5">
            <w:pPr>
              <w:rPr>
                <w:sz w:val="16"/>
                <w:szCs w:val="16"/>
              </w:rPr>
            </w:pPr>
            <w:r w:rsidRPr="00723A2C">
              <w:rPr>
                <w:sz w:val="16"/>
                <w:szCs w:val="16"/>
              </w:rPr>
              <w:t>5%</w:t>
            </w:r>
          </w:p>
        </w:tc>
      </w:tr>
      <w:tr w:rsidR="00F8755E" w:rsidRPr="00723A2C">
        <w:tc>
          <w:tcPr>
            <w:tcW w:w="1558" w:type="pct"/>
          </w:tcPr>
          <w:p w:rsidR="00F8755E" w:rsidRPr="00723A2C" w:rsidRDefault="00F8755E" w:rsidP="00E40B2E">
            <w:pPr>
              <w:spacing w:before="120" w:after="0"/>
              <w:rPr>
                <w:sz w:val="16"/>
                <w:szCs w:val="16"/>
              </w:rPr>
            </w:pPr>
            <w:r w:rsidRPr="00723A2C">
              <w:rPr>
                <w:rFonts w:cs="Arial"/>
                <w:sz w:val="16"/>
                <w:szCs w:val="16"/>
              </w:rPr>
              <w:t>Ποσοστό του γενικού πληθυσμού 25-64 ετών που συμμετέχει σε προγράμματα δια-βίου μάθησης (τυπικής, μη τυπικής και άτυπης</w:t>
            </w:r>
            <w:r w:rsidRPr="00E00CEF">
              <w:rPr>
                <w:rFonts w:cs="Arial"/>
                <w:sz w:val="16"/>
                <w:szCs w:val="16"/>
              </w:rPr>
              <w:t>) (Δείκτης Λισσαβόνας)</w:t>
            </w:r>
            <w:r w:rsidRPr="00723A2C">
              <w:rPr>
                <w:rFonts w:cs="Arial"/>
                <w:b/>
                <w:sz w:val="16"/>
                <w:szCs w:val="16"/>
              </w:rPr>
              <w:t>*</w:t>
            </w:r>
          </w:p>
        </w:tc>
        <w:tc>
          <w:tcPr>
            <w:tcW w:w="1383" w:type="pct"/>
          </w:tcPr>
          <w:p w:rsidR="00F8755E" w:rsidRPr="00723A2C" w:rsidRDefault="00F8755E" w:rsidP="00E40B2E">
            <w:pPr>
              <w:spacing w:before="120" w:after="0"/>
              <w:rPr>
                <w:sz w:val="16"/>
                <w:szCs w:val="16"/>
              </w:rPr>
            </w:pPr>
            <w:r w:rsidRPr="00723A2C">
              <w:rPr>
                <w:sz w:val="16"/>
                <w:szCs w:val="16"/>
              </w:rPr>
              <w:t>ΑΠ 1,2,3 και ΕΣ 1.5, 2.5, 3.5</w:t>
            </w:r>
          </w:p>
          <w:p w:rsidR="00F8755E" w:rsidRPr="00723A2C" w:rsidRDefault="00F8755E" w:rsidP="00F058E5">
            <w:pPr>
              <w:rPr>
                <w:sz w:val="16"/>
                <w:szCs w:val="16"/>
              </w:rPr>
            </w:pPr>
            <w:r w:rsidRPr="00723A2C">
              <w:rPr>
                <w:sz w:val="16"/>
                <w:szCs w:val="16"/>
              </w:rPr>
              <w:t xml:space="preserve">ΑΠ 7,8,9 και ΕΣ 7.1, 8.1, 9.1 </w:t>
            </w:r>
          </w:p>
        </w:tc>
        <w:tc>
          <w:tcPr>
            <w:tcW w:w="1421" w:type="pct"/>
          </w:tcPr>
          <w:p w:rsidR="00F8755E" w:rsidRPr="00723A2C" w:rsidRDefault="00F8755E" w:rsidP="00F058E5">
            <w:pPr>
              <w:rPr>
                <w:sz w:val="16"/>
                <w:szCs w:val="16"/>
              </w:rPr>
            </w:pPr>
            <w:r w:rsidRPr="00723A2C">
              <w:rPr>
                <w:sz w:val="16"/>
                <w:szCs w:val="16"/>
              </w:rPr>
              <w:t>Υποστηρίζεται από αντίστοιχο δείκτη του ΕΠ</w:t>
            </w:r>
          </w:p>
        </w:tc>
        <w:tc>
          <w:tcPr>
            <w:tcW w:w="638" w:type="pct"/>
          </w:tcPr>
          <w:p w:rsidR="00F8755E" w:rsidRPr="00723A2C" w:rsidRDefault="00F8755E" w:rsidP="00F058E5">
            <w:pPr>
              <w:rPr>
                <w:sz w:val="16"/>
                <w:szCs w:val="16"/>
              </w:rPr>
            </w:pPr>
            <w:r w:rsidRPr="00723A2C">
              <w:rPr>
                <w:sz w:val="16"/>
                <w:szCs w:val="16"/>
              </w:rPr>
              <w:t>6%</w:t>
            </w:r>
          </w:p>
        </w:tc>
      </w:tr>
      <w:tr w:rsidR="00F8755E" w:rsidRPr="00723A2C">
        <w:tc>
          <w:tcPr>
            <w:tcW w:w="1558" w:type="pct"/>
          </w:tcPr>
          <w:p w:rsidR="00F8755E" w:rsidRPr="00723A2C" w:rsidRDefault="00F8755E" w:rsidP="00E40B2E">
            <w:pPr>
              <w:spacing w:before="120" w:after="0"/>
              <w:rPr>
                <w:sz w:val="16"/>
                <w:szCs w:val="16"/>
              </w:rPr>
            </w:pPr>
            <w:r w:rsidRPr="00723A2C">
              <w:rPr>
                <w:rFonts w:cs="Arial"/>
                <w:sz w:val="16"/>
                <w:szCs w:val="16"/>
              </w:rPr>
              <w:t xml:space="preserve">Ποσοστό του πληθυσμού ηλικίας 18-24 που έχει ολοκληρώσει μόνο τον υποχρεωτικό κύκλο σπουδών και δεν βρίσκεται σε σπουδές ή κατάρτιση </w:t>
            </w:r>
            <w:r w:rsidRPr="00E00CEF">
              <w:rPr>
                <w:rFonts w:cs="Arial"/>
                <w:sz w:val="16"/>
                <w:szCs w:val="16"/>
              </w:rPr>
              <w:t>(Δείκτης Λισσαβόνας)*</w:t>
            </w:r>
          </w:p>
        </w:tc>
        <w:tc>
          <w:tcPr>
            <w:tcW w:w="1383" w:type="pct"/>
          </w:tcPr>
          <w:p w:rsidR="00F8755E" w:rsidRPr="00723A2C" w:rsidRDefault="00F8755E" w:rsidP="00E40B2E">
            <w:pPr>
              <w:spacing w:before="120" w:after="0"/>
              <w:rPr>
                <w:sz w:val="16"/>
                <w:szCs w:val="16"/>
              </w:rPr>
            </w:pPr>
            <w:r w:rsidRPr="00723A2C">
              <w:rPr>
                <w:sz w:val="16"/>
                <w:szCs w:val="16"/>
              </w:rPr>
              <w:t>ΑΠ 1,2,3 και ΕΣ 1.1., 1.3., 1.4, 1.5,2.1., 2.3., 2.4, 2.5, 3.1.,3.3., 3.4, 3.5,</w:t>
            </w:r>
          </w:p>
        </w:tc>
        <w:tc>
          <w:tcPr>
            <w:tcW w:w="1421" w:type="pct"/>
          </w:tcPr>
          <w:p w:rsidR="00F8755E" w:rsidRPr="00723A2C" w:rsidRDefault="00F8755E" w:rsidP="00F058E5">
            <w:pPr>
              <w:rPr>
                <w:sz w:val="16"/>
                <w:szCs w:val="16"/>
              </w:rPr>
            </w:pPr>
          </w:p>
        </w:tc>
        <w:tc>
          <w:tcPr>
            <w:tcW w:w="638" w:type="pct"/>
          </w:tcPr>
          <w:p w:rsidR="00F8755E" w:rsidRPr="00723A2C" w:rsidRDefault="00F8755E" w:rsidP="00F058E5">
            <w:pPr>
              <w:rPr>
                <w:sz w:val="16"/>
                <w:szCs w:val="16"/>
              </w:rPr>
            </w:pPr>
            <w:r w:rsidRPr="00723A2C">
              <w:rPr>
                <w:sz w:val="16"/>
                <w:szCs w:val="16"/>
              </w:rPr>
              <w:t>10%</w:t>
            </w:r>
          </w:p>
        </w:tc>
      </w:tr>
      <w:tr w:rsidR="00F8755E" w:rsidRPr="00723A2C">
        <w:tc>
          <w:tcPr>
            <w:tcW w:w="1558" w:type="pct"/>
          </w:tcPr>
          <w:p w:rsidR="00F8755E" w:rsidRPr="00723A2C" w:rsidRDefault="00F8755E" w:rsidP="00E40B2E">
            <w:pPr>
              <w:spacing w:before="120" w:after="0"/>
              <w:rPr>
                <w:sz w:val="16"/>
                <w:szCs w:val="16"/>
              </w:rPr>
            </w:pPr>
            <w:r w:rsidRPr="00723A2C">
              <w:rPr>
                <w:rFonts w:cs="Arial"/>
                <w:sz w:val="16"/>
                <w:szCs w:val="16"/>
              </w:rPr>
              <w:t xml:space="preserve">Ποσοστό πληθυσμού ηλικίας 20-24 ετών απόφοιτοι του δεύτερου κύκλου δευτεροβάθμιας εκπαίδευσης (Λύκεια,ΤΕΕ) </w:t>
            </w:r>
            <w:r w:rsidRPr="00E00CEF">
              <w:rPr>
                <w:rFonts w:cs="Arial"/>
                <w:sz w:val="16"/>
                <w:szCs w:val="16"/>
              </w:rPr>
              <w:t>(Δείκτης Λισσαβόνας)*</w:t>
            </w:r>
          </w:p>
        </w:tc>
        <w:tc>
          <w:tcPr>
            <w:tcW w:w="1383" w:type="pct"/>
          </w:tcPr>
          <w:p w:rsidR="00F8755E" w:rsidRPr="00723A2C" w:rsidRDefault="00F8755E" w:rsidP="00E40B2E">
            <w:pPr>
              <w:spacing w:before="120" w:after="0"/>
              <w:rPr>
                <w:sz w:val="16"/>
                <w:szCs w:val="16"/>
              </w:rPr>
            </w:pPr>
            <w:r w:rsidRPr="00723A2C">
              <w:rPr>
                <w:sz w:val="16"/>
                <w:szCs w:val="16"/>
              </w:rPr>
              <w:t>ΑΠ 1,2,3 και ΕΣ 1.1., 1.3., 1.4, 1.5,2.1., 2.3., 2.4, 2.5, 3.1.,3.3., 3.4, 3.5,</w:t>
            </w:r>
          </w:p>
          <w:p w:rsidR="00F8755E" w:rsidRPr="00723A2C" w:rsidRDefault="00F8755E" w:rsidP="00F058E5">
            <w:pPr>
              <w:rPr>
                <w:sz w:val="16"/>
                <w:szCs w:val="16"/>
              </w:rPr>
            </w:pPr>
            <w:r w:rsidRPr="00723A2C">
              <w:rPr>
                <w:sz w:val="16"/>
                <w:szCs w:val="16"/>
              </w:rPr>
              <w:t>ΑΠ 4,5,6 και ΕΣ 4.2, 5.2, 6.2</w:t>
            </w:r>
          </w:p>
        </w:tc>
        <w:tc>
          <w:tcPr>
            <w:tcW w:w="1421" w:type="pct"/>
          </w:tcPr>
          <w:p w:rsidR="00F8755E" w:rsidRPr="00723A2C" w:rsidRDefault="00F8755E" w:rsidP="00F058E5">
            <w:pPr>
              <w:rPr>
                <w:sz w:val="16"/>
                <w:szCs w:val="16"/>
              </w:rPr>
            </w:pPr>
          </w:p>
        </w:tc>
        <w:tc>
          <w:tcPr>
            <w:tcW w:w="638" w:type="pct"/>
          </w:tcPr>
          <w:p w:rsidR="00F8755E" w:rsidRPr="00723A2C" w:rsidRDefault="00F8755E" w:rsidP="00F058E5">
            <w:pPr>
              <w:rPr>
                <w:sz w:val="16"/>
                <w:szCs w:val="16"/>
              </w:rPr>
            </w:pPr>
            <w:r w:rsidRPr="00723A2C">
              <w:rPr>
                <w:sz w:val="16"/>
                <w:szCs w:val="16"/>
              </w:rPr>
              <w:t>86%</w:t>
            </w:r>
          </w:p>
        </w:tc>
      </w:tr>
      <w:tr w:rsidR="00F8755E" w:rsidRPr="00723A2C">
        <w:tc>
          <w:tcPr>
            <w:tcW w:w="1558" w:type="pct"/>
          </w:tcPr>
          <w:p w:rsidR="00F8755E" w:rsidRPr="00723A2C" w:rsidRDefault="00F8755E" w:rsidP="00E40B2E">
            <w:pPr>
              <w:spacing w:before="120" w:after="0"/>
              <w:rPr>
                <w:sz w:val="16"/>
                <w:szCs w:val="16"/>
              </w:rPr>
            </w:pPr>
            <w:r w:rsidRPr="00723A2C">
              <w:rPr>
                <w:rFonts w:cs="Arial"/>
                <w:sz w:val="16"/>
                <w:szCs w:val="16"/>
              </w:rPr>
              <w:t xml:space="preserve">Ποσοστό τμημάτων ιδρυμάτων ανώτατης εκπαίδευσης που αξιολογούνται </w:t>
            </w:r>
          </w:p>
        </w:tc>
        <w:tc>
          <w:tcPr>
            <w:tcW w:w="1383" w:type="pct"/>
          </w:tcPr>
          <w:p w:rsidR="00F8755E" w:rsidRPr="00723A2C" w:rsidRDefault="00F8755E" w:rsidP="00F058E5">
            <w:pPr>
              <w:rPr>
                <w:sz w:val="16"/>
                <w:szCs w:val="16"/>
              </w:rPr>
            </w:pPr>
            <w:r w:rsidRPr="00723A2C">
              <w:rPr>
                <w:sz w:val="16"/>
                <w:szCs w:val="16"/>
              </w:rPr>
              <w:t xml:space="preserve">ΑΠ 1,2,3 και ΕΣ 1.2, 2.2, 3.2 </w:t>
            </w:r>
          </w:p>
        </w:tc>
        <w:tc>
          <w:tcPr>
            <w:tcW w:w="1421" w:type="pct"/>
          </w:tcPr>
          <w:p w:rsidR="00F8755E" w:rsidRPr="00723A2C" w:rsidRDefault="00F8755E" w:rsidP="00E40B2E">
            <w:pPr>
              <w:spacing w:before="120" w:after="0"/>
              <w:rPr>
                <w:sz w:val="16"/>
                <w:szCs w:val="16"/>
              </w:rPr>
            </w:pPr>
            <w:r w:rsidRPr="00723A2C">
              <w:rPr>
                <w:sz w:val="16"/>
                <w:szCs w:val="16"/>
              </w:rPr>
              <w:t>Υποστηρίζεται από αντίστοιχο δείκτη του ΕΠ</w:t>
            </w:r>
          </w:p>
        </w:tc>
        <w:tc>
          <w:tcPr>
            <w:tcW w:w="638" w:type="pct"/>
          </w:tcPr>
          <w:p w:rsidR="00F8755E" w:rsidRPr="00723A2C" w:rsidRDefault="00F8755E" w:rsidP="00F058E5">
            <w:pPr>
              <w:rPr>
                <w:sz w:val="16"/>
                <w:szCs w:val="16"/>
              </w:rPr>
            </w:pPr>
            <w:r w:rsidRPr="00723A2C">
              <w:rPr>
                <w:sz w:val="16"/>
                <w:szCs w:val="16"/>
              </w:rPr>
              <w:t>100%</w:t>
            </w:r>
          </w:p>
        </w:tc>
      </w:tr>
      <w:tr w:rsidR="00F8755E" w:rsidRPr="00723A2C">
        <w:tc>
          <w:tcPr>
            <w:tcW w:w="1558" w:type="pct"/>
          </w:tcPr>
          <w:p w:rsidR="00F8755E" w:rsidRPr="00723A2C" w:rsidRDefault="00F8755E" w:rsidP="00F058E5">
            <w:pPr>
              <w:rPr>
                <w:sz w:val="16"/>
                <w:szCs w:val="16"/>
              </w:rPr>
            </w:pPr>
            <w:r w:rsidRPr="00723A2C">
              <w:rPr>
                <w:rFonts w:cs="Arial"/>
                <w:sz w:val="16"/>
                <w:szCs w:val="16"/>
              </w:rPr>
              <w:t>Ποσοστό εκπαιδευτικού προσωπικού εκπαιδευμένο &amp; πιστοποιημένο σε ΤΠΕ</w:t>
            </w:r>
          </w:p>
        </w:tc>
        <w:tc>
          <w:tcPr>
            <w:tcW w:w="1383" w:type="pct"/>
          </w:tcPr>
          <w:p w:rsidR="00F8755E" w:rsidRPr="00723A2C" w:rsidRDefault="00F8755E" w:rsidP="00F058E5">
            <w:pPr>
              <w:rPr>
                <w:sz w:val="16"/>
                <w:szCs w:val="16"/>
              </w:rPr>
            </w:pPr>
            <w:r w:rsidRPr="00723A2C">
              <w:rPr>
                <w:sz w:val="16"/>
                <w:szCs w:val="16"/>
              </w:rPr>
              <w:t xml:space="preserve">ΑΠ 1,2,3 και ΕΣ 1.5, 2.5, 3.5 </w:t>
            </w:r>
          </w:p>
        </w:tc>
        <w:tc>
          <w:tcPr>
            <w:tcW w:w="1421" w:type="pct"/>
          </w:tcPr>
          <w:p w:rsidR="00F8755E" w:rsidRPr="00723A2C" w:rsidRDefault="00F8755E" w:rsidP="00F058E5">
            <w:pPr>
              <w:rPr>
                <w:sz w:val="16"/>
                <w:szCs w:val="16"/>
              </w:rPr>
            </w:pPr>
            <w:r w:rsidRPr="00723A2C">
              <w:rPr>
                <w:sz w:val="16"/>
                <w:szCs w:val="16"/>
              </w:rPr>
              <w:t>Υποστηρίζεται από αντίστοιχο δείκτη του ΕΠ</w:t>
            </w:r>
          </w:p>
        </w:tc>
        <w:tc>
          <w:tcPr>
            <w:tcW w:w="638" w:type="pct"/>
          </w:tcPr>
          <w:p w:rsidR="00F8755E" w:rsidRPr="00723A2C" w:rsidRDefault="00F8755E" w:rsidP="00F058E5">
            <w:pPr>
              <w:rPr>
                <w:sz w:val="16"/>
                <w:szCs w:val="16"/>
              </w:rPr>
            </w:pPr>
            <w:r w:rsidRPr="00723A2C">
              <w:rPr>
                <w:sz w:val="16"/>
                <w:szCs w:val="16"/>
              </w:rPr>
              <w:t>75%</w:t>
            </w:r>
          </w:p>
        </w:tc>
      </w:tr>
      <w:tr w:rsidR="00F8755E" w:rsidRPr="00723A2C">
        <w:tc>
          <w:tcPr>
            <w:tcW w:w="1558" w:type="pct"/>
          </w:tcPr>
          <w:p w:rsidR="00F8755E" w:rsidRPr="00723A2C" w:rsidRDefault="00F8755E" w:rsidP="00E40B2E">
            <w:pPr>
              <w:spacing w:before="120" w:after="0"/>
              <w:rPr>
                <w:sz w:val="16"/>
                <w:szCs w:val="16"/>
              </w:rPr>
            </w:pPr>
            <w:r w:rsidRPr="00723A2C">
              <w:rPr>
                <w:rFonts w:cs="Arial"/>
                <w:sz w:val="16"/>
                <w:szCs w:val="16"/>
              </w:rPr>
              <w:t>Αριθμός προγραμμάτων σπουδών (α’ βάθμιας. Β’ βάθμιας,) που</w:t>
            </w:r>
            <w:r>
              <w:rPr>
                <w:rFonts w:cs="Arial"/>
                <w:sz w:val="16"/>
                <w:szCs w:val="16"/>
              </w:rPr>
              <w:t xml:space="preserve"> </w:t>
            </w:r>
            <w:r w:rsidRPr="00723A2C">
              <w:rPr>
                <w:rFonts w:cs="Arial"/>
                <w:sz w:val="16"/>
                <w:szCs w:val="16"/>
              </w:rPr>
              <w:t xml:space="preserve">αναμορφώνονται </w:t>
            </w:r>
          </w:p>
        </w:tc>
        <w:tc>
          <w:tcPr>
            <w:tcW w:w="1383" w:type="pct"/>
          </w:tcPr>
          <w:p w:rsidR="00F8755E" w:rsidRPr="00723A2C" w:rsidRDefault="00F8755E" w:rsidP="00F058E5">
            <w:pPr>
              <w:rPr>
                <w:sz w:val="16"/>
                <w:szCs w:val="16"/>
              </w:rPr>
            </w:pPr>
            <w:r w:rsidRPr="00723A2C">
              <w:rPr>
                <w:sz w:val="16"/>
                <w:szCs w:val="16"/>
              </w:rPr>
              <w:t xml:space="preserve">ΑΠ 1,2,3 και ΕΣ 1.1, 2.1, 3.1 </w:t>
            </w:r>
          </w:p>
        </w:tc>
        <w:tc>
          <w:tcPr>
            <w:tcW w:w="1421" w:type="pct"/>
          </w:tcPr>
          <w:p w:rsidR="00F8755E" w:rsidRPr="00723A2C" w:rsidRDefault="00F8755E" w:rsidP="00F058E5">
            <w:pPr>
              <w:rPr>
                <w:sz w:val="16"/>
                <w:szCs w:val="16"/>
              </w:rPr>
            </w:pPr>
            <w:r w:rsidRPr="00723A2C">
              <w:rPr>
                <w:sz w:val="16"/>
                <w:szCs w:val="16"/>
              </w:rPr>
              <w:t>Υποστηρίζεται από αντίστοιχο δείκτη του ΕΠ</w:t>
            </w:r>
          </w:p>
        </w:tc>
        <w:tc>
          <w:tcPr>
            <w:tcW w:w="638" w:type="pct"/>
          </w:tcPr>
          <w:p w:rsidR="00F8755E" w:rsidRPr="00723A2C" w:rsidRDefault="00F8755E" w:rsidP="00F058E5">
            <w:pPr>
              <w:rPr>
                <w:sz w:val="16"/>
                <w:szCs w:val="16"/>
              </w:rPr>
            </w:pPr>
            <w:r w:rsidRPr="00723A2C">
              <w:rPr>
                <w:sz w:val="16"/>
                <w:szCs w:val="16"/>
              </w:rPr>
              <w:t>600</w:t>
            </w:r>
          </w:p>
        </w:tc>
      </w:tr>
      <w:tr w:rsidR="00F8755E" w:rsidRPr="00723A2C">
        <w:trPr>
          <w:trHeight w:val="1946"/>
        </w:trPr>
        <w:tc>
          <w:tcPr>
            <w:tcW w:w="1558" w:type="pct"/>
          </w:tcPr>
          <w:p w:rsidR="00F8755E" w:rsidRPr="00723A2C" w:rsidRDefault="00F8755E" w:rsidP="00F058E5">
            <w:pPr>
              <w:rPr>
                <w:sz w:val="16"/>
                <w:szCs w:val="16"/>
              </w:rPr>
            </w:pPr>
            <w:r w:rsidRPr="00723A2C">
              <w:rPr>
                <w:rFonts w:cs="Arial"/>
                <w:sz w:val="16"/>
                <w:szCs w:val="16"/>
              </w:rPr>
              <w:t>Αριθμός Συμμετοχών σε δράσεις δια-βίου μάθησης</w:t>
            </w:r>
          </w:p>
        </w:tc>
        <w:tc>
          <w:tcPr>
            <w:tcW w:w="1383" w:type="pct"/>
          </w:tcPr>
          <w:p w:rsidR="00F8755E" w:rsidRPr="00723A2C" w:rsidRDefault="00F8755E" w:rsidP="00F058E5">
            <w:pPr>
              <w:rPr>
                <w:sz w:val="16"/>
                <w:szCs w:val="16"/>
              </w:rPr>
            </w:pPr>
            <w:r w:rsidRPr="00723A2C">
              <w:rPr>
                <w:sz w:val="16"/>
                <w:szCs w:val="16"/>
              </w:rPr>
              <w:t>ΑΠ 7,8,9 και ΕΣ 7.1, 8.1, 9.1</w:t>
            </w:r>
          </w:p>
          <w:p w:rsidR="00F8755E" w:rsidRPr="00723A2C" w:rsidRDefault="00F8755E" w:rsidP="00F058E5">
            <w:pPr>
              <w:rPr>
                <w:sz w:val="16"/>
                <w:szCs w:val="16"/>
              </w:rPr>
            </w:pPr>
            <w:r w:rsidRPr="00723A2C">
              <w:rPr>
                <w:sz w:val="16"/>
                <w:szCs w:val="16"/>
              </w:rPr>
              <w:t>ΑΠ 1,2,3 και ΕΣ 1.5, 2.5, 3.5</w:t>
            </w:r>
          </w:p>
        </w:tc>
        <w:tc>
          <w:tcPr>
            <w:tcW w:w="1421" w:type="pct"/>
          </w:tcPr>
          <w:p w:rsidR="00F8755E" w:rsidRPr="00723A2C" w:rsidRDefault="00F8755E" w:rsidP="00E40B2E">
            <w:pPr>
              <w:spacing w:before="120" w:after="0"/>
              <w:rPr>
                <w:sz w:val="16"/>
                <w:szCs w:val="16"/>
              </w:rPr>
            </w:pPr>
            <w:r w:rsidRPr="00723A2C">
              <w:rPr>
                <w:sz w:val="16"/>
                <w:szCs w:val="16"/>
              </w:rPr>
              <w:t>Στο δείκτη συνεισφέρουν το ΕΠ «Εκπαίδευση και Δια – Βίου Μάθηση», το ΕΠ «Βελτίωση της Διοικητικής Ικανότητας της Δημόσιας Διοίκησης 2007-13» και ΕΠ «Ανάπτυξη Ανθρώπινου Δυναμικού».</w:t>
            </w:r>
          </w:p>
        </w:tc>
        <w:tc>
          <w:tcPr>
            <w:tcW w:w="638" w:type="pct"/>
          </w:tcPr>
          <w:p w:rsidR="00F8755E" w:rsidRPr="00723A2C" w:rsidRDefault="00F8755E" w:rsidP="00F058E5">
            <w:pPr>
              <w:rPr>
                <w:sz w:val="16"/>
                <w:szCs w:val="16"/>
              </w:rPr>
            </w:pPr>
            <w:r w:rsidRPr="00723A2C">
              <w:rPr>
                <w:sz w:val="16"/>
                <w:szCs w:val="16"/>
              </w:rPr>
              <w:t>1.300.000</w:t>
            </w:r>
          </w:p>
        </w:tc>
      </w:tr>
      <w:tr w:rsidR="00F8755E" w:rsidRPr="00723A2C">
        <w:tc>
          <w:tcPr>
            <w:tcW w:w="1558" w:type="pct"/>
          </w:tcPr>
          <w:p w:rsidR="00F8755E" w:rsidRPr="00723A2C" w:rsidRDefault="00F8755E" w:rsidP="00E40B2E">
            <w:pPr>
              <w:spacing w:before="120" w:after="0"/>
              <w:rPr>
                <w:sz w:val="16"/>
                <w:szCs w:val="16"/>
              </w:rPr>
            </w:pPr>
            <w:r w:rsidRPr="00723A2C">
              <w:rPr>
                <w:rFonts w:cs="Arial"/>
                <w:sz w:val="16"/>
                <w:szCs w:val="16"/>
              </w:rPr>
              <w:t xml:space="preserve">Αριθμός ωφελουμένων ευπαθών κοινωνικά ομάδων από ενέργειες / δράσεις του Ευρωπαϊκού Κοινωνικού Ταμείου </w:t>
            </w:r>
          </w:p>
        </w:tc>
        <w:tc>
          <w:tcPr>
            <w:tcW w:w="1383" w:type="pct"/>
          </w:tcPr>
          <w:p w:rsidR="00F8755E" w:rsidRPr="00723A2C" w:rsidRDefault="00F8755E" w:rsidP="00E40B2E">
            <w:pPr>
              <w:spacing w:before="120" w:after="0"/>
              <w:rPr>
                <w:sz w:val="16"/>
                <w:szCs w:val="16"/>
              </w:rPr>
            </w:pPr>
            <w:r w:rsidRPr="00723A2C">
              <w:rPr>
                <w:sz w:val="16"/>
                <w:szCs w:val="16"/>
              </w:rPr>
              <w:t xml:space="preserve">ΑΠ 1,2,3 και ΕΣ 1.4, 2.4, 3.4 </w:t>
            </w:r>
          </w:p>
        </w:tc>
        <w:tc>
          <w:tcPr>
            <w:tcW w:w="1421" w:type="pct"/>
          </w:tcPr>
          <w:p w:rsidR="00F8755E" w:rsidRPr="00723A2C" w:rsidRDefault="00F8755E" w:rsidP="00E40B2E">
            <w:pPr>
              <w:spacing w:before="120" w:after="0"/>
              <w:rPr>
                <w:sz w:val="16"/>
                <w:szCs w:val="16"/>
              </w:rPr>
            </w:pPr>
            <w:r w:rsidRPr="00723A2C">
              <w:rPr>
                <w:sz w:val="16"/>
                <w:szCs w:val="16"/>
              </w:rPr>
              <w:t>Στο δείκτη συνεισφέρουν το ΕΠ «Εκπαίδευση και Δια – Βίου Μάθηση» και το ΕΠ «Ανάπτυξη Ανθρώπινου Δυναμικού».</w:t>
            </w:r>
          </w:p>
        </w:tc>
        <w:tc>
          <w:tcPr>
            <w:tcW w:w="638" w:type="pct"/>
          </w:tcPr>
          <w:p w:rsidR="00F8755E" w:rsidRPr="00723A2C" w:rsidRDefault="00F8755E" w:rsidP="00F058E5">
            <w:pPr>
              <w:rPr>
                <w:sz w:val="16"/>
                <w:szCs w:val="16"/>
              </w:rPr>
            </w:pPr>
            <w:r w:rsidRPr="00723A2C">
              <w:rPr>
                <w:sz w:val="16"/>
                <w:szCs w:val="16"/>
              </w:rPr>
              <w:t>175.000</w:t>
            </w:r>
          </w:p>
        </w:tc>
      </w:tr>
    </w:tbl>
    <w:p w:rsidR="00F8755E" w:rsidRDefault="00F8755E" w:rsidP="008B2CC6">
      <w:pPr>
        <w:rPr>
          <w:rStyle w:val="CommentReference"/>
          <w:szCs w:val="16"/>
        </w:rPr>
      </w:pPr>
      <w:r w:rsidRPr="008B2CC6">
        <w:rPr>
          <w:rStyle w:val="CommentReference"/>
          <w:szCs w:val="16"/>
        </w:rPr>
        <w:t>* Πρόκειται για πρόβλεψη /στόχο που αφορά στη συνολική εθνική προσπάθεια, δεν αποτελεί αποτέλεσμα μόνο της συνεισφοράς των Διαρθρωτικών Ταμείων και των Επιχειρησιακών Προγραμμάτων και επηρεάζεται σημαντικά από την οικονομική και κοινωνική συγκυρία</w:t>
      </w:r>
    </w:p>
    <w:p w:rsidR="00F8755E" w:rsidRDefault="00F8755E" w:rsidP="00855C70">
      <w:r>
        <w:t>Ενδεικτικά αναφέρεται ότι η πρόοδος υλοποίησης του ΕΠΕΔΒΜ συνεισφέρει στην επίτευξη των δεικτών του ΕΣΠΑ, μέσω των ακόλουθων δεικτών:</w:t>
      </w:r>
    </w:p>
    <w:p w:rsidR="00F8755E" w:rsidRDefault="00F8755E" w:rsidP="00E36870">
      <w:pPr>
        <w:pStyle w:val="ListBullet"/>
        <w:numPr>
          <w:ilvl w:val="0"/>
          <w:numId w:val="17"/>
        </w:numPr>
      </w:pPr>
      <w:r>
        <w:t>«</w:t>
      </w:r>
      <w:r w:rsidRPr="0064471A">
        <w:t xml:space="preserve">Ποσοστό τμημάτων ιδρυμάτων ανώτατης εκπαίδευσης που αξιολογούνται», ο οποίος παρουσιάζει τιμή υλοποίησης </w:t>
      </w:r>
      <w:r>
        <w:t>96</w:t>
      </w:r>
      <w:r w:rsidRPr="0064471A">
        <w:t>%,</w:t>
      </w:r>
    </w:p>
    <w:p w:rsidR="00F8755E" w:rsidRDefault="00F8755E" w:rsidP="00E36870">
      <w:pPr>
        <w:pStyle w:val="ListBullet"/>
        <w:numPr>
          <w:ilvl w:val="0"/>
          <w:numId w:val="17"/>
        </w:numPr>
      </w:pPr>
      <w:r w:rsidRPr="0064471A">
        <w:t xml:space="preserve">Αριθμός προγραμμάτων σπουδών (α’ βάθμιας. Β’ βάθμιας,) που αναμορφώνονται», ο οποίος παρουσιάζει τιμή υλοποίησης </w:t>
      </w:r>
      <w:r>
        <w:t>188</w:t>
      </w:r>
    </w:p>
    <w:p w:rsidR="00F8755E" w:rsidRDefault="00F8755E" w:rsidP="00E36870">
      <w:pPr>
        <w:pStyle w:val="ListBullet"/>
        <w:numPr>
          <w:ilvl w:val="0"/>
          <w:numId w:val="17"/>
        </w:numPr>
      </w:pPr>
      <w:r w:rsidRPr="0064471A" w:rsidDel="0005268E">
        <w:t xml:space="preserve"> </w:t>
      </w:r>
      <w:r w:rsidRPr="0064471A">
        <w:t xml:space="preserve">«Αριθμός Συμμετοχών σε δράσεις δια-βίου μάθησης», ο οποίος παρουσιάζει τιμή υλοποίησης </w:t>
      </w:r>
      <w:r>
        <w:t xml:space="preserve">πάνω από  687.000 </w:t>
      </w:r>
      <w:r w:rsidRPr="0064471A">
        <w:t>συμμετοχές</w:t>
      </w:r>
      <w:r>
        <w:t>.</w:t>
      </w:r>
    </w:p>
    <w:p w:rsidR="00F8755E" w:rsidRDefault="00F8755E" w:rsidP="007E1CE7">
      <w:pPr>
        <w:pStyle w:val="ListBullet"/>
        <w:numPr>
          <w:ilvl w:val="0"/>
          <w:numId w:val="0"/>
        </w:numPr>
      </w:pPr>
    </w:p>
    <w:p w:rsidR="00F8755E" w:rsidRDefault="00F8755E" w:rsidP="00E36870">
      <w:pPr>
        <w:pStyle w:val="Heading2"/>
        <w:numPr>
          <w:ilvl w:val="1"/>
          <w:numId w:val="16"/>
        </w:numPr>
      </w:pPr>
      <w:bookmarkStart w:id="36" w:name="_Toc389660563"/>
      <w:r>
        <w:t>Συμβολή του Προγράμματος στο Εθνικό Πρόγραμμα Μεταρρυθμίσεων 2013</w:t>
      </w:r>
      <w:bookmarkEnd w:id="36"/>
    </w:p>
    <w:p w:rsidR="00F8755E" w:rsidRPr="002D650A" w:rsidRDefault="00F8755E" w:rsidP="00FF06EE">
      <w:pPr>
        <w:rPr>
          <w:strike/>
        </w:rPr>
      </w:pPr>
      <w:r w:rsidRPr="00613415">
        <w:t xml:space="preserve">Το </w:t>
      </w:r>
      <w:r w:rsidRPr="00613415">
        <w:rPr>
          <w:b/>
        </w:rPr>
        <w:t xml:space="preserve">Εθνικό Πρόγραμμα Μεταρρυθμίσεων </w:t>
      </w:r>
      <w:r>
        <w:rPr>
          <w:b/>
        </w:rPr>
        <w:t>2013</w:t>
      </w:r>
      <w:r w:rsidRPr="00613415">
        <w:rPr>
          <w:b/>
        </w:rPr>
        <w:t xml:space="preserve"> </w:t>
      </w:r>
      <w:r w:rsidRPr="00613415">
        <w:t>αναπτύχθηκε με γνώμονα τη Στρατηγική «Ευρώπη 2020», εξειδικεύοντας σε εθνικό επίπεδο τους στόχους που θέτει η στρατηγική αυτή, λαμβάνοντας υπόψη την κοινωνικοοικονομική κατάσταση της χώρας και τις ιδιαίτερες απαιτήσεις της παρούσας χρονικής περιόδου.</w:t>
      </w:r>
      <w:r w:rsidRPr="000B6863">
        <w:rPr>
          <w:color w:val="FF0000"/>
        </w:rPr>
        <w:t xml:space="preserve"> </w:t>
      </w:r>
    </w:p>
    <w:p w:rsidR="00F8755E" w:rsidRPr="00490106" w:rsidRDefault="00F8755E" w:rsidP="00FF06EE">
      <w:r w:rsidRPr="00490106">
        <w:t>Ωστόσο, με την επιδείνωση της οικονομικής κατάστασης της χώρας και τη συρρίκνωση της οικονομίας της οι στρατηγικοί στόχοι έπρεπε να αναθεωρηθούν. Με αίτημα που υπέβαλε η Ελλάδα τον Απρίλιο του 2010 και μετά από διαπραγματεύσεις με την Ευρωπαϊκή Επιτροπή, την ΕΚΤ και το ΔΝΤ, το Ευρωπαϊκό Συμβούλιο κατέληξε τον Μάιο του 2010 σε συμφωνία σχετικά με ένα πρόγραμμα οικονομικής προσαρμογής για την Ελλάδα το οποίο καλύπτει την περίοδο 2010-2013. Το Μάρτη του 2012, το Ευρωπαϊκό Συμβούλιο κατέληξε σε συμφωνία σχετικά με ένα δεύτερο πρόγραμμα οικονομικής προσαρμογής για την περίοδο 2012-2015. Στόχοι του προγράμματος, μεταξύ άλλων, η προώθηση της ανάπτυξης και της ανταγωνιστικότητας.</w:t>
      </w:r>
    </w:p>
    <w:p w:rsidR="00F8755E" w:rsidRPr="00490106" w:rsidRDefault="00F8755E" w:rsidP="00FF06EE">
      <w:r w:rsidRPr="00EA1045">
        <w:t xml:space="preserve">Ειδικότερα, </w:t>
      </w:r>
      <w:r w:rsidRPr="00490106">
        <w:t>επιβεβαιώνονται και με αυτό το πρόγραμμα οι κατηγορίες παρεμβάσεων που αναφέρονται στη βελτίωση της ποιότητας της παιδείας και στην προώθηση της κοινωνικής ένταξης, στην παροχή περισσότερης δια βίου μάθησης για τους ενήλικες και στην ενίσχυση των σχέσεων παιδείας και αγοράς εργασίας, στην καλύτερη αξιοποίηση του ανθρώπινου δυναμικού με την προώθηση της έρευνας και της καινοτομίας και στην αναβάθμιση των συστημάτων αρχικής επαγγελματικής κατάρτισης και επαγγελματικής εκπαίδευσης, οι οποίοι και παρουσιάζουν έντονη συνάφεια με την στοχοθεσία του Εθνικού Προγράμματος. Το δε πρόγραμμα αναπτύχθηκε επίσης με γνώμονα τη Στρατηγική «Ευρώπη 2020».</w:t>
      </w:r>
    </w:p>
    <w:p w:rsidR="00F8755E" w:rsidRPr="00490106" w:rsidRDefault="00F8755E" w:rsidP="00FF06EE">
      <w:r w:rsidRPr="00490106">
        <w:t xml:space="preserve">Σύμφωνα με το Εθνικό Πρόγραμμα Μεταρρυθμίσεων </w:t>
      </w:r>
      <w:r>
        <w:t>2013</w:t>
      </w:r>
      <w:r w:rsidRPr="00490106">
        <w:t xml:space="preserve">, οι </w:t>
      </w:r>
      <w:r w:rsidRPr="00490106">
        <w:rPr>
          <w:b/>
        </w:rPr>
        <w:t>Εθνικοί στόχοι</w:t>
      </w:r>
      <w:r w:rsidRPr="00490106">
        <w:t xml:space="preserve"> για τον τομέα των ανθρώπινων πόρων (εκπαιδευτικοί στόχοι και στόχοι απασχολησιμότητας) είναι οι ακόλουθοι:</w:t>
      </w:r>
    </w:p>
    <w:p w:rsidR="00F8755E" w:rsidRPr="00490106" w:rsidRDefault="00F8755E" w:rsidP="00FF06EE">
      <w:pPr>
        <w:rPr>
          <w:b/>
        </w:rPr>
      </w:pPr>
      <w:r w:rsidRPr="00490106">
        <w:rPr>
          <w:b/>
        </w:rPr>
        <w:t>Α. Εκπαιδευτικοί στόχοι</w:t>
      </w:r>
    </w:p>
    <w:p w:rsidR="00F8755E" w:rsidRPr="00490106" w:rsidRDefault="00F8755E" w:rsidP="00FF06EE">
      <w:r w:rsidRPr="00490106">
        <w:rPr>
          <w:b/>
        </w:rPr>
        <w:t>1.</w:t>
      </w:r>
      <w:r w:rsidRPr="00490106">
        <w:t xml:space="preserve"> </w:t>
      </w:r>
      <w:r w:rsidRPr="00490106">
        <w:rPr>
          <w:b/>
        </w:rPr>
        <w:t>Βελτίωση των επιπέδων εκπαίδευσης</w:t>
      </w:r>
      <w:r w:rsidRPr="00490106">
        <w:t xml:space="preserve">, ιδίως με τη μείωση των ποσοστών της πρόωρης αποχώρησης από το σχολείο κάτω του 10% και με αύξηση του μεριδίου των ατόμων ηλικίας 30-34 ετών που ολοκληρώνουν την τριτοβάθμια ή ισοδύναμη εκπαίδευση σε ποσοστό τουλάχιστον 40%. </w:t>
      </w:r>
    </w:p>
    <w:p w:rsidR="00F8755E" w:rsidRPr="00490106" w:rsidRDefault="00F8755E" w:rsidP="00FF06EE">
      <w:r w:rsidRPr="00490106">
        <w:t xml:space="preserve">Για τη μείωση των ποσοστών της </w:t>
      </w:r>
      <w:r w:rsidRPr="00490106">
        <w:rPr>
          <w:b/>
        </w:rPr>
        <w:t>πρόωρης αποχώρησης</w:t>
      </w:r>
      <w:r w:rsidRPr="00490106">
        <w:t xml:space="preserve"> από το σχολείο ενδεικτικά αναφέρονται οι παρακάτω δράσεις οι οποίες προωθούνται μέσω του Επιχειρησιακού Προγράμματος «Εκπαίδευση και Δια Βίου Μάθηση»:</w:t>
      </w:r>
    </w:p>
    <w:p w:rsidR="00F8755E" w:rsidRDefault="00F8755E" w:rsidP="00BE223F">
      <w:pPr>
        <w:numPr>
          <w:ilvl w:val="0"/>
          <w:numId w:val="72"/>
        </w:numPr>
        <w:tabs>
          <w:tab w:val="clear" w:pos="1440"/>
          <w:tab w:val="num" w:pos="540"/>
        </w:tabs>
        <w:ind w:left="540"/>
      </w:pPr>
      <w:r>
        <w:t>Περαιτέρω ε</w:t>
      </w:r>
      <w:r w:rsidRPr="00490106">
        <w:t xml:space="preserve">φαρμογή και υλοποίηση του «Νέου Σχολείου» μέσω του οποίου ο μαθητής μπαίνει στο επίκεντρο του εκπαιδευτικού συστήματος, καθώς και της εισαγωγής του Ενιαίου Αναμορφωμένου Εκπαιδευτικού Προγράμματος. </w:t>
      </w:r>
    </w:p>
    <w:p w:rsidR="00F8755E" w:rsidRDefault="00F8755E" w:rsidP="00BE223F">
      <w:pPr>
        <w:numPr>
          <w:ilvl w:val="0"/>
          <w:numId w:val="72"/>
        </w:numPr>
        <w:tabs>
          <w:tab w:val="clear" w:pos="1440"/>
          <w:tab w:val="num" w:pos="540"/>
        </w:tabs>
        <w:ind w:left="540"/>
      </w:pPr>
      <w:r>
        <w:t>Αξιολόγηση και αυτοαξιολόγηση του εκπαιδευτικού έργου</w:t>
      </w:r>
    </w:p>
    <w:p w:rsidR="00F8755E" w:rsidRDefault="00F8755E" w:rsidP="00BE223F">
      <w:pPr>
        <w:numPr>
          <w:ilvl w:val="0"/>
          <w:numId w:val="72"/>
        </w:numPr>
        <w:tabs>
          <w:tab w:val="clear" w:pos="1440"/>
          <w:tab w:val="num" w:pos="540"/>
        </w:tabs>
        <w:ind w:left="540"/>
      </w:pPr>
      <w:r>
        <w:t>Νέα προγράμματα σπουδών στην δευτεροβάθμια εκπαίδευση (πιλοτική εφαρμογή)</w:t>
      </w:r>
    </w:p>
    <w:p w:rsidR="00F8755E" w:rsidRDefault="00F8755E" w:rsidP="00BE223F">
      <w:pPr>
        <w:numPr>
          <w:ilvl w:val="0"/>
          <w:numId w:val="72"/>
        </w:numPr>
        <w:tabs>
          <w:tab w:val="clear" w:pos="1440"/>
          <w:tab w:val="num" w:pos="540"/>
        </w:tabs>
        <w:ind w:left="540"/>
      </w:pPr>
      <w:r>
        <w:t>Υποστηρικτικές δράσεις στην πρωτοβάθμια και δευτεροβάθμια εκπαίδευση -</w:t>
      </w:r>
      <w:r w:rsidRPr="00490106">
        <w:t>Επιμόρφωση εκπαιδευτικών</w:t>
      </w:r>
    </w:p>
    <w:p w:rsidR="00F8755E" w:rsidRDefault="00F8755E" w:rsidP="00BE223F">
      <w:pPr>
        <w:numPr>
          <w:ilvl w:val="0"/>
          <w:numId w:val="72"/>
        </w:numPr>
        <w:tabs>
          <w:tab w:val="clear" w:pos="1440"/>
          <w:tab w:val="num" w:pos="540"/>
        </w:tabs>
        <w:ind w:left="540"/>
      </w:pPr>
      <w:r w:rsidRPr="00490106">
        <w:t>Ζώνες Εκπαιδευτικής Προτεραιότητας</w:t>
      </w:r>
    </w:p>
    <w:p w:rsidR="00F8755E" w:rsidRDefault="00F8755E" w:rsidP="00BE223F">
      <w:pPr>
        <w:numPr>
          <w:ilvl w:val="0"/>
          <w:numId w:val="72"/>
        </w:numPr>
        <w:tabs>
          <w:tab w:val="clear" w:pos="1440"/>
          <w:tab w:val="num" w:pos="540"/>
        </w:tabs>
        <w:ind w:left="540"/>
      </w:pPr>
      <w:r w:rsidRPr="00490106">
        <w:t>Εισαγωγή νέων τεχνολογιών στην εκπαιδευτική διαδικασία</w:t>
      </w:r>
      <w:r>
        <w:t xml:space="preserve"> (στρατηγική ψηφιακού σχολείου)</w:t>
      </w:r>
    </w:p>
    <w:p w:rsidR="00F8755E" w:rsidRPr="00490106" w:rsidRDefault="00F8755E" w:rsidP="00FF06EE"/>
    <w:p w:rsidR="00F8755E" w:rsidRPr="00490106" w:rsidRDefault="00F8755E" w:rsidP="00FF06EE">
      <w:r w:rsidRPr="00490106">
        <w:t xml:space="preserve">Αναφορικά με την αύξηση του ποσοστού </w:t>
      </w:r>
      <w:r w:rsidRPr="00490106">
        <w:rPr>
          <w:b/>
        </w:rPr>
        <w:t>ατόμων ηλικίας 30-34 ετών που ολοκληρώνουν την τριτοβάθμια ή ισοδύναμη εκπαίδευση</w:t>
      </w:r>
      <w:r>
        <w:rPr>
          <w:b/>
        </w:rPr>
        <w:t xml:space="preserve"> (40%)</w:t>
      </w:r>
      <w:r w:rsidRPr="00490106">
        <w:t>, σχεδιάζονται και υλοποιούνται τα παρακάτω</w:t>
      </w:r>
      <w:r>
        <w:t xml:space="preserve"> σύμφωνα με τις διατάξεις των Ν. 4009/2011 και 4076/2012</w:t>
      </w:r>
      <w:r w:rsidRPr="00490106">
        <w:t>:</w:t>
      </w:r>
    </w:p>
    <w:p w:rsidR="00F8755E" w:rsidRDefault="00F8755E" w:rsidP="00BE223F">
      <w:pPr>
        <w:numPr>
          <w:ilvl w:val="0"/>
          <w:numId w:val="73"/>
        </w:numPr>
        <w:tabs>
          <w:tab w:val="clear" w:pos="1515"/>
          <w:tab w:val="num" w:pos="540"/>
        </w:tabs>
        <w:ind w:left="540"/>
      </w:pPr>
      <w:r>
        <w:t>Αναβάθμιση του συστήματος πιστοποίησης των προγραμμάτων σπουδών και εισαγωγή διαδικασιών πιστοποίησης ποιότητας των Ιδρυμάτων και των τμημάτων των πανεπιστημίων (αναβάθμιση του ρόλου της Α.ΔΙ.Π)</w:t>
      </w:r>
    </w:p>
    <w:p w:rsidR="00F8755E" w:rsidRDefault="00F8755E" w:rsidP="00BE223F">
      <w:pPr>
        <w:numPr>
          <w:ilvl w:val="0"/>
          <w:numId w:val="73"/>
        </w:numPr>
        <w:tabs>
          <w:tab w:val="clear" w:pos="1515"/>
          <w:tab w:val="num" w:pos="540"/>
        </w:tabs>
        <w:ind w:left="540"/>
      </w:pPr>
      <w:r>
        <w:t>Διοικητική μεταρρύθμιση των πανεπιστημιακών ιδρυμάτων η οποία περιλαμβάνει την καθιέρωση διοικητικών συμβουλίων, την οικονομική αυτονομία και την ευθύνη των πανεπιστημίων, καθώς και τη διεθνοποίηση των προγραμμάτων σπουδών.</w:t>
      </w:r>
    </w:p>
    <w:p w:rsidR="00F8755E" w:rsidRDefault="00F8755E" w:rsidP="00BE223F">
      <w:pPr>
        <w:numPr>
          <w:ilvl w:val="0"/>
          <w:numId w:val="73"/>
        </w:numPr>
        <w:tabs>
          <w:tab w:val="clear" w:pos="1515"/>
          <w:tab w:val="num" w:pos="540"/>
        </w:tabs>
        <w:ind w:left="540"/>
      </w:pPr>
      <w:r>
        <w:t>Εξορθολογισμός του δικτύου των ιδρυμάτων της τριτοβάθμιας εκπαίδευσης</w:t>
      </w:r>
    </w:p>
    <w:p w:rsidR="00F8755E" w:rsidRDefault="00F8755E" w:rsidP="00BE223F">
      <w:pPr>
        <w:numPr>
          <w:ilvl w:val="0"/>
          <w:numId w:val="73"/>
        </w:numPr>
        <w:tabs>
          <w:tab w:val="clear" w:pos="1515"/>
          <w:tab w:val="num" w:pos="540"/>
        </w:tabs>
        <w:ind w:left="540"/>
      </w:pPr>
      <w:r>
        <w:t>Δημιουργία Ψηφιακής Εφαρμογής Παρακολούθησης των πανεπιστημιακών Ιδρυμάτων</w:t>
      </w:r>
    </w:p>
    <w:p w:rsidR="00F8755E" w:rsidRDefault="00F8755E">
      <w:pPr>
        <w:ind w:left="180"/>
      </w:pPr>
    </w:p>
    <w:p w:rsidR="00F8755E" w:rsidRDefault="00F8755E">
      <w:pPr>
        <w:ind w:left="180"/>
      </w:pPr>
      <w:r>
        <w:t xml:space="preserve">Επίσης συνεχίζονται: </w:t>
      </w:r>
    </w:p>
    <w:p w:rsidR="00F8755E" w:rsidRDefault="00F8755E" w:rsidP="00BE223F">
      <w:pPr>
        <w:numPr>
          <w:ilvl w:val="0"/>
          <w:numId w:val="73"/>
        </w:numPr>
        <w:tabs>
          <w:tab w:val="clear" w:pos="1515"/>
          <w:tab w:val="num" w:pos="540"/>
        </w:tabs>
        <w:ind w:left="540"/>
      </w:pPr>
      <w:r w:rsidRPr="00490106">
        <w:t xml:space="preserve">ο εκσυγχρονισμός και η αναβάθμιση της ποιότητας της τριτοβάθμιας εκπαίδευσης, </w:t>
      </w:r>
    </w:p>
    <w:p w:rsidR="00F8755E" w:rsidRDefault="00F8755E" w:rsidP="00BE223F">
      <w:pPr>
        <w:numPr>
          <w:ilvl w:val="0"/>
          <w:numId w:val="73"/>
        </w:numPr>
        <w:tabs>
          <w:tab w:val="clear" w:pos="1515"/>
          <w:tab w:val="num" w:pos="540"/>
        </w:tabs>
        <w:ind w:left="540"/>
      </w:pPr>
      <w:r w:rsidRPr="00490106">
        <w:t>η ευκολότερη αναγνώριση πτυχίων του εξωτερικού κλπ.</w:t>
      </w:r>
    </w:p>
    <w:p w:rsidR="00F8755E" w:rsidRDefault="00F8755E" w:rsidP="00BE223F">
      <w:pPr>
        <w:numPr>
          <w:ilvl w:val="0"/>
          <w:numId w:val="73"/>
        </w:numPr>
        <w:tabs>
          <w:tab w:val="clear" w:pos="1515"/>
          <w:tab w:val="num" w:pos="540"/>
        </w:tabs>
        <w:ind w:left="540"/>
      </w:pPr>
      <w:r w:rsidRPr="00490106">
        <w:t>Η αναμόρφωση της επαγγελματικής εκπαίδευσης και κατάρτισης</w:t>
      </w:r>
    </w:p>
    <w:p w:rsidR="00F8755E" w:rsidRDefault="00F8755E" w:rsidP="00BE223F">
      <w:pPr>
        <w:numPr>
          <w:ilvl w:val="0"/>
          <w:numId w:val="73"/>
        </w:numPr>
        <w:tabs>
          <w:tab w:val="clear" w:pos="1515"/>
          <w:tab w:val="num" w:pos="540"/>
        </w:tabs>
        <w:ind w:left="540"/>
      </w:pPr>
      <w:r w:rsidRPr="00490106">
        <w:t>Η αναμόρφωση του Νέου Λυκείου</w:t>
      </w:r>
    </w:p>
    <w:p w:rsidR="00F8755E" w:rsidRDefault="00F8755E" w:rsidP="00BE223F">
      <w:pPr>
        <w:numPr>
          <w:ilvl w:val="0"/>
          <w:numId w:val="73"/>
        </w:numPr>
        <w:tabs>
          <w:tab w:val="clear" w:pos="1515"/>
          <w:tab w:val="num" w:pos="540"/>
        </w:tabs>
        <w:ind w:left="540"/>
      </w:pPr>
      <w:r w:rsidRPr="00490106">
        <w:t>Η αύξηση των σχολείων που λειτουργούν με Ενιαίο Αναμορφωμένο Πρόγραμμα</w:t>
      </w:r>
    </w:p>
    <w:p w:rsidR="00F8755E" w:rsidRDefault="00F8755E" w:rsidP="00BE223F">
      <w:pPr>
        <w:numPr>
          <w:ilvl w:val="0"/>
          <w:numId w:val="73"/>
        </w:numPr>
        <w:tabs>
          <w:tab w:val="clear" w:pos="1515"/>
          <w:tab w:val="num" w:pos="540"/>
        </w:tabs>
        <w:ind w:left="540"/>
      </w:pPr>
      <w:r w:rsidRPr="00490106">
        <w:t>Η διευκόλυνση λειτουργίας προγραμμάτων μερικής απασχόλησης στα ανώτατα εκπαιδευτικά ιδρύματα</w:t>
      </w:r>
    </w:p>
    <w:p w:rsidR="00F8755E" w:rsidRDefault="00F8755E" w:rsidP="00BE223F">
      <w:pPr>
        <w:numPr>
          <w:ilvl w:val="0"/>
          <w:numId w:val="73"/>
        </w:numPr>
        <w:tabs>
          <w:tab w:val="clear" w:pos="1515"/>
          <w:tab w:val="num" w:pos="540"/>
        </w:tabs>
        <w:ind w:left="540"/>
      </w:pPr>
      <w:r w:rsidRPr="00490106">
        <w:t xml:space="preserve">Η ευρύτερη διοικητική μεταρρύθμιση του εκπαιδευτικού συστήματος </w:t>
      </w:r>
    </w:p>
    <w:p w:rsidR="00F8755E" w:rsidRPr="00490106" w:rsidRDefault="00F8755E" w:rsidP="00FF06EE"/>
    <w:p w:rsidR="00F8755E" w:rsidRPr="00490106" w:rsidRDefault="00F8755E" w:rsidP="00FF06EE">
      <w:pPr>
        <w:rPr>
          <w:b/>
        </w:rPr>
      </w:pPr>
      <w:r w:rsidRPr="00490106">
        <w:rPr>
          <w:b/>
        </w:rPr>
        <w:t>Β. Στόχοι απασχολησιμότητας</w:t>
      </w:r>
    </w:p>
    <w:p w:rsidR="00F8755E" w:rsidRPr="005D3661" w:rsidRDefault="00F8755E" w:rsidP="00FF06EE">
      <w:r w:rsidRPr="005D3661">
        <w:rPr>
          <w:b/>
        </w:rPr>
        <w:t>1.</w:t>
      </w:r>
      <w:r w:rsidRPr="005D3661">
        <w:t xml:space="preserve"> Επιδίωξη αύξησης στο </w:t>
      </w:r>
      <w:r w:rsidRPr="005D3661">
        <w:rPr>
          <w:b/>
        </w:rPr>
        <w:t>70% του ποσοστού απασχόλησης των γυναικών και των ανδρών ηλικίας 20-64 ετών</w:t>
      </w:r>
      <w:r w:rsidRPr="005D3661">
        <w:t>, με τη μεγαλύτερη συμμετοχή των νέων, των εργαζομένων μεγαλύτερης ηλικίας και των ανειδίκευτων εργαζομένων και με την καλύτερη ενσωμάτωση των νόμιμων μεταναστών. Προς τούτο, πρωταρχικής σημασίας για τη χώρα είναι: α) η αύξηση της ευελιξίας της αγοράς εργασίας, β) η αντιμετώπιση της αδήλωτης εργασίας και γ) η ενίσχυση της δια βίου εκπαίδευσης, ώστε να είναι προσβάσιμη από όλους</w:t>
      </w:r>
    </w:p>
    <w:p w:rsidR="00F8755E" w:rsidRDefault="00F8755E" w:rsidP="00FF06EE">
      <w:r>
        <w:t>Η συνεχής και μεγάλη πτώση της απασχόλησης ωστόσο λόγω της οικονομικής κρίσης έχει αυξήσει την απόσταση προς την επίτευξη του στόχου αυτού.</w:t>
      </w:r>
    </w:p>
    <w:p w:rsidR="00F8755E" w:rsidRPr="005D3661" w:rsidRDefault="00F8755E" w:rsidP="00FF06EE">
      <w:r w:rsidRPr="005D3661">
        <w:t>Προς την επίτευξη του παραπάνω Στόχου στο ΕΠΕΔΜΒ, οι κατηγορίες παρεμβάσεων που αναφέρονται στην ενίσχυση των θεσμών της τυπικής εκπαίδευσης με την εφαρμογή του Νέου Σχολείου καθώς και τα προγράμματα δια βίου μάθησης συνεργούν, τόσο παρέχοντας τη δυνατότητα στήριξης του θεσμού της οικογένειας, όσο και στην εξασφάλιση προϋποθέσεων που θα επιτρέψουν στα μέλη της οικογένειας, και ειδικότερα στις γυναίκες, να δραστηριοποιηθούν οικονομικά, κοινωνικά, πολιτιστικά και να αποτελέσουν ενεργούς φορείς.</w:t>
      </w:r>
    </w:p>
    <w:p w:rsidR="00F8755E" w:rsidRPr="00490106" w:rsidRDefault="00F8755E" w:rsidP="00FF06EE">
      <w:pPr>
        <w:spacing w:before="120" w:after="0" w:line="300" w:lineRule="exact"/>
        <w:rPr>
          <w:rFonts w:cs="Arial"/>
        </w:rPr>
      </w:pPr>
      <w:r w:rsidRPr="00490106">
        <w:rPr>
          <w:rFonts w:cs="Arial"/>
        </w:rPr>
        <w:t>Επιπρόσθετα, κεντρικός στόχος του ΕΠΕΔΒΜ είναι η διευκόλυνση της απασχόλησης των νέων με την ανάδειξη συγκεκριμένων πολιτικών και μέτρων ανάπτυξης της απασχόλησης</w:t>
      </w:r>
      <w:r>
        <w:rPr>
          <w:rFonts w:cs="Arial"/>
        </w:rPr>
        <w:t>, την εισαγωγή προγραμμάτων μαθητείας</w:t>
      </w:r>
      <w:r w:rsidRPr="00490106">
        <w:rPr>
          <w:rFonts w:cs="Arial"/>
        </w:rPr>
        <w:t xml:space="preserve"> και της επιχειρηματικότητας των νέων και αυτών που εισέρχονται στην αγορά εργασίας, καθώς και της σύνδεσης της εκπαίδευσης με την αγορά εργασίας.</w:t>
      </w:r>
      <w:r>
        <w:rPr>
          <w:rFonts w:cs="Arial"/>
        </w:rPr>
        <w:t xml:space="preserve"> Προς επίρρωση των ανωτέρω το ΕΠ ¨Εκπαίδευση και Δια Βίου Μάθηση» συμμετέχει με δράσεις στην πρωτοβουλία / σχέδιο της Επιτροπής για την Απασχόληση των Νέων που εξετάζεται σε οικείο κεφάλαιο.</w:t>
      </w:r>
    </w:p>
    <w:p w:rsidR="00F8755E" w:rsidRPr="000B6863" w:rsidRDefault="00F8755E" w:rsidP="00FF06EE">
      <w:pPr>
        <w:rPr>
          <w:color w:val="FF0000"/>
        </w:rPr>
      </w:pPr>
    </w:p>
    <w:p w:rsidR="00F8755E" w:rsidRPr="005D3661" w:rsidRDefault="00F8755E" w:rsidP="00FF06EE">
      <w:r w:rsidRPr="005D3661">
        <w:rPr>
          <w:b/>
        </w:rPr>
        <w:t>2. Προαγωγή της κοινωνικής ένταξης</w:t>
      </w:r>
      <w:r w:rsidRPr="005D3661">
        <w:t xml:space="preserve">, ιδίως με τη μείωση της φτώχειας επιδιώκοντας να βγουν από τον κίνδυνο της φτώχειας ή του αποκλεισμού πάνω από 450.000 πολίτες. </w:t>
      </w:r>
    </w:p>
    <w:p w:rsidR="00F8755E" w:rsidRDefault="00F8755E" w:rsidP="008E4702">
      <w:r w:rsidRPr="005D3661">
        <w:t>Στη βάση των παραπάνω, εξακολουθεί να καταγράφεται έντονα η πρόκληση για άρση των εμποδίων για την πρόσβαση όλων σε ποιοτικές υπηρεσίες εκπαίδευσης και κατάρτισης, δίνοντας έμφαση στην αναβάθμιση των δεξιοτήτων ομάδων με επισφαλή θέση στην αγορά εργασίας, όπως οι μακροχρόνια άνεργοι και τα άτομα με περιορισμένες επαγγελματικές δεξιότητες. Ιδίως, χρειάζεται επικέντρωση σε όλες τις βαθμίδες, σε ενέργειες για επιτυχή ένταξη στο σύστημα εκπαίδευσης και κατάρτισης, ατόμων που λόγω ιδιαίτερων χαρακτηριστικών κατατάσσονται στις ευάλωτες κοινωνικά ομάδες (π.χ. ΑμεΑ, τσιγγάνοι, μετανάστες).</w:t>
      </w:r>
    </w:p>
    <w:p w:rsidR="00F8755E" w:rsidRDefault="00F8755E" w:rsidP="008E4702"/>
    <w:p w:rsidR="00F8755E" w:rsidRDefault="00F8755E" w:rsidP="00E36870">
      <w:pPr>
        <w:pStyle w:val="Heading2"/>
        <w:numPr>
          <w:ilvl w:val="1"/>
          <w:numId w:val="16"/>
        </w:numPr>
      </w:pPr>
      <w:bookmarkStart w:id="37" w:name="_Toc389660564"/>
      <w:r>
        <w:t>Συμβολή του Προγράμματος στην Στρατηγική της Λισσαβόνας και στην Ευρώπη 2020</w:t>
      </w:r>
      <w:bookmarkEnd w:id="37"/>
    </w:p>
    <w:p w:rsidR="00F8755E" w:rsidRPr="00AA7130" w:rsidRDefault="00F8755E" w:rsidP="00280DD8">
      <w:r>
        <w:t>Η Στρατηγική της Λισσαβόνας υποστηρίζεται πλήρως από την ανακοίνωση της Ευρωπαϊκής Επιτροπής CΟΜ(2005)-0141) όπου καθορίζονται οι Ολοκληρωμένες Κατευθυντήριες Γραμμές 2005-2008 καθώς και από την Απόφαση του Συμβουλίου της Ε.Ε., της 6ης Οκτωβρίου 2006 σχετικά με τις Στρατηγικές Κατευθυντήριες γραμμές της Κοινότητας για την συνοχή.</w:t>
      </w:r>
    </w:p>
    <w:p w:rsidR="00F8755E" w:rsidRPr="001A670C" w:rsidRDefault="00F8755E" w:rsidP="00E60A89">
      <w:r w:rsidRPr="001A670C">
        <w:t xml:space="preserve">Το </w:t>
      </w:r>
      <w:r w:rsidRPr="00A22350">
        <w:rPr>
          <w:b/>
        </w:rPr>
        <w:t>Εαρινό Συμβούλιο του Μαρτίου 2005</w:t>
      </w:r>
      <w:r w:rsidRPr="001A670C">
        <w:t xml:space="preserve"> μετονόμασε τη Στρατηγική της Λισσαβόνας σε </w:t>
      </w:r>
      <w:r w:rsidRPr="00A22350">
        <w:rPr>
          <w:b/>
        </w:rPr>
        <w:t>Στρατηγική για την Ανάπτυξη και την Απασχόληση</w:t>
      </w:r>
      <w:r w:rsidRPr="001A670C">
        <w:t xml:space="preserve">, και εξέδωσε «κατευθυντήριες γραμμές» οι οποίες συνόψισαν </w:t>
      </w:r>
      <w:r>
        <w:t xml:space="preserve">τις </w:t>
      </w:r>
      <w:r w:rsidRPr="001A670C">
        <w:t>βασικές επιλογές,</w:t>
      </w:r>
      <w:r>
        <w:t xml:space="preserve"> που</w:t>
      </w:r>
      <w:r w:rsidRPr="001A670C">
        <w:t xml:space="preserve"> ομαδοποιούνται και εξειδικεύονται σε 3 ομάδες:</w:t>
      </w:r>
    </w:p>
    <w:p w:rsidR="00F8755E" w:rsidRDefault="00F8755E" w:rsidP="00E36870">
      <w:pPr>
        <w:numPr>
          <w:ilvl w:val="0"/>
          <w:numId w:val="58"/>
        </w:numPr>
        <w:spacing w:before="0" w:after="200" w:line="276" w:lineRule="auto"/>
      </w:pPr>
      <w:r w:rsidRPr="00A22350">
        <w:rPr>
          <w:b/>
        </w:rPr>
        <w:t>Κατευθύνσεις Μακροοικονομικού χαρακτήρα</w:t>
      </w:r>
      <w:r>
        <w:t>, (Κατευθυντήριες Γραμμές 1-6) μεταξύ των οποίων η επίτευξη οικονομικής σταθερότητας με στόχο τη βιώσιμη οικονομική μεγέθυνση και τη διασφάλιση μισθολογικών εξελίξεων, οι οποίες συμβάλλουν στη μακροοικονομική σταθερότητα και την οικονομική μεγέθυνση</w:t>
      </w:r>
    </w:p>
    <w:p w:rsidR="00F8755E" w:rsidRDefault="00F8755E" w:rsidP="00E36870">
      <w:pPr>
        <w:numPr>
          <w:ilvl w:val="0"/>
          <w:numId w:val="58"/>
        </w:numPr>
        <w:spacing w:before="0" w:after="200" w:line="276" w:lineRule="auto"/>
      </w:pPr>
      <w:r w:rsidRPr="00A22350">
        <w:rPr>
          <w:b/>
        </w:rPr>
        <w:t>Κατευθύνσεις μικροοικονομικού χαρακτήρα</w:t>
      </w:r>
      <w:r>
        <w:t xml:space="preserve"> (Κατευθυντήριες Γραμμές 7-16) μεταξύ των οποίων η βελτίωση των επενδύσεων στην έρευνα και ανάπτυξη, η διευκόλυνση της καινοτομίας, η προώθηση μιας περισσότερο επιχειρηματικής νοοτροπίας και η δημιουργία ευνοϊκότερου περιβάλλοντος για τις Μικρομεσαίες Επιχειρήσεις. </w:t>
      </w:r>
    </w:p>
    <w:p w:rsidR="00F8755E" w:rsidRDefault="00F8755E" w:rsidP="00E36870">
      <w:pPr>
        <w:numPr>
          <w:ilvl w:val="0"/>
          <w:numId w:val="58"/>
        </w:numPr>
        <w:spacing w:before="0" w:after="200" w:line="276" w:lineRule="auto"/>
      </w:pPr>
      <w:r w:rsidRPr="00A22350">
        <w:rPr>
          <w:b/>
        </w:rPr>
        <w:t>Κατευθύνσεις για την ενίσχυση της απασχόλησης</w:t>
      </w:r>
      <w:r>
        <w:t>,</w:t>
      </w:r>
      <w:r w:rsidRPr="00197372">
        <w:t xml:space="preserve"> </w:t>
      </w:r>
      <w:r>
        <w:t>(Κατευθυντήριες Γραμμές 17-24) που αφορούν την προσέλκυση και συγκράτηση περισσότερων ατόμων στην απασχόληση, τον εκσυγχρονισμό των συστημάτων κοινωνικής προστασίας, τη βελτίωση της προσαρμοστικότητας των εργαζομένων, των επιχειρήσεων και της ευελιξίας της αγοράς εργασίας και τέλος την αύξηση των επενδύσεων στο ανθρώπινο κεφάλαιο.</w:t>
      </w:r>
    </w:p>
    <w:p w:rsidR="00F8755E" w:rsidRDefault="00F8755E" w:rsidP="00E60A89">
      <w:r w:rsidRPr="001A670C">
        <w:t xml:space="preserve">Οι κατευθυντήριες γραμμές περιλαμβάνουν ως ενιαίες κατευθύνσεις για τις εθνικές πολιτικές, την ενίσχυση της καινοτομίας, της παραγωγικότητας και της απασχόλησης </w:t>
      </w:r>
      <w:r>
        <w:t xml:space="preserve">, </w:t>
      </w:r>
      <w:r w:rsidRPr="001A670C">
        <w:t>την επέκταση της ευελιξίας στην αγορά εργασίας και στις εργασιακές σχέσεις και την αναβάθμιση των συστημάτων εκπαίδευσης. Οι κατευθυντήριες γραμμές δεν θέτουν στόχους σε ό</w:t>
      </w:r>
      <w:r>
        <w:t>,</w:t>
      </w:r>
      <w:r w:rsidRPr="001A670C">
        <w:t>τι αφορά τις κοινωνικές πολιτικές, ειδικότερα τις πολιτικές που αφορούν την κοινωνική ασφάλιση, την υγεία, τις πολιτικές παρέμβασης στην</w:t>
      </w:r>
      <w:r>
        <w:t xml:space="preserve"> αγορά εργασίας, την εκπαίδευση και </w:t>
      </w:r>
      <w:r w:rsidRPr="001A670C">
        <w:t>την υποστήριξη της ισότητας στην αγορά εργασίας.</w:t>
      </w:r>
    </w:p>
    <w:p w:rsidR="00F8755E" w:rsidRDefault="00F8755E" w:rsidP="00280DD8">
      <w:r>
        <w:t xml:space="preserve">Στην </w:t>
      </w:r>
      <w:r w:rsidRPr="00AF0FAA">
        <w:t>στρατηγική για την Ευρώπη 2020</w:t>
      </w:r>
      <w:r>
        <w:t xml:space="preserve"> καθορίζονται οι Κατευθυντήριες Γραμμές της Κοινότητας </w:t>
      </w:r>
      <w:r w:rsidRPr="000D30AE">
        <w:t>για τις πολιτικές απασχόλησης των κρατών μελών</w:t>
      </w:r>
      <w:r>
        <w:t>.</w:t>
      </w:r>
    </w:p>
    <w:p w:rsidR="00F8755E" w:rsidRDefault="00F8755E" w:rsidP="006979BF"/>
    <w:p w:rsidR="00F8755E" w:rsidRDefault="00F8755E" w:rsidP="00E36870">
      <w:pPr>
        <w:pStyle w:val="Heading3"/>
        <w:numPr>
          <w:ilvl w:val="2"/>
          <w:numId w:val="16"/>
        </w:numPr>
      </w:pPr>
      <w:bookmarkStart w:id="38" w:name="_Toc389660565"/>
      <w:r>
        <w:t>Συμβολή του Προγράμματος στις Ολοκληρωμένες Κατευθυντήριες Γραμμές (Στρατηγική Λισσαβόνας)</w:t>
      </w:r>
      <w:bookmarkEnd w:id="38"/>
    </w:p>
    <w:p w:rsidR="00F8755E" w:rsidRDefault="00F8755E" w:rsidP="00280DD8">
      <w:r>
        <w:t>Συνολικά το ΕΠΕΔΒΜ Εκπαίδευση και Δια Βίου Μάθηση συμβάλλει στις:</w:t>
      </w:r>
    </w:p>
    <w:p w:rsidR="00F8755E" w:rsidRDefault="00F8755E" w:rsidP="00E36870">
      <w:pPr>
        <w:pStyle w:val="ListBullet"/>
        <w:numPr>
          <w:ilvl w:val="0"/>
          <w:numId w:val="17"/>
        </w:numPr>
      </w:pPr>
      <w:r>
        <w:t>ΟΚΓ 7 «Να αυξηθούν και να βελτιωθούν οι επενδύσεις στον τομέα της Έρευνας &amp; Ανάπτυξης, ιδίως στον ιδιωτικό τομέα, με σκοπό τη δημιουργία του Ευρωπαϊκού Χώρου της Γνώσης» (ΑΣ)</w:t>
      </w:r>
    </w:p>
    <w:p w:rsidR="00F8755E" w:rsidRDefault="00F8755E" w:rsidP="00E36870">
      <w:pPr>
        <w:pStyle w:val="ListBullet"/>
        <w:numPr>
          <w:ilvl w:val="0"/>
          <w:numId w:val="17"/>
        </w:numPr>
      </w:pPr>
      <w:r>
        <w:t>ΟΚΓ 8 «Να διευκολυνθεί η καινοτομία» (ΕΣ)</w:t>
      </w:r>
    </w:p>
    <w:p w:rsidR="00F8755E" w:rsidRDefault="00F8755E" w:rsidP="00E36870">
      <w:pPr>
        <w:pStyle w:val="ListBullet"/>
        <w:numPr>
          <w:ilvl w:val="0"/>
          <w:numId w:val="17"/>
        </w:numPr>
      </w:pPr>
      <w:r>
        <w:t>ΟΚΓ 9 «Να διευκολυνθεί η διάδοση και η πραγματική χρήση των Τεχνολογιών Πληροφορίας και Επικοινωνιών (ΤΠΕ) και να οικοδομηθεί μια Κοινωνία της Πληροφορίας χωρίς αποκλεισμούς» (ΕΣ)</w:t>
      </w:r>
    </w:p>
    <w:p w:rsidR="00F8755E" w:rsidRDefault="00F8755E" w:rsidP="00E36870">
      <w:pPr>
        <w:pStyle w:val="ListBullet"/>
        <w:numPr>
          <w:ilvl w:val="0"/>
          <w:numId w:val="17"/>
        </w:numPr>
      </w:pPr>
      <w:r>
        <w:t>ΟΚΓ 11 «Ενθάρρυνση της αειφόρου χρήσης των φυσικών πόρων και ενδυνάμωση των συνεργιών μεταξύ της ανάπτυξης και της προστασίας του περιβάλλοντος» (ΕΣ)</w:t>
      </w:r>
    </w:p>
    <w:p w:rsidR="00F8755E" w:rsidRDefault="00F8755E" w:rsidP="00E36870">
      <w:pPr>
        <w:pStyle w:val="ListBullet"/>
        <w:numPr>
          <w:ilvl w:val="0"/>
          <w:numId w:val="17"/>
        </w:numPr>
      </w:pPr>
      <w:r>
        <w:t>ΟΚΓ 15 «Να προωθηθεί μία περισσότερο επιχειρηματική νοοτροπία και να δημιουργηθεί περιβάλλον που να στηρίζει τις μικρομεσαίες επιχειρήσεις (ΜΜΕ)» (ΕΣ)</w:t>
      </w:r>
    </w:p>
    <w:p w:rsidR="00F8755E" w:rsidRDefault="00F8755E" w:rsidP="00E36870">
      <w:pPr>
        <w:pStyle w:val="ListBullet"/>
        <w:numPr>
          <w:ilvl w:val="0"/>
          <w:numId w:val="17"/>
        </w:numPr>
      </w:pPr>
      <w:r>
        <w:t>ΟΚΓ 20 «Να βελτιωθεί η κάλυψη των αναγκών της αγοράς εργασίας» (ΕΣ)</w:t>
      </w:r>
    </w:p>
    <w:p w:rsidR="00F8755E" w:rsidRDefault="00F8755E" w:rsidP="00E36870">
      <w:pPr>
        <w:pStyle w:val="ListBullet"/>
        <w:numPr>
          <w:ilvl w:val="0"/>
          <w:numId w:val="17"/>
        </w:numPr>
      </w:pPr>
      <w:r>
        <w:t>ΟΚΓ 23 «Να αυξηθούν και να βελτιωθούν οι επενδύσεις σε ανθρώπινο κεφάλαιο» (ΑΣ)</w:t>
      </w:r>
    </w:p>
    <w:p w:rsidR="00F8755E" w:rsidRDefault="00F8755E" w:rsidP="00E36870">
      <w:pPr>
        <w:pStyle w:val="ListBullet"/>
        <w:numPr>
          <w:ilvl w:val="0"/>
          <w:numId w:val="17"/>
        </w:numPr>
      </w:pPr>
      <w:r>
        <w:t>ΟΚΓ 24 «Να προσαρμοστούν τα συστήματα εκπαίδευσης και κατάρτισης στις νέες απαιτήσεις ως προς τις δεξιότητες» (ΑΣ).</w:t>
      </w:r>
    </w:p>
    <w:p w:rsidR="00F8755E" w:rsidRDefault="00F8755E" w:rsidP="00E60A89">
      <w:pPr>
        <w:rPr>
          <w:bCs/>
          <w:iCs/>
        </w:rPr>
      </w:pPr>
      <w:r w:rsidRPr="00FB7658">
        <w:rPr>
          <w:bCs/>
          <w:iCs/>
        </w:rPr>
        <w:t xml:space="preserve">Στο επίκεντρο των κατηγοριών παρεμβάσεων του ΕΠΕΔΒΜ παρουσιάζονται οι παρεμβάσεις για την </w:t>
      </w:r>
      <w:r w:rsidRPr="00FB7658">
        <w:rPr>
          <w:b/>
          <w:bCs/>
          <w:iCs/>
        </w:rPr>
        <w:t>αναμόρφωση των προγραμμάτων σπουδών</w:t>
      </w:r>
      <w:r w:rsidRPr="00FB7658">
        <w:rPr>
          <w:bCs/>
          <w:iCs/>
        </w:rPr>
        <w:t xml:space="preserve"> σε όλες τις βαθμίδες εκπαίδευσης καθώς και </w:t>
      </w:r>
      <w:r w:rsidRPr="00FB7658">
        <w:rPr>
          <w:b/>
          <w:bCs/>
          <w:iCs/>
        </w:rPr>
        <w:t>μηχανισμοί για την διασφάλιση της ποιότητας της εκπαίδευσης</w:t>
      </w:r>
      <w:r w:rsidRPr="00FB7658">
        <w:rPr>
          <w:bCs/>
          <w:iCs/>
        </w:rPr>
        <w:t>. Οι συγκεκριμένες κατηγορίες παρεμβάσεων παρουσιάζουν έντονη συνάφεια με τις οριζόντιες πολιτικές της ΕΕ για την αναβάθμιση των συστημάτων εκπαίδευσης και κατάρτισης στις νέες απαιτήσεις ως προς τις δεξιότητες.</w:t>
      </w:r>
    </w:p>
    <w:p w:rsidR="00F8755E" w:rsidRDefault="00F8755E" w:rsidP="00E60A89">
      <w:pPr>
        <w:rPr>
          <w:bCs/>
          <w:iCs/>
        </w:rPr>
      </w:pPr>
      <w:r w:rsidRPr="00FB7658">
        <w:rPr>
          <w:bCs/>
          <w:iCs/>
        </w:rPr>
        <w:t xml:space="preserve">Οι κατηγορίες παρεμβάσεων που αφορούν </w:t>
      </w:r>
      <w:r w:rsidRPr="00FB7658">
        <w:rPr>
          <w:b/>
          <w:bCs/>
          <w:iCs/>
        </w:rPr>
        <w:t>ψηφιακές παρεμβάσεις</w:t>
      </w:r>
      <w:r w:rsidRPr="00FB7658">
        <w:rPr>
          <w:bCs/>
          <w:iCs/>
        </w:rPr>
        <w:t xml:space="preserve"> στο εκπαιδευτικό σύστημα, εισαγωγή διαδραστικών συστημάτων και υποδομές για ένα ψηφιακό σχολείο συνεργούν και αλληλεπιδρούν με τις επιμέρου</w:t>
      </w:r>
      <w:r>
        <w:rPr>
          <w:bCs/>
          <w:iCs/>
        </w:rPr>
        <w:t>ς κατευθυντήριες γραμμές για τη</w:t>
      </w:r>
      <w:r w:rsidRPr="00FB7658">
        <w:rPr>
          <w:bCs/>
          <w:iCs/>
        </w:rPr>
        <w:t xml:space="preserve"> διάδοση και πραγματική χρήση των ΤΠΕ και τη διευκόλυνση όλων των μορφών καινοτομίας.</w:t>
      </w:r>
      <w:r w:rsidRPr="00774153">
        <w:rPr>
          <w:bCs/>
          <w:iCs/>
        </w:rPr>
        <w:t xml:space="preserve"> </w:t>
      </w:r>
    </w:p>
    <w:p w:rsidR="00F8755E" w:rsidRDefault="00F8755E" w:rsidP="00E60A89">
      <w:pPr>
        <w:rPr>
          <w:bCs/>
          <w:iCs/>
        </w:rPr>
      </w:pPr>
      <w:r w:rsidRPr="00A22350">
        <w:rPr>
          <w:b/>
          <w:bCs/>
          <w:iCs/>
        </w:rPr>
        <w:t>Έντονη συνάφεια</w:t>
      </w:r>
      <w:r w:rsidRPr="00774153">
        <w:rPr>
          <w:bCs/>
          <w:iCs/>
        </w:rPr>
        <w:t xml:space="preserve"> παρουσιάζεται στις κατηγορίες παρεμβάσεων που σχετίζονται με την αναβάθμιση της </w:t>
      </w:r>
      <w:r w:rsidRPr="00A22350">
        <w:rPr>
          <w:b/>
          <w:bCs/>
          <w:iCs/>
        </w:rPr>
        <w:t>Τεχνικής Εκπαίδευσης</w:t>
      </w:r>
      <w:r>
        <w:rPr>
          <w:bCs/>
          <w:iCs/>
        </w:rPr>
        <w:t xml:space="preserve"> </w:t>
      </w:r>
      <w:r w:rsidRPr="00774153">
        <w:rPr>
          <w:bCs/>
          <w:iCs/>
        </w:rPr>
        <w:t xml:space="preserve">και τη </w:t>
      </w:r>
      <w:r w:rsidRPr="00A22350">
        <w:rPr>
          <w:b/>
          <w:bCs/>
          <w:iCs/>
        </w:rPr>
        <w:t>σύνδεση της με την αγορά εργασίας</w:t>
      </w:r>
      <w:r w:rsidRPr="00774153">
        <w:rPr>
          <w:bCs/>
          <w:iCs/>
        </w:rPr>
        <w:t>, όπως αναβάθμιση των ΕΠΑΛ – ΕΠΑΣ, αναμόρφωση εκπαιδευτικού υλικού και επιδότηση της πρακτικής άσκησης των αποφοίτων, γεγονός που ικανοποιεί την κατευθυντήρια γραμμή για τη δημιουργία υποστηρικτικού περιβάλλοντος στις ΜΜΕ.</w:t>
      </w:r>
    </w:p>
    <w:p w:rsidR="00F8755E" w:rsidRDefault="00F8755E" w:rsidP="00E60A89">
      <w:pPr>
        <w:rPr>
          <w:bCs/>
          <w:iCs/>
        </w:rPr>
      </w:pPr>
      <w:r w:rsidRPr="00774153">
        <w:rPr>
          <w:bCs/>
          <w:iCs/>
        </w:rPr>
        <w:t>Ταυτόχρονα, με τη χρηματοδότηση πλήθους παρεμβάσεων που προωθούν την ανάπτυξη ερευνητικών προγραμμάτων και καινοτομίας σε όλα τα ανώτατα εκπαιδευτικά ιδρύματα, καθώς και τη χορήγηση υποτροφιών γ</w:t>
      </w:r>
      <w:r>
        <w:rPr>
          <w:bCs/>
          <w:iCs/>
        </w:rPr>
        <w:t>ια τη διεξαγωγή τους, αυτομάτως</w:t>
      </w:r>
      <w:r w:rsidRPr="00774153">
        <w:rPr>
          <w:bCs/>
          <w:iCs/>
        </w:rPr>
        <w:t xml:space="preserve"> προκύπτει συνάφεια και συμπληρωματικότητα των επιμέρους πράξεων με τις κατευθυντήριες γραμμές για τη </w:t>
      </w:r>
      <w:r w:rsidRPr="00A22350">
        <w:rPr>
          <w:b/>
          <w:bCs/>
          <w:iCs/>
        </w:rPr>
        <w:t>βελτίωση των επενδύσεων σε Ε&amp;Α και την επένδυση σε ανθρώπινο κεφάλαιο</w:t>
      </w:r>
      <w:r w:rsidRPr="00774153">
        <w:rPr>
          <w:bCs/>
          <w:iCs/>
        </w:rPr>
        <w:t xml:space="preserve">. </w:t>
      </w:r>
    </w:p>
    <w:p w:rsidR="00F8755E" w:rsidRDefault="00F8755E" w:rsidP="00E60A89">
      <w:pPr>
        <w:rPr>
          <w:bCs/>
          <w:iCs/>
        </w:rPr>
      </w:pPr>
      <w:r w:rsidRPr="00774153">
        <w:rPr>
          <w:bCs/>
          <w:iCs/>
        </w:rPr>
        <w:t>Τέλος, τα Προγράμματα Διαπολιτισμικής Εκπαίδευσης και Δια Βίου Μάθησης, μέσω των παρεμβάσεων κατάρτισης ή προγραμμάτων εξ αποστάσεως σπουδών, προωθ</w:t>
      </w:r>
      <w:r>
        <w:rPr>
          <w:bCs/>
          <w:iCs/>
        </w:rPr>
        <w:t>ούν</w:t>
      </w:r>
      <w:r w:rsidRPr="00774153">
        <w:rPr>
          <w:bCs/>
          <w:iCs/>
        </w:rPr>
        <w:t xml:space="preserve"> τη συνέργεια των πράξεων του ΕΠΕΔΜΒ με την οριζόντια πολιτική για τη </w:t>
      </w:r>
      <w:r w:rsidRPr="00A22350">
        <w:rPr>
          <w:b/>
          <w:bCs/>
          <w:iCs/>
        </w:rPr>
        <w:t>δημιουργία αγορών εργασίας χωρίς αποκλεισμούς</w:t>
      </w:r>
      <w:r w:rsidRPr="00774153">
        <w:rPr>
          <w:bCs/>
          <w:iCs/>
        </w:rPr>
        <w:t>.</w:t>
      </w:r>
    </w:p>
    <w:p w:rsidR="00F8755E" w:rsidRPr="00801D3F" w:rsidRDefault="00F8755E" w:rsidP="00E60A89">
      <w:r w:rsidRPr="00801D3F">
        <w:t>Υλοποιούνται σημαντικές πράξεις που συμβάλουν στις ΟΚΓ 9 (ΕΣ), ΟΚΓ 11 (ΕΣ), ΟΚΓ 23 (ΑΣ) και ΟΚΓ 24 (ΑΣ), όπως ενδεικτικά αναφέρονται:, το Νέο σχολείο (σχολείο 21ου αιώνα) -Αναμόρφωση νέων εκπαιδευτικών προγραμμάτων και πιλοτική εφαρμογή και η Επιμόρφωση εκπαιδευτικών / Εισαγωγική Επιμόρφωση, παρεμβάσεις για την αποτελεσματική εισαγωγή των ΤΠΕ στην εκπαίδευση, η Εφαρμογή ξενόγλωσσων προγραμμάτων σπουδών στην Πρωτοβάθμια</w:t>
      </w:r>
      <w:r>
        <w:t xml:space="preserve"> &amp; Δευτεροβάθμια εκπαίδευση, η </w:t>
      </w:r>
      <w:r w:rsidRPr="00801D3F">
        <w:t>Περιβαλλοντική Εκπαίδευση - Αναμόρφωση περιβαλλοντικής εκπαίδευσης,</w:t>
      </w:r>
    </w:p>
    <w:p w:rsidR="00F8755E" w:rsidRPr="007072D0" w:rsidRDefault="00F8755E" w:rsidP="00E60A89">
      <w:r w:rsidRPr="007072D0">
        <w:t xml:space="preserve">Υλοποιούνται σημαντικές πράξεις που συμβάλουν στις ΟΚΓ 9 (ΕΣ), ΟΚΓ 15 (ΕΣ), ΟΚΓ 20 (ΕΣ), ΟΚΓ 23 (ΑΣ) και ΟΚΓ 24 (ΑΣ), όπως ενδεικτικά αναφέρονται η Πρακτική Άσκηση γ΄βάθμιας εκπαίδευσης, η Πρακτική Άσκηση ΕΠΑΣ Μαθητείας και οι Μονάδες Καινοτομίας και Επιχειρηματικότητας των Α.Ε.Ι. </w:t>
      </w:r>
    </w:p>
    <w:p w:rsidR="00F8755E" w:rsidRPr="00AA1F4B" w:rsidRDefault="00F8755E" w:rsidP="00E60A89">
      <w:r w:rsidRPr="00B478CD">
        <w:t xml:space="preserve">Υλοποιούνται σημαντικές πράξεις που συμβάλουν στις </w:t>
      </w:r>
      <w:r>
        <w:tab/>
        <w:t xml:space="preserve">ΟΚΓ 9 (ΕΣ), </w:t>
      </w:r>
      <w:r>
        <w:tab/>
        <w:t>ΟΚΓ 20 (ΕΣ), ΟΚΓ 23 (ΑΣ) και ΟΚΓ 24 (ΑΣ)</w:t>
      </w:r>
      <w:r w:rsidRPr="00B478CD">
        <w:t>, όπως ενδεικτικά αναφέρονται τα Κ</w:t>
      </w:r>
      <w:r>
        <w:t xml:space="preserve">έντρα Εκπαίδευσης Ενηλίκων, τα </w:t>
      </w:r>
      <w:r w:rsidRPr="00B478CD">
        <w:t>Σχολεία Δεύτερης Ευκαιρίας και η Εκπαίδευση Ενηλίκων στην απόκτηση βασικών δεξιοτήτων στις νέες τεχνολογίες.</w:t>
      </w:r>
    </w:p>
    <w:p w:rsidR="00F8755E" w:rsidRPr="00D2474D" w:rsidRDefault="00F8755E" w:rsidP="00E60A89">
      <w:r w:rsidRPr="00D2474D">
        <w:t>Οι πράξεις</w:t>
      </w:r>
      <w:r>
        <w:t>:</w:t>
      </w:r>
      <w:r w:rsidRPr="00D2474D">
        <w:t xml:space="preserve"> </w:t>
      </w:r>
      <w:r>
        <w:t>Υ</w:t>
      </w:r>
      <w:r w:rsidRPr="00D2474D">
        <w:t>ποτροφίες του Ιδρύματος Κρατικών Υποτροφιών, ΗΡΑΚΛΕΙΤΟΣ</w:t>
      </w:r>
      <w:r>
        <w:t xml:space="preserve"> ΙΙ,</w:t>
      </w:r>
      <w:r w:rsidRPr="00D2474D">
        <w:t xml:space="preserve"> </w:t>
      </w:r>
      <w:r>
        <w:t xml:space="preserve"> </w:t>
      </w:r>
      <w:r w:rsidRPr="00D2474D">
        <w:t xml:space="preserve"> ΑΡΙΣΤΕΙΑ</w:t>
      </w:r>
      <w:r>
        <w:t>, ΘΑΛΗΣ, ΑΡΧΙΜΗΔΗΣ, Ενίσχυση μεταδιδακτόρων</w:t>
      </w:r>
      <w:r w:rsidRPr="00D2474D">
        <w:t xml:space="preserve"> συμβάλ</w:t>
      </w:r>
      <w:r>
        <w:t>λ</w:t>
      </w:r>
      <w:r w:rsidRPr="00D2474D">
        <w:t xml:space="preserve">ουν στις ΟΚΓ 7 (ΑΣ), ΟΚΓ 8 (ΕΣ), </w:t>
      </w:r>
      <w:r>
        <w:t xml:space="preserve"> </w:t>
      </w:r>
      <w:r w:rsidRPr="00D2474D">
        <w:t>ΟΚΓ 23 (ΑΣ), ΟΚΓ 24 (ΑΣ).</w:t>
      </w:r>
    </w:p>
    <w:p w:rsidR="00F8755E" w:rsidRPr="00E60A89" w:rsidRDefault="00F8755E" w:rsidP="00280DD8"/>
    <w:p w:rsidR="00F8755E" w:rsidRDefault="00F8755E" w:rsidP="00280DD8">
      <w:r>
        <w:t>Σε επίπεδο αξόνων προτεραιότητας του ΕΠΕΔΒΜ:</w:t>
      </w:r>
    </w:p>
    <w:p w:rsidR="00F8755E" w:rsidRDefault="00F8755E" w:rsidP="00280DD8">
      <w:r>
        <w:t xml:space="preserve">Οι </w:t>
      </w:r>
      <w:r w:rsidRPr="008B2CC6">
        <w:rPr>
          <w:rStyle w:val="Strong"/>
          <w:bCs/>
        </w:rPr>
        <w:t>Άξονες Προτεραιότητας 1,2,3</w:t>
      </w:r>
      <w:r>
        <w:t xml:space="preserve"> συμβάλλουν στις:</w:t>
      </w:r>
    </w:p>
    <w:p w:rsidR="00F8755E" w:rsidRDefault="00F8755E" w:rsidP="00E36870">
      <w:pPr>
        <w:pStyle w:val="ListBullet"/>
        <w:numPr>
          <w:ilvl w:val="0"/>
          <w:numId w:val="17"/>
        </w:numPr>
      </w:pPr>
      <w:r>
        <w:t>ΟΚΓ 9 (ΕΣ)</w:t>
      </w:r>
    </w:p>
    <w:p w:rsidR="00F8755E" w:rsidRDefault="00F8755E" w:rsidP="00E36870">
      <w:pPr>
        <w:pStyle w:val="ListBullet"/>
        <w:numPr>
          <w:ilvl w:val="0"/>
          <w:numId w:val="17"/>
        </w:numPr>
      </w:pPr>
      <w:r>
        <w:t>ΟΚΓ 11 (ΕΣ)</w:t>
      </w:r>
    </w:p>
    <w:p w:rsidR="00F8755E" w:rsidRDefault="00F8755E" w:rsidP="00E36870">
      <w:pPr>
        <w:pStyle w:val="ListBullet"/>
        <w:numPr>
          <w:ilvl w:val="0"/>
          <w:numId w:val="17"/>
        </w:numPr>
      </w:pPr>
      <w:r>
        <w:t xml:space="preserve">ΟΚΓ 23 (ΑΣ) </w:t>
      </w:r>
    </w:p>
    <w:p w:rsidR="00F8755E" w:rsidRDefault="00F8755E" w:rsidP="00E36870">
      <w:pPr>
        <w:pStyle w:val="ListBullet"/>
        <w:numPr>
          <w:ilvl w:val="0"/>
          <w:numId w:val="17"/>
        </w:numPr>
      </w:pPr>
      <w:r w:rsidRPr="00AA1F4B">
        <w:t>ΟΚΓ 24 (ΑΣ).</w:t>
      </w:r>
    </w:p>
    <w:p w:rsidR="00F8755E" w:rsidRPr="002846EE" w:rsidRDefault="00F8755E" w:rsidP="00D20EE6">
      <w:pPr>
        <w:spacing w:before="120"/>
      </w:pPr>
      <w:r>
        <w:t>Μ</w:t>
      </w:r>
      <w:r w:rsidRPr="008E4702">
        <w:t>έχρι το τέλος του 2013 εντάχθηκαν 2.028 πράξεις (32 πράξεις το 2013)</w:t>
      </w:r>
      <w:r w:rsidRPr="00335106">
        <w:t xml:space="preserve"> συνολικού προϋπολογισμού 1.034Μ€ (208 Μ€ το 2013), ενώ πραγματοποιήθηκαν δαπάνες ύψους 504 Μ€ (130 Μ€ το 2013).</w:t>
      </w:r>
    </w:p>
    <w:p w:rsidR="00F8755E" w:rsidRPr="00801D3F" w:rsidRDefault="00F8755E" w:rsidP="00FE7495">
      <w:r w:rsidRPr="00801D3F">
        <w:t xml:space="preserve">Υλοποιούνται σημαντικές πράξεις που συμβάλουν στις </w:t>
      </w:r>
      <w:r w:rsidRPr="00801D3F">
        <w:tab/>
        <w:t xml:space="preserve">ΟΚΓ 9 (ΕΣ), ΟΚΓ 11 (ΕΣ), ΟΚΓ 23 (ΑΣ) και ΟΚΓ 24 (ΑΣ), όπως ενδεικτικά αναφέρονται:, το Νέο σχολείο (σχολείο 21ου αιώνα) -Αναμόρφωση νέων εκπαιδευτικών προγραμμάτων και πιλοτική εφαρμογή και η Επιμόρφωση εκπαιδευτικών / Εισαγωγική Επιμόρφωση, παρεμβάσεις για την αποτελεσματική εισαγωγή των ΤΠΕ στην εκπαίδευση, η Εφαρμογή ξενόγλωσσων προγραμμάτων σπουδών στην Πρωτοβάθμια &amp; Δευτεροβάθμια εκπαίδευση, η </w:t>
      </w:r>
      <w:r w:rsidRPr="00801D3F">
        <w:tab/>
        <w:t>Περιβαλλοντική Εκπαίδευση - Αναμόρφωση περιβαλλοντικής εκπαίδευσης,</w:t>
      </w:r>
    </w:p>
    <w:p w:rsidR="00F8755E" w:rsidRPr="00AA1F4B" w:rsidRDefault="00F8755E" w:rsidP="00280DD8">
      <w:r w:rsidRPr="00AA1F4B">
        <w:t xml:space="preserve">Οι </w:t>
      </w:r>
      <w:r w:rsidRPr="00AA1F4B">
        <w:rPr>
          <w:rStyle w:val="Strong"/>
          <w:bCs/>
        </w:rPr>
        <w:t>Άξονες Προτεραιότητας 4,5,6</w:t>
      </w:r>
      <w:r w:rsidRPr="00AA1F4B">
        <w:t xml:space="preserve"> συμβάλλουν στις:</w:t>
      </w:r>
    </w:p>
    <w:p w:rsidR="00F8755E" w:rsidRDefault="00F8755E" w:rsidP="00E36870">
      <w:pPr>
        <w:pStyle w:val="ListBullet"/>
        <w:numPr>
          <w:ilvl w:val="0"/>
          <w:numId w:val="17"/>
        </w:numPr>
      </w:pPr>
      <w:r w:rsidRPr="00AA1F4B">
        <w:t>ΟΚΓ 9 (ΕΣ)</w:t>
      </w:r>
    </w:p>
    <w:p w:rsidR="00F8755E" w:rsidRDefault="00F8755E" w:rsidP="00E36870">
      <w:pPr>
        <w:pStyle w:val="ListBullet"/>
        <w:numPr>
          <w:ilvl w:val="0"/>
          <w:numId w:val="17"/>
        </w:numPr>
      </w:pPr>
      <w:r w:rsidRPr="00AA1F4B">
        <w:t>ΟΚΓ 15(ΕΣ)</w:t>
      </w:r>
    </w:p>
    <w:p w:rsidR="00F8755E" w:rsidRDefault="00F8755E" w:rsidP="00E36870">
      <w:pPr>
        <w:pStyle w:val="ListBullet"/>
        <w:numPr>
          <w:ilvl w:val="0"/>
          <w:numId w:val="17"/>
        </w:numPr>
      </w:pPr>
      <w:r w:rsidRPr="00AA1F4B">
        <w:t>ΟΚΓ 20 (ΕΣ)</w:t>
      </w:r>
    </w:p>
    <w:p w:rsidR="00F8755E" w:rsidRDefault="00F8755E" w:rsidP="00E36870">
      <w:pPr>
        <w:pStyle w:val="ListBullet"/>
        <w:numPr>
          <w:ilvl w:val="0"/>
          <w:numId w:val="17"/>
        </w:numPr>
      </w:pPr>
      <w:r w:rsidRPr="00AA1F4B">
        <w:t>ΟΚΓ 23 (ΑΣ)</w:t>
      </w:r>
    </w:p>
    <w:p w:rsidR="00F8755E" w:rsidRDefault="00F8755E" w:rsidP="00E36870">
      <w:pPr>
        <w:pStyle w:val="ListBullet"/>
        <w:numPr>
          <w:ilvl w:val="0"/>
          <w:numId w:val="17"/>
        </w:numPr>
      </w:pPr>
      <w:r w:rsidRPr="00AA1F4B">
        <w:t>ΟΚΓ 24 (ΑΣ).</w:t>
      </w:r>
    </w:p>
    <w:p w:rsidR="00F8755E" w:rsidRDefault="00F8755E" w:rsidP="00E36870">
      <w:pPr>
        <w:pStyle w:val="ListBullet"/>
        <w:numPr>
          <w:ilvl w:val="0"/>
          <w:numId w:val="17"/>
        </w:numPr>
      </w:pPr>
      <w:r w:rsidRPr="00494ED8">
        <w:t>Μ</w:t>
      </w:r>
      <w:r>
        <w:t>έ</w:t>
      </w:r>
      <w:r w:rsidRPr="00494ED8">
        <w:t xml:space="preserve">χρι το τέλος του 2013 εντάχθηκαν </w:t>
      </w:r>
      <w:r>
        <w:t>199</w:t>
      </w:r>
      <w:r w:rsidRPr="00494ED8">
        <w:t xml:space="preserve"> πράξεις (</w:t>
      </w:r>
      <w:r>
        <w:t>3</w:t>
      </w:r>
      <w:r w:rsidRPr="00494ED8">
        <w:t xml:space="preserve"> πράξεις το 2013) συνολικού προϋπολογισμού </w:t>
      </w:r>
      <w:r>
        <w:t>360</w:t>
      </w:r>
      <w:r w:rsidRPr="00494ED8">
        <w:t>Μ€ (</w:t>
      </w:r>
      <w:r>
        <w:t>24</w:t>
      </w:r>
      <w:r w:rsidRPr="00494ED8">
        <w:t xml:space="preserve"> Μ€ το 2013), ενώ πραγματοποιήθηκαν δαπάνες ύψους </w:t>
      </w:r>
      <w:r>
        <w:t>179</w:t>
      </w:r>
      <w:r w:rsidRPr="00494ED8">
        <w:t>Μ€ (</w:t>
      </w:r>
      <w:r>
        <w:t>63</w:t>
      </w:r>
      <w:r w:rsidRPr="00494ED8">
        <w:t xml:space="preserve"> Μ€ το 2013)).</w:t>
      </w:r>
    </w:p>
    <w:p w:rsidR="00F8755E" w:rsidRPr="007072D0" w:rsidRDefault="00F8755E" w:rsidP="00B478CD">
      <w:r w:rsidRPr="007072D0">
        <w:t xml:space="preserve">Υλοποιούνται σημαντικές πράξεις που συμβάλουν στις ΟΚΓ 9 (ΕΣ), </w:t>
      </w:r>
      <w:r w:rsidRPr="007072D0">
        <w:tab/>
        <w:t xml:space="preserve">ΟΚΓ 15 (ΕΣ), ΟΚΓ 20 (ΕΣ), ΟΚΓ 23 (ΑΣ) και ΟΚΓ 24 (ΑΣ), όπως ενδεικτικά αναφέρονται η Πρακτική Άσκηση γ΄βάθμιας εκπαίδευσης, η Πρακτική Άσκηση ΕΠΑΣ Μαθητείας και οι Μονάδες Καινοτομίας και Επιχειρηματικότητας των Α.Ε.Ι. </w:t>
      </w:r>
    </w:p>
    <w:p w:rsidR="00F8755E" w:rsidRPr="00AA1F4B" w:rsidRDefault="00F8755E" w:rsidP="00280DD8">
      <w:r w:rsidRPr="007072D0">
        <w:t xml:space="preserve">Οι </w:t>
      </w:r>
      <w:r w:rsidRPr="007072D0">
        <w:rPr>
          <w:rStyle w:val="Strong"/>
          <w:bCs/>
        </w:rPr>
        <w:t>Άξονες Προτεραιότητας 7,8,9</w:t>
      </w:r>
      <w:r w:rsidRPr="007072D0">
        <w:t xml:space="preserve"> συμβάλλουν στις:</w:t>
      </w:r>
    </w:p>
    <w:p w:rsidR="00F8755E" w:rsidRDefault="00F8755E" w:rsidP="00E36870">
      <w:pPr>
        <w:pStyle w:val="ListBullet"/>
        <w:numPr>
          <w:ilvl w:val="0"/>
          <w:numId w:val="17"/>
        </w:numPr>
      </w:pPr>
      <w:r w:rsidRPr="00AA1F4B">
        <w:t>ΟΚΓ 9 (ΕΣ)</w:t>
      </w:r>
    </w:p>
    <w:p w:rsidR="00F8755E" w:rsidRDefault="00F8755E" w:rsidP="00E36870">
      <w:pPr>
        <w:pStyle w:val="ListBullet"/>
        <w:numPr>
          <w:ilvl w:val="0"/>
          <w:numId w:val="17"/>
        </w:numPr>
      </w:pPr>
      <w:r w:rsidRPr="00AA1F4B">
        <w:t>ΟΚΓ 20 (ΕΣ)</w:t>
      </w:r>
    </w:p>
    <w:p w:rsidR="00F8755E" w:rsidRDefault="00F8755E" w:rsidP="00E36870">
      <w:pPr>
        <w:pStyle w:val="ListBullet"/>
        <w:numPr>
          <w:ilvl w:val="0"/>
          <w:numId w:val="17"/>
        </w:numPr>
      </w:pPr>
      <w:r w:rsidRPr="00AA1F4B">
        <w:t>ΟΚΓ 23 (ΑΣ)</w:t>
      </w:r>
    </w:p>
    <w:p w:rsidR="00F8755E" w:rsidRDefault="00F8755E" w:rsidP="00E36870">
      <w:pPr>
        <w:pStyle w:val="ListBullet"/>
        <w:numPr>
          <w:ilvl w:val="0"/>
          <w:numId w:val="17"/>
        </w:numPr>
      </w:pPr>
      <w:r w:rsidRPr="00AA1F4B">
        <w:t>ΟΚΓ 24 (ΑΣ).</w:t>
      </w:r>
    </w:p>
    <w:p w:rsidR="00F8755E" w:rsidRDefault="00F8755E" w:rsidP="00E36870">
      <w:pPr>
        <w:pStyle w:val="ListBullet"/>
        <w:numPr>
          <w:ilvl w:val="0"/>
          <w:numId w:val="17"/>
        </w:numPr>
      </w:pPr>
      <w:r>
        <w:t>Μ</w:t>
      </w:r>
      <w:r w:rsidRPr="00494ED8">
        <w:t xml:space="preserve">έχρι το τέλος του 2013 εντάχθηκαν </w:t>
      </w:r>
      <w:r>
        <w:t>61</w:t>
      </w:r>
      <w:r w:rsidRPr="00494ED8">
        <w:t xml:space="preserve"> πράξεις (</w:t>
      </w:r>
      <w:r>
        <w:t>5</w:t>
      </w:r>
      <w:r w:rsidRPr="00494ED8">
        <w:t xml:space="preserve"> πράξεις το 2013) συνολικού προϋπολογισμού </w:t>
      </w:r>
      <w:r>
        <w:t>218</w:t>
      </w:r>
      <w:r w:rsidRPr="00494ED8">
        <w:t>Μ€ (</w:t>
      </w:r>
      <w:r>
        <w:t xml:space="preserve">6,5 </w:t>
      </w:r>
      <w:r w:rsidRPr="00494ED8">
        <w:t xml:space="preserve">Μ€ το 2013), ενώ πραγματοποιήθηκαν δαπάνες ύψους </w:t>
      </w:r>
      <w:r>
        <w:t>85</w:t>
      </w:r>
      <w:r w:rsidRPr="00494ED8">
        <w:t>Μ€ (</w:t>
      </w:r>
      <w:r>
        <w:t>19</w:t>
      </w:r>
      <w:r w:rsidRPr="00494ED8">
        <w:t>Μ€ το 2013).</w:t>
      </w:r>
    </w:p>
    <w:p w:rsidR="00F8755E" w:rsidRPr="00AA1F4B" w:rsidRDefault="00F8755E" w:rsidP="00B478CD">
      <w:r w:rsidRPr="00B478CD">
        <w:t xml:space="preserve">Υλοποιούνται σημαντικές πράξεις που συμβάλουν στις </w:t>
      </w:r>
      <w:r>
        <w:tab/>
        <w:t xml:space="preserve">ΟΚΓ 9 (ΕΣ), </w:t>
      </w:r>
      <w:r>
        <w:tab/>
        <w:t>ΟΚΓ 20 (ΕΣ), ΟΚΓ 23 (ΑΣ) και ΟΚΓ 24 (ΑΣ)</w:t>
      </w:r>
      <w:r w:rsidRPr="00B478CD">
        <w:t>, όπως ενδεικτικά αναφέρονται τα Κ</w:t>
      </w:r>
      <w:r>
        <w:t xml:space="preserve">έντρα Εκπαίδευσης Ενηλίκων, τα </w:t>
      </w:r>
      <w:r w:rsidRPr="00B478CD">
        <w:t>Σχολεία Δεύτερης Ευκαιρίας και η Εκπαίδευση Ενηλίκων στην απόκτηση βασικών δεξιοτήτων στις νέες τεχνολογίες.</w:t>
      </w:r>
    </w:p>
    <w:p w:rsidR="00F8755E" w:rsidRPr="00AA1F4B" w:rsidRDefault="00F8755E" w:rsidP="00280DD8">
      <w:r w:rsidRPr="00AA1F4B">
        <w:t xml:space="preserve">Οι </w:t>
      </w:r>
      <w:r w:rsidRPr="00AA1F4B">
        <w:rPr>
          <w:rStyle w:val="Strong"/>
          <w:bCs/>
        </w:rPr>
        <w:t>Άξονες Προτεραιότητας 10,11,12</w:t>
      </w:r>
      <w:r w:rsidRPr="00AA1F4B">
        <w:t xml:space="preserve"> συμβάλλουν στις:</w:t>
      </w:r>
    </w:p>
    <w:p w:rsidR="00F8755E" w:rsidRDefault="00F8755E" w:rsidP="00E36870">
      <w:pPr>
        <w:pStyle w:val="ListBullet"/>
        <w:numPr>
          <w:ilvl w:val="0"/>
          <w:numId w:val="17"/>
        </w:numPr>
      </w:pPr>
      <w:r w:rsidRPr="00AA1F4B">
        <w:t>ΟΚΓ 7 (ΑΣ)</w:t>
      </w:r>
    </w:p>
    <w:p w:rsidR="00F8755E" w:rsidRDefault="00F8755E" w:rsidP="00E36870">
      <w:pPr>
        <w:pStyle w:val="ListBullet"/>
        <w:numPr>
          <w:ilvl w:val="0"/>
          <w:numId w:val="17"/>
        </w:numPr>
      </w:pPr>
      <w:r w:rsidRPr="00AA1F4B">
        <w:t>ΟΚΓ 8 (ΕΣ)</w:t>
      </w:r>
    </w:p>
    <w:p w:rsidR="00F8755E" w:rsidRDefault="00F8755E" w:rsidP="00E36870">
      <w:pPr>
        <w:pStyle w:val="ListBullet"/>
        <w:numPr>
          <w:ilvl w:val="0"/>
          <w:numId w:val="17"/>
        </w:numPr>
      </w:pPr>
      <w:r w:rsidRPr="00AA1F4B">
        <w:t xml:space="preserve">ΟΚΓ 23 (ΑΣ) </w:t>
      </w:r>
    </w:p>
    <w:p w:rsidR="00F8755E" w:rsidRDefault="00F8755E" w:rsidP="00E36870">
      <w:pPr>
        <w:pStyle w:val="ListBullet"/>
        <w:numPr>
          <w:ilvl w:val="0"/>
          <w:numId w:val="17"/>
        </w:numPr>
      </w:pPr>
      <w:r w:rsidRPr="00AA1F4B">
        <w:t>ΟΚΓ 24 (ΑΣ).</w:t>
      </w:r>
    </w:p>
    <w:p w:rsidR="00F8755E" w:rsidRDefault="00F8755E" w:rsidP="00B478CD">
      <w:r>
        <w:t>Μ</w:t>
      </w:r>
      <w:r w:rsidRPr="00494ED8">
        <w:t xml:space="preserve">έχρι το τέλος του 2013 εντάχθηκαν </w:t>
      </w:r>
      <w:r>
        <w:t>675</w:t>
      </w:r>
      <w:r w:rsidRPr="00494ED8">
        <w:t xml:space="preserve"> πράξεις (</w:t>
      </w:r>
      <w:r>
        <w:t>12</w:t>
      </w:r>
      <w:r w:rsidRPr="00494ED8">
        <w:t xml:space="preserve"> πράξεις το 2013) συνολικού προϋπολογισμού </w:t>
      </w:r>
      <w:r>
        <w:t>346</w:t>
      </w:r>
      <w:r w:rsidRPr="00494ED8">
        <w:t>Μ€ (</w:t>
      </w:r>
      <w:r>
        <w:t xml:space="preserve">2,5 </w:t>
      </w:r>
      <w:r w:rsidRPr="00494ED8">
        <w:t xml:space="preserve">Μ€ το 2013), ενώ πραγματοποιήθηκαν δαπάνες ύψους </w:t>
      </w:r>
      <w:r>
        <w:t>164</w:t>
      </w:r>
      <w:r w:rsidRPr="00494ED8">
        <w:t>Μ€ (</w:t>
      </w:r>
      <w:r>
        <w:t>100</w:t>
      </w:r>
      <w:r w:rsidRPr="00494ED8">
        <w:t>Μ€ το 2013)</w:t>
      </w:r>
    </w:p>
    <w:p w:rsidR="00F8755E" w:rsidRPr="00D2474D" w:rsidRDefault="00F8755E" w:rsidP="00B478CD">
      <w:r w:rsidRPr="00D2474D">
        <w:t>Οι πράξεις</w:t>
      </w:r>
      <w:r>
        <w:t>:</w:t>
      </w:r>
      <w:r w:rsidRPr="00D2474D">
        <w:t xml:space="preserve"> </w:t>
      </w:r>
      <w:r>
        <w:t>Υ</w:t>
      </w:r>
      <w:r w:rsidRPr="00D2474D">
        <w:t>ποτροφίες του Ιδρύματος Κρατικών Υποτροφιών, ΗΡΑΚΛΕΙΤΟΣ</w:t>
      </w:r>
      <w:r>
        <w:t xml:space="preserve"> ΙΙ,</w:t>
      </w:r>
      <w:r w:rsidRPr="00D2474D">
        <w:t xml:space="preserve"> </w:t>
      </w:r>
      <w:r>
        <w:t xml:space="preserve"> </w:t>
      </w:r>
      <w:r w:rsidRPr="00D2474D">
        <w:t xml:space="preserve"> ΑΡΙΣΤΕΙΑ</w:t>
      </w:r>
      <w:r>
        <w:t>, ΘΑΛΗΣ, Ενίσχυση μεταδιδακτόρων</w:t>
      </w:r>
      <w:r w:rsidRPr="00D2474D">
        <w:t xml:space="preserve"> συμβάλ</w:t>
      </w:r>
      <w:r>
        <w:t>λ</w:t>
      </w:r>
      <w:r w:rsidRPr="00D2474D">
        <w:t xml:space="preserve">ουν στις ΟΚΓ 7 (ΑΣ), ΟΚΓ 8 (ΕΣ), </w:t>
      </w:r>
      <w:r w:rsidRPr="00D2474D">
        <w:tab/>
        <w:t>ΟΚΓ 23 (ΑΣ), ΟΚΓ 24 (ΑΣ).</w:t>
      </w:r>
    </w:p>
    <w:p w:rsidR="00F8755E" w:rsidRDefault="00F8755E" w:rsidP="00280DD8"/>
    <w:p w:rsidR="00F8755E" w:rsidRDefault="00F8755E" w:rsidP="00E36870">
      <w:pPr>
        <w:pStyle w:val="Heading3"/>
        <w:numPr>
          <w:ilvl w:val="2"/>
          <w:numId w:val="16"/>
        </w:numPr>
      </w:pPr>
      <w:bookmarkStart w:id="39" w:name="_Toc389660566"/>
      <w:r>
        <w:t>Συμβολή του ΕΠ στην στρατηγική για την Ευρώπη 2020</w:t>
      </w:r>
      <w:bookmarkEnd w:id="39"/>
    </w:p>
    <w:p w:rsidR="00F8755E" w:rsidRDefault="00F8755E" w:rsidP="00324030">
      <w:r>
        <w:t>Η</w:t>
      </w:r>
      <w:r w:rsidRPr="00951F4E">
        <w:t xml:space="preserve"> στρατηγική «Ευρώπη 2020», θα επιτρέψει στην Ένωση να εξέλθει ισχυρότερη από την κρίση και να στρέψει την οικονομία της προς μια έξυπνη, βιώσιμη κ</w:t>
      </w:r>
      <w:r>
        <w:t>αι χωρίς αποκλεισμούς ανάπτυξη.</w:t>
      </w:r>
    </w:p>
    <w:p w:rsidR="00F8755E" w:rsidRDefault="00F8755E" w:rsidP="00324030">
      <w:r w:rsidRPr="00951F4E">
        <w:t>Πέντε πρωταρχικοί στόχοι, που περιγράφονται στις αντίστοιχες κατευθυντήριες γραμμές, αποτελούν κοινούς στόχους που καθοδηγούν τις ενέργειες των κρατών μελών, λαμβάνοντας υπόψη τις σχετικές αρχικές τους θέσεις και τις εθνικές τους συνθήκες, και εκείνες της Ένωσης. Τα κράτη μέλη θα πρέπει να καταβάλουν κάθε δυνατή προσπάθεια για την επίτευξη των εθνικών στόχων και την εξάλειψη των εμποδίων που αναχαιτίζουν την ανάπτυξη</w:t>
      </w:r>
      <w:r>
        <w:t>.</w:t>
      </w:r>
    </w:p>
    <w:p w:rsidR="00F8755E" w:rsidRPr="00774153" w:rsidRDefault="00F8755E" w:rsidP="002A6E6F">
      <w:pPr>
        <w:rPr>
          <w:bCs/>
          <w:iCs/>
        </w:rPr>
      </w:pPr>
      <w:r w:rsidRPr="00774153">
        <w:rPr>
          <w:bCs/>
          <w:iCs/>
        </w:rPr>
        <w:t xml:space="preserve">Η ΕΕ έχει θέσει φιλόδοξους </w:t>
      </w:r>
      <w:r w:rsidRPr="001355A8">
        <w:rPr>
          <w:b/>
          <w:bCs/>
          <w:iCs/>
        </w:rPr>
        <w:t>στόχους σε πέντε βασικούς τομείς</w:t>
      </w:r>
      <w:r w:rsidRPr="00774153">
        <w:rPr>
          <w:bCs/>
          <w:iCs/>
        </w:rPr>
        <w:t>, που θα πρέπει να έχουν υλοποιηθεί έως το 2020:</w:t>
      </w:r>
    </w:p>
    <w:p w:rsidR="00F8755E" w:rsidRDefault="00F8755E" w:rsidP="00BE223F">
      <w:pPr>
        <w:pStyle w:val="ListBullet"/>
        <w:numPr>
          <w:ilvl w:val="0"/>
          <w:numId w:val="13"/>
        </w:numPr>
        <w:tabs>
          <w:tab w:val="num" w:pos="360"/>
        </w:tabs>
        <w:spacing w:before="0" w:after="0" w:line="340" w:lineRule="atLeast"/>
      </w:pPr>
      <w:r w:rsidRPr="00774153">
        <w:t>Απασχόληση – Να απασχολείται το 75% του πληθυσμού ηλικίας 20-64 ετών</w:t>
      </w:r>
    </w:p>
    <w:p w:rsidR="00F8755E" w:rsidRDefault="00F8755E" w:rsidP="00BE223F">
      <w:pPr>
        <w:pStyle w:val="ListBullet"/>
        <w:numPr>
          <w:ilvl w:val="0"/>
          <w:numId w:val="13"/>
        </w:numPr>
        <w:tabs>
          <w:tab w:val="num" w:pos="360"/>
        </w:tabs>
        <w:spacing w:before="0" w:after="0" w:line="340" w:lineRule="atLeast"/>
      </w:pPr>
      <w:r w:rsidRPr="00774153">
        <w:t>Καινοτομία – Να επενδύεται σε έρευνα &amp; ανάπτυξη το 3% του ΑΕγχΠ της ΕΕ</w:t>
      </w:r>
    </w:p>
    <w:p w:rsidR="00F8755E" w:rsidRDefault="00F8755E" w:rsidP="00BE223F">
      <w:pPr>
        <w:pStyle w:val="ListBullet"/>
        <w:numPr>
          <w:ilvl w:val="0"/>
          <w:numId w:val="13"/>
        </w:numPr>
        <w:tabs>
          <w:tab w:val="num" w:pos="360"/>
        </w:tabs>
        <w:spacing w:before="0" w:after="0" w:line="340" w:lineRule="atLeast"/>
      </w:pPr>
      <w:r w:rsidRPr="00774153">
        <w:t xml:space="preserve">Κλιματική αλλαγή – Να επιτευχθούν οι κλιματικοί/ενεργειακοί στόχοι «20/20/20» (περιλαμβανομένης μιας </w:t>
      </w:r>
      <w:r>
        <w:t>ενίσχυ</w:t>
      </w:r>
      <w:r w:rsidRPr="00774153">
        <w:t>σης της μείωσης των εκπομπών στο 30%, εφόσον οι συνθήκες</w:t>
      </w:r>
      <w:r>
        <w:t xml:space="preserve"> το επιτρέπουν</w:t>
      </w:r>
      <w:r w:rsidRPr="00774153">
        <w:t>)</w:t>
      </w:r>
    </w:p>
    <w:p w:rsidR="00F8755E" w:rsidRDefault="00F8755E" w:rsidP="00BE223F">
      <w:pPr>
        <w:pStyle w:val="ListBullet"/>
        <w:numPr>
          <w:ilvl w:val="0"/>
          <w:numId w:val="13"/>
        </w:numPr>
        <w:tabs>
          <w:tab w:val="num" w:pos="360"/>
        </w:tabs>
        <w:spacing w:before="0" w:after="0" w:line="340" w:lineRule="atLeast"/>
      </w:pPr>
      <w:r w:rsidRPr="00774153">
        <w:t xml:space="preserve">Εκπαίδευση – Να </w:t>
      </w:r>
      <w:r>
        <w:t xml:space="preserve">μειωθεί </w:t>
      </w:r>
      <w:r w:rsidRPr="00774153">
        <w:t xml:space="preserve">κάτω από το 10% το ποσοστό των μαθητών που εγκαταλείπουν πρόωρα το σχολείο, και να έχει ολοκληρώσει </w:t>
      </w:r>
      <w:r>
        <w:t xml:space="preserve">την </w:t>
      </w:r>
      <w:r w:rsidRPr="00774153">
        <w:t>τριτοβάθμια ή ισοδύναμη εκπαίδευση τουλάχιστον το 40% των ατόμων ηλικίας 30-34 ετών</w:t>
      </w:r>
    </w:p>
    <w:p w:rsidR="00F8755E" w:rsidRDefault="00F8755E" w:rsidP="00BE223F">
      <w:pPr>
        <w:pStyle w:val="ListBullet"/>
        <w:numPr>
          <w:ilvl w:val="0"/>
          <w:numId w:val="13"/>
        </w:numPr>
        <w:tabs>
          <w:tab w:val="num" w:pos="360"/>
        </w:tabs>
        <w:spacing w:before="0" w:after="0" w:line="340" w:lineRule="atLeast"/>
      </w:pPr>
      <w:r>
        <w:t>Φτώχεια – Να μειωθεί η φτώχεια</w:t>
      </w:r>
      <w:r w:rsidRPr="00774153">
        <w:t xml:space="preserve"> μέσω της εξάλειψης του κινδύνου της φτώχειας ή του αποκλεισμού για τουλάχιστον 20 εκατομμύρια ανθρώπους</w:t>
      </w:r>
      <w:r>
        <w:t>.</w:t>
      </w:r>
    </w:p>
    <w:p w:rsidR="00F8755E" w:rsidRDefault="00F8755E" w:rsidP="00184A53"/>
    <w:p w:rsidR="00F8755E" w:rsidRDefault="00F8755E" w:rsidP="002A6E6F">
      <w:pPr>
        <w:rPr>
          <w:b/>
        </w:rPr>
      </w:pPr>
      <w:r w:rsidRPr="00774153">
        <w:rPr>
          <w:bCs/>
          <w:iCs/>
        </w:rPr>
        <w:t xml:space="preserve">Οι πέντε </w:t>
      </w:r>
      <w:r>
        <w:rPr>
          <w:bCs/>
          <w:iCs/>
        </w:rPr>
        <w:t xml:space="preserve">αυτοί </w:t>
      </w:r>
      <w:r w:rsidRPr="00774153">
        <w:rPr>
          <w:bCs/>
          <w:iCs/>
        </w:rPr>
        <w:t xml:space="preserve">στόχοι σε επίπεδο </w:t>
      </w:r>
      <w:r>
        <w:rPr>
          <w:bCs/>
          <w:iCs/>
        </w:rPr>
        <w:t>ευρωπαϊκής ένωσης μετατρέπονται</w:t>
      </w:r>
      <w:r w:rsidRPr="00774153">
        <w:rPr>
          <w:bCs/>
          <w:iCs/>
        </w:rPr>
        <w:t xml:space="preserve"> στη συνέχεια σε εθνικούς στόχους για κάθε κράτος μέλος, αντικατοπτρίζοντας τις διαφορετικές καταστάσεις και συνθήκες της κάθε χώρας. </w:t>
      </w:r>
      <w:r w:rsidRPr="00774153">
        <w:t xml:space="preserve">Δεδομένου του γεγονότος ότι η ενίσχυση της ανάπτυξης και της απασχόλησης αποτελούν νευραλγικούς τομείς για τα κράτη μέλη μέσα στην οικονομική κρίση, η Ευρωπαϊκή Ένωση τους συμπληρώνει με </w:t>
      </w:r>
      <w:r w:rsidRPr="001355A8">
        <w:rPr>
          <w:b/>
        </w:rPr>
        <w:t>7 εμβληματικές πρωτοβουλίες</w:t>
      </w:r>
      <w:r>
        <w:rPr>
          <w:b/>
        </w:rPr>
        <w:t>:</w:t>
      </w:r>
    </w:p>
    <w:p w:rsidR="00F8755E" w:rsidRDefault="00F8755E" w:rsidP="00BE223F">
      <w:pPr>
        <w:numPr>
          <w:ilvl w:val="0"/>
          <w:numId w:val="59"/>
        </w:numPr>
        <w:spacing w:before="0" w:after="200" w:line="276" w:lineRule="auto"/>
        <w:ind w:left="714" w:hanging="357"/>
      </w:pPr>
      <w:r w:rsidRPr="00774153">
        <w:t xml:space="preserve">Ψηφιακό θεματολόγιο για την Ευρώπη </w:t>
      </w:r>
    </w:p>
    <w:p w:rsidR="00F8755E" w:rsidRDefault="00F8755E" w:rsidP="00E36870">
      <w:pPr>
        <w:numPr>
          <w:ilvl w:val="0"/>
          <w:numId w:val="59"/>
        </w:numPr>
        <w:spacing w:before="0" w:after="200" w:line="276" w:lineRule="auto"/>
      </w:pPr>
      <w:r w:rsidRPr="00774153">
        <w:t xml:space="preserve">Ένωση Καινοτομίας </w:t>
      </w:r>
    </w:p>
    <w:p w:rsidR="00F8755E" w:rsidRDefault="00F8755E" w:rsidP="00E36870">
      <w:pPr>
        <w:numPr>
          <w:ilvl w:val="0"/>
          <w:numId w:val="59"/>
        </w:numPr>
        <w:spacing w:before="0" w:after="200" w:line="276" w:lineRule="auto"/>
      </w:pPr>
      <w:r w:rsidRPr="00774153">
        <w:t xml:space="preserve">Νεολαία σε κίνηση </w:t>
      </w:r>
    </w:p>
    <w:p w:rsidR="00F8755E" w:rsidRDefault="00F8755E" w:rsidP="00E36870">
      <w:pPr>
        <w:numPr>
          <w:ilvl w:val="0"/>
          <w:numId w:val="59"/>
        </w:numPr>
        <w:spacing w:before="0" w:after="200" w:line="276" w:lineRule="auto"/>
      </w:pPr>
      <w:r w:rsidRPr="00774153">
        <w:t xml:space="preserve">Μια Ευρώπη που χρησιμοποιεί αποτελεσματικά τους πόρους της </w:t>
      </w:r>
    </w:p>
    <w:p w:rsidR="00F8755E" w:rsidRDefault="00F8755E" w:rsidP="00E36870">
      <w:pPr>
        <w:numPr>
          <w:ilvl w:val="0"/>
          <w:numId w:val="59"/>
        </w:numPr>
        <w:spacing w:before="0" w:after="200" w:line="276" w:lineRule="auto"/>
      </w:pPr>
      <w:r w:rsidRPr="00774153">
        <w:t xml:space="preserve">Μια βιομηχανική πολιτική για την εποχή της παγκοσμιοποίησης </w:t>
      </w:r>
    </w:p>
    <w:p w:rsidR="00F8755E" w:rsidRDefault="00F8755E" w:rsidP="00E36870">
      <w:pPr>
        <w:numPr>
          <w:ilvl w:val="0"/>
          <w:numId w:val="59"/>
        </w:numPr>
        <w:spacing w:before="0" w:after="200" w:line="276" w:lineRule="auto"/>
      </w:pPr>
      <w:r w:rsidRPr="00774153">
        <w:t xml:space="preserve">Ατζέντα για νέες δεξιότητες και θέσεις εργασίας </w:t>
      </w:r>
    </w:p>
    <w:p w:rsidR="00F8755E" w:rsidRDefault="00F8755E" w:rsidP="00E36870">
      <w:pPr>
        <w:numPr>
          <w:ilvl w:val="0"/>
          <w:numId w:val="59"/>
        </w:numPr>
        <w:spacing w:before="0" w:after="200" w:line="276" w:lineRule="auto"/>
      </w:pPr>
      <w:r w:rsidRPr="00774153">
        <w:t xml:space="preserve">Ευρωπαϊκή πλατφόρμα κατά της φτώχειας </w:t>
      </w:r>
    </w:p>
    <w:p w:rsidR="00F8755E" w:rsidRDefault="00F8755E" w:rsidP="002A6E6F">
      <w:r w:rsidRPr="00774153">
        <w:t>Για κάθε τέτοια πρωτοβουλία οι ευρωπαϊκές και οι εθνικές αρχές θα πρέπει να συντονίσουν τις προσπάθειές τους για να επιτύχουν καλύτερα αποτελέσματα. Η επιτυχία της στρατηγικής "Ευρώπη 2020" εξαρτάται σε καθοριστικό βαθμό από την ικανότητα των κρατών μελών να εφαρμόσουν τις αναγκαίες μεταρρυθμίσεις σε εθνικό επίπεδο, ώστε να τονώσουν την ανάπτυξη – π.χ. αυξάνοντας τα ποσοστά απασχόλησης και τις επενδύσεις στην έρευνα, καθώς και να συνεργαστούν με την Ευρωπαϊκή Επιτροπή στο πλαίσιο των επτά εμβληματικών πρωτοβουλιών.</w:t>
      </w:r>
    </w:p>
    <w:p w:rsidR="00F8755E" w:rsidRDefault="00F8755E" w:rsidP="002A6E6F">
      <w:r>
        <w:t xml:space="preserve">Σημαντική επίσης πρωτοβουλία της Ε.Ε. αποτελεί </w:t>
      </w:r>
      <w:r w:rsidRPr="003659F4">
        <w:rPr>
          <w:b/>
        </w:rPr>
        <w:t>η «Απασχόληση των Νέων» (Youth Initiative)</w:t>
      </w:r>
      <w:r>
        <w:t>. Η ανακοίνωση της πολιτικής για την «Απασχόληση των Νέων» έχει σκοπό να συμπληρώσει τις προτεραιότητες σχετικά με την απασχόληση παρέχοντας μεσοπρόθεσμη πολιτική καθοδήγηση σε σχέση με τους στόχους της στρατηγικής «Ευρώπη 2020» για την απασχόληση. Αποτελεί συνέχεια των κατευθυντήριων γραμμών για την απασχόληση, καθορίζει ενέργειες που απαιτούν ιδιαίτερη έμφαση στην παρούσα συγκυρία και αποσκοπεί στην οικοδόμηση εμπιστοσύνης μεταξύ όλων των παραγόντων και στην ενίσχυση του αισθήματος ασφάλειας, έτσι ώστε να τεθούν σε κίνηση οι απαραίτητες μεταρρυθμίσεις στον τομέα της απασχόλησης. Στο πλαίσιο αυτό, η πρωτοβουλία της ΕΕ θέτει σε κίνηση τους μοχλούς της, έτσι ώστε να στηρίξει την ανάκαμψη που συνοδεύεται από την αύξηση των θέσεων εργασίας, τόσο από την πλευρά της ζήτησης όσο και από την πλευρά της προσφοράς στην αγορά εργασίας, και προχωρώντας και άλλο στην οδό μιας πραγματικής ευρωπαϊκής αγοράς εργασίας.</w:t>
      </w:r>
    </w:p>
    <w:p w:rsidR="00F8755E" w:rsidRPr="00774153" w:rsidRDefault="00F8755E" w:rsidP="002A6E6F">
      <w:pPr>
        <w:rPr>
          <w:bCs/>
          <w:iCs/>
        </w:rPr>
      </w:pPr>
      <w:r w:rsidRPr="00774153">
        <w:rPr>
          <w:bCs/>
          <w:iCs/>
        </w:rPr>
        <w:t>Στο πλαίσιο αυτό, η συνέργεια του ΕΠΕΔΜΒ παρατηρείται μεγάλη σε 3 από τους 5 βασικούς στό</w:t>
      </w:r>
      <w:r>
        <w:rPr>
          <w:bCs/>
          <w:iCs/>
        </w:rPr>
        <w:t>χους</w:t>
      </w:r>
      <w:r w:rsidRPr="002A6E6F">
        <w:rPr>
          <w:bCs/>
          <w:iCs/>
        </w:rPr>
        <w:t xml:space="preserve"> </w:t>
      </w:r>
      <w:r>
        <w:rPr>
          <w:bCs/>
          <w:iCs/>
        </w:rPr>
        <w:t xml:space="preserve">και το ίδιο ισχύει με τις </w:t>
      </w:r>
      <w:r w:rsidRPr="00774153">
        <w:rPr>
          <w:bCs/>
          <w:iCs/>
        </w:rPr>
        <w:t>κατηγορίες παρ</w:t>
      </w:r>
      <w:r>
        <w:rPr>
          <w:bCs/>
          <w:iCs/>
        </w:rPr>
        <w:t>έμβα</w:t>
      </w:r>
      <w:r w:rsidRPr="00774153">
        <w:rPr>
          <w:bCs/>
          <w:iCs/>
        </w:rPr>
        <w:t>σ</w:t>
      </w:r>
      <w:r>
        <w:rPr>
          <w:bCs/>
          <w:iCs/>
        </w:rPr>
        <w:t>ης</w:t>
      </w:r>
      <w:r w:rsidRPr="00774153">
        <w:rPr>
          <w:bCs/>
          <w:iCs/>
        </w:rPr>
        <w:t xml:space="preserve"> του Προγράμματος </w:t>
      </w:r>
      <w:r>
        <w:rPr>
          <w:bCs/>
          <w:iCs/>
        </w:rPr>
        <w:t xml:space="preserve">οι οποίοι παρουσιάζουν έντονη συνάφεια </w:t>
      </w:r>
      <w:r w:rsidRPr="00774153">
        <w:rPr>
          <w:bCs/>
          <w:iCs/>
        </w:rPr>
        <w:t xml:space="preserve">με τους στρατηγικούς στόχους της «Ευρώπης 2020». </w:t>
      </w:r>
    </w:p>
    <w:p w:rsidR="00F8755E" w:rsidRPr="00774153" w:rsidRDefault="00F8755E" w:rsidP="002A6E6F">
      <w:pPr>
        <w:rPr>
          <w:bCs/>
          <w:iCs/>
        </w:rPr>
      </w:pPr>
      <w:r w:rsidRPr="00774153">
        <w:rPr>
          <w:bCs/>
          <w:iCs/>
        </w:rPr>
        <w:t xml:space="preserve">Συγκεκριμένα, </w:t>
      </w:r>
    </w:p>
    <w:p w:rsidR="00F8755E" w:rsidRDefault="00F8755E" w:rsidP="00BE223F">
      <w:pPr>
        <w:pStyle w:val="ListBullet"/>
        <w:numPr>
          <w:ilvl w:val="0"/>
          <w:numId w:val="13"/>
        </w:numPr>
        <w:tabs>
          <w:tab w:val="num" w:pos="360"/>
        </w:tabs>
        <w:spacing w:before="0" w:after="0" w:line="340" w:lineRule="atLeast"/>
      </w:pPr>
      <w:r w:rsidRPr="00DA2243">
        <w:t xml:space="preserve">για το στόχο </w:t>
      </w:r>
      <w:r w:rsidRPr="00DA2243">
        <w:rPr>
          <w:b/>
        </w:rPr>
        <w:t>Επένδυση του 3% του ΑΕΠ της ΕΕ σε έρευνα και τεχνολογία</w:t>
      </w:r>
      <w:r w:rsidRPr="00DA2243">
        <w:t>, οι κατηγορίες παρεμβάσεων χρηματοδότησης ερευνητικών προγραμμάτων, καθώς και η υποστήριξη συνεργασίας ερευνητών με παραγωγικούς Φορείς, παρουσιάζ</w:t>
      </w:r>
      <w:r>
        <w:t>ουν</w:t>
      </w:r>
      <w:r w:rsidRPr="00DA2243">
        <w:t xml:space="preserve"> έντονη συνάφεια με την προτεραιότητα της Ευρώπης 2020.</w:t>
      </w:r>
    </w:p>
    <w:p w:rsidR="00F8755E" w:rsidRDefault="00F8755E" w:rsidP="00BE223F">
      <w:pPr>
        <w:pStyle w:val="ListBullet"/>
        <w:numPr>
          <w:ilvl w:val="0"/>
          <w:numId w:val="13"/>
        </w:numPr>
        <w:tabs>
          <w:tab w:val="num" w:pos="360"/>
        </w:tabs>
        <w:spacing w:before="0" w:after="0" w:line="340" w:lineRule="atLeast"/>
      </w:pPr>
      <w:r w:rsidRPr="00774153">
        <w:t xml:space="preserve">για το </w:t>
      </w:r>
      <w:r w:rsidRPr="002C0B4A">
        <w:rPr>
          <w:b/>
        </w:rPr>
        <w:t>στόχο στον τομέα της Εκπαίδευσης και Δια βίου Μάθησης</w:t>
      </w:r>
      <w:r w:rsidRPr="00774153">
        <w:t xml:space="preserve">, οι κατηγορίες παρεμβάσεων που αφορούν τη βασική εκπαίδευση περιλαμβάνουν καλύτερη πρωτοβάθμια εκπαίδευση, αναπροσαρμοσμένους κύκλους μαθημάτων, βελτιωμένη εκπαίδευση των καθηγητών, καινοτόμους εκπαιδευτικές μεθόδους, εξατομικευμένη υποστήριξη </w:t>
      </w:r>
      <w:r>
        <w:t>-</w:t>
      </w:r>
      <w:r w:rsidRPr="00774153">
        <w:t xml:space="preserve"> ιδίως για τις μειονεκτούσες ομάδες, περιλαμβανομένων των μεταναστών και των Ρομ</w:t>
      </w:r>
      <w:r>
        <w:t xml:space="preserve">ά- </w:t>
      </w:r>
      <w:r w:rsidRPr="00774153">
        <w:t>και ενίσχυση της συνεργασίας με τις οικογένειες και την τοπική κοινότητα, γεγονός που αναδεικνύει την έντονη συνάφεια του ΕΠΕΔΒΜ. Αντίστοιχα, το ΕΠΕΔΒΜ χρηματοδοτεί παρεμβάσεις προκειμένου να καταστούν ελκυστικά και αποτελεσματικά τα συστήματα τριτοβάθμιας ή ισοδύναμης εκπαίδευσης με εκσυγχρονισμένους κύκλους μαθημάτων και βελτιωμένη διαχείριση γνώσης (Σύστημα Πιστοποίησης Προσόν</w:t>
      </w:r>
      <w:r>
        <w:t xml:space="preserve">των), συνεργώντας σημαντικά με </w:t>
      </w:r>
      <w:r w:rsidRPr="00774153">
        <w:t>τη δεύτερη προτεραιότητα του τομέα Εκπαίδευσης για την Ευρώπη 2020.</w:t>
      </w:r>
    </w:p>
    <w:p w:rsidR="00F8755E" w:rsidRDefault="00F8755E" w:rsidP="00BE223F">
      <w:pPr>
        <w:pStyle w:val="ListBullet"/>
        <w:numPr>
          <w:ilvl w:val="0"/>
          <w:numId w:val="13"/>
        </w:numPr>
        <w:tabs>
          <w:tab w:val="num" w:pos="360"/>
        </w:tabs>
        <w:spacing w:before="0" w:after="0" w:line="340" w:lineRule="atLeast"/>
      </w:pPr>
      <w:r w:rsidRPr="00774153">
        <w:t xml:space="preserve">Ως απάντηση στους στόχους της πρωτοβουλίας για την </w:t>
      </w:r>
      <w:r w:rsidRPr="001355A8">
        <w:rPr>
          <w:b/>
        </w:rPr>
        <w:t>«Ευρωπαϊκή πλατφόρμα για την καταπολέμηση της φτώχειας»</w:t>
      </w:r>
      <w:r w:rsidRPr="00774153">
        <w:t xml:space="preserve">, </w:t>
      </w:r>
      <w:r>
        <w:t>το ΕΠΕΔΜΒ συνεργεί σ</w:t>
      </w:r>
      <w:r w:rsidRPr="00774153">
        <w:t xml:space="preserve">τη παροχή υποστήριξης και τη δημιουργία </w:t>
      </w:r>
      <w:r>
        <w:t xml:space="preserve">ίσων </w:t>
      </w:r>
      <w:r w:rsidRPr="00774153">
        <w:t xml:space="preserve">ευκαιριών για </w:t>
      </w:r>
      <w:r>
        <w:t xml:space="preserve">μαθητές ή </w:t>
      </w:r>
      <w:r w:rsidRPr="00774153">
        <w:t>εκπαιδευομένους</w:t>
      </w:r>
      <w:r>
        <w:t xml:space="preserve"> ευπαθών κοινωνικά ομάδων</w:t>
      </w:r>
      <w:r w:rsidRPr="00774153">
        <w:t xml:space="preserve">. </w:t>
      </w:r>
      <w:r>
        <w:t>Παρεμβάσει</w:t>
      </w:r>
      <w:r w:rsidRPr="00774153">
        <w:t xml:space="preserve">ς όπως η </w:t>
      </w:r>
      <w:r>
        <w:t xml:space="preserve">σχολική ένταξη, η </w:t>
      </w:r>
      <w:r w:rsidRPr="00774153">
        <w:t>πρόσβαση σε νηπιακή εκπαίδευση και φροντίδα,</w:t>
      </w:r>
      <w:r>
        <w:t xml:space="preserve"> καθώς και </w:t>
      </w:r>
      <w:r w:rsidRPr="00774153">
        <w:t>η παροχή ευκαιριών καινοτόμου εκπαίδευσης και κατάρτισης για μειονεκτούσες ομάδες</w:t>
      </w:r>
      <w:r>
        <w:t xml:space="preserve"> παρουσιάζουν έντονη συνάφεια με τον στόχο της Ευρώπης 2020 καθώς στοχεύουν αντίστοιχα στη μείωση των κοινωνικών ανισοτήτων παρέχοντας τη</w:t>
      </w:r>
      <w:r w:rsidRPr="00774153">
        <w:t xml:space="preserve"> δυνατότητα σε όλους τους πολίτες να αναπτύξουν πλήρως το δυναμικό τους.</w:t>
      </w:r>
    </w:p>
    <w:p w:rsidR="00F8755E" w:rsidRDefault="00F8755E" w:rsidP="002A6E6F"/>
    <w:p w:rsidR="00F8755E" w:rsidRPr="007072D0" w:rsidRDefault="00F8755E" w:rsidP="002A6E6F">
      <w:r w:rsidRPr="007072D0">
        <w:t xml:space="preserve">Υλοποιούνται σημαντικές πράξεις που συμβάλουν </w:t>
      </w:r>
      <w:r>
        <w:t xml:space="preserve">στους στόχους της </w:t>
      </w:r>
      <w:r w:rsidRPr="00FD3316">
        <w:t>στρατηγική</w:t>
      </w:r>
      <w:r>
        <w:t>ς</w:t>
      </w:r>
      <w:r w:rsidRPr="00FD3316">
        <w:t xml:space="preserve"> "</w:t>
      </w:r>
      <w:r w:rsidRPr="00FD3316">
        <w:rPr>
          <w:b/>
        </w:rPr>
        <w:t>Ευρώπη 2020"</w:t>
      </w:r>
      <w:r w:rsidRPr="007072D0">
        <w:t>, όπως ενδεικτικά αναφέρονται:, το Νέο σχολείο (σχολείο 21ου αιώνα) -Αναμόρφωση νέων εκπαιδευτικών προγραμμάτων και πιλοτική εφαρμογή και η Επιμόρφωση εκπαιδευτικών / Εισαγωγική Επιμόρφωση, η Εφαρμογή ξενόγλωσσων προγραμμάτων σπουδών στην Πρωτοβάθμια &amp; Δευτεροβάθμια εκπαίδευση, η Περιβαλλοντική Εκπαίδευση - Αναμόρφωση περιβαλλοντικής εκπαίδευσης</w:t>
      </w:r>
      <w:r>
        <w:t xml:space="preserve">, </w:t>
      </w:r>
      <w:r w:rsidRPr="00555B1F">
        <w:t xml:space="preserve">η Πρακτική Άσκηση γ΄βάθμιας εκπαίδευσης, η Πρακτική Άσκηση ΕΠΑΣ Μαθητείας </w:t>
      </w:r>
      <w:r>
        <w:t xml:space="preserve"> και οι Μονάδες Καινοτομίας και Επιχειρηματικότητας των ΑΕΙ, </w:t>
      </w:r>
      <w:r w:rsidRPr="00555B1F">
        <w:t xml:space="preserve">τα </w:t>
      </w:r>
      <w:r>
        <w:t xml:space="preserve">Κέντρα Δια βίου Μάθησης, </w:t>
      </w:r>
      <w:r w:rsidRPr="00555B1F">
        <w:t>τα Σχολεία Δεύτερης Ευκαιρίας και η Εκπαίδευση Ενηλίκων στην απόκτηση βασικών δεξιοτήτων στις νέες τεχνολογίες</w:t>
      </w:r>
    </w:p>
    <w:p w:rsidR="00F8755E" w:rsidRDefault="00F8755E" w:rsidP="00324030"/>
    <w:p w:rsidR="00F8755E" w:rsidRPr="007237F5" w:rsidRDefault="00F8755E" w:rsidP="00324030">
      <w:pPr>
        <w:rPr>
          <w:rStyle w:val="Strong"/>
          <w:bCs/>
        </w:rPr>
      </w:pPr>
      <w:r w:rsidRPr="00AA1F4B">
        <w:rPr>
          <w:rStyle w:val="Strong"/>
          <w:bCs/>
        </w:rPr>
        <w:t>Η πολιτική απασχόλησης στο πλαίσιο της στρατηγικής για την Ευρώπη 2020</w:t>
      </w:r>
    </w:p>
    <w:p w:rsidR="00F8755E" w:rsidRDefault="00F8755E" w:rsidP="00324030">
      <w:r w:rsidRPr="009A1EEB">
        <w:t>Η Επιτροπή πρότεινε να καταρτιστεί μια νέα στρατηγική για την επόμενη δεκαετία, «η στρατηγική για την Ευρώπη 2020», που θα επιτρέψει στην ΕΕ να εξέλθει ισχυρότερη από την κρίση και να στρέψει την οικονομία της προς μια έξυπνη, βιώσιμη και χωρίς αποκλεισμούς ανάπτυξη, με υψηλό επίπεδο απασχόλησης, παραγωγι</w:t>
      </w:r>
      <w:r>
        <w:t>κότητας και κοινωνικής συνοχής.</w:t>
      </w:r>
    </w:p>
    <w:p w:rsidR="00F8755E" w:rsidRDefault="00F8755E" w:rsidP="00324030">
      <w:r w:rsidRPr="007237F5">
        <w:t>Στο πλαίσιο της στρατηγικής για την Ευρώπη 2020, τα κράτη μέλη και η Ευρωπαϊκή Ένωση θα πρέπει να εφαρμόσουν μεταρρυθμίσεις που στοχεύουν σε μια «έξυπνη ανάπτυξη», δηλαδή στην ανάπτυξη που στηρίζεται στη γνώση και την καινοτομία. Οι μεταρρυθμίσεις θα πρέπει να αποσκοπούν στη βελτίωση της ποιότητας της εκπαίδευσης, εξασφαλίζοντας την πρόσβαση στην εκπαίδευση για όλους, στη βελτίωση των επιδόσεων της έρευνας και των επιχειρήσεων και στην περαιτέρω βελτίωση του κανονιστικού πλαισίου για την προώθηση της καινοτομίας και τη διάδοση των γνώσεων σε όλη την ΕΕ. Οι μεταρρυθμίσεις θα πρέπει να ενθαρρύνουν την επιχειρηματικότητα και την ανάπτυξη μικρομεσαίων επιχειρήσεων (ΜΜΕ) και να βοηθήσουν να γίνονται οι δημιουργικές ιδέες καινοτόμα προϊόντα, υπηρεσίες και διαδικασίες που μπορούν να δημιουργήσουν ανάπτυξη, ποιοτικές και βιώσιμες θέσεις απασχόλησης, εδαφική, οικονομική και κοινωνική συνοχή, και να αντιμετωπίσουν αποτελεσματικότερα τις ευρωπαϊκές και παγκόσμιες κοινωνικές προκλήσεις. Σε αυτό το πλαίσιο, καθοριστική σημασία έχει η πλήρης αξιοποίηση των τεχνολογιών πληροφοριών και επικοινωνιών.</w:t>
      </w:r>
    </w:p>
    <w:p w:rsidR="00F8755E" w:rsidRDefault="00F8755E" w:rsidP="00324030">
      <w:r w:rsidRPr="00E43EE8">
        <w:t xml:space="preserve">Η εκπαίδευση και η κατάρτιση διαδραματίζουν σημαντικό ρόλο στην επίτευξη των στόχων της στρατηγικής «Ευρώπη 2020» για </w:t>
      </w:r>
      <w:r w:rsidRPr="001355A8">
        <w:rPr>
          <w:b/>
        </w:rPr>
        <w:t>έξυπνη, βιώσιμη και χωρίς αποκλεισμούς ανάπτυξη</w:t>
      </w:r>
      <w:r w:rsidRPr="00E43EE8">
        <w:t>,</w:t>
      </w:r>
      <w:r>
        <w:t xml:space="preserve"> </w:t>
      </w:r>
      <w:r w:rsidRPr="00E43EE8">
        <w:t>παρέχοντας στους πολίτες τις δεξιότητες και τα προσόντα που χρειάζονται η ευρωπαϊκή οικονομία και η ευρωπαϊκή κοινωνία για να παραμείνουν ανταγωνιστικές και καινοτόμ</w:t>
      </w:r>
      <w:r>
        <w:t>ες</w:t>
      </w:r>
      <w:r w:rsidRPr="00E43EE8">
        <w:t xml:space="preserve">, αλλά και συμβάλλοντας στην προαγωγή της κοινωνικής συνοχής και ένταξης. </w:t>
      </w:r>
    </w:p>
    <w:p w:rsidR="00F8755E" w:rsidRDefault="00F8755E" w:rsidP="00FE5AE8">
      <w:r w:rsidRPr="00951F4E">
        <w:t>Η στρατηγική για την Ευρώπη 2020 συνοδεύεται από μια μικρότερη σειρά κατευθυντήριων γραμμών, που αντικαθιστούν την προηγούμενη σειρά των 24 και αντιμετωπίζουν με συνεκτικό τρόπο την απασχόληση και τα γενικά θέματα οικονομικής πολιτικής. Οι κατευθυντήριες γραμμές για τις πολιτικές απασχόλησης των κρατών μελών συνδέονται αναπόσπαστα με τις κατευθυντήριες γραμμές για τις οικονομικές πολιτικές των κρατών μελών και της Ένωσης, που περιλαμβάνονται στο παράρτημα της σύστασης του Συμβουλίου, της 13ης Ιουλίου 2010, σχετικά με τους γενικούς προσανατολισμούς των οικονομικών πολιτικών των κρατών μελών και της Ένωσης. Από κοινού, αποτελούν τις «ολοκληρωμένες κατευθυντήριες γραμμές για την Ευρώπη 2020»</w:t>
      </w:r>
      <w:r>
        <w:t xml:space="preserve"> και οι </w:t>
      </w:r>
      <w:r w:rsidRPr="00C2120B">
        <w:t>κατευθυντήριες γραμμές για τις πολιτικές απασχόλησης των κρατών μελών αφορούν:</w:t>
      </w:r>
    </w:p>
    <w:p w:rsidR="00F8755E" w:rsidRDefault="00F8755E" w:rsidP="00E36870">
      <w:pPr>
        <w:pStyle w:val="ListBullet"/>
        <w:numPr>
          <w:ilvl w:val="0"/>
          <w:numId w:val="17"/>
        </w:numPr>
      </w:pPr>
      <w:r>
        <w:t>ΚΓ 7 «Αύξηση της συμμετοχής ανδρών και γυναικών στην αγορά εργασίας, μείωση της διαρθρωτικής ανεργίας και προώθηση της ποιότητας των θέσεων εργασίας»</w:t>
      </w:r>
    </w:p>
    <w:p w:rsidR="00F8755E" w:rsidRDefault="00F8755E" w:rsidP="00E36870">
      <w:pPr>
        <w:pStyle w:val="ListBullet"/>
        <w:numPr>
          <w:ilvl w:val="0"/>
          <w:numId w:val="17"/>
        </w:numPr>
      </w:pPr>
      <w:r>
        <w:t>ΚΓ 8 «Ανάπτυξη ειδικευμένου εργατικού δυναμικού που ανταποκρίνεται στις ανάγκες της αγοράς εργασίας και προαγωγή της διά βίου μάθησης»</w:t>
      </w:r>
    </w:p>
    <w:p w:rsidR="00F8755E" w:rsidRDefault="00F8755E" w:rsidP="00E36870">
      <w:pPr>
        <w:pStyle w:val="ListBullet"/>
        <w:numPr>
          <w:ilvl w:val="0"/>
          <w:numId w:val="17"/>
        </w:numPr>
      </w:pPr>
      <w:r>
        <w:t>ΚΓ 9 «Βελτίωση της ποιότητας και των επιδόσεων των συστημάτων εκπαίδευσης και κατάρτισης σε όλες τις βαθμίδες και αύξηση της συμμετοχής στην τριτοβάθμια ή σε ισοδύναμη εκπαίδευση»</w:t>
      </w:r>
    </w:p>
    <w:p w:rsidR="00F8755E" w:rsidRDefault="00F8755E" w:rsidP="00E36870">
      <w:pPr>
        <w:pStyle w:val="ListBullet"/>
        <w:numPr>
          <w:ilvl w:val="0"/>
          <w:numId w:val="17"/>
        </w:numPr>
      </w:pPr>
      <w:r>
        <w:t>ΚΓ 10 «Προώθηση της κοινωνικής ένταξης και καταπολέμηση της φτώχειας».</w:t>
      </w:r>
    </w:p>
    <w:p w:rsidR="00F8755E" w:rsidRDefault="00F8755E" w:rsidP="00FE5AE8">
      <w:r w:rsidRPr="00C2120B">
        <w:t xml:space="preserve">Στη </w:t>
      </w:r>
      <w:r>
        <w:t>ΚΓ7 «</w:t>
      </w:r>
      <w:r w:rsidRPr="00C2120B">
        <w:t>Αύξηση της συμμετοχής ανδρών και γυναικών στην αγορά εργασίας, μείωση της διαρθρωτικής ανεργίας και προώθηση της ποιότητας των θέσεων εργασίας</w:t>
      </w:r>
      <w:r>
        <w:t>»</w:t>
      </w:r>
      <w:r w:rsidRPr="00C2120B">
        <w:t xml:space="preserve"> το ΕΠ ανταποκρίνεται κυρίως μέσω του </w:t>
      </w:r>
      <w:r>
        <w:t>2</w:t>
      </w:r>
      <w:r w:rsidRPr="001A4807">
        <w:t>ου Στρατηγικού Στόχου «Αναβάθμιση των συστημάτων αρχικής επαγγελματικής κατάρτισης και επαγγελματικής εκπαίδευσης και σύνδεση της εκπαίδευσης με την αγορά εργασίας»</w:t>
      </w:r>
      <w:r>
        <w:t xml:space="preserve"> και </w:t>
      </w:r>
      <w:r w:rsidRPr="001A4807">
        <w:t xml:space="preserve">ειδικότερα μέσα από δράσεις, που ως Ειδικό Στόχο έχουν την </w:t>
      </w:r>
      <w:r>
        <w:t>α</w:t>
      </w:r>
      <w:r w:rsidRPr="001A4807">
        <w:t>ποτελεσματικότερη σύνδεση του εκπαιδευτικού συστήματος με την αγορά εργασίας</w:t>
      </w:r>
      <w:r>
        <w:t>.</w:t>
      </w:r>
    </w:p>
    <w:p w:rsidR="00F8755E" w:rsidRDefault="00F8755E" w:rsidP="00FE5AE8">
      <w:r w:rsidRPr="001A4807">
        <w:t>Στη ΚΓ</w:t>
      </w:r>
      <w:r>
        <w:t>8</w:t>
      </w:r>
      <w:r w:rsidRPr="001A4807">
        <w:t xml:space="preserve"> «Ανάπτυξη ειδικευμένου εργατικού δυναμικού που ανταποκρίνεται στις ανάγκες της αγοράς εργασίας και προαγωγή της διά βίου μάθησης» το ΕΠ ανταποκρίνεται κυρίως μέσω του2ου Στρατηγικού Στόχου «Αναβάθμιση των συστημάτων αρχικής επαγγελματικής κατάρτισης και επαγγελματικής εκπαίδευσης και σύνδεση της εκπαίδευσης με την αγορά εργασίας»</w:t>
      </w:r>
      <w:r>
        <w:t xml:space="preserve">, του </w:t>
      </w:r>
      <w:r w:rsidRPr="001A4807">
        <w:t>3ου στρατηγικού στόχου «Ενίσχυση της δια βίου εκπαίδευσης ενηλίκων»</w:t>
      </w:r>
      <w:r>
        <w:t xml:space="preserve"> </w:t>
      </w:r>
      <w:r w:rsidRPr="001A4807">
        <w:t>και του 4ου στρατηγικού στόχου «Ενίσχυση του ανθρώπινου κεφαλαίου για την προαγωγή της έρευνας και της καινοτομία»</w:t>
      </w:r>
      <w:r>
        <w:t>.</w:t>
      </w:r>
    </w:p>
    <w:p w:rsidR="00F8755E" w:rsidRDefault="00F8755E" w:rsidP="00FE5AE8">
      <w:r w:rsidRPr="001A4807">
        <w:t>Στη ΚΓ</w:t>
      </w:r>
      <w:r>
        <w:t>9</w:t>
      </w:r>
      <w:r w:rsidRPr="001A4807">
        <w:t xml:space="preserve"> «Βελτίωση της ποιότητας και των επιδόσεων των συστημάτων εκπαίδευσης και κατάρτισης σε όλες τις βαθμίδες και αύξηση της συμμετοχής στην τριτοβάθμια ή σε ισοδύναμη εκπαίδευση» το ΕΠ ανταποκρίνεται κυρίως μέσω του 1ου στρατηγικού στόχου «Αναβάθμιση της ποιότητας της εκπαίδευσης και προώθηση της κοινωνικής ενσωμάτωσης»</w:t>
      </w:r>
      <w:r>
        <w:t xml:space="preserve"> και ειδικότερα </w:t>
      </w:r>
      <w:r w:rsidRPr="001A4807">
        <w:t>μέσα από δράσεις, που ως Ειδικ</w:t>
      </w:r>
      <w:r>
        <w:t>ούς</w:t>
      </w:r>
      <w:r w:rsidRPr="001A4807">
        <w:t xml:space="preserve"> Στόχο</w:t>
      </w:r>
      <w:r>
        <w:t>υς</w:t>
      </w:r>
      <w:r w:rsidRPr="001A4807">
        <w:t xml:space="preserve"> έχουν την </w:t>
      </w:r>
      <w:r>
        <w:t>α</w:t>
      </w:r>
      <w:r w:rsidRPr="001A4807">
        <w:t>ναμόρφωση, εκσυγχρονισμός και αποκέντρωση  του εκπαιδευτικού συστήματος– ενίσχυση της κινητικότητας του μαθητικού και φοιτητικού πληθυσμού</w:t>
      </w:r>
      <w:r>
        <w:t>, την ε</w:t>
      </w:r>
      <w:r w:rsidRPr="00FE36D1">
        <w:t>νίσχυση της πρόσβασης και της συμμετοχής όλων στο εκπαιδευτικό σύστημα και καταπολέμηση της σχολικής διαρροής, με έμφαση στα άτομα με αναπηρία (ΑμεΑ) και τις ευάλωτες κοινωνικές ομάδες (ΕΚΟ)</w:t>
      </w:r>
      <w:r>
        <w:t xml:space="preserve"> και την ε</w:t>
      </w:r>
      <w:r w:rsidRPr="00FE36D1">
        <w:t>νίσχυση και βελτίωση της ποιότητας της επιμόρφωσης του εκπαιδευτικού προσωπικού της πρωτοβάθμιας και δευτεροβάθμιας εκπαίδευσης με έμφαση στην καινοτομία και στην χρήση Τεχνολογιών Πληροφορικής και Επικοινωνιών (ΤΠΕ)</w:t>
      </w:r>
      <w:r w:rsidRPr="001A4807">
        <w:t>.</w:t>
      </w:r>
    </w:p>
    <w:p w:rsidR="00F8755E" w:rsidRPr="00BE570F" w:rsidRDefault="00F8755E" w:rsidP="00FE5AE8">
      <w:r w:rsidRPr="00D3038C">
        <w:t xml:space="preserve">Στη </w:t>
      </w:r>
      <w:r>
        <w:t>Κ</w:t>
      </w:r>
      <w:r w:rsidRPr="00D3038C">
        <w:t>Γ</w:t>
      </w:r>
      <w:r>
        <w:t>10</w:t>
      </w:r>
      <w:r w:rsidRPr="00D3038C">
        <w:t xml:space="preserve"> «Προώθηση της κοινωνικής ένταξης και καταπολέμηση της φτώχειας» το ΕΠ ανταποκρίνεται κυρίως μέσω του 1ου στρατηγικού στόχου «Αναβάθμιση της ποιότητας της εκπαίδευσης και προώθηση της κοινωνικής ενσωμάτωσης» και ειδικότερα</w:t>
      </w:r>
      <w:r>
        <w:t xml:space="preserve"> μέσα από δράσεις, που ως Ειδικό</w:t>
      </w:r>
      <w:r w:rsidRPr="00D3038C">
        <w:t xml:space="preserve"> Στόχο έχουν την ενίσχυση της πρόσβασης και της συμμετοχής όλων στο εκπαιδευτικό σύστημα και καταπολέμηση της σχολικής διαρροής, με έμφαση στα άτομα με αναπηρία (ΑμεΑ ) και τις ευάλωτες κοινωνικές ομάδες (ΕΚΟ).</w:t>
      </w:r>
    </w:p>
    <w:p w:rsidR="00F8755E" w:rsidRPr="006C1A2B" w:rsidRDefault="00F8755E" w:rsidP="00F81739">
      <w:pPr>
        <w:rPr>
          <w:rStyle w:val="CommentReference"/>
          <w:b/>
          <w:sz w:val="22"/>
        </w:rPr>
      </w:pPr>
      <w:r>
        <w:rPr>
          <w:rStyle w:val="CommentReference"/>
          <w:b/>
          <w:sz w:val="22"/>
        </w:rPr>
        <w:t>Ποσοτικοί σ</w:t>
      </w:r>
      <w:r w:rsidRPr="006C1A2B">
        <w:rPr>
          <w:rStyle w:val="CommentReference"/>
          <w:b/>
          <w:sz w:val="22"/>
        </w:rPr>
        <w:t xml:space="preserve">τόχοι της στρατηγικής Ευρώπη 2020 που αφορούν </w:t>
      </w:r>
      <w:r>
        <w:rPr>
          <w:rStyle w:val="CommentReference"/>
          <w:b/>
          <w:sz w:val="22"/>
        </w:rPr>
        <w:t>σ</w:t>
      </w:r>
      <w:r w:rsidRPr="006C1A2B">
        <w:rPr>
          <w:rStyle w:val="CommentReference"/>
          <w:b/>
          <w:sz w:val="22"/>
        </w:rPr>
        <w:t>την εκπαίδευση  (για την Ελλάδα)</w:t>
      </w:r>
    </w:p>
    <w:p w:rsidR="00F8755E" w:rsidRPr="006C1A2B" w:rsidRDefault="00F8755E" w:rsidP="00F81739">
      <w:pPr>
        <w:pBdr>
          <w:top w:val="single" w:sz="4" w:space="1" w:color="auto"/>
          <w:left w:val="single" w:sz="4" w:space="0" w:color="auto"/>
          <w:bottom w:val="single" w:sz="4" w:space="1" w:color="auto"/>
          <w:right w:val="single" w:sz="4" w:space="4" w:color="auto"/>
          <w:between w:val="single" w:sz="4" w:space="1" w:color="auto"/>
        </w:pBdr>
        <w:rPr>
          <w:rStyle w:val="CommentReference"/>
          <w:sz w:val="22"/>
        </w:rPr>
      </w:pPr>
      <w:r>
        <w:rPr>
          <w:rStyle w:val="CommentReference"/>
          <w:sz w:val="22"/>
        </w:rPr>
        <w:t>Μείωση της π</w:t>
      </w:r>
      <w:r w:rsidRPr="006C1A2B">
        <w:rPr>
          <w:rStyle w:val="CommentReference"/>
          <w:sz w:val="22"/>
        </w:rPr>
        <w:t>ρόωρη</w:t>
      </w:r>
      <w:r>
        <w:rPr>
          <w:rStyle w:val="CommentReference"/>
          <w:sz w:val="22"/>
        </w:rPr>
        <w:t>ς</w:t>
      </w:r>
      <w:r w:rsidRPr="006C1A2B">
        <w:rPr>
          <w:rStyle w:val="CommentReference"/>
          <w:sz w:val="22"/>
        </w:rPr>
        <w:t xml:space="preserve"> εγκατάλειψη</w:t>
      </w:r>
      <w:r>
        <w:rPr>
          <w:rStyle w:val="CommentReference"/>
          <w:sz w:val="22"/>
        </w:rPr>
        <w:t>ς</w:t>
      </w:r>
      <w:r w:rsidRPr="006C1A2B">
        <w:rPr>
          <w:rStyle w:val="CommentReference"/>
          <w:sz w:val="22"/>
        </w:rPr>
        <w:t xml:space="preserve"> της σχολικής εκπαίδευσης: </w:t>
      </w:r>
      <w:r>
        <w:rPr>
          <w:rStyle w:val="CommentReference"/>
          <w:sz w:val="22"/>
        </w:rPr>
        <w:t xml:space="preserve"> </w:t>
      </w:r>
      <w:r w:rsidRPr="00DB6E6F">
        <w:rPr>
          <w:rStyle w:val="CommentReference"/>
          <w:b/>
          <w:sz w:val="22"/>
        </w:rPr>
        <w:t>9,7 %</w:t>
      </w:r>
    </w:p>
    <w:p w:rsidR="00F8755E" w:rsidRPr="00DB6E6F" w:rsidRDefault="00F8755E" w:rsidP="00F81739">
      <w:pPr>
        <w:pBdr>
          <w:top w:val="single" w:sz="4" w:space="1" w:color="auto"/>
          <w:left w:val="single" w:sz="4" w:space="0" w:color="auto"/>
          <w:bottom w:val="single" w:sz="4" w:space="1" w:color="auto"/>
          <w:right w:val="single" w:sz="4" w:space="4" w:color="auto"/>
          <w:between w:val="single" w:sz="4" w:space="1" w:color="auto"/>
        </w:pBdr>
        <w:rPr>
          <w:rStyle w:val="CommentReference"/>
          <w:b/>
          <w:sz w:val="22"/>
        </w:rPr>
      </w:pPr>
      <w:r>
        <w:rPr>
          <w:rStyle w:val="CommentReference"/>
          <w:sz w:val="22"/>
        </w:rPr>
        <w:t>Ποσοστό ατόμων (ηλικίας 30-34 ετών) που έχουν ολοκληρώσει τ</w:t>
      </w:r>
      <w:r w:rsidRPr="006C1A2B">
        <w:rPr>
          <w:rStyle w:val="CommentReference"/>
          <w:sz w:val="22"/>
        </w:rPr>
        <w:t>ριτοβ</w:t>
      </w:r>
      <w:r>
        <w:rPr>
          <w:rStyle w:val="CommentReference"/>
          <w:sz w:val="22"/>
        </w:rPr>
        <w:t>άθμια ε</w:t>
      </w:r>
      <w:r w:rsidRPr="006C1A2B">
        <w:rPr>
          <w:rStyle w:val="CommentReference"/>
          <w:sz w:val="22"/>
        </w:rPr>
        <w:t xml:space="preserve">κπαίδευση: </w:t>
      </w:r>
      <w:r w:rsidRPr="00DB6E6F">
        <w:rPr>
          <w:rStyle w:val="CommentReference"/>
          <w:b/>
          <w:sz w:val="22"/>
        </w:rPr>
        <w:t>32%</w:t>
      </w:r>
    </w:p>
    <w:p w:rsidR="00F8755E" w:rsidRPr="002A6E6F" w:rsidRDefault="00F8755E" w:rsidP="00906472">
      <w:pPr>
        <w:pStyle w:val="ListBullet"/>
        <w:numPr>
          <w:ilvl w:val="0"/>
          <w:numId w:val="0"/>
        </w:numPr>
        <w:ind w:left="360" w:hanging="360"/>
        <w:rPr>
          <w:highlight w:val="red"/>
        </w:rPr>
      </w:pPr>
    </w:p>
    <w:p w:rsidR="00F8755E" w:rsidRDefault="00F8755E" w:rsidP="00E36870">
      <w:pPr>
        <w:pStyle w:val="Heading3"/>
        <w:numPr>
          <w:ilvl w:val="2"/>
          <w:numId w:val="16"/>
        </w:numPr>
      </w:pPr>
      <w:bookmarkStart w:id="40" w:name="_Toc389660567"/>
      <w:r>
        <w:t>Συνέπεια της στρατηγικής του ΕΠ με τις κοινοτικές στρατηγικές κατευθυντήριες γραμμές (ΚΣΚΓ) για την πολιτική συνοχής 2007-2013</w:t>
      </w:r>
      <w:bookmarkEnd w:id="40"/>
    </w:p>
    <w:p w:rsidR="00F8755E" w:rsidRDefault="00F8755E" w:rsidP="007554A2">
      <w:r>
        <w:t>Συνολικά το ΕΠΕΔΒΜ συμβάλλει στις:</w:t>
      </w:r>
    </w:p>
    <w:p w:rsidR="00F8755E" w:rsidRDefault="00F8755E" w:rsidP="00BE223F">
      <w:pPr>
        <w:pStyle w:val="ListBullet"/>
        <w:numPr>
          <w:ilvl w:val="0"/>
          <w:numId w:val="17"/>
        </w:numPr>
        <w:tabs>
          <w:tab w:val="num" w:pos="360"/>
        </w:tabs>
        <w:spacing w:before="0" w:after="0" w:line="340" w:lineRule="atLeast"/>
      </w:pPr>
      <w:r>
        <w:t>ΚΣΚΓ 1.2.1 «Αύξηση και βελτίωση της στοχοθέτησης των επενδύσεων στην ΕΤΑ» (ΑΣ)</w:t>
      </w:r>
    </w:p>
    <w:p w:rsidR="00F8755E" w:rsidRDefault="00F8755E" w:rsidP="00BE223F">
      <w:pPr>
        <w:pStyle w:val="ListBullet"/>
        <w:numPr>
          <w:ilvl w:val="0"/>
          <w:numId w:val="17"/>
        </w:numPr>
        <w:tabs>
          <w:tab w:val="num" w:pos="360"/>
        </w:tabs>
        <w:spacing w:before="0" w:after="0" w:line="340" w:lineRule="atLeast"/>
      </w:pPr>
      <w:r>
        <w:t>ΚΣΚΓ 1.2.2 «Διευκόλυνση της καινοτομίας και προώθηση της επιχειρηματικότητας» (ΑΣ)</w:t>
      </w:r>
    </w:p>
    <w:p w:rsidR="00F8755E" w:rsidRDefault="00F8755E" w:rsidP="00BE223F">
      <w:pPr>
        <w:pStyle w:val="ListBullet"/>
        <w:numPr>
          <w:ilvl w:val="0"/>
          <w:numId w:val="17"/>
        </w:numPr>
        <w:tabs>
          <w:tab w:val="num" w:pos="360"/>
        </w:tabs>
        <w:spacing w:before="0" w:after="0" w:line="340" w:lineRule="atLeast"/>
      </w:pPr>
      <w:r>
        <w:t>ΚΣΚΓ 1.2.3 «Προώθηση της Κοινωνίας της Πληροφορίας για όλους» (ΕΣ)</w:t>
      </w:r>
    </w:p>
    <w:p w:rsidR="00F8755E" w:rsidRDefault="00F8755E" w:rsidP="00BE223F">
      <w:pPr>
        <w:pStyle w:val="ListBullet"/>
        <w:numPr>
          <w:ilvl w:val="0"/>
          <w:numId w:val="17"/>
        </w:numPr>
        <w:tabs>
          <w:tab w:val="num" w:pos="360"/>
        </w:tabs>
        <w:spacing w:before="0" w:after="0" w:line="340" w:lineRule="atLeast"/>
      </w:pPr>
      <w:r>
        <w:t>ΚΣΚΓ 1.3.1 «Προσέλκυση και διατήρηση περισσότερων ανθρώπων στην αγορά εργασίας και εκσυγχρονισμός των συστημάτων κοινωνικής προστασίας» (ΕΣ)</w:t>
      </w:r>
    </w:p>
    <w:p w:rsidR="00F8755E" w:rsidRDefault="00F8755E" w:rsidP="00BE223F">
      <w:pPr>
        <w:pStyle w:val="ListBullet"/>
        <w:numPr>
          <w:ilvl w:val="0"/>
          <w:numId w:val="17"/>
        </w:numPr>
        <w:tabs>
          <w:tab w:val="num" w:pos="360"/>
        </w:tabs>
        <w:spacing w:before="0" w:after="0" w:line="340" w:lineRule="atLeast"/>
      </w:pPr>
      <w:r>
        <w:t>ΚΣΚΓ 1.3.2. «Βελτίωση της προσαρμοστικότητας των εργαζομένων και των επιχειρήσεων και αύξηση της ευελιξίας της αγοράς εργασίας» (ΕΣ)</w:t>
      </w:r>
    </w:p>
    <w:p w:rsidR="00F8755E" w:rsidRDefault="00F8755E" w:rsidP="00BE223F">
      <w:pPr>
        <w:pStyle w:val="ListBullet"/>
        <w:numPr>
          <w:ilvl w:val="0"/>
          <w:numId w:val="17"/>
        </w:numPr>
        <w:tabs>
          <w:tab w:val="num" w:pos="360"/>
        </w:tabs>
        <w:spacing w:before="0" w:after="0" w:line="340" w:lineRule="atLeast"/>
      </w:pPr>
      <w:r>
        <w:t>ΚΣΚΓ 1.3.3 «Αύξηση των επενδύσεων στο ανθρώπινο κεφάλαιο μέσω της βελτίωσης της εκπαίδευσης και των δεξιοτήτων» (ΑΣ).</w:t>
      </w:r>
    </w:p>
    <w:p w:rsidR="00F8755E" w:rsidRDefault="00F8755E" w:rsidP="007554A2">
      <w:r>
        <w:t>Σε επίπεδο αξόνων προτεραιότητας του ΕΠΕΔΒΜ:</w:t>
      </w:r>
    </w:p>
    <w:p w:rsidR="00F8755E" w:rsidRDefault="00F8755E" w:rsidP="007554A2">
      <w:r>
        <w:t xml:space="preserve">Οι </w:t>
      </w:r>
      <w:r w:rsidRPr="00794D6D">
        <w:rPr>
          <w:rStyle w:val="Strong"/>
          <w:bCs/>
        </w:rPr>
        <w:t>Άξονες Προτεραιότητας 1,2,3</w:t>
      </w:r>
      <w:r>
        <w:t xml:space="preserve"> συμβάλλουν στις:</w:t>
      </w:r>
    </w:p>
    <w:p w:rsidR="00F8755E" w:rsidRDefault="00F8755E" w:rsidP="00BE223F">
      <w:pPr>
        <w:pStyle w:val="ListBullet"/>
        <w:numPr>
          <w:ilvl w:val="0"/>
          <w:numId w:val="17"/>
        </w:numPr>
        <w:tabs>
          <w:tab w:val="num" w:pos="360"/>
        </w:tabs>
        <w:spacing w:before="0" w:after="0" w:line="340" w:lineRule="atLeast"/>
      </w:pPr>
      <w:r w:rsidRPr="00AA1F4B">
        <w:t>ΚΣΚΓ 1.2.3 (ΕΣ)</w:t>
      </w:r>
    </w:p>
    <w:p w:rsidR="00F8755E" w:rsidRDefault="00F8755E" w:rsidP="00BE223F">
      <w:pPr>
        <w:pStyle w:val="ListBullet"/>
        <w:numPr>
          <w:ilvl w:val="0"/>
          <w:numId w:val="17"/>
        </w:numPr>
        <w:tabs>
          <w:tab w:val="num" w:pos="360"/>
        </w:tabs>
        <w:spacing w:before="0" w:after="0" w:line="340" w:lineRule="atLeast"/>
      </w:pPr>
      <w:r w:rsidRPr="00AA1F4B">
        <w:t>ΚΣΚΓ 1.3.3 (ΑΣ).</w:t>
      </w:r>
    </w:p>
    <w:p w:rsidR="00F8755E" w:rsidRDefault="00F8755E" w:rsidP="007E1CE7">
      <w:pPr>
        <w:pStyle w:val="ListBullet"/>
        <w:numPr>
          <w:ilvl w:val="0"/>
          <w:numId w:val="0"/>
        </w:numPr>
      </w:pPr>
      <w:r>
        <w:t>Μ</w:t>
      </w:r>
      <w:r w:rsidRPr="00335106">
        <w:t>έχρι το τέλος του 2013 εντάχθηκαν 2.028 πράξεις (32 πράξεις το 2013) συνολικού προϋπολογισμού 1.034Μ€ (208 Μ€ το 2013), ενώ πραγματοποιήθηκαν δαπάνες ύψους 504 Μ€ (130 Μ€ το 2013).</w:t>
      </w:r>
    </w:p>
    <w:p w:rsidR="00F8755E" w:rsidRPr="007072D0" w:rsidRDefault="00F8755E" w:rsidP="00555B1F">
      <w:r w:rsidRPr="007072D0">
        <w:t>Υλοποιούνται σημαντικές πράξεις που συμβάλουν στις ΚΣΚΓ 1.2.3 (ΕΣ), ΚΣΚΓ 1.3.3 (ΑΣ), όπως ενδεικτικά αναφέρονται:, το Νέο σχολείο (σχολείο 21ου αιώνα) -Αναμόρφωση νέων εκπαιδευτικών προγραμμάτων και πιλοτική εφαρμογή και η Επιμόρφωση εκπαιδευτικών / Εισαγωγική Επιμόρφωση, η Εφαρμογή ξενόγλωσσων προγραμμάτων σπουδών στην Πρωτοβάθμια &amp; Δευτεροβάθμια εκπαίδευση, η Περιβαλλοντική Εκπαίδευση - Αναμόρφωση περιβαλλοντικής εκπαίδευσης</w:t>
      </w:r>
    </w:p>
    <w:p w:rsidR="00F8755E" w:rsidRPr="00AA1F4B" w:rsidRDefault="00F8755E" w:rsidP="007554A2">
      <w:r w:rsidRPr="00AA1F4B">
        <w:t xml:space="preserve">Οι </w:t>
      </w:r>
      <w:r w:rsidRPr="00AA1F4B">
        <w:rPr>
          <w:rStyle w:val="Strong"/>
          <w:bCs/>
        </w:rPr>
        <w:t>Άξονες Προτεραιότητας 4,5,6</w:t>
      </w:r>
      <w:r w:rsidRPr="00AA1F4B">
        <w:t xml:space="preserve"> συμβάλλουν στις:</w:t>
      </w:r>
    </w:p>
    <w:p w:rsidR="00F8755E" w:rsidRDefault="00F8755E" w:rsidP="00BE223F">
      <w:pPr>
        <w:pStyle w:val="ListBullet"/>
        <w:numPr>
          <w:ilvl w:val="0"/>
          <w:numId w:val="17"/>
        </w:numPr>
        <w:tabs>
          <w:tab w:val="num" w:pos="360"/>
        </w:tabs>
        <w:spacing w:before="0" w:after="0" w:line="340" w:lineRule="atLeast"/>
      </w:pPr>
      <w:r w:rsidRPr="00AA1F4B">
        <w:t>ΚΣΚΓ 1.2.2 (ΕΣ)</w:t>
      </w:r>
    </w:p>
    <w:p w:rsidR="00F8755E" w:rsidRDefault="00F8755E" w:rsidP="00BE223F">
      <w:pPr>
        <w:pStyle w:val="ListBullet"/>
        <w:numPr>
          <w:ilvl w:val="0"/>
          <w:numId w:val="17"/>
        </w:numPr>
        <w:tabs>
          <w:tab w:val="num" w:pos="360"/>
        </w:tabs>
        <w:spacing w:before="0" w:after="0" w:line="340" w:lineRule="atLeast"/>
      </w:pPr>
      <w:r w:rsidRPr="00AA1F4B">
        <w:t>ΚΣΚΓ 1.2.3 (ΕΣ)</w:t>
      </w:r>
    </w:p>
    <w:p w:rsidR="00F8755E" w:rsidRDefault="00F8755E" w:rsidP="00BE223F">
      <w:pPr>
        <w:pStyle w:val="ListBullet"/>
        <w:numPr>
          <w:ilvl w:val="0"/>
          <w:numId w:val="17"/>
        </w:numPr>
        <w:tabs>
          <w:tab w:val="num" w:pos="360"/>
        </w:tabs>
        <w:spacing w:before="0" w:after="0" w:line="340" w:lineRule="atLeast"/>
      </w:pPr>
      <w:r w:rsidRPr="00AA1F4B">
        <w:t>ΚΣΚΓ 1.3.1 (ΕΣ)</w:t>
      </w:r>
    </w:p>
    <w:p w:rsidR="00F8755E" w:rsidRDefault="00F8755E" w:rsidP="00BE223F">
      <w:pPr>
        <w:pStyle w:val="ListBullet"/>
        <w:numPr>
          <w:ilvl w:val="0"/>
          <w:numId w:val="17"/>
        </w:numPr>
        <w:tabs>
          <w:tab w:val="num" w:pos="360"/>
        </w:tabs>
        <w:spacing w:before="0" w:after="0" w:line="340" w:lineRule="atLeast"/>
      </w:pPr>
      <w:r w:rsidRPr="00AA1F4B">
        <w:t>ΚΣΚΓ 1.3.3 (ΑΣ).</w:t>
      </w:r>
    </w:p>
    <w:p w:rsidR="00F8755E" w:rsidRPr="002846EE" w:rsidRDefault="00F8755E" w:rsidP="00D20EE6">
      <w:pPr>
        <w:spacing w:before="120"/>
      </w:pPr>
      <w:r>
        <w:t>Μ</w:t>
      </w:r>
      <w:r w:rsidRPr="00494ED8">
        <w:t xml:space="preserve">έχρι το τέλος του 2013 εντάχθηκαν </w:t>
      </w:r>
      <w:r>
        <w:t>199</w:t>
      </w:r>
      <w:r w:rsidRPr="00494ED8">
        <w:t xml:space="preserve"> πράξεις (</w:t>
      </w:r>
      <w:r>
        <w:t>3</w:t>
      </w:r>
      <w:r w:rsidRPr="00494ED8">
        <w:t xml:space="preserve"> πράξεις το 2013) συνολικού προϋπολογισμού </w:t>
      </w:r>
      <w:r>
        <w:t>360</w:t>
      </w:r>
      <w:r w:rsidRPr="00494ED8">
        <w:t>Μ€ (</w:t>
      </w:r>
      <w:r>
        <w:t>24</w:t>
      </w:r>
      <w:r w:rsidRPr="00494ED8">
        <w:t xml:space="preserve"> Μ€ το 2013), ενώ πραγματοποιήθηκαν δαπάνες ύψους </w:t>
      </w:r>
      <w:r>
        <w:t>179</w:t>
      </w:r>
      <w:r w:rsidRPr="00494ED8">
        <w:t>Μ€ (</w:t>
      </w:r>
      <w:r>
        <w:t>63</w:t>
      </w:r>
      <w:r w:rsidRPr="00494ED8">
        <w:t xml:space="preserve"> Μ€ το 2013).</w:t>
      </w:r>
    </w:p>
    <w:p w:rsidR="00F8755E" w:rsidRPr="008911E3" w:rsidRDefault="00F8755E" w:rsidP="00555B1F">
      <w:r w:rsidRPr="00555B1F">
        <w:t xml:space="preserve">Υλοποιούνται σημαντικές πράξεις που συμβάλουν στις </w:t>
      </w:r>
      <w:r>
        <w:t>ΚΣΚΓ 1.2.2 (ΕΣ), ΚΣΚΓ 1.2.3 (ΕΣ), ΚΣΚΓ 1.3.1 (ΕΣ), ΚΣΚΓ 1.3.3 (ΑΣ)</w:t>
      </w:r>
      <w:r w:rsidRPr="00555B1F">
        <w:t xml:space="preserve">, όπως ενδεικτικά αναφέρονται η Πρακτική Άσκηση γ΄βάθμιας εκπαίδευσης, η Πρακτική Άσκηση ΕΠΑΣ Μαθητείας </w:t>
      </w:r>
      <w:r>
        <w:t xml:space="preserve"> και οι Μονάδες Καινοτομίας και Επιχειρηματικότητας των ΑΕΙ </w:t>
      </w:r>
    </w:p>
    <w:p w:rsidR="00F8755E" w:rsidRPr="00AA1F4B" w:rsidRDefault="00F8755E" w:rsidP="007554A2">
      <w:r w:rsidRPr="00AA1F4B">
        <w:t xml:space="preserve">Οι </w:t>
      </w:r>
      <w:r w:rsidRPr="00AA1F4B">
        <w:rPr>
          <w:rStyle w:val="Strong"/>
          <w:bCs/>
        </w:rPr>
        <w:t>Άξονες Προτεραιότητας 7,8,9</w:t>
      </w:r>
      <w:r w:rsidRPr="00AA1F4B">
        <w:t xml:space="preserve"> συμβάλλουν στις:</w:t>
      </w:r>
    </w:p>
    <w:p w:rsidR="00F8755E" w:rsidRDefault="00F8755E" w:rsidP="00BE223F">
      <w:pPr>
        <w:pStyle w:val="ListBullet"/>
        <w:numPr>
          <w:ilvl w:val="0"/>
          <w:numId w:val="17"/>
        </w:numPr>
        <w:tabs>
          <w:tab w:val="num" w:pos="360"/>
        </w:tabs>
        <w:spacing w:before="0" w:after="0" w:line="340" w:lineRule="atLeast"/>
      </w:pPr>
      <w:r w:rsidRPr="00AA1F4B">
        <w:t>ΚΣΚΓ 1.2.3 (ΕΣ)</w:t>
      </w:r>
    </w:p>
    <w:p w:rsidR="00F8755E" w:rsidRDefault="00F8755E" w:rsidP="00BE223F">
      <w:pPr>
        <w:pStyle w:val="ListBullet"/>
        <w:numPr>
          <w:ilvl w:val="0"/>
          <w:numId w:val="17"/>
        </w:numPr>
        <w:tabs>
          <w:tab w:val="num" w:pos="360"/>
        </w:tabs>
        <w:spacing w:before="0" w:after="0" w:line="340" w:lineRule="atLeast"/>
      </w:pPr>
      <w:r w:rsidRPr="00AA1F4B">
        <w:t>ΚΣΚΓ 1.3.2</w:t>
      </w:r>
    </w:p>
    <w:p w:rsidR="00F8755E" w:rsidRDefault="00F8755E" w:rsidP="00BE223F">
      <w:pPr>
        <w:pStyle w:val="ListBullet"/>
        <w:numPr>
          <w:ilvl w:val="0"/>
          <w:numId w:val="17"/>
        </w:numPr>
        <w:tabs>
          <w:tab w:val="num" w:pos="360"/>
        </w:tabs>
        <w:spacing w:before="0" w:after="0" w:line="340" w:lineRule="atLeast"/>
      </w:pPr>
      <w:r w:rsidRPr="00AA1F4B">
        <w:t>ΚΣΚΓ 1.3.3 (ΑΣ).</w:t>
      </w:r>
    </w:p>
    <w:p w:rsidR="00F8755E" w:rsidRPr="00E13C9D" w:rsidRDefault="00F8755E" w:rsidP="00E62C90">
      <w:r>
        <w:t>Μ</w:t>
      </w:r>
      <w:r w:rsidRPr="00494ED8">
        <w:t xml:space="preserve">έχρι το τέλος του 2013 εντάχθηκαν </w:t>
      </w:r>
      <w:r>
        <w:t>61</w:t>
      </w:r>
      <w:r w:rsidRPr="00494ED8">
        <w:t xml:space="preserve"> πράξεις (</w:t>
      </w:r>
      <w:r>
        <w:t>5</w:t>
      </w:r>
      <w:r w:rsidRPr="00494ED8">
        <w:t xml:space="preserve"> πράξεις το 2013) συνολικού προϋπολογισμού </w:t>
      </w:r>
      <w:r>
        <w:t>218</w:t>
      </w:r>
      <w:r w:rsidRPr="00494ED8">
        <w:t>Μ€ (</w:t>
      </w:r>
      <w:r>
        <w:t xml:space="preserve">6,5 </w:t>
      </w:r>
      <w:r w:rsidRPr="00494ED8">
        <w:t xml:space="preserve">Μ€ το 2013), ενώ πραγματοποιήθηκαν δαπάνες ύψους </w:t>
      </w:r>
      <w:r>
        <w:t>85</w:t>
      </w:r>
      <w:r w:rsidRPr="00494ED8">
        <w:t>Μ€ (</w:t>
      </w:r>
      <w:r>
        <w:t>19</w:t>
      </w:r>
      <w:r w:rsidRPr="00494ED8">
        <w:t xml:space="preserve">Μ€ το </w:t>
      </w:r>
      <w:r w:rsidRPr="00D20EE6">
        <w:t>2013)</w:t>
      </w:r>
      <w:r>
        <w:t>.</w:t>
      </w:r>
    </w:p>
    <w:p w:rsidR="00F8755E" w:rsidRPr="00AA1F4B" w:rsidRDefault="00F8755E" w:rsidP="00555B1F">
      <w:r w:rsidRPr="00555B1F">
        <w:t xml:space="preserve">Υλοποιούνται σημαντικές πράξεις που συμβάλουν στις </w:t>
      </w:r>
      <w:r>
        <w:t>ΚΣΚΓ 1.2.3 (ΕΣ), ΚΣΚΓ 1.3.2, ΚΣΚΓ 1.3.3 (ΑΣ)</w:t>
      </w:r>
      <w:r w:rsidRPr="00555B1F">
        <w:t xml:space="preserve">, όπως ενδεικτικά αναφέρονται τα </w:t>
      </w:r>
      <w:r>
        <w:t xml:space="preserve">Κέντρα Δια βίου Μάθησης, </w:t>
      </w:r>
      <w:r w:rsidRPr="00555B1F">
        <w:t>τα Σχολεία Δεύτερης Ευκαιρίας και η Εκπαίδευση Ενηλίκων στην απόκτηση βασικών δεξιοτήτων στις νέες τεχνολογίες.</w:t>
      </w:r>
    </w:p>
    <w:p w:rsidR="00F8755E" w:rsidRPr="00AA1F4B" w:rsidRDefault="00F8755E" w:rsidP="007554A2">
      <w:r w:rsidRPr="00AA1F4B">
        <w:t xml:space="preserve">Οι </w:t>
      </w:r>
      <w:r w:rsidRPr="00AA1F4B">
        <w:rPr>
          <w:rStyle w:val="Strong"/>
          <w:bCs/>
        </w:rPr>
        <w:t>Άξονες Προτεραιότητας 10,11,12</w:t>
      </w:r>
      <w:r w:rsidRPr="00AA1F4B">
        <w:t xml:space="preserve"> συμβάλλουν στις:</w:t>
      </w:r>
    </w:p>
    <w:p w:rsidR="00F8755E" w:rsidRDefault="00F8755E" w:rsidP="00BE223F">
      <w:pPr>
        <w:pStyle w:val="ListBullet"/>
        <w:numPr>
          <w:ilvl w:val="0"/>
          <w:numId w:val="17"/>
        </w:numPr>
        <w:tabs>
          <w:tab w:val="num" w:pos="360"/>
        </w:tabs>
        <w:spacing w:before="0" w:after="0" w:line="340" w:lineRule="atLeast"/>
      </w:pPr>
      <w:r w:rsidRPr="00AA1F4B">
        <w:t>ΚΣΚΓ 1.2.1 (ΑΣ)</w:t>
      </w:r>
    </w:p>
    <w:p w:rsidR="00F8755E" w:rsidRDefault="00F8755E" w:rsidP="00BE223F">
      <w:pPr>
        <w:pStyle w:val="ListBullet"/>
        <w:numPr>
          <w:ilvl w:val="0"/>
          <w:numId w:val="17"/>
        </w:numPr>
        <w:tabs>
          <w:tab w:val="num" w:pos="360"/>
        </w:tabs>
        <w:spacing w:before="0" w:after="0" w:line="340" w:lineRule="atLeast"/>
      </w:pPr>
      <w:r w:rsidRPr="00AA1F4B">
        <w:t>ΚΣΚΓ 1.2.2 (ΕΣ)</w:t>
      </w:r>
    </w:p>
    <w:p w:rsidR="00F8755E" w:rsidRDefault="00F8755E" w:rsidP="00BE223F">
      <w:pPr>
        <w:pStyle w:val="ListBullet"/>
        <w:numPr>
          <w:ilvl w:val="0"/>
          <w:numId w:val="17"/>
        </w:numPr>
        <w:tabs>
          <w:tab w:val="num" w:pos="360"/>
        </w:tabs>
        <w:spacing w:before="0" w:after="0" w:line="340" w:lineRule="atLeast"/>
      </w:pPr>
      <w:r w:rsidRPr="00AA1F4B">
        <w:t xml:space="preserve">ΚΣΚΓ 1.3.3 (ΑΣ). </w:t>
      </w:r>
    </w:p>
    <w:p w:rsidR="00F8755E" w:rsidRDefault="00F8755E" w:rsidP="00555B1F">
      <w:r>
        <w:t>Μ</w:t>
      </w:r>
      <w:r w:rsidRPr="00494ED8">
        <w:t xml:space="preserve">έχρι το τέλος του 2013 εντάχθηκαν </w:t>
      </w:r>
      <w:r>
        <w:t>675</w:t>
      </w:r>
      <w:r w:rsidRPr="00494ED8">
        <w:t xml:space="preserve"> πράξεις (</w:t>
      </w:r>
      <w:r>
        <w:t>12</w:t>
      </w:r>
      <w:r w:rsidRPr="00494ED8">
        <w:t xml:space="preserve"> πράξεις το 2013) συνολικού προϋπολογισμού </w:t>
      </w:r>
      <w:r>
        <w:t>346</w:t>
      </w:r>
      <w:r w:rsidRPr="00494ED8">
        <w:t>Μ€ (</w:t>
      </w:r>
      <w:r>
        <w:t xml:space="preserve">2,5 </w:t>
      </w:r>
      <w:r w:rsidRPr="00494ED8">
        <w:t xml:space="preserve">Μ€ το 2013), ενώ πραγματοποιήθηκαν δαπάνες ύψους </w:t>
      </w:r>
      <w:r>
        <w:t>164</w:t>
      </w:r>
      <w:r w:rsidRPr="00494ED8">
        <w:t>Μ€ (</w:t>
      </w:r>
      <w:r>
        <w:t>100</w:t>
      </w:r>
      <w:r w:rsidRPr="00494ED8">
        <w:t>Μ€ το 2013)</w:t>
      </w:r>
      <w:r>
        <w:t>.</w:t>
      </w:r>
    </w:p>
    <w:p w:rsidR="00F8755E" w:rsidRPr="00AA1F4B" w:rsidRDefault="00F8755E" w:rsidP="00555B1F">
      <w:r w:rsidRPr="00891795">
        <w:t>Οι πράξεις «Υποτροφίες του Ιδρύματος Κρατικών Υποτροφιών», ΘΑΛΗΣ,</w:t>
      </w:r>
      <w:r>
        <w:t xml:space="preserve"> ΑΡΧΙΜΗΔΗΣ,</w:t>
      </w:r>
      <w:r w:rsidRPr="00891795">
        <w:t xml:space="preserve"> Πρόγραμμα Μεταδιδακτόρων, ΗΡΑΚΛΕΙΤΟΣ και ΑΡΙΣΤΕΙΑ συμβάλλουν στις</w:t>
      </w:r>
      <w:r w:rsidRPr="00555B1F">
        <w:t xml:space="preserve"> </w:t>
      </w:r>
      <w:r>
        <w:t>ΚΣΚΓ 1.2.1 (ΑΣ), ΚΣΚΓ 1.2.2 (ΕΣ) και ΚΣΚΓ 1.3.3 (ΑΣ)</w:t>
      </w:r>
      <w:r w:rsidRPr="00555B1F">
        <w:t>.</w:t>
      </w:r>
    </w:p>
    <w:p w:rsidR="00F8755E" w:rsidRPr="00AA1F4B" w:rsidRDefault="00F8755E" w:rsidP="007554A2">
      <w:r w:rsidRPr="00AA1F4B">
        <w:t>Σε επίπεδο ειδικών στόχων του ΕΠΕΔΒΜ:</w:t>
      </w:r>
    </w:p>
    <w:p w:rsidR="00F8755E" w:rsidRDefault="00F8755E" w:rsidP="007554A2">
      <w:r w:rsidRPr="00AA1F4B">
        <w:t xml:space="preserve">Οι </w:t>
      </w:r>
      <w:r w:rsidRPr="00AA1F4B">
        <w:rPr>
          <w:rStyle w:val="Strong"/>
          <w:bCs/>
        </w:rPr>
        <w:t>Ειδικοί Στόχοι 1/2/3.1</w:t>
      </w:r>
      <w:r w:rsidRPr="00AA1F4B">
        <w:t xml:space="preserve"> συμβάλλουν στην ΚΣΚΓ1.3.3 (ΑΣ).</w:t>
      </w:r>
    </w:p>
    <w:p w:rsidR="00F8755E" w:rsidRDefault="00F8755E" w:rsidP="007554A2">
      <w:r>
        <w:t xml:space="preserve">Οι </w:t>
      </w:r>
      <w:r w:rsidRPr="00794D6D">
        <w:rPr>
          <w:rStyle w:val="Strong"/>
          <w:bCs/>
        </w:rPr>
        <w:t>Ειδικοί Στόχοι 1/2/3.2</w:t>
      </w:r>
      <w:r>
        <w:t xml:space="preserve"> συμβάλλουν στην ΚΣΚΓ 1.3.3 (ΑΣ). </w:t>
      </w:r>
    </w:p>
    <w:p w:rsidR="00F8755E" w:rsidRDefault="00F8755E" w:rsidP="007554A2">
      <w:r>
        <w:t xml:space="preserve">Οι </w:t>
      </w:r>
      <w:r w:rsidRPr="00794D6D">
        <w:rPr>
          <w:rStyle w:val="Strong"/>
          <w:bCs/>
        </w:rPr>
        <w:t>Ειδικοί Στόχοι 1/2/3.3</w:t>
      </w:r>
      <w:r>
        <w:t xml:space="preserve"> συμβάλλουν στην ΚΣΚΓ 1.3.3 (ΕΣ). </w:t>
      </w:r>
    </w:p>
    <w:p w:rsidR="00F8755E" w:rsidRDefault="00F8755E" w:rsidP="007554A2">
      <w:r>
        <w:t xml:space="preserve">Οι </w:t>
      </w:r>
      <w:r w:rsidRPr="00794D6D">
        <w:rPr>
          <w:rStyle w:val="Strong"/>
          <w:bCs/>
        </w:rPr>
        <w:t>Ειδικοί Στόχοι 1/2/3.4</w:t>
      </w:r>
      <w:r>
        <w:t xml:space="preserve"> συμβάλλουν στις ΚΣΚΓ 1.2.3 (ΕΣ) και ΚΣΚΓ 1.3.3 (ΑΣ).</w:t>
      </w:r>
    </w:p>
    <w:p w:rsidR="00F8755E" w:rsidRDefault="00F8755E" w:rsidP="007554A2">
      <w:r>
        <w:t xml:space="preserve">Οι </w:t>
      </w:r>
      <w:r>
        <w:rPr>
          <w:rStyle w:val="Strong"/>
          <w:bCs/>
        </w:rPr>
        <w:t>Ειδικοί</w:t>
      </w:r>
      <w:r w:rsidRPr="00794D6D">
        <w:rPr>
          <w:rStyle w:val="Strong"/>
          <w:bCs/>
        </w:rPr>
        <w:t xml:space="preserve"> Στόχοι 1/2/3.5</w:t>
      </w:r>
      <w:r>
        <w:t xml:space="preserve"> συμβάλλουν στις ΚΣΚΓ 1.2.3 (ΕΣ) και ΚΣΚΓ 1.3.3 (ΑΣ).</w:t>
      </w:r>
    </w:p>
    <w:p w:rsidR="00F8755E" w:rsidRDefault="00F8755E" w:rsidP="007554A2">
      <w:r>
        <w:t xml:space="preserve">Οι </w:t>
      </w:r>
      <w:r w:rsidRPr="00794D6D">
        <w:rPr>
          <w:rStyle w:val="Strong"/>
          <w:bCs/>
        </w:rPr>
        <w:t>Ειδικοί Στόχοι 4/5/6.1</w:t>
      </w:r>
      <w:r>
        <w:t xml:space="preserve"> συμβάλλουν στις ΚΣΚΓ 1.2.3 (ΕΣ) και ΚΣΚΓ 1.3.3 (ΑΣ).</w:t>
      </w:r>
    </w:p>
    <w:p w:rsidR="00F8755E" w:rsidRDefault="00F8755E" w:rsidP="007554A2">
      <w:r>
        <w:t xml:space="preserve">Οι </w:t>
      </w:r>
      <w:r w:rsidRPr="00794D6D">
        <w:rPr>
          <w:rStyle w:val="Strong"/>
          <w:bCs/>
        </w:rPr>
        <w:t>Ειδικοί Στόχοι 4/5/6.2</w:t>
      </w:r>
      <w:r>
        <w:t xml:space="preserve"> συμβάλλουν στην ΚΣΚΓ 1.3.3 (ΑΣ).</w:t>
      </w:r>
    </w:p>
    <w:p w:rsidR="00F8755E" w:rsidRDefault="00F8755E" w:rsidP="007554A2">
      <w:r>
        <w:t xml:space="preserve">Οι </w:t>
      </w:r>
      <w:r w:rsidRPr="00794D6D">
        <w:rPr>
          <w:rStyle w:val="Strong"/>
          <w:bCs/>
        </w:rPr>
        <w:t>Ειδικοί Στόχοι 4/5/6.3</w:t>
      </w:r>
      <w:r>
        <w:t xml:space="preserve"> συμβάλλουν στις ΚΣΚΓ 1.2.2 (ΑΣ), ΚΣΚΓ 1.3.1 (ΕΣ) και ΚΣΚΓ 1.3.3 (ΑΣ). </w:t>
      </w:r>
    </w:p>
    <w:p w:rsidR="00F8755E" w:rsidRDefault="00F8755E" w:rsidP="007554A2">
      <w:r>
        <w:t xml:space="preserve">Οι </w:t>
      </w:r>
      <w:r w:rsidRPr="00794D6D">
        <w:rPr>
          <w:rStyle w:val="Strong"/>
          <w:bCs/>
        </w:rPr>
        <w:t>Ειδικοί Στόχοι 7/8/9.1</w:t>
      </w:r>
      <w:r>
        <w:t xml:space="preserve"> συμβάλλουν στις ΚΣΚΓ 1.2.3 (ΕΣ), 1.3.2 (ΕΣ), και 1.3.3 (ΑΣ).</w:t>
      </w:r>
    </w:p>
    <w:p w:rsidR="00F8755E" w:rsidRDefault="00F8755E" w:rsidP="007554A2">
      <w:r>
        <w:t xml:space="preserve">Οι </w:t>
      </w:r>
      <w:r w:rsidRPr="00794D6D">
        <w:rPr>
          <w:rStyle w:val="Strong"/>
          <w:bCs/>
        </w:rPr>
        <w:t>Ειδικοί Στόχοι 7/8/9.2</w:t>
      </w:r>
      <w:r>
        <w:t xml:space="preserve"> συμβάλλουν στην ΚΣΚΓ 1.3.3 (ΑΣ).</w:t>
      </w:r>
    </w:p>
    <w:p w:rsidR="00F8755E" w:rsidRDefault="00F8755E" w:rsidP="007554A2">
      <w:r>
        <w:t xml:space="preserve">Οι </w:t>
      </w:r>
      <w:r w:rsidRPr="00794D6D">
        <w:rPr>
          <w:rStyle w:val="Strong"/>
          <w:bCs/>
        </w:rPr>
        <w:t>Ειδικοί Στόχοι 10/11/12.1</w:t>
      </w:r>
      <w:r>
        <w:t xml:space="preserve"> συμβάλλουν στις ΚΣΚΓ 1.2.1 (ΑΣ) και ΚΣΚΓ 1.3.3 (ΑΣ). </w:t>
      </w:r>
    </w:p>
    <w:p w:rsidR="00F8755E" w:rsidRDefault="00F8755E" w:rsidP="007554A2">
      <w:r>
        <w:t xml:space="preserve">Οι </w:t>
      </w:r>
      <w:r w:rsidRPr="00794D6D">
        <w:rPr>
          <w:rStyle w:val="Strong"/>
          <w:bCs/>
        </w:rPr>
        <w:t>Ειδικοί Στόχοι 10/11/12.2</w:t>
      </w:r>
      <w:r>
        <w:t xml:space="preserve"> συμβάλλουν στην ΚΣΚΓ 1.3.3 (ΑΣ).</w:t>
      </w:r>
    </w:p>
    <w:p w:rsidR="00F8755E" w:rsidRPr="00B03EB4" w:rsidRDefault="00F8755E" w:rsidP="00BE6E04">
      <w:pPr>
        <w:pStyle w:val="ListBullet"/>
        <w:numPr>
          <w:ilvl w:val="0"/>
          <w:numId w:val="0"/>
        </w:numPr>
        <w:rPr>
          <w:highlight w:val="red"/>
        </w:rPr>
      </w:pPr>
      <w:r>
        <w:rPr>
          <w:highlight w:val="red"/>
        </w:rPr>
        <w:br w:type="page"/>
      </w:r>
    </w:p>
    <w:p w:rsidR="00F8755E" w:rsidRDefault="00F8755E" w:rsidP="00E36870">
      <w:pPr>
        <w:pStyle w:val="Heading3"/>
        <w:numPr>
          <w:ilvl w:val="2"/>
          <w:numId w:val="16"/>
        </w:numPr>
      </w:pPr>
      <w:bookmarkStart w:id="41" w:name="_Toc389660568"/>
      <w:r>
        <w:t>Συμβολή του Προγράμματος στους δείκτες Λισσαβόνας</w:t>
      </w:r>
      <w:bookmarkEnd w:id="41"/>
      <w:r>
        <w:t xml:space="preserve">  </w:t>
      </w:r>
    </w:p>
    <w:p w:rsidR="00F8755E" w:rsidRDefault="00F8755E" w:rsidP="008B2CC6">
      <w:r>
        <w:t>Το Επιχειρησιακό Πρόγραμμα «Εκπαίδευση και Δια Βίου Μάθηση» συμβάλλει στους παρακάτω δείκτες ΕΣΠΑ.</w:t>
      </w:r>
    </w:p>
    <w:p w:rsidR="00F8755E" w:rsidRDefault="00F8755E" w:rsidP="008B2CC6"/>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56"/>
        <w:gridCol w:w="2357"/>
        <w:gridCol w:w="2422"/>
        <w:gridCol w:w="1087"/>
      </w:tblGrid>
      <w:tr w:rsidR="00F8755E" w:rsidRPr="00723A2C">
        <w:trPr>
          <w:tblHeader/>
        </w:trPr>
        <w:tc>
          <w:tcPr>
            <w:tcW w:w="1558" w:type="pct"/>
            <w:shd w:val="clear" w:color="auto" w:fill="FFFF99"/>
          </w:tcPr>
          <w:p w:rsidR="00F8755E" w:rsidRPr="00723A2C" w:rsidRDefault="00F8755E" w:rsidP="00F058E5">
            <w:pPr>
              <w:jc w:val="center"/>
              <w:rPr>
                <w:b/>
                <w:sz w:val="16"/>
                <w:szCs w:val="16"/>
              </w:rPr>
            </w:pPr>
            <w:r w:rsidRPr="00723A2C">
              <w:rPr>
                <w:b/>
                <w:sz w:val="16"/>
                <w:szCs w:val="16"/>
              </w:rPr>
              <w:t>Δείκτες Λισσαβόνας</w:t>
            </w:r>
          </w:p>
        </w:tc>
        <w:tc>
          <w:tcPr>
            <w:tcW w:w="1383" w:type="pct"/>
            <w:shd w:val="clear" w:color="auto" w:fill="FFFF99"/>
          </w:tcPr>
          <w:p w:rsidR="00F8755E" w:rsidRPr="00723A2C" w:rsidRDefault="00F8755E" w:rsidP="00F058E5">
            <w:pPr>
              <w:jc w:val="center"/>
              <w:rPr>
                <w:b/>
                <w:sz w:val="16"/>
                <w:szCs w:val="16"/>
              </w:rPr>
            </w:pPr>
            <w:r w:rsidRPr="00723A2C">
              <w:rPr>
                <w:b/>
                <w:sz w:val="16"/>
                <w:szCs w:val="16"/>
              </w:rPr>
              <w:t xml:space="preserve">ΑΠ/ΕΣ του ΕΠ Εκπαίδευση &amp; Δια Βίου Μάθηση που συνεισφέρουν στους δείκτες </w:t>
            </w:r>
          </w:p>
        </w:tc>
        <w:tc>
          <w:tcPr>
            <w:tcW w:w="1421" w:type="pct"/>
            <w:shd w:val="clear" w:color="auto" w:fill="FFFF99"/>
          </w:tcPr>
          <w:p w:rsidR="00F8755E" w:rsidRPr="00723A2C" w:rsidRDefault="00F8755E" w:rsidP="00F058E5">
            <w:pPr>
              <w:jc w:val="center"/>
              <w:rPr>
                <w:b/>
                <w:sz w:val="16"/>
                <w:szCs w:val="16"/>
              </w:rPr>
            </w:pPr>
            <w:r w:rsidRPr="00723A2C">
              <w:rPr>
                <w:b/>
                <w:sz w:val="16"/>
                <w:szCs w:val="16"/>
              </w:rPr>
              <w:t>Παρατηρήσεις</w:t>
            </w:r>
          </w:p>
        </w:tc>
        <w:tc>
          <w:tcPr>
            <w:tcW w:w="638" w:type="pct"/>
            <w:shd w:val="clear" w:color="auto" w:fill="FFFF99"/>
          </w:tcPr>
          <w:p w:rsidR="00F8755E" w:rsidRPr="00723A2C" w:rsidRDefault="00F8755E" w:rsidP="00F058E5">
            <w:pPr>
              <w:jc w:val="center"/>
              <w:rPr>
                <w:b/>
                <w:sz w:val="16"/>
                <w:szCs w:val="16"/>
              </w:rPr>
            </w:pPr>
            <w:r w:rsidRPr="00723A2C">
              <w:rPr>
                <w:b/>
                <w:sz w:val="16"/>
                <w:szCs w:val="16"/>
              </w:rPr>
              <w:t>Τιμή Στόχος 2013</w:t>
            </w:r>
          </w:p>
        </w:tc>
      </w:tr>
      <w:tr w:rsidR="00F8755E" w:rsidRPr="00723A2C">
        <w:tc>
          <w:tcPr>
            <w:tcW w:w="1558" w:type="pct"/>
          </w:tcPr>
          <w:p w:rsidR="00F8755E" w:rsidRPr="00723A2C" w:rsidRDefault="00F8755E" w:rsidP="00F058E5">
            <w:pPr>
              <w:rPr>
                <w:sz w:val="16"/>
                <w:szCs w:val="16"/>
              </w:rPr>
            </w:pPr>
            <w:r w:rsidRPr="00723A2C">
              <w:rPr>
                <w:rFonts w:cs="Arial"/>
                <w:sz w:val="16"/>
                <w:szCs w:val="16"/>
              </w:rPr>
              <w:t>Δημόσιες Δαπάνες για την Παιδεία ως Ποσοστό του ΑΕΠ*</w:t>
            </w:r>
          </w:p>
        </w:tc>
        <w:tc>
          <w:tcPr>
            <w:tcW w:w="1383" w:type="pct"/>
          </w:tcPr>
          <w:p w:rsidR="00F8755E" w:rsidRPr="00723A2C" w:rsidRDefault="00F8755E" w:rsidP="00F058E5">
            <w:pPr>
              <w:rPr>
                <w:sz w:val="16"/>
                <w:szCs w:val="16"/>
              </w:rPr>
            </w:pPr>
            <w:r w:rsidRPr="00723A2C">
              <w:rPr>
                <w:sz w:val="16"/>
                <w:szCs w:val="16"/>
              </w:rPr>
              <w:t>Όλοι οι ΑΠ και όλοι οι ΕΣ</w:t>
            </w:r>
          </w:p>
        </w:tc>
        <w:tc>
          <w:tcPr>
            <w:tcW w:w="1421" w:type="pct"/>
          </w:tcPr>
          <w:p w:rsidR="00F8755E" w:rsidRPr="00723A2C" w:rsidRDefault="00F8755E" w:rsidP="00F058E5">
            <w:pPr>
              <w:rPr>
                <w:sz w:val="16"/>
                <w:szCs w:val="16"/>
              </w:rPr>
            </w:pPr>
          </w:p>
        </w:tc>
        <w:tc>
          <w:tcPr>
            <w:tcW w:w="638" w:type="pct"/>
          </w:tcPr>
          <w:p w:rsidR="00F8755E" w:rsidRPr="00723A2C" w:rsidRDefault="00F8755E" w:rsidP="00F058E5">
            <w:pPr>
              <w:rPr>
                <w:sz w:val="16"/>
                <w:szCs w:val="16"/>
              </w:rPr>
            </w:pPr>
            <w:r w:rsidRPr="00723A2C">
              <w:rPr>
                <w:sz w:val="16"/>
                <w:szCs w:val="16"/>
              </w:rPr>
              <w:t>5%</w:t>
            </w:r>
          </w:p>
        </w:tc>
      </w:tr>
      <w:tr w:rsidR="00F8755E" w:rsidRPr="00723A2C">
        <w:tc>
          <w:tcPr>
            <w:tcW w:w="1558" w:type="pct"/>
          </w:tcPr>
          <w:p w:rsidR="00F8755E" w:rsidRPr="00723A2C" w:rsidRDefault="00F8755E" w:rsidP="00F058E5">
            <w:pPr>
              <w:rPr>
                <w:sz w:val="16"/>
                <w:szCs w:val="16"/>
              </w:rPr>
            </w:pPr>
            <w:r w:rsidRPr="00723A2C">
              <w:rPr>
                <w:rFonts w:cs="Arial"/>
                <w:sz w:val="16"/>
                <w:szCs w:val="16"/>
              </w:rPr>
              <w:t>Ποσοστό του γενικού πληθυσμού 25-64 ετών που συμμετέχει σε προγράμματα δια-βίου μάθησης (τυπικής, μη τυπικής και άτυπης)*</w:t>
            </w:r>
          </w:p>
        </w:tc>
        <w:tc>
          <w:tcPr>
            <w:tcW w:w="1383" w:type="pct"/>
          </w:tcPr>
          <w:p w:rsidR="00F8755E" w:rsidRPr="00723A2C" w:rsidRDefault="00F8755E" w:rsidP="00F058E5">
            <w:pPr>
              <w:rPr>
                <w:sz w:val="16"/>
                <w:szCs w:val="16"/>
              </w:rPr>
            </w:pPr>
            <w:r w:rsidRPr="00723A2C">
              <w:rPr>
                <w:sz w:val="16"/>
                <w:szCs w:val="16"/>
              </w:rPr>
              <w:t>ΑΠ 1,2,3 και ΕΣ 1.5, 2.5, 3.5</w:t>
            </w:r>
          </w:p>
          <w:p w:rsidR="00F8755E" w:rsidRPr="00723A2C" w:rsidRDefault="00F8755E" w:rsidP="00F058E5">
            <w:pPr>
              <w:rPr>
                <w:sz w:val="16"/>
                <w:szCs w:val="16"/>
              </w:rPr>
            </w:pPr>
            <w:r w:rsidRPr="00723A2C">
              <w:rPr>
                <w:sz w:val="16"/>
                <w:szCs w:val="16"/>
              </w:rPr>
              <w:t xml:space="preserve">ΑΠ 7,8,9 και ΕΣ 7.1, 8.1, 9.1 </w:t>
            </w:r>
          </w:p>
        </w:tc>
        <w:tc>
          <w:tcPr>
            <w:tcW w:w="1421" w:type="pct"/>
          </w:tcPr>
          <w:p w:rsidR="00F8755E" w:rsidRPr="00723A2C" w:rsidRDefault="00F8755E" w:rsidP="00F058E5">
            <w:pPr>
              <w:rPr>
                <w:sz w:val="16"/>
                <w:szCs w:val="16"/>
              </w:rPr>
            </w:pPr>
            <w:r w:rsidRPr="00723A2C">
              <w:rPr>
                <w:sz w:val="16"/>
                <w:szCs w:val="16"/>
              </w:rPr>
              <w:t>Υποστηρίζεται από αντίστοιχο δείκτη του ΕΠ</w:t>
            </w:r>
          </w:p>
        </w:tc>
        <w:tc>
          <w:tcPr>
            <w:tcW w:w="638" w:type="pct"/>
          </w:tcPr>
          <w:p w:rsidR="00F8755E" w:rsidRPr="00723A2C" w:rsidRDefault="00F8755E" w:rsidP="00F058E5">
            <w:pPr>
              <w:rPr>
                <w:sz w:val="16"/>
                <w:szCs w:val="16"/>
              </w:rPr>
            </w:pPr>
            <w:r w:rsidRPr="00723A2C">
              <w:rPr>
                <w:sz w:val="16"/>
                <w:szCs w:val="16"/>
              </w:rPr>
              <w:t>6%</w:t>
            </w:r>
          </w:p>
        </w:tc>
      </w:tr>
      <w:tr w:rsidR="00F8755E" w:rsidRPr="00723A2C">
        <w:tc>
          <w:tcPr>
            <w:tcW w:w="1558" w:type="pct"/>
          </w:tcPr>
          <w:p w:rsidR="00F8755E" w:rsidRPr="00723A2C" w:rsidRDefault="00F8755E" w:rsidP="00F058E5">
            <w:pPr>
              <w:rPr>
                <w:sz w:val="16"/>
                <w:szCs w:val="16"/>
              </w:rPr>
            </w:pPr>
            <w:r w:rsidRPr="00723A2C">
              <w:rPr>
                <w:rFonts w:cs="Arial"/>
                <w:sz w:val="16"/>
                <w:szCs w:val="16"/>
              </w:rPr>
              <w:t>Ποσοστό του πληθυσμού ηλικίας 18-24 που έχει ολοκληρώσει μόνο τον υποχρεωτικό κύκλο σπουδών και δεν βρίσκεται σε σπουδές ή κατάρτιση*</w:t>
            </w:r>
          </w:p>
        </w:tc>
        <w:tc>
          <w:tcPr>
            <w:tcW w:w="1383" w:type="pct"/>
          </w:tcPr>
          <w:p w:rsidR="00F8755E" w:rsidRPr="00723A2C" w:rsidRDefault="00F8755E" w:rsidP="00F058E5">
            <w:pPr>
              <w:rPr>
                <w:sz w:val="16"/>
                <w:szCs w:val="16"/>
              </w:rPr>
            </w:pPr>
            <w:r w:rsidRPr="00723A2C">
              <w:rPr>
                <w:sz w:val="16"/>
                <w:szCs w:val="16"/>
              </w:rPr>
              <w:t>ΑΠ 1,2,3 και ΕΣ 1.1., 1.3., 1.4, 1.5,2.1., 2.3., 2.4, 2.5, 3.1.,3.3., 3.4, 3.5,</w:t>
            </w:r>
          </w:p>
        </w:tc>
        <w:tc>
          <w:tcPr>
            <w:tcW w:w="1421" w:type="pct"/>
          </w:tcPr>
          <w:p w:rsidR="00F8755E" w:rsidRPr="00723A2C" w:rsidRDefault="00F8755E" w:rsidP="00F058E5">
            <w:pPr>
              <w:rPr>
                <w:sz w:val="16"/>
                <w:szCs w:val="16"/>
              </w:rPr>
            </w:pPr>
          </w:p>
        </w:tc>
        <w:tc>
          <w:tcPr>
            <w:tcW w:w="638" w:type="pct"/>
          </w:tcPr>
          <w:p w:rsidR="00F8755E" w:rsidRPr="00723A2C" w:rsidRDefault="00F8755E" w:rsidP="00F058E5">
            <w:pPr>
              <w:rPr>
                <w:sz w:val="16"/>
                <w:szCs w:val="16"/>
              </w:rPr>
            </w:pPr>
            <w:r w:rsidRPr="00723A2C">
              <w:rPr>
                <w:sz w:val="16"/>
                <w:szCs w:val="16"/>
              </w:rPr>
              <w:t>10%</w:t>
            </w:r>
          </w:p>
        </w:tc>
      </w:tr>
      <w:tr w:rsidR="00F8755E" w:rsidRPr="00723A2C">
        <w:tc>
          <w:tcPr>
            <w:tcW w:w="1558" w:type="pct"/>
          </w:tcPr>
          <w:p w:rsidR="00F8755E" w:rsidRPr="00723A2C" w:rsidRDefault="00F8755E" w:rsidP="00F058E5">
            <w:pPr>
              <w:rPr>
                <w:sz w:val="16"/>
                <w:szCs w:val="16"/>
              </w:rPr>
            </w:pPr>
            <w:r w:rsidRPr="00723A2C">
              <w:rPr>
                <w:rFonts w:cs="Arial"/>
                <w:sz w:val="16"/>
                <w:szCs w:val="16"/>
              </w:rPr>
              <w:t>Ποσοστό πληθυσμού ηλικίας 20-24 ετών απόφοιτοι του δεύτερου κύκλου δευτεροβάθμιας εκπαίδευσης (Λύκεια,ΤΕΕ) *</w:t>
            </w:r>
          </w:p>
        </w:tc>
        <w:tc>
          <w:tcPr>
            <w:tcW w:w="1383" w:type="pct"/>
          </w:tcPr>
          <w:p w:rsidR="00F8755E" w:rsidRPr="00723A2C" w:rsidRDefault="00F8755E" w:rsidP="00F058E5">
            <w:pPr>
              <w:rPr>
                <w:sz w:val="16"/>
                <w:szCs w:val="16"/>
              </w:rPr>
            </w:pPr>
            <w:r w:rsidRPr="00723A2C">
              <w:rPr>
                <w:sz w:val="16"/>
                <w:szCs w:val="16"/>
              </w:rPr>
              <w:t>ΑΠ 1,2,3 και ΕΣ 1.1., 1.3., 1.4, 1.5,2.1., 2.3., 2.4, 2.5, 3.1.,3.3., 3.4, 3.5,</w:t>
            </w:r>
          </w:p>
          <w:p w:rsidR="00F8755E" w:rsidRPr="00723A2C" w:rsidRDefault="00F8755E" w:rsidP="00F058E5">
            <w:pPr>
              <w:rPr>
                <w:sz w:val="16"/>
                <w:szCs w:val="16"/>
              </w:rPr>
            </w:pPr>
            <w:r w:rsidRPr="00723A2C">
              <w:rPr>
                <w:sz w:val="16"/>
                <w:szCs w:val="16"/>
              </w:rPr>
              <w:t>ΑΠ 4,5,6 και ΕΣ 4.2, 5.2, 6.2</w:t>
            </w:r>
          </w:p>
        </w:tc>
        <w:tc>
          <w:tcPr>
            <w:tcW w:w="1421" w:type="pct"/>
          </w:tcPr>
          <w:p w:rsidR="00F8755E" w:rsidRPr="00723A2C" w:rsidRDefault="00F8755E" w:rsidP="00F058E5">
            <w:pPr>
              <w:rPr>
                <w:sz w:val="16"/>
                <w:szCs w:val="16"/>
              </w:rPr>
            </w:pPr>
          </w:p>
        </w:tc>
        <w:tc>
          <w:tcPr>
            <w:tcW w:w="638" w:type="pct"/>
          </w:tcPr>
          <w:p w:rsidR="00F8755E" w:rsidRPr="00723A2C" w:rsidRDefault="00F8755E" w:rsidP="00F058E5">
            <w:pPr>
              <w:rPr>
                <w:sz w:val="16"/>
                <w:szCs w:val="16"/>
              </w:rPr>
            </w:pPr>
            <w:r w:rsidRPr="00723A2C">
              <w:rPr>
                <w:sz w:val="16"/>
                <w:szCs w:val="16"/>
              </w:rPr>
              <w:t>86%</w:t>
            </w:r>
          </w:p>
        </w:tc>
      </w:tr>
    </w:tbl>
    <w:p w:rsidR="00F8755E" w:rsidRDefault="00F8755E" w:rsidP="008B2CC6">
      <w:pPr>
        <w:rPr>
          <w:rStyle w:val="CommentReference"/>
          <w:szCs w:val="16"/>
        </w:rPr>
      </w:pPr>
      <w:r w:rsidRPr="00794D6D">
        <w:rPr>
          <w:rStyle w:val="CommentReference"/>
          <w:szCs w:val="16"/>
        </w:rPr>
        <w:t>* Πρόκειται για πρόβλεψη /στόχο που αφορά στη συνολική εθνική προσπάθεια, δεν αποτελεί αποτέλεσμα μόνο της συνεισφοράς των Διαρθρωτικών Ταμείων και των Επιχειρησιακών Προγραμμάτων και επηρεάζεται σημαντικά από την οικονομική και κοινωνική συγκυρία</w:t>
      </w:r>
    </w:p>
    <w:p w:rsidR="00F8755E" w:rsidRDefault="00F8755E" w:rsidP="00E36870">
      <w:pPr>
        <w:pStyle w:val="ListBullet"/>
        <w:numPr>
          <w:ilvl w:val="0"/>
          <w:numId w:val="17"/>
        </w:numPr>
        <w:rPr>
          <w:sz w:val="24"/>
          <w:szCs w:val="24"/>
        </w:rPr>
      </w:pPr>
      <w:r w:rsidDel="0005268E">
        <w:t xml:space="preserve"> </w:t>
      </w:r>
      <w:r>
        <w:t>«</w:t>
      </w:r>
      <w:r w:rsidRPr="00AA3184">
        <w:rPr>
          <w:rFonts w:cs="Arial"/>
        </w:rPr>
        <w:t>Αριθμός συμμετοχών ατόμων 25-64 ετών σε προγράμματα δια βίου εκπαίδευσης (τυπικής, μη-τυπικής και άτυπης</w:t>
      </w:r>
      <w:r>
        <w:rPr>
          <w:rFonts w:cs="Arial"/>
        </w:rPr>
        <w:t xml:space="preserve">» </w:t>
      </w:r>
      <w:r>
        <w:t xml:space="preserve">, ο οποίος </w:t>
      </w:r>
      <w:r w:rsidRPr="00211711">
        <w:t>παρουσιάζει τιμή υλοποίησης</w:t>
      </w:r>
      <w:r>
        <w:t xml:space="preserve"> 434.328 </w:t>
      </w:r>
      <w:r w:rsidRPr="00AA3184">
        <w:rPr>
          <w:rStyle w:val="Strong"/>
          <w:b w:val="0"/>
          <w:bCs/>
        </w:rPr>
        <w:t>συμμετοχές</w:t>
      </w:r>
      <w:r w:rsidRPr="00AA3184">
        <w:rPr>
          <w:sz w:val="24"/>
          <w:szCs w:val="24"/>
        </w:rPr>
        <w:t xml:space="preserve">. </w:t>
      </w:r>
    </w:p>
    <w:p w:rsidR="00F8755E" w:rsidRDefault="00F8755E" w:rsidP="008B2CC6">
      <w:pPr>
        <w:rPr>
          <w:rStyle w:val="CommentReference"/>
          <w:szCs w:val="16"/>
        </w:rPr>
      </w:pPr>
    </w:p>
    <w:p w:rsidR="00F8755E" w:rsidRDefault="00F8755E" w:rsidP="008B2CC6">
      <w:pPr>
        <w:rPr>
          <w:rStyle w:val="CommentReference"/>
          <w:szCs w:val="16"/>
        </w:rPr>
      </w:pPr>
    </w:p>
    <w:p w:rsidR="00F8755E" w:rsidRDefault="00F8755E" w:rsidP="00E36870">
      <w:pPr>
        <w:pStyle w:val="Heading2"/>
        <w:numPr>
          <w:ilvl w:val="1"/>
          <w:numId w:val="16"/>
        </w:numPr>
      </w:pPr>
      <w:bookmarkStart w:id="42" w:name="_Toc326332291"/>
      <w:bookmarkStart w:id="43" w:name="_Toc389660569"/>
      <w:bookmarkEnd w:id="42"/>
      <w:r w:rsidRPr="000058D4">
        <w:t>Συνέπεια και Συγκέντρωση της Στήριξης</w:t>
      </w:r>
      <w:bookmarkEnd w:id="43"/>
    </w:p>
    <w:p w:rsidR="00F8755E" w:rsidRDefault="00F8755E" w:rsidP="00E36870">
      <w:pPr>
        <w:pStyle w:val="Heading3"/>
        <w:numPr>
          <w:ilvl w:val="2"/>
          <w:numId w:val="16"/>
        </w:numPr>
      </w:pPr>
      <w:bookmarkStart w:id="44" w:name="_Toc389660570"/>
      <w:r w:rsidRPr="000058D4">
        <w:t xml:space="preserve">Συμβολή του Προγράμματος στο Εθνικό Πρόγραμμα Μεταρρυθμίσεων </w:t>
      </w:r>
      <w:r>
        <w:t>2013</w:t>
      </w:r>
      <w:r w:rsidRPr="005D3661">
        <w:t xml:space="preserve"> </w:t>
      </w:r>
      <w:r w:rsidRPr="000058D4">
        <w:t>όσον αφορά την Κοινωνική Ένταξη</w:t>
      </w:r>
      <w:bookmarkEnd w:id="44"/>
      <w:r w:rsidRPr="000058D4">
        <w:t xml:space="preserve"> </w:t>
      </w:r>
    </w:p>
    <w:p w:rsidR="00F8755E" w:rsidRPr="005D3661" w:rsidRDefault="00F8755E" w:rsidP="00AA7952">
      <w:r w:rsidRPr="005D3661">
        <w:t xml:space="preserve">Οι δράσεις του Επιχειρησιακού Προγράμματος «Εκπαίδευση και Δια Βίου Μάθηση» στα πλαίσια του ΕΣΠΑ 2007 -2013 συμβάλλουν στην κοινωνική ενσωμάτωση και συγκεκριμένα στους επιμέρους στόχους όπως αναφέρονται στο ΕΠΜ </w:t>
      </w:r>
      <w:r>
        <w:t>2013</w:t>
      </w:r>
      <w:r w:rsidRPr="005D3661">
        <w:t xml:space="preserve">: </w:t>
      </w:r>
    </w:p>
    <w:p w:rsidR="00F8755E" w:rsidRDefault="00F8755E" w:rsidP="00E36870">
      <w:pPr>
        <w:numPr>
          <w:ilvl w:val="0"/>
          <w:numId w:val="37"/>
        </w:numPr>
      </w:pPr>
      <w:r w:rsidRPr="005D3661">
        <w:t>Εκπαιδευτικός στόχος: το ποσοστό της σχολικής διαρροής πρέπει να είναι κάτω από 10% και το ποσοστό της ολοκλήρωσης της τριτοβάθμιας εκπαίδευσης πρέπει να πάνω από  40%</w:t>
      </w:r>
    </w:p>
    <w:p w:rsidR="00F8755E" w:rsidRDefault="00F8755E" w:rsidP="00E36870">
      <w:pPr>
        <w:numPr>
          <w:ilvl w:val="0"/>
          <w:numId w:val="37"/>
        </w:numPr>
      </w:pPr>
      <w:r w:rsidRPr="005D3661">
        <w:t>Στόχος κατά της φτώχειας: 450.000 λιγότερα άτομα αντιμέτωπα με τον κίνδυνο της φτώχειας.</w:t>
      </w:r>
    </w:p>
    <w:p w:rsidR="00F8755E" w:rsidRPr="005D3661" w:rsidRDefault="00F8755E" w:rsidP="00AA7952">
      <w:pPr>
        <w:ind w:left="360"/>
      </w:pPr>
      <w:r w:rsidRPr="005D3661">
        <w:t xml:space="preserve">Ειδικότερα, όσον αφορά τον πρώτο στόχο, τα μέτρα όπως περιγράφονται στο ΕΠΜ </w:t>
      </w:r>
      <w:r>
        <w:t>2013</w:t>
      </w:r>
      <w:r w:rsidRPr="005D3661">
        <w:t>, που σχετίζονται με τις ευπαθείς ομάδες του πληθυσμού περιλαμβάνουν:</w:t>
      </w:r>
    </w:p>
    <w:p w:rsidR="00F8755E" w:rsidRDefault="00F8755E" w:rsidP="00E36870">
      <w:pPr>
        <w:numPr>
          <w:ilvl w:val="0"/>
          <w:numId w:val="38"/>
        </w:numPr>
      </w:pPr>
      <w:r w:rsidRPr="005D3661">
        <w:t xml:space="preserve">Εκπαιδευτικές δράσεις για τις ευπαθείς ομάδες: ΡΟΜΑ, θρησκευτική μειονότητα της Θράκης, αλλοδαπούς καθώς και τη δημιουργία </w:t>
      </w:r>
      <w:r>
        <w:t xml:space="preserve">των </w:t>
      </w:r>
      <w:r w:rsidRPr="005D3661">
        <w:t>«Ζ</w:t>
      </w:r>
      <w:r>
        <w:t>ωνών</w:t>
      </w:r>
      <w:r w:rsidRPr="005D3661">
        <w:t xml:space="preserve"> </w:t>
      </w:r>
      <w:r>
        <w:t>Εκπαιδευτικής Π</w:t>
      </w:r>
      <w:r w:rsidRPr="005D3661">
        <w:t xml:space="preserve">ροτεραιότητας». </w:t>
      </w:r>
    </w:p>
    <w:p w:rsidR="00F8755E" w:rsidRDefault="00F8755E" w:rsidP="00E36870">
      <w:pPr>
        <w:numPr>
          <w:ilvl w:val="0"/>
          <w:numId w:val="38"/>
        </w:numPr>
      </w:pPr>
      <w:r w:rsidRPr="005D3661">
        <w:t>Στήριξη των ατόμων με αναπηρία</w:t>
      </w:r>
    </w:p>
    <w:p w:rsidR="00F8755E" w:rsidRPr="005D3661" w:rsidRDefault="00F8755E" w:rsidP="00AA7952">
      <w:r w:rsidRPr="00B312D8">
        <w:t xml:space="preserve">Όσον αφορά τα παραπάνω μέσω του ΕΠΕΔΒΜ υλοποιούνται δράσεις που εμπίπτουν στον ειδικό στόχο 1.4. των αξόνων 1,2,3. </w:t>
      </w:r>
      <w:r w:rsidRPr="00B31819">
        <w:t>Μ</w:t>
      </w:r>
      <w:r w:rsidRPr="00B312D8">
        <w:t>έχρι το τέλος του 201</w:t>
      </w:r>
      <w:r w:rsidRPr="00B31819">
        <w:t>3</w:t>
      </w:r>
      <w:r w:rsidRPr="00B312D8">
        <w:t xml:space="preserve"> </w:t>
      </w:r>
      <w:r w:rsidRPr="00A00E7E">
        <w:t xml:space="preserve">είχαν ενταχθεί 36 πράξεις συνολικού προϋπολογισμού 428 </w:t>
      </w:r>
      <w:r w:rsidRPr="00A00E7E">
        <w:rPr>
          <w:rStyle w:val="Strong"/>
          <w:b w:val="0"/>
          <w:bCs/>
        </w:rPr>
        <w:t>Μ€</w:t>
      </w:r>
      <w:r w:rsidRPr="00A00E7E">
        <w:t>.</w:t>
      </w:r>
      <w:r w:rsidRPr="00B31819">
        <w:t xml:space="preserve"> Ενδεικτικά αναφέρονται:</w:t>
      </w:r>
    </w:p>
    <w:p w:rsidR="00F8755E" w:rsidRDefault="00F8755E" w:rsidP="00E36870">
      <w:pPr>
        <w:numPr>
          <w:ilvl w:val="0"/>
          <w:numId w:val="39"/>
        </w:numPr>
      </w:pPr>
      <w:r w:rsidRPr="005D3661">
        <w:t>Υποστήριξη Ολοήμερων Σχολείων</w:t>
      </w:r>
      <w:r>
        <w:t xml:space="preserve"> (Α’ και Β’ φάση)</w:t>
      </w:r>
    </w:p>
    <w:p w:rsidR="00F8755E" w:rsidRDefault="00F8755E" w:rsidP="00E36870">
      <w:pPr>
        <w:numPr>
          <w:ilvl w:val="0"/>
          <w:numId w:val="39"/>
        </w:numPr>
      </w:pPr>
      <w:r w:rsidRPr="005D3661">
        <w:t>Ενισχυτική Διδασκαλία</w:t>
      </w:r>
    </w:p>
    <w:p w:rsidR="00F8755E" w:rsidRDefault="00F8755E" w:rsidP="00E36870">
      <w:pPr>
        <w:numPr>
          <w:ilvl w:val="0"/>
          <w:numId w:val="39"/>
        </w:numPr>
      </w:pPr>
      <w:r w:rsidRPr="005D3661">
        <w:t>Ζώνες Εκπαιδευτικές Προτεραιότητας</w:t>
      </w:r>
    </w:p>
    <w:p w:rsidR="00F8755E" w:rsidRDefault="00F8755E" w:rsidP="00E36870">
      <w:pPr>
        <w:numPr>
          <w:ilvl w:val="0"/>
          <w:numId w:val="39"/>
        </w:numPr>
      </w:pPr>
      <w:r w:rsidRPr="005D3661">
        <w:t>Εκπαίδευση παιδιών της μουσουλμανικής μειονότητας</w:t>
      </w:r>
    </w:p>
    <w:p w:rsidR="00F8755E" w:rsidRDefault="00F8755E" w:rsidP="00E36870">
      <w:pPr>
        <w:numPr>
          <w:ilvl w:val="0"/>
          <w:numId w:val="39"/>
        </w:numPr>
      </w:pPr>
      <w:r w:rsidRPr="005D3661">
        <w:t>Εκπαίδευση αλλοδαπών και παλιννοστούντων μαθητών</w:t>
      </w:r>
    </w:p>
    <w:p w:rsidR="00F8755E" w:rsidRDefault="00F8755E" w:rsidP="00E36870">
      <w:pPr>
        <w:numPr>
          <w:ilvl w:val="0"/>
          <w:numId w:val="39"/>
        </w:numPr>
      </w:pPr>
      <w:r w:rsidRPr="005D3661">
        <w:t>Εκπαίδευση παιδιών Ρομά</w:t>
      </w:r>
    </w:p>
    <w:p w:rsidR="00F8755E" w:rsidRDefault="00F8755E" w:rsidP="00E36870">
      <w:pPr>
        <w:numPr>
          <w:ilvl w:val="0"/>
          <w:numId w:val="39"/>
        </w:numPr>
      </w:pPr>
      <w:r w:rsidRPr="005D3661">
        <w:t>Διαπολιτισμικές εκπαιδευτικές δράσεις στη δευτεροβάθμια εκπαίδευση με ενίσχυση διακρατικών συνεργασιών</w:t>
      </w:r>
    </w:p>
    <w:p w:rsidR="00F8755E" w:rsidRDefault="00F8755E" w:rsidP="00E36870">
      <w:pPr>
        <w:numPr>
          <w:ilvl w:val="0"/>
          <w:numId w:val="39"/>
        </w:numPr>
      </w:pPr>
      <w:r w:rsidRPr="005D3661">
        <w:t>Πρόγραμμα εξειδικευμένης εκπαιδευτικής υποστήριξης για ένταξη μαθητών με αναπηρία</w:t>
      </w:r>
    </w:p>
    <w:p w:rsidR="00F8755E" w:rsidRDefault="00F8755E" w:rsidP="00E36870">
      <w:pPr>
        <w:numPr>
          <w:ilvl w:val="0"/>
          <w:numId w:val="39"/>
        </w:numPr>
      </w:pPr>
      <w:r w:rsidRPr="005D3661">
        <w:t>Μητρώο ΑΜΕΑ</w:t>
      </w:r>
    </w:p>
    <w:p w:rsidR="00F8755E" w:rsidRDefault="00F8755E" w:rsidP="00E36870">
      <w:pPr>
        <w:pStyle w:val="ListBullet"/>
        <w:numPr>
          <w:ilvl w:val="0"/>
          <w:numId w:val="39"/>
        </w:numPr>
        <w:spacing w:before="120"/>
      </w:pPr>
      <w:r>
        <w:t>Εξατομικευμένη υποστήριξη μαθητών με αναπηρία ή/και ειδικές εκπαιδευτικές ανάγκες</w:t>
      </w:r>
    </w:p>
    <w:p w:rsidR="00F8755E" w:rsidRDefault="00F8755E" w:rsidP="00E36870">
      <w:pPr>
        <w:pStyle w:val="ListBullet"/>
        <w:numPr>
          <w:ilvl w:val="0"/>
          <w:numId w:val="39"/>
        </w:numPr>
        <w:spacing w:before="120"/>
      </w:pPr>
      <w:r>
        <w:t>Ανάπτυξη υποστηρικτών δομών για την ένταξη και συμπερίληψη στην εκπαίδευση των μαθητών</w:t>
      </w:r>
      <w:r w:rsidRPr="008817FA">
        <w:t xml:space="preserve"> </w:t>
      </w:r>
      <w:r>
        <w:t>με αναπηρία ή/και ειδικές εκπαιδευτικές ανάγκες</w:t>
      </w:r>
    </w:p>
    <w:p w:rsidR="00F8755E" w:rsidRDefault="00F8755E" w:rsidP="00E36870">
      <w:pPr>
        <w:numPr>
          <w:ilvl w:val="0"/>
          <w:numId w:val="39"/>
        </w:numPr>
      </w:pPr>
      <w:r w:rsidRPr="005D3661">
        <w:t xml:space="preserve">Σχεδιασμός και ανάπτυξη προσβάσιμου εκπαιδευτικού και εποπτικού υλικού για μαθητές με αναπηρία </w:t>
      </w:r>
    </w:p>
    <w:p w:rsidR="00F8755E" w:rsidRPr="005D3661" w:rsidRDefault="00F8755E" w:rsidP="00B312D8">
      <w:pPr>
        <w:ind w:left="720"/>
      </w:pPr>
    </w:p>
    <w:p w:rsidR="00F8755E" w:rsidRPr="005D3661" w:rsidRDefault="00F8755E" w:rsidP="00AA7952">
      <w:r w:rsidRPr="005D3661">
        <w:t xml:space="preserve">Όσον αφορά το δεύτερο στόχο, τα μέτρα όπως περιγράφονται στο ΕΠΜ </w:t>
      </w:r>
      <w:r>
        <w:t>2013</w:t>
      </w:r>
      <w:r w:rsidRPr="005D3661">
        <w:t xml:space="preserve">, σχετίζονται με α) την πρόσβαση στην αγορά εργασίας, </w:t>
      </w:r>
    </w:p>
    <w:p w:rsidR="00F8755E" w:rsidRPr="005D3661" w:rsidRDefault="00F8755E" w:rsidP="00AA7952">
      <w:r w:rsidRPr="005D3661">
        <w:t>β) τη μείωση της παιδικής φτώχειας και την κοινωνική ένταξη όλων των παιδιών</w:t>
      </w:r>
    </w:p>
    <w:p w:rsidR="00F8755E" w:rsidRPr="005D3661" w:rsidRDefault="00F8755E" w:rsidP="00AA7952">
      <w:r w:rsidRPr="005D3661">
        <w:t>καθώς και</w:t>
      </w:r>
    </w:p>
    <w:p w:rsidR="00F8755E" w:rsidRPr="005D3661" w:rsidRDefault="00F8755E" w:rsidP="00AA7952">
      <w:r w:rsidRPr="005D3661">
        <w:t xml:space="preserve"> γ) την κοινωνική ενσωμάτωση και τη μη διάκριση. </w:t>
      </w:r>
    </w:p>
    <w:p w:rsidR="00F8755E" w:rsidRPr="00A00E7E" w:rsidRDefault="00F8755E" w:rsidP="00AA7952">
      <w:r w:rsidRPr="00A00E7E">
        <w:t>Όσον αφορά τα παραπάνω, μέσω του ΕΠΕΔΒΜ υλοποιούνται δράσεις και μέχρι το τέλος του 2013 είχαν ενταχθεί 33 πράξεις συνολικού προϋπολογισμού  266</w:t>
      </w:r>
      <w:r w:rsidRPr="00A00E7E">
        <w:rPr>
          <w:rStyle w:val="Strong"/>
          <w:bCs/>
        </w:rPr>
        <w:t xml:space="preserve"> </w:t>
      </w:r>
      <w:r w:rsidRPr="00A00E7E">
        <w:rPr>
          <w:rStyle w:val="Strong"/>
          <w:b w:val="0"/>
          <w:bCs/>
        </w:rPr>
        <w:t>Μ€</w:t>
      </w:r>
      <w:r w:rsidRPr="00A00E7E">
        <w:rPr>
          <w:rStyle w:val="Strong"/>
          <w:bCs/>
        </w:rPr>
        <w:t xml:space="preserve">. </w:t>
      </w:r>
      <w:r w:rsidRPr="00A00E7E">
        <w:t>Ενδεικτικά αναφέρονται:</w:t>
      </w:r>
    </w:p>
    <w:p w:rsidR="00F8755E" w:rsidRDefault="00F8755E" w:rsidP="00E36870">
      <w:pPr>
        <w:numPr>
          <w:ilvl w:val="0"/>
          <w:numId w:val="40"/>
        </w:numPr>
      </w:pPr>
      <w:r w:rsidRPr="005D3661">
        <w:t>Ζώνες Εκπαιδευτικές Προτεραιότητας</w:t>
      </w:r>
    </w:p>
    <w:p w:rsidR="00F8755E" w:rsidRDefault="00F8755E" w:rsidP="00E36870">
      <w:pPr>
        <w:numPr>
          <w:ilvl w:val="0"/>
          <w:numId w:val="40"/>
        </w:numPr>
      </w:pPr>
      <w:r w:rsidRPr="005D3661">
        <w:t>Εκπαίδευση παιδιών της μουσουλμανικής μειονότητας</w:t>
      </w:r>
    </w:p>
    <w:p w:rsidR="00F8755E" w:rsidRDefault="00F8755E" w:rsidP="00E36870">
      <w:pPr>
        <w:numPr>
          <w:ilvl w:val="0"/>
          <w:numId w:val="40"/>
        </w:numPr>
      </w:pPr>
      <w:r w:rsidRPr="005D3661">
        <w:t>Εκπαίδευση αλλοδαπών και παλιννοστούντων μαθητών</w:t>
      </w:r>
    </w:p>
    <w:p w:rsidR="00F8755E" w:rsidRDefault="00F8755E" w:rsidP="00E36870">
      <w:pPr>
        <w:numPr>
          <w:ilvl w:val="0"/>
          <w:numId w:val="40"/>
        </w:numPr>
      </w:pPr>
      <w:r w:rsidRPr="005D3661">
        <w:t>Εκπαίδευση παιδιών Ρομά</w:t>
      </w:r>
    </w:p>
    <w:p w:rsidR="00F8755E" w:rsidRDefault="00F8755E" w:rsidP="00E36870">
      <w:pPr>
        <w:numPr>
          <w:ilvl w:val="0"/>
          <w:numId w:val="40"/>
        </w:numPr>
      </w:pPr>
      <w:r w:rsidRPr="005D3661">
        <w:t>Πρόγραμμα εξειδικευμένης εκπαιδευτικής υποστήριξης για ένταξη μαθητών με αναπηρία</w:t>
      </w:r>
    </w:p>
    <w:p w:rsidR="00F8755E" w:rsidRDefault="00F8755E" w:rsidP="00E36870">
      <w:pPr>
        <w:numPr>
          <w:ilvl w:val="0"/>
          <w:numId w:val="40"/>
        </w:numPr>
      </w:pPr>
      <w:r w:rsidRPr="005D3661">
        <w:t>Μητρώο ΑΜΕΑ</w:t>
      </w:r>
    </w:p>
    <w:p w:rsidR="00F8755E" w:rsidRDefault="00F8755E" w:rsidP="00E36870">
      <w:pPr>
        <w:pStyle w:val="ListBullet"/>
        <w:numPr>
          <w:ilvl w:val="0"/>
          <w:numId w:val="40"/>
        </w:numPr>
        <w:spacing w:before="120"/>
      </w:pPr>
      <w:r>
        <w:t>Εξατομικευμένη υποστήριξη μαθητών με αναπηρία ή/και ειδικές εκπαιδευτικές ανάγκες</w:t>
      </w:r>
    </w:p>
    <w:p w:rsidR="00F8755E" w:rsidRDefault="00F8755E" w:rsidP="00E36870">
      <w:pPr>
        <w:pStyle w:val="ListBullet"/>
        <w:numPr>
          <w:ilvl w:val="0"/>
          <w:numId w:val="40"/>
        </w:numPr>
        <w:spacing w:before="120"/>
      </w:pPr>
      <w:r>
        <w:t>Ανάπτυξη υποστηρικτών δομών για την ένταξη και συμπερίληψη στην εκπαίδευση των μαθητών</w:t>
      </w:r>
      <w:r w:rsidRPr="008817FA">
        <w:t xml:space="preserve"> </w:t>
      </w:r>
      <w:r>
        <w:t>με αναπηρία ή/και ειδικές εκπαιδευτικές ανάγκες</w:t>
      </w:r>
    </w:p>
    <w:p w:rsidR="00F8755E" w:rsidRDefault="00F8755E" w:rsidP="00E36870">
      <w:pPr>
        <w:numPr>
          <w:ilvl w:val="0"/>
          <w:numId w:val="40"/>
        </w:numPr>
      </w:pPr>
      <w:r w:rsidRPr="005D3661">
        <w:t xml:space="preserve">Σχεδιασμός και ανάπτυξη προσβάσιμου εκπαιδευτικού και εποπτικού υλικού για μαθητές με αναπηρία </w:t>
      </w:r>
    </w:p>
    <w:p w:rsidR="00F8755E" w:rsidRDefault="00F8755E" w:rsidP="00E36870">
      <w:pPr>
        <w:numPr>
          <w:ilvl w:val="0"/>
          <w:numId w:val="40"/>
        </w:numPr>
      </w:pPr>
      <w:r w:rsidRPr="005D3661">
        <w:t>Εκπαίδευση μεταναστών στην Ελληνική γλώσσα. Την ελληνική ιστορία και τον ελληνικό πολιτισμό (Πρόγραμμα Οδυσσέας)</w:t>
      </w:r>
    </w:p>
    <w:p w:rsidR="00F8755E" w:rsidRDefault="00F8755E" w:rsidP="00E36870">
      <w:pPr>
        <w:numPr>
          <w:ilvl w:val="0"/>
          <w:numId w:val="40"/>
        </w:numPr>
      </w:pPr>
      <w:r w:rsidRPr="005D3661">
        <w:t>Σχολεία Δεύτερης Ευκαιρίας</w:t>
      </w:r>
    </w:p>
    <w:p w:rsidR="00F8755E" w:rsidRDefault="00F8755E" w:rsidP="00E36870">
      <w:pPr>
        <w:pStyle w:val="ListBullet"/>
        <w:numPr>
          <w:ilvl w:val="0"/>
          <w:numId w:val="40"/>
        </w:numPr>
        <w:spacing w:before="120"/>
      </w:pPr>
      <w:r>
        <w:t xml:space="preserve">Δράσεις υποστήριξης και βελτίωσης των υπηρεσιών εκπαίδευσης (π.χ προγράμματα κοινωφελούς εργασίας) </w:t>
      </w:r>
    </w:p>
    <w:p w:rsidR="00F8755E" w:rsidRDefault="00F8755E" w:rsidP="00794D6D"/>
    <w:p w:rsidR="00F8755E" w:rsidRDefault="00F8755E" w:rsidP="00E36870">
      <w:pPr>
        <w:pStyle w:val="Heading3"/>
        <w:numPr>
          <w:ilvl w:val="2"/>
          <w:numId w:val="16"/>
        </w:numPr>
      </w:pPr>
      <w:bookmarkStart w:id="45" w:name="_Toc389660571"/>
      <w:r>
        <w:t>Αντιμετώπιση συστάσεων Ε.Ε. μέσω του Επιχειρησιακού Προγράμματος</w:t>
      </w:r>
      <w:bookmarkEnd w:id="45"/>
    </w:p>
    <w:p w:rsidR="00F8755E" w:rsidRDefault="00F8755E" w:rsidP="008D41C0">
      <w:pPr>
        <w:autoSpaceDE w:val="0"/>
        <w:autoSpaceDN w:val="0"/>
        <w:adjustRightInd w:val="0"/>
        <w:spacing w:before="0" w:after="0"/>
      </w:pPr>
      <w:r>
        <w:t>Το Ευρωπαϊκό Συμβούλιο κατά την εαρινή του σύνοδο (</w:t>
      </w:r>
      <w:r w:rsidRPr="00EB1364">
        <w:t>14/15</w:t>
      </w:r>
      <w:r>
        <w:t xml:space="preserve"> Μαρτίου 201</w:t>
      </w:r>
      <w:r w:rsidRPr="00EB1364">
        <w:t>3</w:t>
      </w:r>
      <w:r>
        <w:t>) συζήτησε αναλυτικά την οικονομική και κοινωνική κατάσταση και</w:t>
      </w:r>
      <w:r w:rsidRPr="003D07E3">
        <w:rPr>
          <w:rFonts w:cs="TimesNewRoman,Italic"/>
          <w:iCs/>
          <w:lang w:eastAsia="el-GR"/>
        </w:rPr>
        <w:t xml:space="preserve"> καθόρισε τους προσανατολισμούς για την οικονομική πολιτική των</w:t>
      </w:r>
      <w:r>
        <w:rPr>
          <w:rFonts w:cs="TimesNewRoman,Italic"/>
          <w:iCs/>
          <w:lang w:eastAsia="el-GR"/>
        </w:rPr>
        <w:t xml:space="preserve"> </w:t>
      </w:r>
      <w:r w:rsidRPr="003D07E3">
        <w:rPr>
          <w:rFonts w:cs="TimesNewRoman,Italic"/>
          <w:iCs/>
          <w:lang w:eastAsia="el-GR"/>
        </w:rPr>
        <w:t>κρατών μελών και της Ευρωπαϊκής Ένωσης για το 2013. Ιδιαίτερη προτεραιότητα πρέπει να δοθεί στην υποστήριξη της απασχόλησης</w:t>
      </w:r>
      <w:r>
        <w:rPr>
          <w:rFonts w:cs="TimesNewRoman,Italic"/>
          <w:iCs/>
          <w:lang w:eastAsia="el-GR"/>
        </w:rPr>
        <w:t xml:space="preserve"> </w:t>
      </w:r>
      <w:r w:rsidRPr="003D07E3">
        <w:rPr>
          <w:rFonts w:cs="TimesNewRoman,Italic"/>
          <w:iCs/>
          <w:lang w:eastAsia="el-GR"/>
        </w:rPr>
        <w:t>των νέων και στην προαγωγή της ανάπτυξης και της ανταγωνιστικότητας</w:t>
      </w:r>
      <w:r>
        <w:rPr>
          <w:rFonts w:cs="TimesNewRoman,Italic"/>
          <w:iCs/>
          <w:lang w:eastAsia="el-GR"/>
        </w:rPr>
        <w:t xml:space="preserve">. </w:t>
      </w:r>
      <w:r w:rsidRPr="004D53DF">
        <w:t>.</w:t>
      </w:r>
    </w:p>
    <w:p w:rsidR="00F8755E" w:rsidRDefault="00F8755E" w:rsidP="008D41C0">
      <w:pPr>
        <w:autoSpaceDE w:val="0"/>
        <w:autoSpaceDN w:val="0"/>
        <w:adjustRightInd w:val="0"/>
        <w:spacing w:before="0" w:after="0"/>
        <w:rPr>
          <w:color w:val="1F497D"/>
        </w:rPr>
      </w:pPr>
    </w:p>
    <w:p w:rsidR="00F8755E" w:rsidRPr="00BB0A7E" w:rsidRDefault="00F8755E" w:rsidP="008D41C0">
      <w:pPr>
        <w:autoSpaceDE w:val="0"/>
        <w:autoSpaceDN w:val="0"/>
        <w:adjustRightInd w:val="0"/>
        <w:spacing w:before="0" w:after="0"/>
      </w:pPr>
      <w:r w:rsidRPr="00A961DD">
        <w:t xml:space="preserve">Το Ευρωπαϊκό Συμβούλιο σημειώνει ότι η </w:t>
      </w:r>
      <w:r w:rsidRPr="00A961DD">
        <w:rPr>
          <w:rFonts w:cs="TimesNewRoman"/>
          <w:lang w:eastAsia="el-GR"/>
        </w:rPr>
        <w:t>υλοποίηση</w:t>
      </w:r>
      <w:r w:rsidRPr="00BB0A7E">
        <w:rPr>
          <w:rFonts w:cs="TimesNewRoman"/>
          <w:lang w:eastAsia="el-GR"/>
        </w:rPr>
        <w:t xml:space="preserve"> εξακολουθεί να είναι ο καίριος παράγων. Απαιτείται αποφασιστική δράση με</w:t>
      </w:r>
      <w:r>
        <w:rPr>
          <w:rFonts w:cs="TimesNewRoman"/>
          <w:lang w:eastAsia="el-GR"/>
        </w:rPr>
        <w:t xml:space="preserve"> </w:t>
      </w:r>
      <w:r w:rsidRPr="00BB0A7E">
        <w:rPr>
          <w:rFonts w:cs="TimesNewRoman"/>
          <w:lang w:eastAsia="el-GR"/>
        </w:rPr>
        <w:t xml:space="preserve">σκοπό την υποστήριξη της ισχυρής </w:t>
      </w:r>
      <w:r>
        <w:rPr>
          <w:rFonts w:cs="TimesNewRoman"/>
          <w:lang w:eastAsia="el-GR"/>
        </w:rPr>
        <w:t xml:space="preserve"> </w:t>
      </w:r>
      <w:r w:rsidRPr="00BB0A7E">
        <w:rPr>
          <w:rFonts w:cs="TimesNewRoman"/>
          <w:lang w:eastAsia="el-GR"/>
        </w:rPr>
        <w:t>δέσμευσης για την προαγωγή της ανάπτυξης</w:t>
      </w:r>
      <w:r>
        <w:rPr>
          <w:rFonts w:cs="TimesNewRoman"/>
          <w:lang w:eastAsia="el-GR"/>
        </w:rPr>
        <w:t xml:space="preserve"> </w:t>
      </w:r>
      <w:r w:rsidRPr="00BB0A7E">
        <w:rPr>
          <w:rFonts w:cs="TimesNewRoman"/>
          <w:lang w:eastAsia="el-GR"/>
        </w:rPr>
        <w:t>και της απασχόλησης και την αντιμετώπιση των δημοσιονομικών, μακροοικονομικών και</w:t>
      </w:r>
      <w:r>
        <w:rPr>
          <w:rFonts w:cs="TimesNewRoman"/>
          <w:lang w:eastAsia="el-GR"/>
        </w:rPr>
        <w:t xml:space="preserve"> </w:t>
      </w:r>
      <w:r w:rsidRPr="00BB0A7E">
        <w:rPr>
          <w:rFonts w:cs="TimesNewRoman"/>
          <w:lang w:eastAsia="el-GR"/>
        </w:rPr>
        <w:t>διαρθρωτικών προκλήσεων. Όλα αυτά θα πρέπει να αποτυπώνονται στα εθνικά προγράμματα</w:t>
      </w:r>
      <w:r>
        <w:rPr>
          <w:rFonts w:cs="TimesNewRoman"/>
          <w:lang w:eastAsia="el-GR"/>
        </w:rPr>
        <w:t xml:space="preserve"> </w:t>
      </w:r>
      <w:r w:rsidRPr="00BB0A7E">
        <w:rPr>
          <w:rFonts w:cs="TimesNewRoman"/>
          <w:lang w:eastAsia="el-GR"/>
        </w:rPr>
        <w:t>μεταρρυθμίσεων και τα προγράμματα σταθερότητας και σύγκλισης των κρατών μελών</w:t>
      </w:r>
      <w:r>
        <w:rPr>
          <w:rFonts w:cs="TimesNewRoman"/>
          <w:lang w:eastAsia="el-GR"/>
        </w:rPr>
        <w:t>.</w:t>
      </w:r>
    </w:p>
    <w:p w:rsidR="00F8755E" w:rsidRDefault="00F8755E" w:rsidP="008D41C0">
      <w:pPr>
        <w:autoSpaceDE w:val="0"/>
        <w:autoSpaceDN w:val="0"/>
        <w:adjustRightInd w:val="0"/>
        <w:spacing w:before="0" w:after="0"/>
        <w:rPr>
          <w:rFonts w:cs="TimesNewRoman"/>
          <w:lang w:eastAsia="el-GR"/>
        </w:rPr>
      </w:pPr>
    </w:p>
    <w:p w:rsidR="00F8755E" w:rsidRDefault="00F8755E" w:rsidP="008D41C0">
      <w:pPr>
        <w:autoSpaceDE w:val="0"/>
        <w:autoSpaceDN w:val="0"/>
        <w:adjustRightInd w:val="0"/>
        <w:spacing w:before="0" w:after="0"/>
        <w:rPr>
          <w:rFonts w:ascii="TimesNewRoman" w:hAnsi="TimesNewRoman" w:cs="TimesNewRoman"/>
          <w:sz w:val="24"/>
          <w:szCs w:val="24"/>
          <w:lang w:eastAsia="el-GR"/>
        </w:rPr>
      </w:pPr>
      <w:r>
        <w:rPr>
          <w:rFonts w:cs="TimesNewRoman"/>
          <w:lang w:eastAsia="el-GR"/>
        </w:rPr>
        <w:t>Επίσης, θ</w:t>
      </w:r>
      <w:r w:rsidRPr="00961FE3">
        <w:rPr>
          <w:rFonts w:cs="TimesNewRoman"/>
          <w:lang w:eastAsia="el-GR"/>
        </w:rPr>
        <w:t>α πρέπει να υπάρξει κατάλληλος συνδυασμός</w:t>
      </w:r>
      <w:r>
        <w:rPr>
          <w:rFonts w:cs="TimesNewRoman"/>
          <w:lang w:eastAsia="el-GR"/>
        </w:rPr>
        <w:t xml:space="preserve"> </w:t>
      </w:r>
      <w:r w:rsidRPr="00961FE3">
        <w:rPr>
          <w:rFonts w:cs="TimesNewRoman"/>
          <w:lang w:eastAsia="el-GR"/>
        </w:rPr>
        <w:t>βραχυπρόθεσμων στοχοθετημένων μέτρων</w:t>
      </w:r>
      <w:r>
        <w:rPr>
          <w:rFonts w:cs="TimesNewRoman"/>
          <w:lang w:eastAsia="el-GR"/>
        </w:rPr>
        <w:t xml:space="preserve"> </w:t>
      </w:r>
      <w:r w:rsidRPr="00961FE3">
        <w:rPr>
          <w:rFonts w:cs="TimesNewRoman"/>
          <w:lang w:eastAsia="el-GR"/>
        </w:rPr>
        <w:t>για την ενίσχυση της ανάπτυξης και τη στήριξη της δημιουργίας θέσεων απασχόλησης,</w:t>
      </w:r>
      <w:r>
        <w:rPr>
          <w:rFonts w:cs="TimesNewRoman"/>
          <w:lang w:eastAsia="el-GR"/>
        </w:rPr>
        <w:t xml:space="preserve"> </w:t>
      </w:r>
      <w:r w:rsidRPr="00961FE3">
        <w:rPr>
          <w:rFonts w:cs="TimesNewRoman"/>
          <w:lang w:eastAsia="el-GR"/>
        </w:rPr>
        <w:t>ιδίως για τους νέους</w:t>
      </w:r>
      <w:r>
        <w:rPr>
          <w:rFonts w:cs="TimesNewRoman"/>
          <w:lang w:eastAsia="el-GR"/>
        </w:rPr>
        <w:t>.</w:t>
      </w:r>
      <w:r w:rsidRPr="00581C31">
        <w:rPr>
          <w:rFonts w:ascii="TimesNewRoman" w:hAnsi="TimesNewRoman" w:cs="TimesNewRoman"/>
          <w:sz w:val="24"/>
          <w:szCs w:val="24"/>
          <w:lang w:eastAsia="el-GR"/>
        </w:rPr>
        <w:t xml:space="preserve"> </w:t>
      </w:r>
      <w:r>
        <w:rPr>
          <w:rFonts w:ascii="TimesNewRoman" w:hAnsi="TimesNewRoman" w:cs="TimesNewRoman"/>
          <w:sz w:val="24"/>
          <w:szCs w:val="24"/>
          <w:lang w:eastAsia="el-GR"/>
        </w:rPr>
        <w:t xml:space="preserve"> </w:t>
      </w:r>
    </w:p>
    <w:p w:rsidR="00F8755E" w:rsidRPr="00961FE3" w:rsidRDefault="00F8755E" w:rsidP="008D41C0">
      <w:pPr>
        <w:autoSpaceDE w:val="0"/>
        <w:autoSpaceDN w:val="0"/>
        <w:adjustRightInd w:val="0"/>
        <w:spacing w:before="0" w:after="0"/>
      </w:pPr>
      <w:r>
        <w:rPr>
          <w:rFonts w:cs="TimesNewRoman"/>
          <w:lang w:eastAsia="el-GR"/>
        </w:rPr>
        <w:t>Ιδιαίτερη έμφαση δίνεται στ</w:t>
      </w:r>
      <w:r w:rsidRPr="00581C31">
        <w:rPr>
          <w:rFonts w:cs="TimesNewRoman"/>
          <w:lang w:eastAsia="el-GR"/>
        </w:rPr>
        <w:t xml:space="preserve">α συστήματα εκπαίδευσης και κατάρτισης </w:t>
      </w:r>
      <w:r>
        <w:rPr>
          <w:rFonts w:cs="TimesNewRoman"/>
          <w:lang w:eastAsia="el-GR"/>
        </w:rPr>
        <w:t xml:space="preserve">τα οποία </w:t>
      </w:r>
      <w:r w:rsidRPr="00581C31">
        <w:rPr>
          <w:rFonts w:cs="TimesNewRoman"/>
          <w:lang w:eastAsia="el-GR"/>
        </w:rPr>
        <w:t>πρέπει να καταστούν πιο αποδοτικά,</w:t>
      </w:r>
      <w:r>
        <w:rPr>
          <w:rFonts w:cs="TimesNewRoman"/>
          <w:lang w:eastAsia="el-GR"/>
        </w:rPr>
        <w:t xml:space="preserve"> </w:t>
      </w:r>
      <w:r w:rsidRPr="00581C31">
        <w:rPr>
          <w:rFonts w:cs="TimesNewRoman"/>
          <w:lang w:eastAsia="el-GR"/>
        </w:rPr>
        <w:t>εφοδιάζοντας τους νέους με τις κατάλληλες δεξιότητες και συνδέοντας πιο</w:t>
      </w:r>
      <w:r>
        <w:rPr>
          <w:rFonts w:cs="TimesNewRoman"/>
          <w:lang w:eastAsia="el-GR"/>
        </w:rPr>
        <w:t xml:space="preserve"> </w:t>
      </w:r>
      <w:r w:rsidRPr="00581C31">
        <w:rPr>
          <w:rFonts w:cs="TimesNewRoman"/>
          <w:lang w:eastAsia="el-GR"/>
        </w:rPr>
        <w:t>αποτελεσματικά τον κόσμο της εκπαίδευσης με τον κόσμο της εργασίας.</w:t>
      </w:r>
      <w:r>
        <w:rPr>
          <w:rFonts w:cs="TimesNewRoman"/>
          <w:lang w:eastAsia="el-GR"/>
        </w:rPr>
        <w:t xml:space="preserve"> </w:t>
      </w:r>
      <w:r w:rsidRPr="00581C31">
        <w:rPr>
          <w:rFonts w:cs="TimesNewRoman"/>
          <w:lang w:eastAsia="el-GR"/>
        </w:rPr>
        <w:t>Η συμφωνία του Συμβουλίου της 28ης Φεβρουαρίου σχετικά με</w:t>
      </w:r>
      <w:r>
        <w:rPr>
          <w:rFonts w:cs="TimesNewRoman"/>
          <w:lang w:eastAsia="el-GR"/>
        </w:rPr>
        <w:t xml:space="preserve"> </w:t>
      </w:r>
      <w:r w:rsidRPr="00581C31">
        <w:rPr>
          <w:rFonts w:cs="TimesNewRoman"/>
          <w:lang w:eastAsia="el-GR"/>
        </w:rPr>
        <w:t>την Εγγύηση για τη νεολαία θα συμβάλει ώστε να διασφαλιστεί ότι σε κάθε νέο ηλικίας</w:t>
      </w:r>
      <w:r>
        <w:rPr>
          <w:rFonts w:cs="TimesNewRoman"/>
          <w:lang w:eastAsia="el-GR"/>
        </w:rPr>
        <w:t xml:space="preserve"> </w:t>
      </w:r>
      <w:r w:rsidRPr="00581C31">
        <w:rPr>
          <w:rFonts w:cs="TimesNewRoman"/>
          <w:lang w:eastAsia="el-GR"/>
        </w:rPr>
        <w:t>κάτω των 25 ετών θα προσφέρονται ποιοτική εργασία, συνέχεια εκπαίδευσης, μαθητεία</w:t>
      </w:r>
      <w:r>
        <w:rPr>
          <w:rFonts w:cs="TimesNewRoman"/>
          <w:lang w:eastAsia="el-GR"/>
        </w:rPr>
        <w:t xml:space="preserve"> </w:t>
      </w:r>
      <w:r w:rsidRPr="00581C31">
        <w:rPr>
          <w:rFonts w:cs="TimesNewRoman"/>
          <w:lang w:eastAsia="el-GR"/>
        </w:rPr>
        <w:t>ή άσκηση, εντός τεσσάρων μηνών από τη στιγμή που καθίσταται άνεργος ή εξέρχεται</w:t>
      </w:r>
      <w:r>
        <w:rPr>
          <w:rFonts w:cs="TimesNewRoman"/>
          <w:lang w:eastAsia="el-GR"/>
        </w:rPr>
        <w:t xml:space="preserve"> </w:t>
      </w:r>
      <w:r w:rsidRPr="00581C31">
        <w:rPr>
          <w:rFonts w:cs="TimesNewRoman"/>
          <w:lang w:eastAsia="el-GR"/>
        </w:rPr>
        <w:t>από την επίσημη εκπαίδευση, και θα πρέπει να τεθεί ταχέως σε εφαρμογή, μεταξύ</w:t>
      </w:r>
      <w:r>
        <w:rPr>
          <w:rFonts w:cs="TimesNewRoman"/>
          <w:lang w:eastAsia="el-GR"/>
        </w:rPr>
        <w:t xml:space="preserve"> </w:t>
      </w:r>
      <w:r w:rsidRPr="00581C31">
        <w:rPr>
          <w:rFonts w:cs="TimesNewRoman"/>
          <w:lang w:eastAsia="el-GR"/>
        </w:rPr>
        <w:t>άλλων, με την υποστήριξη της Πρωτοβουλίας για την Απασχόληση των Νέων</w:t>
      </w:r>
      <w:r>
        <w:rPr>
          <w:rFonts w:cs="TimesNewRoman"/>
          <w:lang w:eastAsia="el-GR"/>
        </w:rPr>
        <w:t>.</w:t>
      </w:r>
    </w:p>
    <w:p w:rsidR="00F8755E" w:rsidRDefault="00F8755E" w:rsidP="008D41C0">
      <w:pPr>
        <w:autoSpaceDE w:val="0"/>
        <w:autoSpaceDN w:val="0"/>
        <w:adjustRightInd w:val="0"/>
        <w:spacing w:before="0" w:after="0"/>
        <w:jc w:val="left"/>
      </w:pPr>
    </w:p>
    <w:p w:rsidR="00F8755E" w:rsidRDefault="00F8755E" w:rsidP="008D41C0">
      <w:pPr>
        <w:autoSpaceDE w:val="0"/>
        <w:autoSpaceDN w:val="0"/>
        <w:adjustRightInd w:val="0"/>
        <w:spacing w:before="0" w:after="0"/>
        <w:rPr>
          <w:rFonts w:cs="TimesNewRoman"/>
          <w:lang w:eastAsia="el-GR"/>
        </w:rPr>
      </w:pPr>
      <w:r w:rsidRPr="006605A2">
        <w:t>Επίσης, σύμφωνα με τα Συμπεράσματα του Συμβουλίου της 15</w:t>
      </w:r>
      <w:r w:rsidRPr="006605A2">
        <w:rPr>
          <w:vertAlign w:val="superscript"/>
        </w:rPr>
        <w:t>ης</w:t>
      </w:r>
      <w:r w:rsidRPr="006605A2">
        <w:t xml:space="preserve"> Φεβρουαρίου 2013 για την παιδεία,</w:t>
      </w:r>
      <w:r>
        <w:t xml:space="preserve"> τα</w:t>
      </w:r>
      <w:r w:rsidRPr="006605A2">
        <w:t xml:space="preserve"> </w:t>
      </w:r>
      <w:r w:rsidRPr="006605A2">
        <w:rPr>
          <w:rFonts w:cs="TimesNewRoman"/>
          <w:lang w:eastAsia="el-GR"/>
        </w:rPr>
        <w:t>κράτη μέλη καλούνται:</w:t>
      </w:r>
    </w:p>
    <w:p w:rsidR="00F8755E" w:rsidRPr="006605A2" w:rsidRDefault="00F8755E" w:rsidP="008D41C0">
      <w:pPr>
        <w:autoSpaceDE w:val="0"/>
        <w:autoSpaceDN w:val="0"/>
        <w:adjustRightInd w:val="0"/>
        <w:spacing w:before="0" w:after="0"/>
        <w:rPr>
          <w:rFonts w:cs="TimesNewRoman"/>
          <w:lang w:eastAsia="el-GR"/>
        </w:rPr>
      </w:pPr>
    </w:p>
    <w:p w:rsidR="00F8755E" w:rsidRDefault="00F8755E" w:rsidP="008D41C0">
      <w:pPr>
        <w:autoSpaceDE w:val="0"/>
        <w:autoSpaceDN w:val="0"/>
        <w:adjustRightInd w:val="0"/>
        <w:spacing w:before="0" w:after="0"/>
        <w:ind w:left="720"/>
        <w:rPr>
          <w:rFonts w:cs="TimesNewRoman"/>
          <w:lang w:eastAsia="el-GR"/>
        </w:rPr>
      </w:pPr>
      <w:r w:rsidRPr="006605A2">
        <w:rPr>
          <w:rFonts w:cs="TimesNewRoman"/>
          <w:lang w:eastAsia="el-GR"/>
        </w:rPr>
        <w:t>– να αναδιαρθρώσουν τα εκπαιδευτικά τους συστήματα, για παράδειγμα, με τη δημιουργία</w:t>
      </w:r>
      <w:r>
        <w:rPr>
          <w:rFonts w:cs="TimesNewRoman"/>
          <w:lang w:eastAsia="el-GR"/>
        </w:rPr>
        <w:t xml:space="preserve"> </w:t>
      </w:r>
      <w:r w:rsidRPr="006605A2">
        <w:rPr>
          <w:rFonts w:cs="TimesNewRoman"/>
          <w:lang w:eastAsia="el-GR"/>
        </w:rPr>
        <w:t>στενότερων δεσμών με την αγορά εργασίας,</w:t>
      </w:r>
    </w:p>
    <w:p w:rsidR="00F8755E" w:rsidRDefault="00F8755E" w:rsidP="008D41C0">
      <w:pPr>
        <w:autoSpaceDE w:val="0"/>
        <w:autoSpaceDN w:val="0"/>
        <w:adjustRightInd w:val="0"/>
        <w:spacing w:before="0" w:after="0"/>
        <w:ind w:left="720"/>
        <w:rPr>
          <w:rFonts w:cs="TimesNewRoman"/>
          <w:lang w:eastAsia="el-GR"/>
        </w:rPr>
      </w:pPr>
      <w:r w:rsidRPr="006605A2">
        <w:rPr>
          <w:rFonts w:cs="TimesNewRoman"/>
          <w:lang w:eastAsia="el-GR"/>
        </w:rPr>
        <w:t>– να βελτιώσουν την επαγγελματική εκπαίδευση και κατάρτιση και να επικεντρωθούν σε</w:t>
      </w:r>
      <w:r>
        <w:rPr>
          <w:rFonts w:cs="TimesNewRoman"/>
          <w:lang w:eastAsia="el-GR"/>
        </w:rPr>
        <w:t xml:space="preserve"> </w:t>
      </w:r>
      <w:r w:rsidRPr="006605A2">
        <w:rPr>
          <w:rFonts w:cs="TimesNewRoman"/>
          <w:lang w:eastAsia="el-GR"/>
        </w:rPr>
        <w:t>τομείς με δυνατότητες ανάπτυξης ή σε τομείς με ελλείψεις δεξιοτήτων.</w:t>
      </w:r>
    </w:p>
    <w:p w:rsidR="00F8755E" w:rsidRDefault="00F8755E" w:rsidP="008D41C0">
      <w:pPr>
        <w:autoSpaceDE w:val="0"/>
        <w:autoSpaceDN w:val="0"/>
        <w:adjustRightInd w:val="0"/>
        <w:spacing w:before="0" w:after="0"/>
        <w:ind w:left="720"/>
        <w:rPr>
          <w:rFonts w:cs="TimesNewRoman"/>
          <w:lang w:eastAsia="el-GR"/>
        </w:rPr>
      </w:pPr>
      <w:r w:rsidRPr="006605A2">
        <w:rPr>
          <w:rFonts w:cs="TimesNewRoman"/>
          <w:lang w:eastAsia="el-GR"/>
        </w:rPr>
        <w:t>– να προσδιορίσουν τους νέους που διατρέχουν κίνδυνο πρόωρης εγκατάλειψης του</w:t>
      </w:r>
      <w:r>
        <w:rPr>
          <w:rFonts w:cs="TimesNewRoman"/>
          <w:lang w:eastAsia="el-GR"/>
        </w:rPr>
        <w:t xml:space="preserve"> </w:t>
      </w:r>
      <w:r w:rsidRPr="006605A2">
        <w:rPr>
          <w:rFonts w:cs="TimesNewRoman"/>
          <w:lang w:eastAsia="el-GR"/>
        </w:rPr>
        <w:t>σχολείου και να παράσχουν εξατομικευμένη υποστήριξη.</w:t>
      </w:r>
    </w:p>
    <w:p w:rsidR="00F8755E" w:rsidRDefault="00F8755E" w:rsidP="008D41C0">
      <w:pPr>
        <w:autoSpaceDE w:val="0"/>
        <w:autoSpaceDN w:val="0"/>
        <w:adjustRightInd w:val="0"/>
        <w:spacing w:before="0" w:after="0"/>
        <w:ind w:left="720"/>
        <w:rPr>
          <w:rFonts w:cs="TimesNewRoman"/>
          <w:lang w:eastAsia="el-GR"/>
        </w:rPr>
      </w:pPr>
      <w:r w:rsidRPr="006605A2">
        <w:rPr>
          <w:rFonts w:cs="TimesNewRoman"/>
          <w:lang w:eastAsia="el-GR"/>
        </w:rPr>
        <w:t>– να μειώσουν τον αριθμό των ενηλίκων με χαμηλό επίπεδο δεξιοτήτων μέσω πρόσβασης</w:t>
      </w:r>
      <w:r>
        <w:rPr>
          <w:rFonts w:cs="TimesNewRoman"/>
          <w:lang w:eastAsia="el-GR"/>
        </w:rPr>
        <w:t xml:space="preserve"> </w:t>
      </w:r>
      <w:r w:rsidRPr="006605A2">
        <w:rPr>
          <w:rFonts w:cs="TimesNewRoman"/>
          <w:lang w:eastAsia="el-GR"/>
        </w:rPr>
        <w:t>στην κατάρτιση των ενηλίκων και στη δια βίου μάθηση, και</w:t>
      </w:r>
    </w:p>
    <w:p w:rsidR="00F8755E" w:rsidRDefault="00F8755E" w:rsidP="008D41C0">
      <w:pPr>
        <w:autoSpaceDE w:val="0"/>
        <w:autoSpaceDN w:val="0"/>
        <w:adjustRightInd w:val="0"/>
        <w:spacing w:before="0" w:after="0"/>
        <w:ind w:left="720"/>
      </w:pPr>
      <w:r w:rsidRPr="006605A2">
        <w:rPr>
          <w:rFonts w:cs="TimesNewRoman"/>
          <w:lang w:eastAsia="el-GR"/>
        </w:rPr>
        <w:t>– να βελτιώσουν τη μάθηση με χρήση ΤΠΕ και την πρόσβαση σε ανοικτούς εκπαιδευτικούς</w:t>
      </w:r>
      <w:r>
        <w:rPr>
          <w:rFonts w:cs="TimesNewRoman"/>
          <w:lang w:eastAsia="el-GR"/>
        </w:rPr>
        <w:t xml:space="preserve"> </w:t>
      </w:r>
      <w:r w:rsidRPr="006605A2">
        <w:rPr>
          <w:rFonts w:cs="TimesNewRoman"/>
          <w:lang w:eastAsia="el-GR"/>
        </w:rPr>
        <w:t>πόρους.</w:t>
      </w:r>
      <w:r>
        <w:t xml:space="preserve">  </w:t>
      </w:r>
    </w:p>
    <w:p w:rsidR="00F8755E" w:rsidRPr="00A00E7E" w:rsidRDefault="00F8755E" w:rsidP="008D41C0">
      <w:r w:rsidRPr="00A00E7E">
        <w:t>Σε σχέση με την εφαρμογή μέτρων που έχουν βραχυπρόθεσμη επίδραση στην απασχόληση και στην ανάπτυξη αλλά την εφαρμογή ενεργών πολιτικών για την αγορά εργασίας, ιδίως με σκοπό την ενίσχυση της συμμετοχής των νέων, το ΕΠ ανταποκρίνεται μέσω της συμμετοχής του στο Σχέδιο Δράσης για την Ενίσχυση της Απασχόλησης και της Επιχειρηματικότητας των Νέων.</w:t>
      </w:r>
    </w:p>
    <w:p w:rsidR="00F8755E" w:rsidRPr="00CE370E" w:rsidRDefault="00F8755E" w:rsidP="008D41C0">
      <w:pPr>
        <w:autoSpaceDE w:val="0"/>
        <w:autoSpaceDN w:val="0"/>
        <w:adjustRightInd w:val="0"/>
        <w:rPr>
          <w:rFonts w:cs="Arial"/>
        </w:rPr>
      </w:pPr>
      <w:r>
        <w:t xml:space="preserve">Το σχέδιο δράσης λαμβάνει </w:t>
      </w:r>
      <w:r>
        <w:rPr>
          <w:rFonts w:cs="Calibri"/>
          <w:bCs/>
        </w:rPr>
        <w:t xml:space="preserve">υπόψη τις βασικές </w:t>
      </w:r>
      <w:r w:rsidRPr="000B50E3">
        <w:rPr>
          <w:rFonts w:cs="Calibri"/>
          <w:bCs/>
        </w:rPr>
        <w:t xml:space="preserve">προτεραιότητες της Στρατηγικής </w:t>
      </w:r>
      <w:r w:rsidRPr="00CE370E">
        <w:rPr>
          <w:rFonts w:cs="Calibri"/>
          <w:bCs/>
        </w:rPr>
        <w:t>«Ευρώπη 2020», όπως αποτυπώνονται στις εμβληματικές πρωτοβουλίες «Ατζέντα για νέες δεξιότητες και θέσεις εργασίας» και «Νεολαία σε κίνηση», καθώς και η πρωτοβουλία της Ευρωπαϊκής Επιτροπής «Youth Opportunities Initiative» / «Ευκαιρίες για τους Νέους»  και την αλματώδη άνοδο της ανεργίας των νέων ηλικίας 15-24 ετών στην Ελλάδα και αποτελεί ένα ενιαίο, συνεκτικό επιχειρησιακό σχέδιο</w:t>
      </w:r>
      <w:r w:rsidRPr="00CE370E">
        <w:rPr>
          <w:rFonts w:cs="Arial"/>
        </w:rPr>
        <w:t xml:space="preserve"> με άμεση εφαρμογή και αποτελεσματικότητα.</w:t>
      </w:r>
    </w:p>
    <w:p w:rsidR="00F8755E" w:rsidRPr="000B50E3" w:rsidRDefault="00F8755E" w:rsidP="008D41C0">
      <w:pPr>
        <w:rPr>
          <w:rFonts w:cs="Arial"/>
          <w:b/>
        </w:rPr>
      </w:pPr>
      <w:r w:rsidRPr="000B50E3">
        <w:rPr>
          <w:rFonts w:cs="Arial"/>
        </w:rPr>
        <w:t>Το εν λόγω Σχέδιο Δράσης απαντά στην επιτακτική ανάγκη ανάληψης συντονισμένων δράσεων και εθνικών πρωτοβουλιών αντιμετώπισης του μείζονος ζητήματος της χαμηλής απασχόλησης των νέων διασφαλίζοντας τη μέγιστη συνεισφορά των κοινοτικών πόρων μέσω των συγχρηματοδοτούμενων Επιχειρησιακών Προγραμμάτων του ΕΣΠΑ 2007 – 2013 και την πλήρη ενεργοποίηση των θεσμικών φορέων που εμπλέκονται στο σχεδιασμό και την υλοποίηση σχετικών δράσεων. Αποτελεί δε σημαντικότατη επένδυση στο ανθρώπινο δυναμικό με ευρύτερες θετικές, οικονομικές και κοινωνικές επιπτώσεις καθώς παρέχει ευκαιρίες και προοπτικές σε ένα μεγάλο τμήμα του παραγωγικού δυναμικού της χώρας μας αξιοποιώντας τη δημιουργικότητα και καινοτομία των νέων</w:t>
      </w:r>
      <w:r>
        <w:rPr>
          <w:rFonts w:cs="Arial"/>
        </w:rPr>
        <w:t>.</w:t>
      </w:r>
      <w:r w:rsidRPr="000B50E3">
        <w:rPr>
          <w:rFonts w:cs="Arial"/>
        </w:rPr>
        <w:t xml:space="preserve"> </w:t>
      </w:r>
    </w:p>
    <w:p w:rsidR="00F8755E" w:rsidRPr="004D53DF" w:rsidRDefault="00F8755E" w:rsidP="008D41C0">
      <w:pPr>
        <w:rPr>
          <w:rFonts w:cs="Arial"/>
        </w:rPr>
      </w:pPr>
      <w:r w:rsidRPr="00D23950">
        <w:rPr>
          <w:rFonts w:cs="Arial"/>
        </w:rPr>
        <w:t>Κεντρικός στόχος</w:t>
      </w:r>
      <w:r w:rsidRPr="000B50E3">
        <w:rPr>
          <w:rFonts w:cs="Arial"/>
        </w:rPr>
        <w:t xml:space="preserve"> του Σχεδίου Δράσης είναι η ανάδειξη συγκεκριμένων </w:t>
      </w:r>
      <w:r w:rsidRPr="004D53DF">
        <w:rPr>
          <w:rFonts w:cs="Arial"/>
        </w:rPr>
        <w:t xml:space="preserve">πολιτικών και μέτρων ανάπτυξης της απασχόλησης και της επιχειρηματικότητας των νέων δύο ηλικιακών κατηγοριών 15-24 και 25-35 στην Ελλάδα δίνοντας ιδιαίτερη έμφαση στους ακόλουθους θεματικούς άξονες προτεραιότητας: </w:t>
      </w:r>
    </w:p>
    <w:p w:rsidR="00F8755E" w:rsidRDefault="00F8755E" w:rsidP="008D41C0">
      <w:pPr>
        <w:numPr>
          <w:ilvl w:val="0"/>
          <w:numId w:val="63"/>
        </w:numPr>
        <w:spacing w:before="120" w:after="0"/>
        <w:rPr>
          <w:rFonts w:cs="Arial"/>
        </w:rPr>
      </w:pPr>
      <w:r w:rsidRPr="004D53DF">
        <w:rPr>
          <w:rFonts w:cs="Arial"/>
        </w:rPr>
        <w:t>Δημιουργία Θέσεων Εργασίας για νέους ανάλογα με τα τυπικά τους προσόντα.</w:t>
      </w:r>
    </w:p>
    <w:p w:rsidR="00F8755E" w:rsidRDefault="00F8755E" w:rsidP="008D41C0">
      <w:pPr>
        <w:numPr>
          <w:ilvl w:val="0"/>
          <w:numId w:val="63"/>
        </w:numPr>
        <w:spacing w:before="120" w:after="0"/>
        <w:rPr>
          <w:rFonts w:cs="Arial"/>
        </w:rPr>
      </w:pPr>
      <w:r w:rsidRPr="004D53DF">
        <w:rPr>
          <w:rFonts w:cs="Arial"/>
        </w:rPr>
        <w:t>Ενίσχυση της επαγγελματικής εκπαίδευσης και κατάρτισης και των συστημάτων μαθητείας με έμφαση στον συνδυασμό κατάρτισης και εργασιακής εμπειρίας και περαιτέρω επένδυση στην τοποθέτηση σε θέσεις εργασίας και στην πρακτική άσκηση κατά τη διάρκεια και μετά την εκπαίδευση.</w:t>
      </w:r>
    </w:p>
    <w:p w:rsidR="00F8755E" w:rsidRDefault="00F8755E" w:rsidP="00E85983">
      <w:pPr>
        <w:numPr>
          <w:ilvl w:val="0"/>
          <w:numId w:val="63"/>
        </w:numPr>
        <w:spacing w:before="120" w:after="0" w:line="24" w:lineRule="atLeast"/>
        <w:rPr>
          <w:rFonts w:cs="Arial"/>
        </w:rPr>
      </w:pPr>
      <w:r w:rsidRPr="004D53DF">
        <w:rPr>
          <w:rFonts w:cs="Arial"/>
        </w:rPr>
        <w:t>Θέσπιση συστηματικών προγραμμάτων μετάβασης από την εκπαίδευση στην εργασία (school-to-work programmes) ώστε να υποστηριχθεί η απόκτηση πρώτης εργασιακής εμπειρίας (με συνδυασμό καθοδήγησης, συμβουλευτικής,  κατάρτισης και απασχόλησης) προσαρμοσμένα  στο ιδιαίτερο προφίλ και τις ανάγκες των νέων ανέργων.</w:t>
      </w:r>
    </w:p>
    <w:p w:rsidR="00F8755E" w:rsidRDefault="00F8755E" w:rsidP="00E36870">
      <w:pPr>
        <w:numPr>
          <w:ilvl w:val="0"/>
          <w:numId w:val="63"/>
        </w:numPr>
        <w:spacing w:before="120" w:after="0" w:line="300" w:lineRule="exact"/>
        <w:rPr>
          <w:rFonts w:cs="Arial"/>
        </w:rPr>
      </w:pPr>
      <w:r w:rsidRPr="004D53DF">
        <w:rPr>
          <w:rFonts w:cs="Arial"/>
        </w:rPr>
        <w:t>Ενίσχυση της συμβουλευτικής και του επαγγελματικού προσανατολισμού με έμφαση σε νέους ανέργους. Ενίσχυση του σχολικού επαγγελματικού προσανατολισμού, της καθοδήγησης σταδιοδρομίας και της συμβουλευτικής για την επιχειρηματικότητα στην τριτοβάθμια εκπαίδευση.</w:t>
      </w:r>
    </w:p>
    <w:p w:rsidR="00F8755E" w:rsidRDefault="00F8755E" w:rsidP="00E36870">
      <w:pPr>
        <w:numPr>
          <w:ilvl w:val="0"/>
          <w:numId w:val="63"/>
        </w:numPr>
        <w:spacing w:before="120" w:after="0" w:line="300" w:lineRule="exact"/>
        <w:rPr>
          <w:rFonts w:cs="Arial"/>
        </w:rPr>
      </w:pPr>
      <w:r w:rsidRPr="004D53DF">
        <w:rPr>
          <w:rFonts w:cs="Arial"/>
        </w:rPr>
        <w:t>Ενίσχυση της επιχειρηματικότητας των νέων, εστίαση σε νέα/καινοτόμα προϊόντα, υπηρεσίες και τομείς επιχειρηματικότητας.</w:t>
      </w:r>
    </w:p>
    <w:p w:rsidR="00F8755E" w:rsidRDefault="00F8755E" w:rsidP="00256289">
      <w:r>
        <w:t xml:space="preserve">Το ΕΠ συμβάλλει στην επίτευξη των στόχων των ως άνω θεματικών αξόνων 2 και 4, με συνεχιζόμενες και νέες δράσεις που αφορούν σε προγράμματα πρακτικής άσκησης, προγράμματα μαθητείας, δράσεις διασύνδεσης με την αγορά εργασίας και ενίσχυσης της επιχειρηματικότητας. Ο συνολικός, διατιθέμενος από το ΕΠ «Εκπαίδευση και Διά Βίου Μάθηση», προϋπολογισμός ανέρχεται σε 113,6 </w:t>
      </w:r>
      <w:r>
        <w:rPr>
          <w:lang w:val="en-US"/>
        </w:rPr>
        <w:t>M</w:t>
      </w:r>
      <w:r>
        <w:t>€ και αφορά σε 281.300 ωφελούμενους.</w:t>
      </w:r>
    </w:p>
    <w:p w:rsidR="00F8755E" w:rsidRPr="00097C7C" w:rsidRDefault="00F8755E" w:rsidP="00256289">
      <w:r w:rsidRPr="000F5ACD">
        <w:t xml:space="preserve">Ως προς τη </w:t>
      </w:r>
      <w:r w:rsidRPr="000F5ACD">
        <w:rPr>
          <w:b/>
        </w:rPr>
        <w:t xml:space="preserve">βελτίωση των εκπαιδευτικών συστημάτων </w:t>
      </w:r>
      <w:r w:rsidRPr="000F5ACD">
        <w:t>το ΕΠ ανταποκρίνεται κυρίως μέσω του 1ου στρατηγικού στόχου «</w:t>
      </w:r>
      <w:r w:rsidRPr="000F5ACD">
        <w:rPr>
          <w:rStyle w:val="Emphasis"/>
          <w:iCs/>
        </w:rPr>
        <w:t>Αναβάθμιση της ποιότητας της εκπαίδευσης και προώθηση της κοινωνικής ενσωμάτωσης</w:t>
      </w:r>
      <w:r>
        <w:t>»</w:t>
      </w:r>
      <w:r w:rsidRPr="000F5ACD">
        <w:t xml:space="preserve"> και του </w:t>
      </w:r>
      <w:r w:rsidRPr="00097C7C">
        <w:t>2ου στρατηγικού στόχου «</w:t>
      </w:r>
      <w:r w:rsidRPr="00097C7C">
        <w:rPr>
          <w:rStyle w:val="Emphasis"/>
          <w:iCs/>
        </w:rPr>
        <w:t>Αναβάθμιση των συστημάτων αρχικής επαγγελματικής κατάρτισης και επαγγελματικής εκπαίδευσης και σύνδεση της εκπαίδευσης με την αγορά εργασίας</w:t>
      </w:r>
      <w:r w:rsidRPr="00097C7C">
        <w:t>». Οι μεταρρυθμίσεις εστιάζονται κυρίως στην αναμόρφωση των προγραμμάτων σπουδών και στον εμπλουτισμό του εκπαιδευτικού υλικού σε όλες τις εκπαιδευτικές βαθμίδες, στην ανάπτυξη συστηματικής αξιολόγησης σε όλες τις βαθμίδες εκπαίδευσης με έμφαση στην ανώτατη εκπαίδευση, καθώς και η ενίσχυση της τεχνικοεπαγγελματικής εκπαίδευσης στο πλαίσιο της θεσμοθέτησης των επαγγελματικών λυκείων.</w:t>
      </w:r>
    </w:p>
    <w:p w:rsidR="00F8755E" w:rsidRPr="004D53DF" w:rsidRDefault="00F8755E" w:rsidP="00256289">
      <w:r w:rsidRPr="004F6869">
        <w:t>Ενδεικτικά αναφέρεται η σημαντική πρόοδος υλοποίησης πράξεων στην εφαρμογή ξενόγλωσσων προγραμμάτων σπουδών σ</w:t>
      </w:r>
      <w:r>
        <w:t>την πρωτοβάθμια εκπαίδευση και</w:t>
      </w:r>
      <w:r w:rsidRPr="004F6869">
        <w:t xml:space="preserve"> στην ανάπτυξη ψηφιακών εκπαιδευτικών βοηθημάτων</w:t>
      </w:r>
      <w:r>
        <w:t>. Επίσης, πρόοδος συντελείται</w:t>
      </w:r>
      <w:r w:rsidRPr="004F6869">
        <w:t xml:space="preserve"> </w:t>
      </w:r>
      <w:r w:rsidRPr="009B6DBE">
        <w:t xml:space="preserve">στην αναμόρφωση εκπαιδευτικών προγραμμάτων και πιλοτική εφαρμογή τους, στην Αξιολόγηση της Ανώτατης Εκπαίδευσης (ΑΔΙΠ- ΜΟΔΙΠ), στη διεύρυνση του κοινωνικού χαρακτήρα και ρόλου της Αρχικής Επαγγελματικής Κατάρτισης στο πλαίσιο της ανάπτυξης ειδικών δομών και προγραμμάτων κατάρτισης και στη </w:t>
      </w:r>
      <w:r w:rsidRPr="004D53DF">
        <w:t xml:space="preserve">χορήγηση υποτροφιών με έμφαση στις οικονομικά ασθενέστερες ή κοινωνικά ευάλωτες ομάδες του πληθυσμού. </w:t>
      </w:r>
    </w:p>
    <w:p w:rsidR="00F8755E" w:rsidRPr="004D53DF" w:rsidRDefault="00F8755E" w:rsidP="00256289">
      <w:r w:rsidRPr="004D53DF">
        <w:t>Μέχρι το τέλος του 201</w:t>
      </w:r>
      <w:r>
        <w:t xml:space="preserve">3, </w:t>
      </w:r>
      <w:r w:rsidRPr="004D53DF">
        <w:t>στο σύνολο των στρατηγικών στόχων 1 και 2</w:t>
      </w:r>
      <w:r>
        <w:t>,</w:t>
      </w:r>
      <w:r w:rsidRPr="004D53DF">
        <w:t xml:space="preserve"> </w:t>
      </w:r>
      <w:r>
        <w:t xml:space="preserve"> </w:t>
      </w:r>
      <w:r w:rsidRPr="004D53DF">
        <w:t xml:space="preserve">ο αριθμός των ενταγμένων πράξεων ανήλθε σε </w:t>
      </w:r>
      <w:r>
        <w:t>2.227 (εκ των οποίων οι 1.791 αφορούν στα προγράμματα εισαγωγής διαδραστικών συστημάτων και ηλεκτρονικών υπολογιστών)</w:t>
      </w:r>
      <w:r w:rsidRPr="004D53DF">
        <w:t xml:space="preserve"> με συνολικό προϋπολογισμό </w:t>
      </w:r>
      <w:r>
        <w:t>1.394</w:t>
      </w:r>
      <w:r w:rsidRPr="004D53DF">
        <w:t xml:space="preserve"> Μ€.   </w:t>
      </w:r>
    </w:p>
    <w:p w:rsidR="00F8755E" w:rsidRPr="003E6D9F" w:rsidRDefault="00F8755E" w:rsidP="00256289">
      <w:r w:rsidRPr="004D53DF">
        <w:t xml:space="preserve">Ως προς </w:t>
      </w:r>
      <w:r w:rsidRPr="004D53DF">
        <w:rPr>
          <w:b/>
        </w:rPr>
        <w:t>την ενίσχυση των τομέων έρευνας και</w:t>
      </w:r>
      <w:r w:rsidRPr="003E6D9F">
        <w:rPr>
          <w:b/>
        </w:rPr>
        <w:t xml:space="preserve">  καινοτομίας </w:t>
      </w:r>
      <w:r w:rsidRPr="003E6D9F">
        <w:t>το ΕΠ ανταποκρίνεται κυρίως μέσω του 4ου στρατηγικού στόχου «</w:t>
      </w:r>
      <w:r w:rsidRPr="003E6D9F">
        <w:rPr>
          <w:rStyle w:val="Emphasis"/>
          <w:iCs/>
        </w:rPr>
        <w:t>Ενίσχυση του ανθρώπινου κεφαλαίου για την προαγωγή της έρευνας και της καινοτομία</w:t>
      </w:r>
      <w:r>
        <w:rPr>
          <w:rStyle w:val="Emphasis"/>
          <w:iCs/>
        </w:rPr>
        <w:t>ς</w:t>
      </w:r>
      <w:r w:rsidRPr="003E6D9F">
        <w:t>». Οι παρεμβάσεις εστιάζονται κυρίως στην ενίσχυση της έρευνας και της καινοτομίας μέσω προγραμμάτων βασικής και εφαρμοσμένης έρευνας και της προσέλκυσης ερευνητών υψηλού επιπέδου από το εξωτερικό, της χορήγησης υποροφιών ώστε να συμβάλλουν στην παραγωγή και τη διάχυση νέας γνώσης με έμφαση στις θετικές επιστήμες και τις ΤΠΕ και της ενίσχυσης της συμμετοχής σε διδακτορικό επίπεδο μέσω ερευνητικών προγραμμάτων.</w:t>
      </w:r>
    </w:p>
    <w:p w:rsidR="00F8755E" w:rsidRDefault="00F8755E" w:rsidP="00256289">
      <w:r w:rsidRPr="007F00E7">
        <w:t xml:space="preserve">Μέχρι το τέλος του </w:t>
      </w:r>
      <w:r>
        <w:t>2013</w:t>
      </w:r>
      <w:r w:rsidRPr="007F00E7">
        <w:t xml:space="preserve"> </w:t>
      </w:r>
      <w:r>
        <w:t>,</w:t>
      </w:r>
      <w:r w:rsidRPr="00470665">
        <w:t xml:space="preserve"> </w:t>
      </w:r>
      <w:r w:rsidRPr="004D53DF">
        <w:t>στο σύνολο τ</w:t>
      </w:r>
      <w:r>
        <w:t>ου</w:t>
      </w:r>
      <w:r w:rsidRPr="004D53DF">
        <w:t xml:space="preserve"> στρατηγικ</w:t>
      </w:r>
      <w:r>
        <w:t>ού</w:t>
      </w:r>
      <w:r w:rsidRPr="004D53DF">
        <w:t xml:space="preserve"> στόχ</w:t>
      </w:r>
      <w:r>
        <w:t>ου</w:t>
      </w:r>
      <w:r w:rsidRPr="004D53DF">
        <w:t xml:space="preserve"> </w:t>
      </w:r>
      <w:r>
        <w:t xml:space="preserve">4, </w:t>
      </w:r>
      <w:r w:rsidRPr="007F00E7">
        <w:t xml:space="preserve">ο αριθμός των ενταγμένων πράξεων ανήλθε σε </w:t>
      </w:r>
      <w:r>
        <w:t>675</w:t>
      </w:r>
      <w:r w:rsidRPr="007F00E7">
        <w:t xml:space="preserve"> με συνολικό προϋπολογισμό </w:t>
      </w:r>
      <w:r>
        <w:t>346</w:t>
      </w:r>
      <w:r w:rsidRPr="007F00E7">
        <w:t xml:space="preserve"> Μ€. </w:t>
      </w:r>
    </w:p>
    <w:p w:rsidR="00F8755E" w:rsidRPr="008621F5" w:rsidRDefault="00F8755E" w:rsidP="00256289">
      <w:r w:rsidRPr="008621F5">
        <w:t xml:space="preserve">Σε σχέση με την </w:t>
      </w:r>
      <w:r w:rsidRPr="008621F5">
        <w:rPr>
          <w:b/>
        </w:rPr>
        <w:t xml:space="preserve">ενίσχυση της διά βίου μάθησης με στόχο την προώθηση της απασχόλησης </w:t>
      </w:r>
      <w:r w:rsidRPr="008621F5">
        <w:t>το ΕΠ ανταποκρίνεται κυρίως μέσω του 3ου στρατηγικού στόχου «</w:t>
      </w:r>
      <w:r w:rsidRPr="008621F5">
        <w:rPr>
          <w:rStyle w:val="Emphasis"/>
          <w:iCs/>
        </w:rPr>
        <w:t>Ενίσχυση της δια βίου εκπαίδευσης ενηλίκων</w:t>
      </w:r>
      <w:r w:rsidRPr="008621F5">
        <w:t>». Στα πλαίσια της στρατηγικής αυτής προβλέπεται η εφαρμογή της δια βίου μάθησης και η ενίσχυση των ενεργειών δια βίου εκπαίδευσης και καθιέρωση κινήτρων για την αύξηση της συμμετοχής, με πρωταρχικούς σκοπούς, την προσέλκυση περισσότερων ατόμων σε ενέργειες δια βίου μάθησης, ιδίως αυτών που ανήκουν σε ευάλωτες κοινωνικές ομάδες, καθώς και την αύξηση των επενδύσεων στη δια βίου εκπαίδευση.</w:t>
      </w:r>
    </w:p>
    <w:p w:rsidR="00F8755E" w:rsidRDefault="00F8755E" w:rsidP="00256289">
      <w:r w:rsidRPr="008621F5">
        <w:t>Μέχρι το τέλος του 201</w:t>
      </w:r>
      <w:r>
        <w:t>3</w:t>
      </w:r>
      <w:r w:rsidRPr="008621F5">
        <w:t xml:space="preserve"> </w:t>
      </w:r>
      <w:r w:rsidRPr="004D53DF">
        <w:t>στο σύνολο τ</w:t>
      </w:r>
      <w:r>
        <w:t>ου</w:t>
      </w:r>
      <w:r w:rsidRPr="004D53DF">
        <w:t xml:space="preserve"> στρατηγικ</w:t>
      </w:r>
      <w:r>
        <w:t>ού</w:t>
      </w:r>
      <w:r w:rsidRPr="004D53DF">
        <w:t xml:space="preserve"> στόχ</w:t>
      </w:r>
      <w:r>
        <w:t>ου</w:t>
      </w:r>
      <w:r w:rsidRPr="004D53DF">
        <w:t xml:space="preserve"> </w:t>
      </w:r>
      <w:r>
        <w:t xml:space="preserve">3 </w:t>
      </w:r>
      <w:r w:rsidRPr="008621F5">
        <w:t xml:space="preserve">ο αριθμός των ενταγμένων πράξεων ανήλθε σε </w:t>
      </w:r>
      <w:r>
        <w:t>61</w:t>
      </w:r>
      <w:r w:rsidRPr="008621F5">
        <w:t xml:space="preserve"> με συνολικό προϋπολογισμό </w:t>
      </w:r>
      <w:r>
        <w:t>218</w:t>
      </w:r>
      <w:r w:rsidRPr="008621F5">
        <w:t xml:space="preserve"> Μ€. </w:t>
      </w:r>
    </w:p>
    <w:p w:rsidR="00F8755E" w:rsidRPr="008621F5" w:rsidRDefault="00F8755E" w:rsidP="00256289"/>
    <w:p w:rsidR="00F8755E" w:rsidRDefault="00F8755E" w:rsidP="00E36870">
      <w:pPr>
        <w:pStyle w:val="Heading2"/>
        <w:numPr>
          <w:ilvl w:val="1"/>
          <w:numId w:val="16"/>
        </w:numPr>
      </w:pPr>
      <w:bookmarkStart w:id="46" w:name="_Toc326332300"/>
      <w:bookmarkStart w:id="47" w:name="_Toc326332312"/>
      <w:bookmarkStart w:id="48" w:name="_Toc326332315"/>
      <w:bookmarkStart w:id="49" w:name="_Toc326332322"/>
      <w:bookmarkStart w:id="50" w:name="_Toc326332323"/>
      <w:bookmarkStart w:id="51" w:name="_Toc326332324"/>
      <w:bookmarkStart w:id="52" w:name="_Toc326332325"/>
      <w:bookmarkStart w:id="53" w:name="_Toc389660572"/>
      <w:bookmarkEnd w:id="46"/>
      <w:bookmarkEnd w:id="47"/>
      <w:bookmarkEnd w:id="48"/>
      <w:bookmarkEnd w:id="49"/>
      <w:bookmarkEnd w:id="50"/>
      <w:bookmarkEnd w:id="51"/>
      <w:bookmarkEnd w:id="52"/>
      <w:r>
        <w:t>Συμβολή του Προγράμματος στην επίτευξη των στόχων του άρθρου 9 παρ. 3 του Καν1083/2006 (Earmarking)</w:t>
      </w:r>
      <w:bookmarkEnd w:id="53"/>
    </w:p>
    <w:p w:rsidR="00F8755E" w:rsidRPr="00077E88" w:rsidRDefault="00F8755E" w:rsidP="00794D6D">
      <w:r>
        <w:t>Στο πλαίσιο των προτεραιοτήτων που έχουν τεθεί στην ΕΕ για την ανάπτυξη και την απασχόληση, η συμβολή του ΕΠΕΔΒΜ «Εκπαίδευση και Δια βίου Μάθηση» είναι καθοριστική στην προτεραιότητα για τη «Βελτίωση του ανθρώπινου κεφαλαίου» για τις Περιφέρειες των Στόχων 1 και 2. Σε όρους χρηματοδοτικής προσπάθειας (earmarking) η κατανομή της κοινοτικής συνδρομής του Επιχειρησιακού Προγράμματος στις κατηγορίες παρέμβασης της προτεραιότητας αυτής εμφανίζεται στους Πίνακες ως ακολούθως:</w:t>
      </w:r>
    </w:p>
    <w:p w:rsidR="00F8755E" w:rsidRDefault="00F8755E" w:rsidP="00794D6D">
      <w:pPr>
        <w:sectPr w:rsidR="00F8755E" w:rsidSect="00D346D4">
          <w:pgSz w:w="11906" w:h="16838"/>
          <w:pgMar w:top="1440" w:right="1800" w:bottom="1440" w:left="1800" w:header="708" w:footer="708" w:gutter="0"/>
          <w:cols w:space="708"/>
          <w:titlePg/>
          <w:rtlGutter/>
          <w:docGrid w:linePitch="360"/>
        </w:sectPr>
      </w:pPr>
    </w:p>
    <w:p w:rsidR="00F8755E" w:rsidRDefault="00F8755E" w:rsidP="00754F57">
      <w:pPr>
        <w:pStyle w:val="Caption"/>
      </w:pPr>
      <w:r w:rsidRPr="00754F57">
        <w:t>Συμβολή του ΕΠ Εκπαίδευση &amp; Δια Βίου Μάθηση στις προτεραιότητες για την ανάπτυξη και την απασχόληση (earmarking)</w:t>
      </w:r>
    </w:p>
    <w:p w:rsidR="00F8755E" w:rsidRDefault="00F8755E" w:rsidP="00466937">
      <w:pPr>
        <w:rPr>
          <w:lang w:eastAsia="el-GR"/>
        </w:rPr>
      </w:pPr>
      <w:r>
        <w:rPr>
          <w:noProof/>
          <w:lang w:eastAsia="el-GR"/>
        </w:rPr>
        <w:pict>
          <v:shape id="_x0000_i1037" type="#_x0000_t75" style="width:636pt;height:284.25pt;visibility:visible">
            <v:imagedata r:id="rId24" o:title=""/>
          </v:shape>
        </w:pict>
      </w:r>
    </w:p>
    <w:p w:rsidR="00F8755E" w:rsidRDefault="00F8755E" w:rsidP="00466937">
      <w:pPr>
        <w:rPr>
          <w:lang w:eastAsia="el-GR"/>
        </w:rPr>
      </w:pPr>
      <w:r w:rsidRPr="00906472">
        <w:t>*</w:t>
      </w:r>
      <w:r w:rsidRPr="00906472">
        <w:rPr>
          <w:rStyle w:val="CommentReference"/>
          <w:szCs w:val="16"/>
        </w:rPr>
        <w:t xml:space="preserve"> </w:t>
      </w:r>
      <w:r>
        <w:rPr>
          <w:rStyle w:val="CommentReference"/>
          <w:szCs w:val="16"/>
        </w:rPr>
        <w:t>Οι δαπάνες έ</w:t>
      </w:r>
      <w:r w:rsidRPr="00906472">
        <w:rPr>
          <w:rStyle w:val="CommentReference"/>
          <w:szCs w:val="16"/>
        </w:rPr>
        <w:t>χουν συμπληρωθεί τα ποσά που υποβλήθηκαν με την αίτηση πιστοποίησης δαπανών του Δεκεμβρίου 2013.</w:t>
      </w:r>
    </w:p>
    <w:p w:rsidR="00F8755E" w:rsidRDefault="00F8755E" w:rsidP="00466937">
      <w:pPr>
        <w:rPr>
          <w:lang w:eastAsia="el-GR"/>
        </w:rPr>
      </w:pPr>
    </w:p>
    <w:p w:rsidR="00F8755E" w:rsidRDefault="00F8755E" w:rsidP="00466937">
      <w:pPr>
        <w:rPr>
          <w:lang w:eastAsia="el-GR"/>
        </w:rPr>
      </w:pPr>
    </w:p>
    <w:p w:rsidR="00F8755E" w:rsidRDefault="00F8755E" w:rsidP="00466937">
      <w:pPr>
        <w:rPr>
          <w:lang w:eastAsia="el-GR"/>
        </w:rPr>
        <w:sectPr w:rsidR="00F8755E" w:rsidSect="00631554">
          <w:pgSz w:w="16838" w:h="11906" w:orient="landscape"/>
          <w:pgMar w:top="1797" w:right="1440" w:bottom="1797" w:left="1440" w:header="709" w:footer="709" w:gutter="0"/>
          <w:cols w:space="708"/>
          <w:titlePg/>
          <w:docGrid w:linePitch="360"/>
        </w:sectPr>
      </w:pPr>
    </w:p>
    <w:p w:rsidR="00F8755E" w:rsidRPr="00466937" w:rsidRDefault="00F8755E" w:rsidP="00466937">
      <w:pPr>
        <w:rPr>
          <w:lang w:eastAsia="el-GR"/>
        </w:rPr>
      </w:pPr>
    </w:p>
    <w:p w:rsidR="00F8755E" w:rsidRDefault="00F8755E" w:rsidP="00BE223F">
      <w:pPr>
        <w:pStyle w:val="Heading1"/>
        <w:numPr>
          <w:ilvl w:val="0"/>
          <w:numId w:val="16"/>
        </w:numPr>
        <w:ind w:left="0" w:firstLine="0"/>
      </w:pPr>
      <w:bookmarkStart w:id="54" w:name="_Toc389660573"/>
      <w:r w:rsidRPr="00C67FFC">
        <w:t>ΥΛΟΠΟΙΗΣΗΤΟΥ ΠΡΟΓΡΑΜΜΑΤΟΣ ΑΝΑ ΑΞΟΝΑ ΠΡΟΤΕΡΑΙΟΤΗΤΑΣ</w:t>
      </w:r>
      <w:bookmarkEnd w:id="54"/>
    </w:p>
    <w:p w:rsidR="00F8755E" w:rsidRPr="00EF5638" w:rsidRDefault="00F8755E" w:rsidP="00586676">
      <w:r w:rsidRPr="00553BE9">
        <w:t xml:space="preserve">Στο 3ο Κεφάλαιο της ετήσιας έκθεσης παρατίθενται στοιχεία σχετικά με τη φυσική και οικονομική πρόοδο του κάθε Άξονα Προτεραιότητας του Επιχειρησιακού </w:t>
      </w:r>
      <w:r w:rsidRPr="005F6CD7">
        <w:t xml:space="preserve">Προγράμματος. Σύμφωνα με όσα αναφέρθηκαν στο 1ο Κεφάλαιο, έως το τέλος του 2013 είχαν ενταχθεί </w:t>
      </w:r>
      <w:r w:rsidRPr="005F6CD7">
        <w:rPr>
          <w:b/>
        </w:rPr>
        <w:t xml:space="preserve"> 3.060 (143 οριζόντιες)</w:t>
      </w:r>
      <w:r w:rsidRPr="005F6CD7">
        <w:t xml:space="preserve"> πράξεις συνολικού προϋπολογισμού </w:t>
      </w:r>
      <w:r w:rsidRPr="005F6CD7">
        <w:rPr>
          <w:b/>
        </w:rPr>
        <w:t xml:space="preserve"> 1.994</w:t>
      </w:r>
      <w:r>
        <w:rPr>
          <w:b/>
        </w:rPr>
        <w:t xml:space="preserve"> </w:t>
      </w:r>
      <w:r w:rsidRPr="005F6CD7">
        <w:t xml:space="preserve">εκ. ευρώ. Από τις συνολικές ενταγμένες πράξεις του προγράμματος, </w:t>
      </w:r>
      <w:r w:rsidRPr="005F6CD7">
        <w:rPr>
          <w:rStyle w:val="Strong"/>
          <w:bCs/>
        </w:rPr>
        <w:t>1.791</w:t>
      </w:r>
      <w:r w:rsidRPr="005F6CD7">
        <w:t xml:space="preserve"> πράξεις αφορούν σε δύο κατηγορίες πράξεων «1/2/3.1.4 Πρόγραμμα</w:t>
      </w:r>
      <w:r w:rsidRPr="009A4EA4">
        <w:t xml:space="preserve"> Πιλοτικής εισαγωγής διαδραστικών συστημάτων και συναφούς εξοπλισμού στην τάξη για μια ψηφιακά υποστηριζόμενη διδασκαλία</w:t>
      </w:r>
      <w:r>
        <w:t>» και «</w:t>
      </w:r>
      <w:r w:rsidRPr="00CD38C8">
        <w:t>1/2/3.1.</w:t>
      </w:r>
      <w:r>
        <w:t xml:space="preserve">5 </w:t>
      </w:r>
      <w:r w:rsidRPr="009A4EA4">
        <w:t>Πρόγραμμα Πιλοτικής εισαγωγής περιορισμένου αριθμού ηλεκτρονικών υπολογιστών και συναφούς εξοπλισμού στην τάξη για μια ψηφιακά υποστηριζόμενη διδασκαλία</w:t>
      </w:r>
      <w:r>
        <w:t>» των Αξόνων Προτεραιότητας 1,2,3.</w:t>
      </w:r>
    </w:p>
    <w:p w:rsidR="00F8755E" w:rsidRDefault="00F8755E" w:rsidP="00586676">
      <w:r w:rsidRPr="00553BE9">
        <w:t xml:space="preserve">Το Κεφάλαιο </w:t>
      </w:r>
      <w:r>
        <w:t>διαρθρώνεται</w:t>
      </w:r>
      <w:r w:rsidRPr="00553BE9">
        <w:t xml:space="preserve"> ανά θεματική ενότητα Αξόνων Προτεραιότητας δεδομένου ότι οι Ειδικοί Στόχοι και οι Δράσεις είναι κοινές. Σε κάθε μια από τις 5 θεματικές ενότητες</w:t>
      </w:r>
      <w:r>
        <w:t xml:space="preserve"> περιλαμβάνονται 3 Άξονες Προτεραιότητας που διαφοροποιούνται ως προς την περιφερειακή διάσταση εφαρμογής (περιφέρειες σύγκλισης, σταδιακής εξόδου, σταδιακής εισόδου) των δράσεων που περιλαμβάνουν. Σε κάθε θεματική ενότητα παρουσιάζονται στοιχεία φυσικού (δείκτες παρακολούθησης) και οικονομικού αντικειμένου για κάθε επιμέρους Άξονα.</w:t>
      </w:r>
    </w:p>
    <w:p w:rsidR="00F8755E" w:rsidRDefault="00F8755E" w:rsidP="00586676">
      <w:r w:rsidRPr="006C3DC2">
        <w:t>Στους σχετικούς Πίνακες του Παραρτήματος XVIII του Εφαρμοστικού Κανονισμού 1828/2006 αποτυπώνονται η φυσική και οικονομική πρόοδος</w:t>
      </w:r>
      <w:r>
        <w:t xml:space="preserve"> των πράξεων του ΕΠΕΔΒΜ</w:t>
      </w:r>
      <w:r w:rsidRPr="006C3DC2">
        <w:t>.</w:t>
      </w:r>
    </w:p>
    <w:p w:rsidR="00F8755E" w:rsidRDefault="00F8755E" w:rsidP="00586676">
      <w:r>
        <w:t>Ως προς την κατηγοριοποίηση των συμμετεχόντων ανά ομάδα στόχο σε Πράξεις του ΕΚΤ που περιλαμβάνεται στο Παράρτημα ΧΧΙΙΙ του Εφαρμοστικού Κανονισμού 1828/2006, παρατίθενται οι σχετικοί Πίνακες σε κάθε Άξονα Προτεραιότητας.</w:t>
      </w:r>
    </w:p>
    <w:p w:rsidR="00F8755E" w:rsidRDefault="00F8755E" w:rsidP="00586676"/>
    <w:p w:rsidR="00F8755E" w:rsidRDefault="00F8755E" w:rsidP="00E36870">
      <w:pPr>
        <w:pStyle w:val="Heading2"/>
        <w:numPr>
          <w:ilvl w:val="1"/>
          <w:numId w:val="16"/>
        </w:numPr>
      </w:pPr>
      <w:bookmarkStart w:id="55" w:name="_Toc389660574"/>
      <w:r>
        <w:t>Υλοποίηση Θεματικής Ενότητας Αξόνων Προτεραιότητας 1, 2, 3 «Αναβάθμιση της ποιότητας της εκπαίδευσης και προώθηση της κοινωνικής ενσωμάτωσης»</w:t>
      </w:r>
      <w:bookmarkEnd w:id="55"/>
    </w:p>
    <w:p w:rsidR="00F8755E" w:rsidRDefault="00F8755E" w:rsidP="00586676">
      <w:r>
        <w:t>Η συγκεκριμένη θεματική ενότητα περιλαμβάνει τους Άξονες Προτεραιότητας 1, 2 και 3 του Επιχειρησιακού Προγράμματος. Τόσο ο κεντρικός στόχος όσο και οι ειδικοί στόχοι που παρουσιάζονται παρακάτω, είναι κοινοί και στους 3 Άξονες. Η περιφερειακή διάσταση είναι το κριτήριο διαχωρισμού μεταξύ των 3 Αξόνων:</w:t>
      </w:r>
    </w:p>
    <w:p w:rsidR="00F8755E" w:rsidRDefault="00F8755E" w:rsidP="00E36870">
      <w:pPr>
        <w:pStyle w:val="ListBullet"/>
        <w:numPr>
          <w:ilvl w:val="0"/>
          <w:numId w:val="17"/>
        </w:numPr>
      </w:pPr>
      <w:r>
        <w:t xml:space="preserve">Ο Άξονας Προτεραιότητας 1 περιλαμβάνει δράσεις που </w:t>
      </w:r>
      <w:r w:rsidRPr="00EE7E56">
        <w:t xml:space="preserve">υλοποιούνται </w:t>
      </w:r>
      <w:r>
        <w:t>στις 8 Περιφέρειες Σύγκλισης: Κρήτη, Ιόνια, Β. Αιγαίο, Ανατολική Μακεδονία/ Θράκη, Ήπειρος, Θεσσαλία Δ. Ελλάδα και Πελοπόννησος.</w:t>
      </w:r>
    </w:p>
    <w:p w:rsidR="00F8755E" w:rsidRDefault="00F8755E" w:rsidP="00E36870">
      <w:pPr>
        <w:pStyle w:val="ListBullet"/>
        <w:numPr>
          <w:ilvl w:val="0"/>
          <w:numId w:val="17"/>
        </w:numPr>
      </w:pPr>
      <w:r>
        <w:t>Ο Άξονας Προτεραιότητας 2 περιλαμβάνει δράσεις που θα υλοποιηθούν στις 3 Περιφέρειες Σταδιακής Εξόδου: Αττική, Κεντρική Μακεδονία και Δυτική Μακεδονία.</w:t>
      </w:r>
    </w:p>
    <w:p w:rsidR="00F8755E" w:rsidRDefault="00F8755E" w:rsidP="00E36870">
      <w:pPr>
        <w:pStyle w:val="ListBullet"/>
        <w:numPr>
          <w:ilvl w:val="0"/>
          <w:numId w:val="17"/>
        </w:numPr>
      </w:pPr>
      <w:r>
        <w:t>Ο Άξονας Προτεραιότητας 3 περιλαμβάνει δράσεις που υλοποιούνται στις 2 Περιφέρεις Σταδιακής Εισόδου Ν. Αιγαίου και Στερεάς Ελλάδας.</w:t>
      </w:r>
    </w:p>
    <w:p w:rsidR="00F8755E" w:rsidRDefault="00F8755E" w:rsidP="00586676">
      <w:r>
        <w:t>Κεντρικός στόχος της θεματικής ενότητας των Αξόνων Προτεραιότητας 1, 2 και 3 είναι η βελτίωση της ποιότητας όλων των συντελεστών της εκπαίδευσης, ώστε να επιτευχθεί η συνεχής αναβάθμιση του επιπέδου γνώσεων, δεξιοτήτων και ικανοτήτων του ανθρώπινου δυναμικού που απαιτούνται για τις ανάγκες της σύγχρονης κοινωνίας και αγοράς εργασίας, η ενίσχυση της κοινωνικής συνοχής και η περαιτέρω οικονομική ανάπτυξη μέσω της παραγωγικότητας και της ανταγωνιστικότητας.</w:t>
      </w:r>
    </w:p>
    <w:p w:rsidR="00F8755E" w:rsidRDefault="00F8755E" w:rsidP="00586676">
      <w:r>
        <w:t>Οι Ειδικοί στόχοι των Αξόνων Προτεραιότητας 1, 2 και 3 είναι οι ακόλουθοι:</w:t>
      </w:r>
    </w:p>
    <w:p w:rsidR="00F8755E" w:rsidRDefault="00F8755E" w:rsidP="00E36870">
      <w:pPr>
        <w:pStyle w:val="ListBullet"/>
        <w:numPr>
          <w:ilvl w:val="0"/>
          <w:numId w:val="17"/>
        </w:numPr>
      </w:pPr>
      <w:r>
        <w:t>Ε.Σ.1. Αναμόρφωση, εκσυγχρονισμός και αποκέντρωση του εκπαιδευτικού συστήματος – ενίσχυση της κινητικότητας του μαθητικού και φοιτητικού πληθυσμού.</w:t>
      </w:r>
    </w:p>
    <w:p w:rsidR="00F8755E" w:rsidRDefault="00F8755E" w:rsidP="00E36870">
      <w:pPr>
        <w:pStyle w:val="ListBullet"/>
        <w:numPr>
          <w:ilvl w:val="0"/>
          <w:numId w:val="17"/>
        </w:numPr>
      </w:pPr>
      <w:r>
        <w:t>Ε.Σ.2. Αποτίμηση της προόδου στην εκπαίδευση μέσω της εφαρμογής συστημάτων διασφάλισης της ποιότητας - αξιολόγησης των συντελεστών του εκπαιδευτικού συστήματος.</w:t>
      </w:r>
    </w:p>
    <w:p w:rsidR="00F8755E" w:rsidRDefault="00F8755E" w:rsidP="00E36870">
      <w:pPr>
        <w:pStyle w:val="ListBullet"/>
        <w:numPr>
          <w:ilvl w:val="0"/>
          <w:numId w:val="17"/>
        </w:numPr>
      </w:pPr>
      <w:r>
        <w:t>Ε.Σ.3. Επιτάχυνση του ρυθμού ένταξης των νέων τεχνολογιών πληροφορικής και επικοινωνιών στην εκπαιδευτική διαδικασία.</w:t>
      </w:r>
    </w:p>
    <w:p w:rsidR="00F8755E" w:rsidRDefault="00F8755E" w:rsidP="00E36870">
      <w:pPr>
        <w:pStyle w:val="ListBullet"/>
        <w:numPr>
          <w:ilvl w:val="0"/>
          <w:numId w:val="17"/>
        </w:numPr>
      </w:pPr>
      <w:r>
        <w:t>Ε.Σ.4. Ενίσχυση της πρόσβασης και της συμμετοχής όλων στο εκπαιδευτικό σύστημα και καταπολέμηση της σχολικής διαρροής με έμφαση στα άτομα με αναπηρία (ΑμεΑ ) και τις ευάλωτες κοινωνικές ομάδες (ΕΚΟ).</w:t>
      </w:r>
    </w:p>
    <w:p w:rsidR="00F8755E" w:rsidRDefault="00F8755E" w:rsidP="00E36870">
      <w:pPr>
        <w:pStyle w:val="ListBullet"/>
        <w:numPr>
          <w:ilvl w:val="0"/>
          <w:numId w:val="17"/>
        </w:numPr>
      </w:pPr>
      <w:r>
        <w:t>Ε.Σ.5. Ενίσχυση και βελτίωση της ποιότητας της επιμόρφωσης του εκπαιδευτικού προσωπικού της προσχολικής, πρωτοβάθμιας και δευτεροβάθμιας εκπαίδευσης με έμφαση στην καινοτομία και στην χρήση Τεχνολογιών Πληροφορικής &amp; Επικοινωνιών.</w:t>
      </w:r>
    </w:p>
    <w:p w:rsidR="00F8755E" w:rsidRDefault="00F8755E" w:rsidP="00C67FFC"/>
    <w:p w:rsidR="00F8755E" w:rsidRDefault="00F8755E" w:rsidP="00E36870">
      <w:pPr>
        <w:pStyle w:val="Heading3"/>
        <w:numPr>
          <w:ilvl w:val="2"/>
          <w:numId w:val="16"/>
        </w:numPr>
      </w:pPr>
      <w:bookmarkStart w:id="56" w:name="_Toc389660575"/>
      <w:r>
        <w:t>Επίτευξη στόχων και ανάλυση της προόδου</w:t>
      </w:r>
      <w:bookmarkEnd w:id="56"/>
    </w:p>
    <w:p w:rsidR="00F8755E" w:rsidRDefault="00F8755E" w:rsidP="00E36870">
      <w:pPr>
        <w:pStyle w:val="Heading4"/>
        <w:numPr>
          <w:ilvl w:val="3"/>
          <w:numId w:val="16"/>
        </w:numPr>
      </w:pPr>
      <w:r>
        <w:t>Αποτύπωση της φυσικής προόδου των Αξόνων Προτεραιότητας 1, 2, 3</w:t>
      </w:r>
    </w:p>
    <w:p w:rsidR="00F8755E" w:rsidRPr="005F6CD7" w:rsidRDefault="00F8755E" w:rsidP="00586676">
      <w:r w:rsidRPr="005F6CD7">
        <w:t xml:space="preserve">Έως το τέλος του έτους 2013 εντάχθηκαν συνολικά </w:t>
      </w:r>
      <w:r w:rsidRPr="00B31819">
        <w:rPr>
          <w:b/>
        </w:rPr>
        <w:t>2.102</w:t>
      </w:r>
      <w:r w:rsidRPr="005F6CD7">
        <w:rPr>
          <w:b/>
        </w:rPr>
        <w:t>*</w:t>
      </w:r>
      <w:r w:rsidRPr="005F6CD7">
        <w:t xml:space="preserve"> πράξεις, στις οποίες περιλαμβάνονται 3</w:t>
      </w:r>
      <w:r>
        <w:t>7</w:t>
      </w:r>
      <w:r w:rsidRPr="005F6CD7">
        <w:t xml:space="preserve"> οριζόντιες πράξεις που αθροίζονται μόνο μια φορά για όλους τους άξονες. Πιο συγκεκριμένα:</w:t>
      </w:r>
    </w:p>
    <w:p w:rsidR="00F8755E" w:rsidRDefault="00F8755E" w:rsidP="00BE223F">
      <w:pPr>
        <w:pStyle w:val="ListBullet"/>
        <w:numPr>
          <w:ilvl w:val="0"/>
          <w:numId w:val="17"/>
        </w:numPr>
        <w:tabs>
          <w:tab w:val="num" w:pos="360"/>
        </w:tabs>
        <w:spacing w:before="0" w:after="0" w:line="340" w:lineRule="atLeast"/>
      </w:pPr>
      <w:r w:rsidRPr="00B31819">
        <w:t xml:space="preserve">στον Άξονα 1 εντάχθηκαν </w:t>
      </w:r>
      <w:r w:rsidRPr="00B31819">
        <w:rPr>
          <w:b/>
        </w:rPr>
        <w:t>802</w:t>
      </w:r>
      <w:r w:rsidRPr="00B31819">
        <w:t xml:space="preserve"> πράξεις.</w:t>
      </w:r>
    </w:p>
    <w:p w:rsidR="00F8755E" w:rsidRDefault="00F8755E" w:rsidP="00BE223F">
      <w:pPr>
        <w:pStyle w:val="ListBullet"/>
        <w:numPr>
          <w:ilvl w:val="0"/>
          <w:numId w:val="17"/>
        </w:numPr>
        <w:tabs>
          <w:tab w:val="num" w:pos="360"/>
        </w:tabs>
        <w:spacing w:before="0" w:after="0" w:line="340" w:lineRule="atLeast"/>
      </w:pPr>
      <w:r w:rsidRPr="00B31819">
        <w:t xml:space="preserve">στον Άξονα 2 εντάχθηκαν </w:t>
      </w:r>
      <w:r w:rsidRPr="00B31819">
        <w:rPr>
          <w:b/>
        </w:rPr>
        <w:t>1.062</w:t>
      </w:r>
      <w:r w:rsidRPr="00B31819">
        <w:t xml:space="preserve"> πράξεις</w:t>
      </w:r>
    </w:p>
    <w:p w:rsidR="00F8755E" w:rsidRDefault="00F8755E" w:rsidP="00BE223F">
      <w:pPr>
        <w:pStyle w:val="ListBullet"/>
        <w:numPr>
          <w:ilvl w:val="0"/>
          <w:numId w:val="17"/>
        </w:numPr>
        <w:tabs>
          <w:tab w:val="num" w:pos="360"/>
        </w:tabs>
        <w:spacing w:before="0" w:after="0" w:line="340" w:lineRule="atLeast"/>
      </w:pPr>
      <w:r w:rsidRPr="00B31819">
        <w:t xml:space="preserve">στον Άξονα 3 εντάχθηκαν </w:t>
      </w:r>
      <w:r w:rsidRPr="00B31819">
        <w:rPr>
          <w:b/>
        </w:rPr>
        <w:t>238</w:t>
      </w:r>
      <w:r w:rsidRPr="00B31819">
        <w:t xml:space="preserve"> πράξεις.</w:t>
      </w:r>
    </w:p>
    <w:p w:rsidR="00F8755E" w:rsidRPr="00764359" w:rsidRDefault="00F8755E" w:rsidP="00CC7237">
      <w:pPr>
        <w:rPr>
          <w:rStyle w:val="CommentReference"/>
          <w:szCs w:val="16"/>
        </w:rPr>
      </w:pPr>
      <w:r w:rsidRPr="005F6CD7">
        <w:rPr>
          <w:rStyle w:val="CommentReference"/>
          <w:szCs w:val="16"/>
        </w:rPr>
        <w:t xml:space="preserve">*από τις </w:t>
      </w:r>
      <w:r w:rsidRPr="00B31819">
        <w:rPr>
          <w:rStyle w:val="CommentReference"/>
          <w:szCs w:val="16"/>
        </w:rPr>
        <w:t>2.102</w:t>
      </w:r>
      <w:r w:rsidRPr="005F6CD7">
        <w:rPr>
          <w:rStyle w:val="CommentReference"/>
          <w:szCs w:val="16"/>
        </w:rPr>
        <w:t xml:space="preserve"> συνολικές πράξεις οι </w:t>
      </w:r>
      <w:r w:rsidRPr="00B31819">
        <w:rPr>
          <w:rStyle w:val="CommentReference"/>
          <w:szCs w:val="16"/>
        </w:rPr>
        <w:t>37</w:t>
      </w:r>
      <w:r w:rsidRPr="005F6CD7">
        <w:rPr>
          <w:rStyle w:val="CommentReference"/>
          <w:szCs w:val="16"/>
        </w:rPr>
        <w:t xml:space="preserve"> είναι οριζόντιου χαρακτήρα με αποτέλεσμα ο πραγματικός αριθμός των ενταγμένων πράξεων των αξόνων να ανέρχεται σε </w:t>
      </w:r>
      <w:r w:rsidRPr="005F6CD7">
        <w:rPr>
          <w:rStyle w:val="CommentReference"/>
          <w:b/>
          <w:szCs w:val="16"/>
        </w:rPr>
        <w:t>2.028</w:t>
      </w:r>
    </w:p>
    <w:p w:rsidR="00F8755E" w:rsidRDefault="00F8755E" w:rsidP="00586676">
      <w:r w:rsidRPr="00AF0430">
        <w:t>Σημαντικός αριθμός</w:t>
      </w:r>
      <w:r>
        <w:t xml:space="preserve"> ενταγμένων </w:t>
      </w:r>
      <w:r w:rsidRPr="00AF0430">
        <w:t xml:space="preserve">πράξεων παρατηρείται στις </w:t>
      </w:r>
      <w:r>
        <w:t xml:space="preserve">ακόλουθες </w:t>
      </w:r>
      <w:r w:rsidRPr="00AF0430">
        <w:t>κατηγορίες πράξεων</w:t>
      </w:r>
      <w:r>
        <w:t>:</w:t>
      </w:r>
    </w:p>
    <w:p w:rsidR="00F8755E" w:rsidRDefault="00F8755E" w:rsidP="00E36870">
      <w:pPr>
        <w:pStyle w:val="ListBullet"/>
        <w:numPr>
          <w:ilvl w:val="0"/>
          <w:numId w:val="17"/>
        </w:numPr>
      </w:pPr>
      <w:r>
        <w:t xml:space="preserve">Μονάδες Διασφάλισης Ποιότητας (ΜΟΔΙΠ) στα Πανεπιστήμια και ΤΕΙ </w:t>
      </w:r>
    </w:p>
    <w:p w:rsidR="00F8755E" w:rsidRDefault="00F8755E" w:rsidP="00E36870">
      <w:pPr>
        <w:pStyle w:val="ListBullet"/>
        <w:numPr>
          <w:ilvl w:val="0"/>
          <w:numId w:val="17"/>
        </w:numPr>
      </w:pPr>
      <w:r w:rsidRPr="00AF0430">
        <w:t xml:space="preserve">Εφαρμογή ξενόγλωσσων προγραμμάτων σπουδών στην Πρωτοβάθμια </w:t>
      </w:r>
      <w:r>
        <w:t xml:space="preserve"> </w:t>
      </w:r>
      <w:r w:rsidRPr="00AF0430">
        <w:t>εκπαίδευση</w:t>
      </w:r>
    </w:p>
    <w:p w:rsidR="00F8755E" w:rsidRDefault="00F8755E" w:rsidP="00E36870">
      <w:pPr>
        <w:pStyle w:val="ListBullet"/>
        <w:numPr>
          <w:ilvl w:val="0"/>
          <w:numId w:val="17"/>
        </w:numPr>
      </w:pPr>
      <w:r w:rsidRPr="00AF0430">
        <w:t>Περιβαλλοντική Εκπαίδευση - Αναμόρφωση περιβαλλοντικής εκπαίδευσης</w:t>
      </w:r>
    </w:p>
    <w:p w:rsidR="00F8755E" w:rsidRDefault="00F8755E" w:rsidP="00E36870">
      <w:pPr>
        <w:pStyle w:val="ListBullet"/>
        <w:numPr>
          <w:ilvl w:val="0"/>
          <w:numId w:val="17"/>
        </w:numPr>
      </w:pPr>
      <w:r w:rsidRPr="00AF0430">
        <w:t>Νέο σχολείο (σχολείο 21ου αιώνα) -Αναμόρφωση νέων εκπαιδευτικών προγραμμάτων και πιλοτική εφαρμογή</w:t>
      </w:r>
    </w:p>
    <w:p w:rsidR="00F8755E" w:rsidRDefault="00F8755E" w:rsidP="00E36870">
      <w:pPr>
        <w:pStyle w:val="ListBullet"/>
        <w:numPr>
          <w:ilvl w:val="0"/>
          <w:numId w:val="17"/>
        </w:numPr>
      </w:pPr>
      <w:r w:rsidRPr="00AF0430">
        <w:t>Επιμόρφωση εκπαιδευτικών / Εισαγωγική Επιμόρφωση</w:t>
      </w:r>
    </w:p>
    <w:p w:rsidR="00F8755E" w:rsidRDefault="00F8755E" w:rsidP="00E36870">
      <w:pPr>
        <w:pStyle w:val="ListBullet"/>
        <w:numPr>
          <w:ilvl w:val="0"/>
          <w:numId w:val="17"/>
        </w:numPr>
      </w:pPr>
      <w:r>
        <w:t>Δράσεις με έμφαση στα άτομα με αναπηρία</w:t>
      </w:r>
    </w:p>
    <w:p w:rsidR="00F8755E" w:rsidRDefault="00F8755E" w:rsidP="00E36870">
      <w:pPr>
        <w:pStyle w:val="ListBullet"/>
        <w:numPr>
          <w:ilvl w:val="0"/>
          <w:numId w:val="17"/>
        </w:numPr>
      </w:pPr>
      <w:r>
        <w:t>Διαπολιτισμική εκπαίδευση</w:t>
      </w:r>
    </w:p>
    <w:p w:rsidR="00F8755E" w:rsidRPr="00D351ED" w:rsidRDefault="00F8755E" w:rsidP="00586676">
      <w:r w:rsidRPr="00D351ED">
        <w:t>Επισημαίνεται ότι μεγάλος αριθμός εντάξεων (1.</w:t>
      </w:r>
      <w:r>
        <w:t>791</w:t>
      </w:r>
      <w:r w:rsidRPr="00D351ED">
        <w:t xml:space="preserve"> πράξεις ) εμφανίζεται σε δύο κατηγορίες πράξεων, </w:t>
      </w:r>
      <w:r>
        <w:t>«</w:t>
      </w:r>
      <w:r w:rsidRPr="00D351ED">
        <w:t xml:space="preserve">Πρόγραμμα Πιλοτικής εισαγωγής διαδραστικών συστημάτων και συναφούς εξοπλισμού στην τάξη για μια ψηφιακά υποστηριζόμενη διδασκαλία» και </w:t>
      </w:r>
      <w:r>
        <w:t>«</w:t>
      </w:r>
      <w:r w:rsidRPr="00D351ED">
        <w:t>Πρόγραμμα Πιλοτικής εισαγωγής περιορισμένου αριθμού ηλεκτρονικών υπολογιστών και συναφούς εξοπλισμού στην τάξη για μια ψηφιακά υποστηριζόμενη διδασκαλία</w:t>
      </w:r>
      <w:r>
        <w:t>»</w:t>
      </w:r>
      <w:r w:rsidRPr="00D351ED">
        <w:t>.</w:t>
      </w:r>
    </w:p>
    <w:p w:rsidR="00F8755E" w:rsidRDefault="00F8755E" w:rsidP="00586676">
      <w:r w:rsidRPr="00686D36">
        <w:t>Η πρόοδος στις τιμές των δεικτών των τριών (3) εξεταζόμενων Αξόνων Προτεραιότητας παρουσιάζεται στον Πίνακα του Παραρτήματος XVIII του Εφαρμοστικού Κανονισμού 1828/2006.</w:t>
      </w:r>
    </w:p>
    <w:p w:rsidR="00F8755E" w:rsidRPr="00553BE9" w:rsidRDefault="00F8755E" w:rsidP="00586676">
      <w:r>
        <w:t xml:space="preserve">Από την έναρξη το Προγράμματος και έως το τέλος του </w:t>
      </w:r>
      <w:r w:rsidRPr="00894316">
        <w:t>2013</w:t>
      </w:r>
      <w:r>
        <w:t>, η</w:t>
      </w:r>
      <w:r w:rsidRPr="00553BE9">
        <w:t xml:space="preserve"> υλοποίηση των Πράξεων </w:t>
      </w:r>
      <w:r>
        <w:t>των αξόνων</w:t>
      </w:r>
      <w:r w:rsidRPr="00553BE9">
        <w:t xml:space="preserve"> 1,2,3 </w:t>
      </w:r>
      <w:r>
        <w:t>παρουσιάζει (αθροιστικά) την ακόλουθη εικόνα ως προς το φυσικό τους αντικείμενο</w:t>
      </w:r>
      <w:r w:rsidRPr="00553BE9">
        <w:t>:</w:t>
      </w:r>
    </w:p>
    <w:p w:rsidR="00F8755E" w:rsidRDefault="00F8755E" w:rsidP="00E36870">
      <w:pPr>
        <w:pStyle w:val="ListBullet3"/>
        <w:numPr>
          <w:ilvl w:val="0"/>
          <w:numId w:val="19"/>
        </w:numPr>
      </w:pPr>
      <w:r w:rsidRPr="00DB1F56">
        <w:t xml:space="preserve">Έχει χρηματοδοτηθεί η λειτουργία </w:t>
      </w:r>
      <w:r w:rsidRPr="00DB1F56">
        <w:rPr>
          <w:rStyle w:val="Strong"/>
          <w:bCs/>
        </w:rPr>
        <w:t>67</w:t>
      </w:r>
      <w:r w:rsidRPr="00DB1F56">
        <w:t xml:space="preserve"> Κέντρων Περιβαλλοντικής Εκπαίδευσης</w:t>
      </w:r>
    </w:p>
    <w:p w:rsidR="00F8755E" w:rsidRDefault="00F8755E" w:rsidP="00E36870">
      <w:pPr>
        <w:pStyle w:val="ListBullet3"/>
        <w:numPr>
          <w:ilvl w:val="0"/>
          <w:numId w:val="19"/>
        </w:numPr>
      </w:pPr>
      <w:r w:rsidRPr="00DB1F56">
        <w:rPr>
          <w:rStyle w:val="Strong"/>
          <w:bCs/>
        </w:rPr>
        <w:t xml:space="preserve">257.943 </w:t>
      </w:r>
      <w:r w:rsidRPr="00DB1F56">
        <w:t xml:space="preserve">μαθητές πρωτοβάθμιας και δευτεροβάθμιας εκπαίδευσης από </w:t>
      </w:r>
      <w:r w:rsidRPr="00DB1F56">
        <w:rPr>
          <w:rStyle w:val="Strong"/>
          <w:bCs/>
        </w:rPr>
        <w:t>9.444</w:t>
      </w:r>
      <w:r w:rsidRPr="00DB1F56">
        <w:t xml:space="preserve"> σχολικές μονάδες, συμμετείχαν σε </w:t>
      </w:r>
      <w:r w:rsidRPr="00DB1F56">
        <w:rPr>
          <w:rStyle w:val="Strong"/>
          <w:bCs/>
        </w:rPr>
        <w:t>2.930</w:t>
      </w:r>
      <w:r w:rsidRPr="00DB1F56">
        <w:t xml:space="preserve"> περιβαλλοντικά προγράμματα</w:t>
      </w:r>
    </w:p>
    <w:p w:rsidR="00F8755E" w:rsidRDefault="00F8755E" w:rsidP="00E36870">
      <w:pPr>
        <w:pStyle w:val="ListBullet3"/>
        <w:numPr>
          <w:ilvl w:val="0"/>
          <w:numId w:val="19"/>
        </w:numPr>
      </w:pPr>
      <w:r w:rsidRPr="00DB1F56">
        <w:rPr>
          <w:rStyle w:val="Strong"/>
          <w:bCs/>
        </w:rPr>
        <w:t>24.693</w:t>
      </w:r>
      <w:r w:rsidRPr="00DB1F56">
        <w:t xml:space="preserve"> εκπαιδευτικοί συμμετείχαν σε προγράμματα περιβαλλοντικής επιμόρφωσης</w:t>
      </w:r>
    </w:p>
    <w:p w:rsidR="00F8755E" w:rsidRDefault="00F8755E" w:rsidP="00E36870">
      <w:pPr>
        <w:pStyle w:val="ListBullet3"/>
        <w:numPr>
          <w:ilvl w:val="0"/>
          <w:numId w:val="19"/>
        </w:numPr>
      </w:pPr>
      <w:r>
        <w:rPr>
          <w:b/>
        </w:rPr>
        <w:t>38.691</w:t>
      </w:r>
      <w:r w:rsidRPr="00DB1F56">
        <w:t xml:space="preserve"> εκπαιδευτικοί συμμετείχαν σε προγράμματα εισαγωγικής επιμόρφωσης</w:t>
      </w:r>
    </w:p>
    <w:p w:rsidR="00F8755E" w:rsidRDefault="00F8755E" w:rsidP="00E36870">
      <w:pPr>
        <w:pStyle w:val="ListBullet3"/>
        <w:numPr>
          <w:ilvl w:val="0"/>
          <w:numId w:val="19"/>
        </w:numPr>
        <w:rPr>
          <w:rStyle w:val="Strong"/>
          <w:b w:val="0"/>
        </w:rPr>
      </w:pPr>
      <w:r w:rsidRPr="00DB1F56">
        <w:rPr>
          <w:rStyle w:val="Strong"/>
          <w:bCs/>
        </w:rPr>
        <w:t xml:space="preserve">550 </w:t>
      </w:r>
      <w:r>
        <w:rPr>
          <w:rStyle w:val="Strong"/>
          <w:b w:val="0"/>
          <w:bCs/>
        </w:rPr>
        <w:t>σχολικές μονάδε</w:t>
      </w:r>
      <w:r w:rsidRPr="00DB1F56">
        <w:rPr>
          <w:rStyle w:val="Strong"/>
          <w:b w:val="0"/>
          <w:bCs/>
        </w:rPr>
        <w:t>ς συμμετείχαν στην αξιολόγηση του εκπαιδευτικού έργου στις σχολικές μονάδες μέσω αυτοαξιολόγησης</w:t>
      </w:r>
    </w:p>
    <w:p w:rsidR="00F8755E" w:rsidRDefault="00F8755E" w:rsidP="00E36870">
      <w:pPr>
        <w:pStyle w:val="ListBullet3"/>
        <w:numPr>
          <w:ilvl w:val="0"/>
          <w:numId w:val="19"/>
        </w:numPr>
        <w:rPr>
          <w:rStyle w:val="Strong"/>
          <w:b w:val="0"/>
        </w:rPr>
      </w:pPr>
      <w:r w:rsidRPr="00DB1F56">
        <w:rPr>
          <w:rStyle w:val="Strong"/>
          <w:bCs/>
        </w:rPr>
        <w:t>188</w:t>
      </w:r>
      <w:r w:rsidRPr="00DB1F56">
        <w:rPr>
          <w:rStyle w:val="Strong"/>
          <w:b w:val="0"/>
          <w:bCs/>
        </w:rPr>
        <w:t xml:space="preserve"> προγράμματα πρωτοβάθμιας και δευτεροβάθμιας εκπαίδευση αναμορφώθηκαν προς καινοτόμες κατευθύνσεις μέσω του Νέου Σχολείου</w:t>
      </w:r>
    </w:p>
    <w:p w:rsidR="00F8755E" w:rsidRDefault="00F8755E" w:rsidP="00E36870">
      <w:pPr>
        <w:pStyle w:val="ListBullet3"/>
        <w:numPr>
          <w:ilvl w:val="0"/>
          <w:numId w:val="19"/>
        </w:numPr>
        <w:rPr>
          <w:rStyle w:val="Strong"/>
          <w:b w:val="0"/>
        </w:rPr>
      </w:pPr>
      <w:r w:rsidRPr="00DB1F56">
        <w:rPr>
          <w:rStyle w:val="Strong"/>
          <w:bCs/>
        </w:rPr>
        <w:t>68</w:t>
      </w:r>
      <w:r w:rsidRPr="00DB1F56">
        <w:rPr>
          <w:rStyle w:val="Strong"/>
          <w:b w:val="0"/>
          <w:bCs/>
        </w:rPr>
        <w:t xml:space="preserve"> σχολικές μονάδες δευτεροβάθμιας και </w:t>
      </w:r>
      <w:r w:rsidRPr="00DB1F56">
        <w:rPr>
          <w:rStyle w:val="Strong"/>
          <w:bCs/>
        </w:rPr>
        <w:t>120</w:t>
      </w:r>
      <w:r w:rsidRPr="00DB1F56">
        <w:rPr>
          <w:rStyle w:val="Strong"/>
          <w:b w:val="0"/>
          <w:bCs/>
        </w:rPr>
        <w:t xml:space="preserve"> σχολικές μονάδες πρωτοβάθμιας έχουν συμμετάσχει μέχρι σήμερα στην </w:t>
      </w:r>
      <w:r w:rsidRPr="008B59CC">
        <w:rPr>
          <w:rStyle w:val="Strong"/>
          <w:bCs/>
        </w:rPr>
        <w:t>πιλοτική</w:t>
      </w:r>
      <w:r w:rsidRPr="00DB1F56">
        <w:rPr>
          <w:rStyle w:val="Strong"/>
          <w:b w:val="0"/>
          <w:bCs/>
        </w:rPr>
        <w:t xml:space="preserve"> </w:t>
      </w:r>
      <w:r w:rsidRPr="00160354">
        <w:rPr>
          <w:rStyle w:val="Strong"/>
          <w:bCs/>
        </w:rPr>
        <w:t>εφαρμογή</w:t>
      </w:r>
      <w:r w:rsidRPr="00DB1F56">
        <w:rPr>
          <w:rStyle w:val="Strong"/>
          <w:b w:val="0"/>
          <w:bCs/>
        </w:rPr>
        <w:t xml:space="preserve"> του Νέου Σχολείου</w:t>
      </w:r>
    </w:p>
    <w:p w:rsidR="00F8755E" w:rsidRDefault="00F8755E" w:rsidP="00E36870">
      <w:pPr>
        <w:pStyle w:val="ListBullet3"/>
        <w:numPr>
          <w:ilvl w:val="0"/>
          <w:numId w:val="19"/>
        </w:numPr>
        <w:rPr>
          <w:rStyle w:val="Strong"/>
          <w:b w:val="0"/>
        </w:rPr>
      </w:pPr>
      <w:r w:rsidRPr="006B2974">
        <w:rPr>
          <w:rStyle w:val="Strong"/>
          <w:bCs/>
        </w:rPr>
        <w:t xml:space="preserve">1.321 </w:t>
      </w:r>
      <w:r>
        <w:t>ολοήμερα σχολεία</w:t>
      </w:r>
      <w:r w:rsidRPr="00160354">
        <w:t xml:space="preserve"> πρωτοβάθμιας εκπαίδευσης στα οποία εφαρμόζεται ενιαίο αναμορφωμένο πρόγραμμα</w:t>
      </w:r>
    </w:p>
    <w:p w:rsidR="00F8755E" w:rsidRDefault="00F8755E" w:rsidP="00E36870">
      <w:pPr>
        <w:pStyle w:val="ListBullet3"/>
        <w:numPr>
          <w:ilvl w:val="0"/>
          <w:numId w:val="19"/>
        </w:numPr>
        <w:spacing w:before="120"/>
      </w:pPr>
      <w:r>
        <w:rPr>
          <w:rStyle w:val="Strong"/>
          <w:bCs/>
        </w:rPr>
        <w:t xml:space="preserve"> 2.412</w:t>
      </w:r>
      <w:r w:rsidRPr="00966E7C">
        <w:t xml:space="preserve"> εκπαιδευτικοί συμμετείχαν σε προγράμματα επιμόρφωσης πρωτοβάθμιας εκπαίδευσης για το Νέο Σχολείο</w:t>
      </w:r>
    </w:p>
    <w:p w:rsidR="00F8755E" w:rsidRDefault="00F8755E" w:rsidP="00E36870">
      <w:pPr>
        <w:pStyle w:val="ListBullet3"/>
        <w:numPr>
          <w:ilvl w:val="0"/>
          <w:numId w:val="19"/>
        </w:numPr>
        <w:spacing w:before="120"/>
      </w:pPr>
      <w:r>
        <w:rPr>
          <w:rStyle w:val="Strong"/>
          <w:bCs/>
        </w:rPr>
        <w:t>991</w:t>
      </w:r>
      <w:r w:rsidRPr="00966E7C">
        <w:t xml:space="preserve"> φοιτητές παρακολουθούν μεταπτυχιακά προγράμματα στο Διεθνές Πανεπιστήμιο</w:t>
      </w:r>
    </w:p>
    <w:p w:rsidR="00F8755E" w:rsidRDefault="00F8755E" w:rsidP="00E36870">
      <w:pPr>
        <w:pStyle w:val="ListBullet3"/>
        <w:numPr>
          <w:ilvl w:val="0"/>
          <w:numId w:val="19"/>
        </w:numPr>
      </w:pPr>
      <w:r w:rsidRPr="006B2974">
        <w:rPr>
          <w:b/>
        </w:rPr>
        <w:t>5.121</w:t>
      </w:r>
      <w:r w:rsidRPr="00AB688A">
        <w:t xml:space="preserve"> εκπαιδευτικοί συ</w:t>
      </w:r>
      <w:r w:rsidRPr="00AB688A">
        <w:rPr>
          <w:bCs/>
        </w:rPr>
        <w:t>μ</w:t>
      </w:r>
      <w:r w:rsidRPr="00AB688A">
        <w:t>μετείχαν σε προγράμματα επιμόρφωσης για ΑμεΑ</w:t>
      </w:r>
    </w:p>
    <w:p w:rsidR="00F8755E" w:rsidRDefault="00F8755E" w:rsidP="00E36870">
      <w:pPr>
        <w:pStyle w:val="ListBullet3"/>
        <w:numPr>
          <w:ilvl w:val="0"/>
          <w:numId w:val="19"/>
        </w:numPr>
      </w:pPr>
      <w:r w:rsidRPr="00966E7C">
        <w:rPr>
          <w:rStyle w:val="Strong"/>
          <w:bCs/>
        </w:rPr>
        <w:t>7.804</w:t>
      </w:r>
      <w:r w:rsidRPr="00966E7C">
        <w:t xml:space="preserve"> εκπαιδευτικοί πρωτοβάθμιας και δευτεροβάθμιας συμμετείχαν σε προγράμματα επιμόρφωσης μέσω του Μείζονος Προγράμματος Επιμόρφωσης»</w:t>
      </w:r>
    </w:p>
    <w:p w:rsidR="00F8755E" w:rsidRDefault="00F8755E" w:rsidP="00E36870">
      <w:pPr>
        <w:pStyle w:val="ListBullet3"/>
        <w:numPr>
          <w:ilvl w:val="0"/>
          <w:numId w:val="19"/>
        </w:numPr>
      </w:pPr>
      <w:r w:rsidRPr="00966E7C">
        <w:rPr>
          <w:bCs/>
        </w:rPr>
        <w:t xml:space="preserve">Αναπτύχθηκαν </w:t>
      </w:r>
      <w:r w:rsidRPr="006B2974">
        <w:rPr>
          <w:rStyle w:val="Strong"/>
          <w:bCs/>
        </w:rPr>
        <w:t>885</w:t>
      </w:r>
      <w:r w:rsidRPr="00966E7C">
        <w:t xml:space="preserve"> εφαρμογές ψηφιακού εκπαιδευτικού υλικού</w:t>
      </w:r>
      <w:r w:rsidRPr="006B2974">
        <w:t xml:space="preserve"> </w:t>
      </w:r>
      <w:r>
        <w:t xml:space="preserve">εκ των οποίων οι 383 υποστηρίζουν τα ανοικτά ακαδημαϊκά μαθήματα των Πανεπιστημίων και ΤΕΙ. </w:t>
      </w:r>
    </w:p>
    <w:p w:rsidR="00F8755E" w:rsidRDefault="00F8755E" w:rsidP="00E36870">
      <w:pPr>
        <w:pStyle w:val="ListBullet3"/>
        <w:numPr>
          <w:ilvl w:val="0"/>
          <w:numId w:val="19"/>
        </w:numPr>
      </w:pPr>
      <w:r w:rsidRPr="0080640F">
        <w:rPr>
          <w:rStyle w:val="Strong"/>
          <w:bCs/>
        </w:rPr>
        <w:t xml:space="preserve"> </w:t>
      </w:r>
      <w:r>
        <w:rPr>
          <w:rStyle w:val="Strong"/>
          <w:bCs/>
        </w:rPr>
        <w:t>540.278</w:t>
      </w:r>
      <w:r w:rsidRPr="0080640F">
        <w:rPr>
          <w:rStyle w:val="Strong"/>
          <w:bCs/>
        </w:rPr>
        <w:t xml:space="preserve"> </w:t>
      </w:r>
      <w:r w:rsidRPr="0080640F">
        <w:t>μαθητές εκπαίδευσης επωφελήθηκαν από προγράμματα υποστήριξης Ολοήμερων Σχολείων</w:t>
      </w:r>
      <w:r>
        <w:t xml:space="preserve"> από την πρώτη φάση και πάνω από </w:t>
      </w:r>
      <w:r w:rsidRPr="00D32B72">
        <w:rPr>
          <w:b/>
        </w:rPr>
        <w:t>40.000</w:t>
      </w:r>
      <w:r>
        <w:t xml:space="preserve"> από το Ολοήμερο Β’. </w:t>
      </w:r>
    </w:p>
    <w:p w:rsidR="00F8755E" w:rsidRDefault="00F8755E" w:rsidP="00E36870">
      <w:pPr>
        <w:pStyle w:val="ListBullet3"/>
        <w:numPr>
          <w:ilvl w:val="0"/>
          <w:numId w:val="19"/>
        </w:numPr>
        <w:rPr>
          <w:rStyle w:val="Strong"/>
          <w:b w:val="0"/>
        </w:rPr>
      </w:pPr>
      <w:r w:rsidRPr="0080640F">
        <w:rPr>
          <w:rStyle w:val="Strong"/>
          <w:bCs/>
        </w:rPr>
        <w:t xml:space="preserve"> </w:t>
      </w:r>
      <w:r>
        <w:rPr>
          <w:rStyle w:val="Strong"/>
          <w:bCs/>
        </w:rPr>
        <w:t>39.034</w:t>
      </w:r>
      <w:r w:rsidRPr="0080640F">
        <w:rPr>
          <w:rStyle w:val="Strong"/>
          <w:bCs/>
        </w:rPr>
        <w:t xml:space="preserve"> </w:t>
      </w:r>
      <w:r w:rsidRPr="0080640F">
        <w:rPr>
          <w:rStyle w:val="Strong"/>
          <w:b w:val="0"/>
          <w:bCs/>
        </w:rPr>
        <w:t>(μέσος ετήσιος αριθμός) παιδιά ΡΟΜΑ, αλλοδαποί, παλλινοστούντες μαθητές</w:t>
      </w:r>
      <w:r>
        <w:rPr>
          <w:rStyle w:val="Strong"/>
          <w:b w:val="0"/>
          <w:bCs/>
        </w:rPr>
        <w:t xml:space="preserve">, </w:t>
      </w:r>
      <w:r w:rsidRPr="0080640F">
        <w:rPr>
          <w:rStyle w:val="Strong"/>
          <w:b w:val="0"/>
          <w:bCs/>
        </w:rPr>
        <w:t xml:space="preserve">μουσουλμανόπαιδες </w:t>
      </w:r>
      <w:r>
        <w:rPr>
          <w:rStyle w:val="Strong"/>
          <w:b w:val="0"/>
          <w:bCs/>
        </w:rPr>
        <w:t xml:space="preserve">και παιδιά από ευάλωτα κοινωνικά ομάδες, </w:t>
      </w:r>
      <w:r w:rsidRPr="0080640F">
        <w:rPr>
          <w:rStyle w:val="Strong"/>
          <w:b w:val="0"/>
          <w:bCs/>
        </w:rPr>
        <w:t>έχουν συμμετάσχει σε προγράμματα διαπολιτισμικής εκπαίδευσης</w:t>
      </w:r>
      <w:r w:rsidRPr="0080640F">
        <w:rPr>
          <w:rStyle w:val="Strong"/>
          <w:bCs/>
        </w:rPr>
        <w:t xml:space="preserve"> </w:t>
      </w:r>
    </w:p>
    <w:p w:rsidR="00F8755E" w:rsidRDefault="00F8755E" w:rsidP="00E36870">
      <w:pPr>
        <w:pStyle w:val="ListBullet3"/>
        <w:numPr>
          <w:ilvl w:val="0"/>
          <w:numId w:val="19"/>
        </w:numPr>
        <w:rPr>
          <w:rStyle w:val="Strong"/>
          <w:b w:val="0"/>
          <w:bCs/>
        </w:rPr>
      </w:pPr>
      <w:r>
        <w:rPr>
          <w:rStyle w:val="Strong"/>
          <w:bCs/>
        </w:rPr>
        <w:t>409</w:t>
      </w:r>
      <w:r w:rsidRPr="00966E7C">
        <w:rPr>
          <w:rStyle w:val="Strong"/>
          <w:bCs/>
        </w:rPr>
        <w:t xml:space="preserve"> </w:t>
      </w:r>
      <w:r w:rsidRPr="00966E7C">
        <w:rPr>
          <w:rStyle w:val="Strong"/>
          <w:b w:val="0"/>
          <w:bCs/>
        </w:rPr>
        <w:t xml:space="preserve">αριστεία έχουν απονεμηθεί από το θεσμό αριστείας και ανάδειξης καλών πρακτικών στην πρωτοβάθμια και δευτεροβάθμια εκπαίδευση </w:t>
      </w:r>
    </w:p>
    <w:p w:rsidR="00F8755E" w:rsidRDefault="00F8755E" w:rsidP="00E36870">
      <w:pPr>
        <w:pStyle w:val="ListBullet3"/>
        <w:numPr>
          <w:ilvl w:val="0"/>
          <w:numId w:val="19"/>
        </w:numPr>
        <w:rPr>
          <w:rStyle w:val="Strong"/>
          <w:b w:val="0"/>
          <w:bCs/>
        </w:rPr>
      </w:pPr>
      <w:r>
        <w:rPr>
          <w:rStyle w:val="Strong"/>
          <w:bCs/>
        </w:rPr>
        <w:t>28.260</w:t>
      </w:r>
      <w:r w:rsidRPr="002D5C7B">
        <w:rPr>
          <w:rStyle w:val="Strong"/>
          <w:bCs/>
        </w:rPr>
        <w:t xml:space="preserve"> </w:t>
      </w:r>
      <w:r w:rsidRPr="00342C5C">
        <w:rPr>
          <w:rStyle w:val="Strong"/>
          <w:b w:val="0"/>
          <w:bCs/>
        </w:rPr>
        <w:t>εκπαιδευτικοί επιμορφώθηκαν σε</w:t>
      </w:r>
      <w:r>
        <w:rPr>
          <w:rStyle w:val="Strong"/>
          <w:bCs/>
        </w:rPr>
        <w:t xml:space="preserve"> </w:t>
      </w:r>
      <w:r w:rsidRPr="00342C5C">
        <w:rPr>
          <w:rStyle w:val="Strong"/>
          <w:b w:val="0"/>
          <w:bCs/>
        </w:rPr>
        <w:t>ΤΠΕ</w:t>
      </w:r>
    </w:p>
    <w:p w:rsidR="00F8755E" w:rsidRDefault="00F8755E" w:rsidP="00E36870">
      <w:pPr>
        <w:pStyle w:val="ListBullet3"/>
        <w:numPr>
          <w:ilvl w:val="0"/>
          <w:numId w:val="19"/>
        </w:numPr>
        <w:rPr>
          <w:rStyle w:val="Strong"/>
          <w:b w:val="0"/>
          <w:bCs/>
        </w:rPr>
      </w:pPr>
      <w:r>
        <w:rPr>
          <w:rStyle w:val="Strong"/>
          <w:bCs/>
        </w:rPr>
        <w:t>1.807</w:t>
      </w:r>
      <w:r>
        <w:rPr>
          <w:rStyle w:val="Strong"/>
          <w:b w:val="0"/>
          <w:bCs/>
        </w:rPr>
        <w:t xml:space="preserve"> εκπαιδευτικοί επιμορφώθηκαν στο πλαίσιο των καινοτόμων δράσεων ενίσχυσης της φιλαναγνωσίας των μαθητών από </w:t>
      </w:r>
      <w:r>
        <w:rPr>
          <w:rStyle w:val="Strong"/>
          <w:bCs/>
        </w:rPr>
        <w:t xml:space="preserve">830 </w:t>
      </w:r>
      <w:r>
        <w:rPr>
          <w:rStyle w:val="Strong"/>
          <w:b w:val="0"/>
          <w:bCs/>
        </w:rPr>
        <w:t xml:space="preserve"> σχολικές μονάδες</w:t>
      </w:r>
    </w:p>
    <w:p w:rsidR="00F8755E" w:rsidRDefault="00F8755E" w:rsidP="00E36870">
      <w:pPr>
        <w:pStyle w:val="ListBullet3"/>
        <w:numPr>
          <w:ilvl w:val="0"/>
          <w:numId w:val="19"/>
        </w:numPr>
        <w:rPr>
          <w:rStyle w:val="Strong"/>
          <w:b w:val="0"/>
          <w:bCs/>
        </w:rPr>
      </w:pPr>
      <w:r>
        <w:rPr>
          <w:rStyle w:val="Strong"/>
          <w:bCs/>
        </w:rPr>
        <w:t xml:space="preserve">21.000 </w:t>
      </w:r>
      <w:r w:rsidRPr="00342C5C">
        <w:rPr>
          <w:rStyle w:val="Strong"/>
          <w:b w:val="0"/>
          <w:bCs/>
        </w:rPr>
        <w:t>μαθητές πρωτοβάθμιας εκπαίδευσης επωφελήθηκαν από δράσεις πολιτισμού</w:t>
      </w:r>
    </w:p>
    <w:p w:rsidR="00F8755E" w:rsidRDefault="00F8755E" w:rsidP="00E36870">
      <w:pPr>
        <w:pStyle w:val="ListBullet3"/>
        <w:numPr>
          <w:ilvl w:val="0"/>
          <w:numId w:val="19"/>
        </w:numPr>
        <w:rPr>
          <w:rStyle w:val="Strong"/>
          <w:b w:val="0"/>
          <w:bCs/>
        </w:rPr>
      </w:pPr>
      <w:r>
        <w:rPr>
          <w:rStyle w:val="Strong"/>
          <w:bCs/>
        </w:rPr>
        <w:t>25.490</w:t>
      </w:r>
      <w:r w:rsidRPr="00763A56">
        <w:rPr>
          <w:rStyle w:val="Strong"/>
          <w:b w:val="0"/>
          <w:bCs/>
        </w:rPr>
        <w:t xml:space="preserve"> </w:t>
      </w:r>
      <w:r w:rsidRPr="00342C5C">
        <w:rPr>
          <w:rStyle w:val="Strong"/>
          <w:b w:val="0"/>
          <w:bCs/>
        </w:rPr>
        <w:t xml:space="preserve">μαθητές </w:t>
      </w:r>
      <w:r>
        <w:rPr>
          <w:rStyle w:val="Strong"/>
          <w:b w:val="0"/>
          <w:bCs/>
        </w:rPr>
        <w:t>δευτεροβάθμιας</w:t>
      </w:r>
      <w:r w:rsidRPr="00342C5C">
        <w:rPr>
          <w:rStyle w:val="Strong"/>
          <w:b w:val="0"/>
          <w:bCs/>
        </w:rPr>
        <w:t xml:space="preserve"> εκπαίδευσης</w:t>
      </w:r>
      <w:r>
        <w:rPr>
          <w:rStyle w:val="Strong"/>
          <w:b w:val="0"/>
          <w:bCs/>
        </w:rPr>
        <w:t xml:space="preserve"> συμμετείχαν σε προγράμματα ενισχυτικής διδασκαλίας</w:t>
      </w:r>
    </w:p>
    <w:p w:rsidR="00F8755E" w:rsidRDefault="00F8755E" w:rsidP="00671877">
      <w:pPr>
        <w:pStyle w:val="ListBullet3"/>
        <w:ind w:left="0" w:firstLine="0"/>
      </w:pPr>
      <w:r>
        <w:t xml:space="preserve">Παρακάτω ακολουθούν περιγραφές ενδεικτικών παρεμβάσεων σε επίπεδο τριάδας αξόνων καθώς και περιγραφή της προόδου υλοποίησης τους. </w:t>
      </w:r>
    </w:p>
    <w:p w:rsidR="00F8755E" w:rsidRPr="00AC73E3" w:rsidRDefault="00F8755E" w:rsidP="00671877">
      <w:pPr>
        <w:ind w:right="-47"/>
        <w:rPr>
          <w:rFonts w:cs="Arial"/>
          <w:b/>
          <w:color w:val="0000FF"/>
        </w:rPr>
      </w:pPr>
      <w:r>
        <w:rPr>
          <w:rFonts w:cs="Arial"/>
          <w:b/>
          <w:color w:val="0000FF"/>
        </w:rPr>
        <w:br w:type="page"/>
      </w:r>
      <w:r w:rsidRPr="00DF717A">
        <w:rPr>
          <w:rFonts w:cs="Arial"/>
          <w:b/>
          <w:color w:val="0000FF"/>
        </w:rPr>
        <w:t>Α. Αναμόρφωση Προγραμμάτων Σπουδών</w:t>
      </w:r>
    </w:p>
    <w:p w:rsidR="00F8755E" w:rsidRPr="00973643" w:rsidRDefault="00F8755E" w:rsidP="00973643">
      <w:pPr>
        <w:shd w:val="clear" w:color="auto" w:fill="E0E0E0"/>
        <w:rPr>
          <w:b/>
        </w:rPr>
      </w:pPr>
      <w:r w:rsidRPr="00973643">
        <w:rPr>
          <w:b/>
        </w:rPr>
        <w:t xml:space="preserve">ΝΕΟ ΣΧΟΛΕΙΟ - Στήριξη των Σχολείων με Ενιαίο Αναμορφωμένο Εκπαιδευτικό Πρόγραμμα  </w:t>
      </w:r>
    </w:p>
    <w:p w:rsidR="00F8755E" w:rsidRPr="00AC73E3" w:rsidRDefault="00F8755E" w:rsidP="00790A94">
      <w:r w:rsidRPr="00AC73E3">
        <w:t>Το πρόγραμμα αφορά την ενίσχυση του θεσμού των Ολοήμερων Δημοτικών Σχολείων με Ενιαίο Αναμορφωμένο Εκπαιδευτικό Πρόγραμμα. Βασικές δράσεις τους έργου είναι οι ακόλουθες:</w:t>
      </w:r>
    </w:p>
    <w:p w:rsidR="00F8755E" w:rsidRDefault="00F8755E" w:rsidP="00BE223F">
      <w:pPr>
        <w:numPr>
          <w:ilvl w:val="0"/>
          <w:numId w:val="52"/>
        </w:numPr>
        <w:tabs>
          <w:tab w:val="clear" w:pos="720"/>
          <w:tab w:val="num" w:pos="360"/>
        </w:tabs>
        <w:spacing w:before="0" w:after="0"/>
        <w:ind w:left="357" w:hanging="357"/>
      </w:pPr>
      <w:r w:rsidRPr="00AC73E3">
        <w:t>Εμπλουτισμός του εκπαιδευτικού δυναμικού των Δημοτικών Σχολείων με ενιαίο αναμορφωμένο εκπαιδευτικό πρόγραμμα με εκπαιδευτικούς ειδίκευσης στη Θεατρική Αγωγή, στη Μουσική, στα Εικαστικά, στην Πληροφορική, στα Αγγλικά και στη Φυσική Αγωγή.</w:t>
      </w:r>
    </w:p>
    <w:p w:rsidR="00F8755E" w:rsidRDefault="00F8755E" w:rsidP="00BE223F">
      <w:pPr>
        <w:numPr>
          <w:ilvl w:val="0"/>
          <w:numId w:val="52"/>
        </w:numPr>
        <w:tabs>
          <w:tab w:val="clear" w:pos="720"/>
          <w:tab w:val="num" w:pos="360"/>
        </w:tabs>
        <w:spacing w:before="0" w:after="0"/>
        <w:ind w:left="357" w:hanging="357"/>
      </w:pPr>
      <w:r w:rsidRPr="00AC73E3">
        <w:t xml:space="preserve">Υποστήριξη και Ενημέρωση των Εκπαιδευτικών και των Στελεχών Διοίκησης της Εκπαίδευσης (πχ Σχολικοί Σύμβουλοι των αντίστοιχων Ειδικοτήτων) για τις δυνατότητες αξιοποίησης εκπαιδευτικού υλικού που σχετίζεται με τη Θεατρική Αγωγή, τη Μουσική, τα Εικαστικά, την Πληροφορική, τα Αγγλικά, τη Φυσική Αγωγή καθώς και τις βιωματικές δράσεις που γίνονται στο πλαίσιο της ευέλικτης ζώνης (πχ Αγωγή Υγείας, Αγωγή Καταναλωτή, Τοπογεωγραφία, Διατροφικές συνήθειες, Κυκλοφοριακή αγωγή, Περιβάλλον, Ανακύκλωση, Υγιεινή, Καθαριότητα). </w:t>
      </w:r>
      <w:r w:rsidRPr="00581EE5">
        <w:t xml:space="preserve">Έχουν πραγματοποιηθεί 2 κεντρικά επιμορφωτικά σεμινάρια Σχολικών Συμβούλων τον Απρίλιο και το Δεκέμβριο του 2012. Σε συνέχεια των σεμιναρίων αυτών είναι σε εξέλιξη η πραγματοποίηση περιφερειακών σεμιναρίων.  </w:t>
      </w:r>
    </w:p>
    <w:p w:rsidR="00F8755E" w:rsidRDefault="00F8755E" w:rsidP="00BE223F">
      <w:pPr>
        <w:numPr>
          <w:ilvl w:val="0"/>
          <w:numId w:val="52"/>
        </w:numPr>
        <w:tabs>
          <w:tab w:val="clear" w:pos="720"/>
          <w:tab w:val="num" w:pos="360"/>
        </w:tabs>
        <w:spacing w:before="0" w:after="0"/>
        <w:ind w:left="357" w:hanging="357"/>
      </w:pPr>
      <w:r w:rsidRPr="00AE47F3">
        <w:t>Υποστήριξη της ομαλής εφαρμογής-λειτουργίας του Προγράμματος  ΕΑΕΠ με την παροχή μικρογευμάτων στους μαθητές των σχολείων με Ενιαίο Αναμορφωμένο Εκπαιδευτικό Πρόγραμμα όπως ορίζονται με σχετικές αποφάσεις/εγκυκλ</w:t>
      </w:r>
      <w:r>
        <w:t>ίους.</w:t>
      </w:r>
    </w:p>
    <w:p w:rsidR="00F8755E" w:rsidRDefault="00F8755E" w:rsidP="00BE223F">
      <w:pPr>
        <w:numPr>
          <w:ilvl w:val="0"/>
          <w:numId w:val="52"/>
        </w:numPr>
        <w:tabs>
          <w:tab w:val="clear" w:pos="720"/>
          <w:tab w:val="num" w:pos="360"/>
        </w:tabs>
        <w:spacing w:before="0" w:after="0"/>
        <w:ind w:left="357" w:hanging="357"/>
      </w:pPr>
      <w:r w:rsidRPr="00AE47F3">
        <w:t>Το σχολικό έτος 2011-2012 λειτούργησαν συνολικά 966 Ολοήμερα Δημοτικά Σχολεία με ΕΑΕΠ</w:t>
      </w:r>
      <w:r>
        <w:t>,</w:t>
      </w:r>
      <w:r w:rsidRPr="00AE47F3">
        <w:t xml:space="preserve"> ενώ το σχολικό έτος 2013-2014 το πρόγραμμα του Ενιαίου Αναμορφωμένου Εκπαιδευτικού Προγράμματος εφαρμόσθηκε σε επιπλέον  Ολοήμερα Δημοτικά Σχολεία και </w:t>
      </w:r>
      <w:r>
        <w:t>συνολικά λειτουργούν 1</w:t>
      </w:r>
      <w:r w:rsidRPr="00075E32">
        <w:t>.32</w:t>
      </w:r>
      <w:r>
        <w:t>1</w:t>
      </w:r>
      <w:r w:rsidRPr="00AE47F3">
        <w:t xml:space="preserve"> σχολικές μονάδες με ΕΑ</w:t>
      </w:r>
      <w:r>
        <w:t>ΕΠ.</w:t>
      </w:r>
    </w:p>
    <w:p w:rsidR="00F8755E" w:rsidRPr="008B569F" w:rsidRDefault="00F8755E" w:rsidP="00AE47F3">
      <w:r w:rsidRPr="008B569F">
        <w:t xml:space="preserve">Κατά το σχολικό έτος 2011-2012 </w:t>
      </w:r>
      <w:r>
        <w:t>απασχολήθηκαν</w:t>
      </w:r>
      <w:r w:rsidRPr="008B569F">
        <w:t xml:space="preserve"> 2.</w:t>
      </w:r>
      <w:r>
        <w:t xml:space="preserve">360 </w:t>
      </w:r>
      <w:r w:rsidRPr="008B569F">
        <w:t xml:space="preserve">εκπαιδευτικοί, για το σχολικό έτος 2012-2013 </w:t>
      </w:r>
      <w:r>
        <w:t>απασχολήθηκαν</w:t>
      </w:r>
      <w:r w:rsidRPr="008B569F">
        <w:t xml:space="preserve"> </w:t>
      </w:r>
      <w:r>
        <w:t>2.693</w:t>
      </w:r>
      <w:r w:rsidRPr="008B569F">
        <w:t xml:space="preserve"> εκπαιδευτικοί, και για το 2013-2014 </w:t>
      </w:r>
      <w:r>
        <w:t>έχουν απασχοληθεί 2.921</w:t>
      </w:r>
      <w:r w:rsidRPr="008B569F">
        <w:t xml:space="preserve"> εκπαιδευτικοί.</w:t>
      </w:r>
    </w:p>
    <w:p w:rsidR="00F8755E" w:rsidRPr="008E71C3" w:rsidRDefault="00F8755E" w:rsidP="00790A94">
      <w:pPr>
        <w:spacing w:before="60" w:after="60"/>
      </w:pPr>
    </w:p>
    <w:p w:rsidR="00F8755E" w:rsidRPr="00973643" w:rsidRDefault="00F8755E" w:rsidP="00F41924">
      <w:pPr>
        <w:shd w:val="clear" w:color="auto" w:fill="E0E0E0"/>
        <w:rPr>
          <w:b/>
        </w:rPr>
      </w:pPr>
      <w:r w:rsidRPr="00973643">
        <w:rPr>
          <w:b/>
        </w:rPr>
        <w:t xml:space="preserve">ΝΕΟ ΣΧΟΛΕΙΟ (Σχολείο 21ου αιώνα)-Η Μετάβαση: Πολιτισμός και Ένταξη ΕΚΟ στα Δημοτικά Σχολεία </w:t>
      </w:r>
    </w:p>
    <w:p w:rsidR="00F8755E" w:rsidRPr="00AC73E3" w:rsidRDefault="00F8755E" w:rsidP="00790A94">
      <w:pPr>
        <w:spacing w:after="0"/>
      </w:pPr>
      <w:r w:rsidRPr="00AC73E3">
        <w:t xml:space="preserve">Το Έργο περιλαμβάνει συνολικά τις ακόλουθες δράσεις: </w:t>
      </w:r>
    </w:p>
    <w:p w:rsidR="00F8755E" w:rsidRDefault="00F8755E" w:rsidP="00BE223F">
      <w:pPr>
        <w:numPr>
          <w:ilvl w:val="0"/>
          <w:numId w:val="50"/>
        </w:numPr>
        <w:tabs>
          <w:tab w:val="clear" w:pos="720"/>
          <w:tab w:val="num" w:pos="360"/>
        </w:tabs>
        <w:spacing w:before="0" w:after="0"/>
        <w:ind w:left="357" w:hanging="357"/>
      </w:pPr>
      <w:r w:rsidRPr="00AC73E3">
        <w:t xml:space="preserve">Εμπλουτισμό του εκπαιδευτικού δυναμικού των Ολοήμερων Δημοτικών Σχολείων και ιδιαίτερα των Δημοτικών Σχολείων με ενιαίο αναμορφωμένο εκπαιδευτικό πρόγραμμα, με εκπαιδευτικούς με ειδίκευση στη Θεατρική Αγωγή, στη Μουσική και στα Εικαστικά, </w:t>
      </w:r>
      <w:r w:rsidRPr="00AC73E3">
        <w:rPr>
          <w:u w:val="single"/>
        </w:rPr>
        <w:t>η οποία ολοκληρώθηκε επιτυχώς το σχολικό έτος 2010-2011.</w:t>
      </w:r>
    </w:p>
    <w:p w:rsidR="00F8755E" w:rsidRDefault="00F8755E" w:rsidP="00BE223F">
      <w:pPr>
        <w:numPr>
          <w:ilvl w:val="0"/>
          <w:numId w:val="50"/>
        </w:numPr>
        <w:tabs>
          <w:tab w:val="clear" w:pos="720"/>
          <w:tab w:val="num" w:pos="360"/>
        </w:tabs>
        <w:spacing w:before="0" w:after="0"/>
        <w:ind w:left="357" w:hanging="357"/>
      </w:pPr>
      <w:r w:rsidRPr="00AC73E3">
        <w:t>Εμπλουτισμό του εκπαιδευτικού δυναμικού όσων δημοτικών σχολείων εμφανίζουν ανάγκη για υποστήριξη της ένταξης μαθητών από ευάλωτες κοινωνικές ομάδες – ΕΚΟ, η οποία πρόκειται να υλοποιηθεί κατά το σχολικό έτος 2011-2012.</w:t>
      </w:r>
    </w:p>
    <w:p w:rsidR="00F8755E" w:rsidRPr="00EB279F" w:rsidRDefault="00F8755E" w:rsidP="00EB279F">
      <w:r w:rsidRPr="00EB279F">
        <w:t>Μέχρι και το τρέχον σχολικό έτος 2013-14 πραγματοποιήθηκαν:</w:t>
      </w:r>
    </w:p>
    <w:p w:rsidR="00F8755E" w:rsidRPr="0011759E" w:rsidRDefault="00F8755E" w:rsidP="00EB279F">
      <w:pPr>
        <w:pStyle w:val="bullet1"/>
        <w:rPr>
          <w:rFonts w:ascii="Bookman Old Style" w:hAnsi="Bookman Old Style"/>
        </w:rPr>
      </w:pPr>
      <w:r w:rsidRPr="00B31819">
        <w:rPr>
          <w:rFonts w:ascii="Bookman Old Style" w:hAnsi="Bookman Old Style"/>
        </w:rPr>
        <w:t>Εμπλουτισμός του εκπαιδευτικού δυναμικού των Ολοήμερων Δημοτικών Σχολείων και ιδίως των Δημοτικών με ενιαίο αναμορφωμένο εκπαιδευτικό πρόγραμμα, με εκπαιδευτικούς με ειδίκευση στη Θεατρική Αγωγή, στη Μουσική και στα Εικαστικά. Η παρούσα δράση, στην οποία απασχολήθηκαν συνολικά 1.748 εκπαιδευτικοί, ολοκληρώθηκε επιτυχώς το σχολικό έτος 2010-2011.</w:t>
      </w:r>
    </w:p>
    <w:p w:rsidR="00F8755E" w:rsidRPr="0011759E" w:rsidRDefault="00F8755E" w:rsidP="00EB279F">
      <w:pPr>
        <w:pStyle w:val="bullet1"/>
        <w:rPr>
          <w:rFonts w:ascii="Bookman Old Style" w:hAnsi="Bookman Old Style"/>
        </w:rPr>
      </w:pPr>
      <w:r w:rsidRPr="00B31819">
        <w:rPr>
          <w:rFonts w:ascii="Bookman Old Style" w:hAnsi="Bookman Old Style"/>
        </w:rPr>
        <w:t xml:space="preserve">Τάξεις Υποδοχής Ζ.Ε.Π. και σε Ενισχυτικά Φροντιστηριακά Τμήματα Ζ.Ε.Π. στην Πρωτοβάθμια Εκπαίδευση (έναρξη 2011-2012). Προσλήφθηκαν 412 εκπαιδευτικοί από τους οποίους ανέλαβαν υπηρεσία 395 εκπαιδευτικοί. </w:t>
      </w:r>
    </w:p>
    <w:p w:rsidR="00F8755E" w:rsidRPr="0011759E" w:rsidRDefault="00F8755E" w:rsidP="00EB279F">
      <w:pPr>
        <w:pStyle w:val="bullet1"/>
        <w:rPr>
          <w:rFonts w:ascii="Bookman Old Style" w:hAnsi="Bookman Old Style"/>
        </w:rPr>
      </w:pPr>
      <w:r w:rsidRPr="00B31819">
        <w:rPr>
          <w:rFonts w:ascii="Bookman Old Style" w:hAnsi="Bookman Old Style"/>
        </w:rPr>
        <w:t>Κατά το σχολικό έτος 2012-2013 ανέλαβαν υπηρεσία 399 εκπαιδευτικοί ενώ κατά το σχολικό έτος 2013-14 ανέλαβαν υπηρεσία 449 εκπαιδευτικοί.</w:t>
      </w:r>
    </w:p>
    <w:p w:rsidR="00F8755E" w:rsidRPr="0011759E" w:rsidRDefault="00F8755E" w:rsidP="00EB279F">
      <w:pPr>
        <w:pStyle w:val="bullet1"/>
        <w:rPr>
          <w:rFonts w:ascii="Bookman Old Style" w:hAnsi="Bookman Old Style"/>
        </w:rPr>
      </w:pPr>
      <w:r w:rsidRPr="00B31819">
        <w:rPr>
          <w:rFonts w:ascii="Bookman Old Style" w:hAnsi="Bookman Old Style"/>
        </w:rPr>
        <w:t>Μέχρι το έτος αναφοράς έχουν επωφεληθεί 2632 Σχολικές Μονάδες Πρωτοβάθμιας Εκπαίδευσης.</w:t>
      </w:r>
    </w:p>
    <w:p w:rsidR="00F8755E" w:rsidRPr="00AC73E3" w:rsidRDefault="00F8755E" w:rsidP="0072432A">
      <w:pPr>
        <w:spacing w:before="0" w:after="0"/>
        <w:rPr>
          <w:rFonts w:cs="Arial"/>
        </w:rPr>
      </w:pPr>
    </w:p>
    <w:p w:rsidR="00F8755E" w:rsidRPr="00973643" w:rsidRDefault="00F8755E" w:rsidP="009C460C">
      <w:pPr>
        <w:shd w:val="clear" w:color="auto" w:fill="E0E0E0"/>
        <w:rPr>
          <w:b/>
        </w:rPr>
      </w:pPr>
      <w:r w:rsidRPr="00973643">
        <w:rPr>
          <w:b/>
        </w:rPr>
        <w:t>Εφαρμογή Ξενόγλωσσων Προγραμμάτων Σπουδών στην Πρωτοβάθμια Εκπαίδευση</w:t>
      </w:r>
    </w:p>
    <w:p w:rsidR="00F8755E" w:rsidRPr="00AC73E3" w:rsidRDefault="00F8755E" w:rsidP="00790A94">
      <w:pPr>
        <w:spacing w:after="0"/>
      </w:pPr>
      <w:r w:rsidRPr="00AC73E3">
        <w:t xml:space="preserve">Η Πράξη έχει ως αντικείμενο τη συνέχιση και ενίσχυση της δεύτερης ξένης γλώσσας (Γαλλικής ή Γερμανικής Γλώσσας κατά τα σχολικά έτη 2008–09, 2009–10 και 2010–11 στην Ε’ και στην Στ΄ τάξη του Δημοτικού Σχολείου, σε όλα τα πολυθέσια σχολεία και για δύο (2) ώρες την εβδομάδα. </w:t>
      </w:r>
    </w:p>
    <w:p w:rsidR="00F8755E" w:rsidRDefault="00F8755E" w:rsidP="00BE223F">
      <w:pPr>
        <w:numPr>
          <w:ilvl w:val="0"/>
          <w:numId w:val="48"/>
        </w:numPr>
        <w:tabs>
          <w:tab w:val="clear" w:pos="720"/>
          <w:tab w:val="num" w:pos="360"/>
        </w:tabs>
        <w:spacing w:before="0" w:after="0"/>
        <w:ind w:left="360"/>
        <w:rPr>
          <w:rFonts w:cs="Arial"/>
          <w:bCs/>
        </w:rPr>
      </w:pPr>
      <w:r w:rsidRPr="00AC73E3">
        <w:rPr>
          <w:rFonts w:cs="Arial"/>
          <w:bCs/>
        </w:rPr>
        <w:t>Κατά το σχολικό έτος 2008/2009 απασχολήθηκαν στο πλαίσιο των παραπάνω Πράξεων συνολικά περίπου 2.052 ωρομίσθιοι εκπαιδευτικοί Γαλλικής και Γερμανικής Γλώσσας.</w:t>
      </w:r>
    </w:p>
    <w:p w:rsidR="00F8755E" w:rsidRDefault="00F8755E" w:rsidP="00BE223F">
      <w:pPr>
        <w:numPr>
          <w:ilvl w:val="0"/>
          <w:numId w:val="48"/>
        </w:numPr>
        <w:tabs>
          <w:tab w:val="clear" w:pos="720"/>
          <w:tab w:val="num" w:pos="360"/>
        </w:tabs>
        <w:spacing w:before="0" w:after="0"/>
        <w:ind w:left="360"/>
        <w:rPr>
          <w:rFonts w:cs="Arial"/>
          <w:bCs/>
        </w:rPr>
      </w:pPr>
      <w:r w:rsidRPr="00AC73E3">
        <w:rPr>
          <w:rFonts w:cs="Arial"/>
          <w:bCs/>
        </w:rPr>
        <w:t>Κατά το σχολικό έτος 2009/2010  απασχολήθηκαν στο πλαίσιο των παραπάνω Πράξεων συνολικά περίπου 2.142 ωρομίσθιοι εκπαιδευτικοί Γαλλικής και Γερμανικής Γλώσσας.</w:t>
      </w:r>
    </w:p>
    <w:p w:rsidR="00F8755E" w:rsidRDefault="00F8755E" w:rsidP="00BE223F">
      <w:pPr>
        <w:numPr>
          <w:ilvl w:val="0"/>
          <w:numId w:val="48"/>
        </w:numPr>
        <w:tabs>
          <w:tab w:val="clear" w:pos="720"/>
          <w:tab w:val="num" w:pos="360"/>
        </w:tabs>
        <w:spacing w:before="0" w:after="0"/>
        <w:ind w:left="360"/>
        <w:rPr>
          <w:rFonts w:cs="Arial"/>
        </w:rPr>
      </w:pPr>
      <w:r w:rsidRPr="00AC73E3">
        <w:rPr>
          <w:rFonts w:cs="Arial"/>
          <w:bCs/>
        </w:rPr>
        <w:t>Κατά το σχολικό έτος 2010/2011 απασχολήθηκαν στο πλαίσιο των παραπάνω Πράξεων συνολικά περίπου 1.453 ωρομίσθιοι και αναπληρωτές εκπαιδευτικοί μειωμένου ωραρίου Γαλλικής και Γερμανικής Γλώσσας.</w:t>
      </w:r>
    </w:p>
    <w:p w:rsidR="00F8755E" w:rsidRPr="00490106" w:rsidRDefault="00F8755E" w:rsidP="00EA5DCD">
      <w:pPr>
        <w:spacing w:before="0" w:after="0" w:line="312" w:lineRule="auto"/>
        <w:rPr>
          <w:rFonts w:ascii="Verdana" w:hAnsi="Verdana"/>
          <w:sz w:val="20"/>
          <w:szCs w:val="20"/>
        </w:rPr>
      </w:pPr>
    </w:p>
    <w:p w:rsidR="00F8755E" w:rsidRPr="0011759E" w:rsidRDefault="00F8755E" w:rsidP="00EA5DCD">
      <w:pPr>
        <w:spacing w:before="0" w:after="0" w:line="312" w:lineRule="auto"/>
        <w:rPr>
          <w:rFonts w:cs="Arial"/>
        </w:rPr>
      </w:pPr>
      <w:r w:rsidRPr="00B31819">
        <w:t>Κατά τη διάρκεια του σχολικού έτους 2011/2012 δεν απασχολήθηκαν εκπαιδευτικοί των κλάδων ΠΕ 05 (Γαλλικής Γλώσσας) και ΠΕ07 (Γερμανικής Γλώσσας) στο πλαίσιο των Πράξεων «Εφαρμογή Ξενόγλωσσων Προγραμμάτων Σπουδών στην Πρωτοβάθμια Εκπαίδευση» του ΕΠ «Εκπαίδευση και Διά Βίου Μάθηση», ΕΣΠΑ 2007-2013. Το ίδιο ισχύει και για το σχολικό έτος 2012/2013.</w:t>
      </w:r>
    </w:p>
    <w:p w:rsidR="00F8755E" w:rsidRPr="0011759E" w:rsidRDefault="00F8755E" w:rsidP="00EA5DCD">
      <w:pPr>
        <w:spacing w:line="312" w:lineRule="auto"/>
      </w:pPr>
      <w:r w:rsidRPr="00B31819">
        <w:t xml:space="preserve">Κατά το έτος </w:t>
      </w:r>
      <w:r>
        <w:t>2013</w:t>
      </w:r>
      <w:r w:rsidRPr="00B31819">
        <w:t xml:space="preserve"> πραγματοποιήθηκε ομαλά η εξής κυρίως δράση: </w:t>
      </w:r>
    </w:p>
    <w:p w:rsidR="00F8755E" w:rsidRPr="008524AF" w:rsidRDefault="00F8755E" w:rsidP="00EA5DCD">
      <w:pPr>
        <w:spacing w:line="312" w:lineRule="auto"/>
      </w:pPr>
      <w:r w:rsidRPr="008524AF">
        <w:rPr>
          <w:i/>
        </w:rPr>
        <w:t xml:space="preserve">Διανομή και εισαγωγή του Ευρωπαϊκού </w:t>
      </w:r>
      <w:r w:rsidRPr="008524AF">
        <w:rPr>
          <w:i/>
          <w:lang w:val="fr-FR"/>
        </w:rPr>
        <w:t xml:space="preserve">Portfolio </w:t>
      </w:r>
      <w:r w:rsidRPr="008524AF">
        <w:rPr>
          <w:i/>
        </w:rPr>
        <w:t>Γλωσσών για μαθητές 9-12 ετών στην Πρωτοβάθμια Εκπαίδευση</w:t>
      </w:r>
      <w:r w:rsidRPr="008524AF">
        <w:t xml:space="preserve"> στο πλαίσιο υλοποίησης του Υποέργου 4 «Παραγωγή, αναπαραγωγή και διάδοση ενημερωτικού και εκπαιδευτικού υλικού» των Πράξεων «Εφαρμογή Ξενόγλωσσων Προγραμμάτων Σπουδών στην Πρωτοβάθμια Εκπαίδευση» των Αξόνων Προτεραιότητας 1, 2 και 3 του ΕΠ «Εκπαίδευση και Διά Βίου Μάθηση», ΕΣΠΑ 2007-2013. </w:t>
      </w:r>
    </w:p>
    <w:p w:rsidR="00F8755E" w:rsidRPr="008524AF" w:rsidRDefault="00F8755E" w:rsidP="00EA5DCD">
      <w:pPr>
        <w:spacing w:line="312" w:lineRule="auto"/>
      </w:pPr>
      <w:r w:rsidRPr="008524AF">
        <w:t xml:space="preserve">Με την έναρξη του σχολικού έτους 2012-2013 διανεμήθηκαν: </w:t>
      </w:r>
    </w:p>
    <w:p w:rsidR="00F8755E" w:rsidRPr="008524AF" w:rsidRDefault="00F8755E" w:rsidP="00EA5DCD">
      <w:pPr>
        <w:spacing w:line="312" w:lineRule="auto"/>
      </w:pPr>
      <w:r w:rsidRPr="008524AF">
        <w:t xml:space="preserve">α) σε μαθητές της Ε’ και Στ’ τάξεως της Πρωτοβάθμιας Εκπαίδευσης, οι οποίοι φοιτούν σε τμήματα διδασκαλίας Γαλλικής και Γερμανικής Γλώσσας, ανά την χώρα: </w:t>
      </w:r>
      <w:r w:rsidRPr="008524AF">
        <w:rPr>
          <w:bCs/>
        </w:rPr>
        <w:t>186.000</w:t>
      </w:r>
      <w:r w:rsidRPr="008524AF">
        <w:t xml:space="preserve"> </w:t>
      </w:r>
      <w:r w:rsidRPr="008524AF">
        <w:rPr>
          <w:bCs/>
        </w:rPr>
        <w:t>αντίτυπα του</w:t>
      </w:r>
      <w:r w:rsidRPr="008524AF">
        <w:t xml:space="preserve"> </w:t>
      </w:r>
      <w:r w:rsidRPr="008524AF">
        <w:rPr>
          <w:bCs/>
        </w:rPr>
        <w:t xml:space="preserve">Ευρωπαϊκού </w:t>
      </w:r>
      <w:r w:rsidRPr="008524AF">
        <w:rPr>
          <w:bCs/>
          <w:lang w:val="fr-FR"/>
        </w:rPr>
        <w:t>Portfolio</w:t>
      </w:r>
      <w:r w:rsidRPr="008524AF">
        <w:rPr>
          <w:bCs/>
        </w:rPr>
        <w:t xml:space="preserve"> Γλωσσών</w:t>
      </w:r>
      <w:r w:rsidRPr="008524AF">
        <w:t xml:space="preserve">, (αριθμός που αντιστοιχεί στους ωφελούμενους μαθητές) </w:t>
      </w:r>
    </w:p>
    <w:p w:rsidR="00F8755E" w:rsidRPr="008524AF" w:rsidRDefault="00F8755E" w:rsidP="00EA5DCD">
      <w:pPr>
        <w:spacing w:line="312" w:lineRule="auto"/>
      </w:pPr>
      <w:r w:rsidRPr="008524AF">
        <w:t xml:space="preserve">β) σε υπηρετούντες εκπαιδευτικούς στα αντίστοιχα τμήματα διδασκαλίας Γαλλικής και Γερμανικής Γλώσσας της Πρωτοβάθμιας Εκπαίδευσης: </w:t>
      </w:r>
      <w:r w:rsidRPr="008524AF">
        <w:rPr>
          <w:bCs/>
        </w:rPr>
        <w:t>7.000</w:t>
      </w:r>
      <w:r w:rsidRPr="008524AF">
        <w:t xml:space="preserve"> </w:t>
      </w:r>
      <w:r w:rsidRPr="008524AF">
        <w:rPr>
          <w:bCs/>
        </w:rPr>
        <w:t xml:space="preserve">αντίτυπα του Οδηγού του Εκπαιδευτικού για την Εφαρμογή του Ευρωπαϊκού </w:t>
      </w:r>
      <w:r w:rsidRPr="008524AF">
        <w:rPr>
          <w:bCs/>
          <w:lang w:val="fr-FR"/>
        </w:rPr>
        <w:t>Portfolio</w:t>
      </w:r>
      <w:r w:rsidRPr="008524AF">
        <w:rPr>
          <w:bCs/>
        </w:rPr>
        <w:t xml:space="preserve"> Γλωσσών για μαθητές 9-12 ετών, </w:t>
      </w:r>
      <w:r w:rsidRPr="008524AF">
        <w:t xml:space="preserve">καθώς, και </w:t>
      </w:r>
    </w:p>
    <w:p w:rsidR="00F8755E" w:rsidRPr="008524AF" w:rsidRDefault="00F8755E" w:rsidP="00EA5DCD">
      <w:pPr>
        <w:spacing w:line="312" w:lineRule="auto"/>
      </w:pPr>
      <w:r w:rsidRPr="008524AF">
        <w:t xml:space="preserve">γ) σε Σχολικούς Συμβούλους Γαλλικής και Γερμανικής (αριθμός 22), και, επιπλέον, σε στελέχη της Εκπαίδευσης και τους Περιφερειακούς Διευθυντές Εκπαίδευσης: </w:t>
      </w:r>
      <w:r w:rsidRPr="008524AF">
        <w:rPr>
          <w:bCs/>
        </w:rPr>
        <w:t>αντίτυπα επιμορφωτικού τόμου με επιστημονικά, εκπαιδευτικά και επιμορφωτικά άρθρα/Πρακτικά</w:t>
      </w:r>
      <w:r w:rsidRPr="008524AF">
        <w:t xml:space="preserve"> για την εισαγωγή του Ευρωπαϊκού </w:t>
      </w:r>
      <w:r w:rsidRPr="008524AF">
        <w:rPr>
          <w:lang w:val="en-US"/>
        </w:rPr>
        <w:t>Portfolio</w:t>
      </w:r>
      <w:r w:rsidRPr="008524AF">
        <w:t xml:space="preserve"> Γλωσσών στην Πρωτοβάθμια Εκπαίδευση (αριθμός 300 αντίτυπα).</w:t>
      </w:r>
    </w:p>
    <w:p w:rsidR="00F8755E" w:rsidRPr="00AC73E3" w:rsidRDefault="00F8755E" w:rsidP="009C460C">
      <w:r>
        <w:t xml:space="preserve">Το έργο ολοκληρώθηκε το Μάρτιο του 2013. </w:t>
      </w:r>
    </w:p>
    <w:p w:rsidR="00F8755E" w:rsidRPr="00973643" w:rsidRDefault="00F8755E" w:rsidP="00F41924">
      <w:pPr>
        <w:shd w:val="clear" w:color="auto" w:fill="E0E0E0"/>
        <w:rPr>
          <w:b/>
        </w:rPr>
      </w:pPr>
      <w:r w:rsidRPr="00075E32">
        <w:rPr>
          <w:b/>
        </w:rPr>
        <w:t>Ενίσχυση της Διδασκαλίας Ξένης Γλώσσας στην Πρωτοβάθμια Εκπαίδευση</w:t>
      </w:r>
    </w:p>
    <w:p w:rsidR="00F8755E" w:rsidRPr="00AC73E3" w:rsidRDefault="00F8755E" w:rsidP="00790A94">
      <w:r w:rsidRPr="00AC73E3">
        <w:t>Η Πράξη περιλαμβάνει τις ακόλουθες δράσεις:</w:t>
      </w:r>
    </w:p>
    <w:p w:rsidR="00F8755E" w:rsidRDefault="00F8755E" w:rsidP="00BE223F">
      <w:pPr>
        <w:pStyle w:val="PersonalInfo"/>
        <w:numPr>
          <w:ilvl w:val="0"/>
          <w:numId w:val="49"/>
        </w:numPr>
        <w:tabs>
          <w:tab w:val="clear" w:pos="720"/>
          <w:tab w:val="num" w:pos="360"/>
        </w:tabs>
        <w:spacing w:line="288" w:lineRule="auto"/>
        <w:ind w:left="357" w:hanging="357"/>
        <w:jc w:val="both"/>
        <w:rPr>
          <w:rFonts w:ascii="Bookman Old Style" w:hAnsi="Bookman Old Style"/>
          <w:sz w:val="22"/>
          <w:szCs w:val="22"/>
        </w:rPr>
      </w:pPr>
      <w:r w:rsidRPr="00AC73E3">
        <w:rPr>
          <w:rFonts w:ascii="Bookman Old Style" w:hAnsi="Bookman Old Style"/>
          <w:sz w:val="22"/>
          <w:szCs w:val="22"/>
        </w:rPr>
        <w:t xml:space="preserve">Δράσεις που αποσκοπούν στην ενίσχυση της εκμάθησης ξένης γλώσσας μέσα από καινοτόμες δράσεις όπως είναι η αξιοποίηση του Ευρωπαϊκού (Portfolio) Γλωσσών στο δημοτικό σχολείο, το οποίο αποτελεί ένα ευέλικτο και ποιοτικό εργαλείο τόσο για την προώθηση της γλωσσικής και πολιτισμικής πολυμορφίας, όσο και για την ανάπτυξη δεξιοτήτων διά βίου μάθησης των ξένων γλωσσών. </w:t>
      </w:r>
    </w:p>
    <w:p w:rsidR="00F8755E" w:rsidRDefault="00F8755E" w:rsidP="00BE223F">
      <w:pPr>
        <w:pStyle w:val="PersonalInfo"/>
        <w:numPr>
          <w:ilvl w:val="0"/>
          <w:numId w:val="49"/>
        </w:numPr>
        <w:tabs>
          <w:tab w:val="clear" w:pos="720"/>
          <w:tab w:val="num" w:pos="360"/>
        </w:tabs>
        <w:spacing w:line="288" w:lineRule="auto"/>
        <w:ind w:left="357" w:hanging="357"/>
        <w:jc w:val="both"/>
        <w:rPr>
          <w:rFonts w:ascii="Bookman Old Style" w:hAnsi="Bookman Old Style"/>
          <w:sz w:val="22"/>
          <w:szCs w:val="22"/>
        </w:rPr>
      </w:pPr>
      <w:r w:rsidRPr="00AC73E3">
        <w:rPr>
          <w:rFonts w:ascii="Bookman Old Style" w:hAnsi="Bookman Old Style"/>
          <w:sz w:val="22"/>
          <w:szCs w:val="22"/>
        </w:rPr>
        <w:t>Δράσεις που αποσκοπούν στον εμπλουτισμό του εκπαιδευτικού δυναμικού των Δημοτικών Σχολείων με εκπαιδευτικούς με ειδίκευση στην Αγγλική Γλώσσα και στην υποστήριξή τους από δίκτυο πολλαπλασιαστών επιμορφωτών οι οποίοι θα έχουν επιμορφωθεί σε ειδικά σεμινάρια-ημερίδες.</w:t>
      </w:r>
    </w:p>
    <w:p w:rsidR="00F8755E" w:rsidRDefault="00F8755E" w:rsidP="00790A94">
      <w:pPr>
        <w:spacing w:before="120" w:after="0"/>
        <w:rPr>
          <w:rFonts w:cs="Arial"/>
        </w:rPr>
      </w:pPr>
      <w:r w:rsidRPr="00AC73E3">
        <w:rPr>
          <w:rFonts w:cs="Arial"/>
          <w:bCs/>
        </w:rPr>
        <w:t>Κατά το σχολικό έτος 2010/2011 απασχολήθηκαν στο πλαίσιο των παραπάνω Πράξεων συνολικά περίπου 1</w:t>
      </w:r>
      <w:r>
        <w:rPr>
          <w:rFonts w:cs="Arial"/>
          <w:bCs/>
        </w:rPr>
        <w:t>.</w:t>
      </w:r>
      <w:r w:rsidRPr="00AC73E3">
        <w:rPr>
          <w:rFonts w:cs="Arial"/>
          <w:bCs/>
        </w:rPr>
        <w:t xml:space="preserve">300 αναπληρωτές εκπαιδευτικοί </w:t>
      </w:r>
      <w:r w:rsidRPr="00AC73E3">
        <w:rPr>
          <w:rFonts w:cs="Arial"/>
        </w:rPr>
        <w:t>ειδικότητας Αγγλικής Γλώσσας (ΠΕ06) και πραγματοποιήθηκαν περίπου 40 περιφερειακές επιμορφωτικές ημερίδες σε όλη την Ελλάδα.</w:t>
      </w:r>
    </w:p>
    <w:p w:rsidR="00F8755E" w:rsidRPr="00B62A33" w:rsidRDefault="00F8755E" w:rsidP="00790A94">
      <w:pPr>
        <w:spacing w:before="120" w:after="0"/>
        <w:rPr>
          <w:rFonts w:cs="Arial"/>
        </w:rPr>
      </w:pPr>
      <w:r>
        <w:rPr>
          <w:rFonts w:cs="Arial"/>
        </w:rPr>
        <w:t>Έχουν</w:t>
      </w:r>
      <w:r w:rsidRPr="00B62A33">
        <w:rPr>
          <w:rFonts w:cs="Arial"/>
        </w:rPr>
        <w:t xml:space="preserve"> πραγματοποι</w:t>
      </w:r>
      <w:r>
        <w:rPr>
          <w:rFonts w:cs="Arial"/>
        </w:rPr>
        <w:t>ηθεί</w:t>
      </w:r>
      <w:r w:rsidRPr="00B62A33">
        <w:rPr>
          <w:rFonts w:cs="Arial"/>
        </w:rPr>
        <w:t xml:space="preserve"> τα παρακάτω:</w:t>
      </w:r>
    </w:p>
    <w:p w:rsidR="00F8755E" w:rsidRDefault="00F8755E" w:rsidP="00E36870">
      <w:pPr>
        <w:numPr>
          <w:ilvl w:val="0"/>
          <w:numId w:val="79"/>
        </w:numPr>
      </w:pPr>
      <w:r w:rsidRPr="00B62A33">
        <w:t>Ανάθεση της αναπαραγωγής του δημιουργικού του portfolio, το οποίο αμέσως μετά θα αποσταλεί για έγκριση στην Ε.Ε.</w:t>
      </w:r>
    </w:p>
    <w:p w:rsidR="00F8755E" w:rsidRDefault="00F8755E" w:rsidP="00E36870">
      <w:pPr>
        <w:numPr>
          <w:ilvl w:val="0"/>
          <w:numId w:val="79"/>
        </w:numPr>
        <w:rPr>
          <w:rFonts w:cs="Calibri"/>
        </w:rPr>
      </w:pPr>
      <w:r w:rsidRPr="00B62A33">
        <w:rPr>
          <w:rFonts w:cs="Calibri"/>
        </w:rPr>
        <w:t>Παράχθηκαν:  α) το δημιουργικό του Ευρωπαϊκού Portfolio Γλωσσών για μαθητές 6 έως 9 ετών και β) το δημιουργικό του Οδηγού Εφαρμογής του Ευρωπαϊκού Portfolio Γλωσσών.</w:t>
      </w:r>
    </w:p>
    <w:p w:rsidR="00F8755E" w:rsidRPr="003B453A" w:rsidRDefault="00F8755E" w:rsidP="003B453A">
      <w:r w:rsidRPr="003B453A">
        <w:t xml:space="preserve">Το 2013 εγκρίθηκε το Ευρωπαϊκό </w:t>
      </w:r>
      <w:r w:rsidRPr="003B453A">
        <w:rPr>
          <w:lang w:val="en-US"/>
        </w:rPr>
        <w:t>Portfolio</w:t>
      </w:r>
      <w:r w:rsidRPr="003B453A">
        <w:t xml:space="preserve"> Γλωσσών για μαθητές 6 – 9 ετών από το Συμβούλιο της Ευρώπης με αριθμό Πιστοποίησης Νο. 2013.</w:t>
      </w:r>
      <w:r w:rsidRPr="003B453A">
        <w:rPr>
          <w:lang w:val="en-US"/>
        </w:rPr>
        <w:t>R</w:t>
      </w:r>
      <w:r w:rsidRPr="003B453A">
        <w:t xml:space="preserve">009. Το Ευρωπαϊκό </w:t>
      </w:r>
      <w:r w:rsidRPr="003B453A">
        <w:rPr>
          <w:lang w:val="en-US"/>
        </w:rPr>
        <w:t>Portfolio</w:t>
      </w:r>
      <w:r w:rsidRPr="003B453A">
        <w:t xml:space="preserve"> Γλωσσών για μαθητές 6 – 9 ετών και ο Οδηγός εφαρμογής του για τον Εκπαιδευτικό έχουν αναρτηθεί στην ιστοσελίδα της ΕΥΕ ΕΔ.</w:t>
      </w:r>
    </w:p>
    <w:p w:rsidR="00F8755E" w:rsidRPr="00AC73E3" w:rsidRDefault="00F8755E" w:rsidP="009C460C">
      <w:pPr>
        <w:ind w:right="-47"/>
        <w:rPr>
          <w:rFonts w:cs="Arial"/>
          <w:b/>
          <w:color w:val="0000FF"/>
        </w:rPr>
      </w:pPr>
      <w:r w:rsidRPr="00AC73E3">
        <w:rPr>
          <w:rFonts w:cs="Arial"/>
          <w:b/>
          <w:color w:val="0000FF"/>
        </w:rPr>
        <w:t>Β. ΔΙΕΘΝΕΣ ΠΑΝΕΠΙΣΤΗΜΙΟ</w:t>
      </w:r>
    </w:p>
    <w:p w:rsidR="00F8755E" w:rsidRPr="00973643" w:rsidRDefault="00F8755E" w:rsidP="00F41924">
      <w:pPr>
        <w:shd w:val="clear" w:color="auto" w:fill="E0E0E0"/>
        <w:rPr>
          <w:b/>
        </w:rPr>
      </w:pPr>
      <w:r w:rsidRPr="008B4734">
        <w:rPr>
          <w:b/>
        </w:rPr>
        <w:t>Διεθνές Πανεπιστήμιο</w:t>
      </w:r>
    </w:p>
    <w:p w:rsidR="00F8755E" w:rsidRPr="00AC73E3" w:rsidRDefault="00F8755E" w:rsidP="009C460C">
      <w:r w:rsidRPr="00AC73E3">
        <w:t xml:space="preserve">Το ΔΙ.ΠΑ.Ε. είναι Ν.Π.Δ.Δ. που τελεί υπό την εποπτεία του Κράτους, η οποία ασκείται από τον Υπουργό Εθνικής Παιδείας και Θρησκευμάτων. Η αποστολή του είναι η παροχή ανώτατης εκπαίδευσης στην Αγγλική γλώσσα, ιδίως σε αλλοδαπούς, οι οποίοι ενδιαφέρονται να σπουδάσουν στην Ελλάδα. Για την επίτευξη της αποστολής του, το ΔΙ.ΠΑ.Ε. οργανώνει και πραγματοποιεί Προγράμματα Σπουδών, σε προπτυχιακό και σε μεταπτυχιακό επίπεδο, με χρήση της διδασκαλίας με παρακολούθηση και δυνατότητα εκπαίδευσης από απόσταση. </w:t>
      </w:r>
    </w:p>
    <w:p w:rsidR="00F8755E" w:rsidRPr="00AC73E3" w:rsidRDefault="00F8755E" w:rsidP="009C460C">
      <w:r w:rsidRPr="00AC73E3">
        <w:t>Το πρόγραμμα αφορά την συγχρηματοδότηση των διεργασιών που σχετίζονται από την αρχική του οργάνωση,</w:t>
      </w:r>
      <w:r w:rsidRPr="00EA5DCD">
        <w:t xml:space="preserve"> </w:t>
      </w:r>
      <w:r w:rsidRPr="00AC73E3">
        <w:t>την υλοποίηση προγραμμάτων σπουδών προπτυχιακού και μεταπτυχιακού επιπέδου και την επίδοση τίτλων προπτυχιακών και μεταπτυχιακών σπουδών.</w:t>
      </w:r>
    </w:p>
    <w:p w:rsidR="00F8755E" w:rsidRDefault="00F8755E" w:rsidP="009C460C">
      <w:r w:rsidRPr="00AC73E3">
        <w:t>Το έργο βρίσκεται σε πλήρη εξέλιξη και μέχρι το τέλος του έτους (</w:t>
      </w:r>
      <w:r>
        <w:t>2013</w:t>
      </w:r>
      <w:r w:rsidRPr="00AC73E3">
        <w:t>)</w:t>
      </w:r>
      <w:r>
        <w:t>,</w:t>
      </w:r>
      <w:r w:rsidRPr="00AC73E3">
        <w:t xml:space="preserve"> </w:t>
      </w:r>
      <w:r>
        <w:t xml:space="preserve">991 </w:t>
      </w:r>
      <w:r w:rsidRPr="00AC73E3">
        <w:t xml:space="preserve">φοιτητές </w:t>
      </w:r>
      <w:r w:rsidRPr="00624FC4">
        <w:t xml:space="preserve"> </w:t>
      </w:r>
      <w:r>
        <w:t xml:space="preserve">έχουν παρακολουθήσει </w:t>
      </w:r>
      <w:r w:rsidRPr="00AC73E3">
        <w:t>μεταπτυχιακά προγράμματα σπουδών.</w:t>
      </w:r>
    </w:p>
    <w:p w:rsidR="00F8755E" w:rsidRPr="00490106" w:rsidRDefault="00F8755E" w:rsidP="00A52E72">
      <w:pPr>
        <w:autoSpaceDE w:val="0"/>
        <w:autoSpaceDN w:val="0"/>
        <w:adjustRightInd w:val="0"/>
        <w:spacing w:before="0" w:after="0" w:line="240" w:lineRule="auto"/>
        <w:rPr>
          <w:rFonts w:cs="ArialMT"/>
          <w:lang w:eastAsia="el-GR"/>
        </w:rPr>
      </w:pPr>
      <w:r w:rsidRPr="00490106">
        <w:rPr>
          <w:rFonts w:cs="ArialMT"/>
          <w:lang w:eastAsia="el-GR"/>
        </w:rPr>
        <w:t>Τον Οκτώβριο του 2012 ξεκίνησαν τα 4 νέα ΠΜΣ (</w:t>
      </w:r>
      <w:r w:rsidRPr="00490106">
        <w:rPr>
          <w:rFonts w:cs="ArialMT"/>
          <w:lang w:val="en-GB" w:eastAsia="el-GR"/>
        </w:rPr>
        <w:t>MSc</w:t>
      </w:r>
      <w:r w:rsidRPr="00490106">
        <w:rPr>
          <w:rFonts w:cs="ArialMT"/>
          <w:lang w:eastAsia="el-GR"/>
        </w:rPr>
        <w:t xml:space="preserve"> </w:t>
      </w:r>
      <w:r w:rsidRPr="00490106">
        <w:rPr>
          <w:rFonts w:cs="ArialMT"/>
          <w:lang w:val="en-GB" w:eastAsia="el-GR"/>
        </w:rPr>
        <w:t>in</w:t>
      </w:r>
      <w:r w:rsidRPr="00490106">
        <w:rPr>
          <w:rFonts w:cs="ArialMT"/>
          <w:lang w:eastAsia="el-GR"/>
        </w:rPr>
        <w:t xml:space="preserve"> </w:t>
      </w:r>
      <w:r w:rsidRPr="00490106">
        <w:rPr>
          <w:rFonts w:cs="ArialMT"/>
          <w:lang w:val="en-GB" w:eastAsia="el-GR"/>
        </w:rPr>
        <w:t>Strategic</w:t>
      </w:r>
      <w:r w:rsidRPr="00490106">
        <w:rPr>
          <w:rFonts w:cs="ArialMT"/>
          <w:lang w:eastAsia="el-GR"/>
        </w:rPr>
        <w:t xml:space="preserve"> </w:t>
      </w:r>
      <w:r w:rsidRPr="00490106">
        <w:rPr>
          <w:rFonts w:cs="ArialMT"/>
          <w:lang w:val="en-GB" w:eastAsia="el-GR"/>
        </w:rPr>
        <w:t>Product</w:t>
      </w:r>
      <w:r w:rsidRPr="00490106">
        <w:rPr>
          <w:rFonts w:cs="ArialMT"/>
          <w:lang w:eastAsia="el-GR"/>
        </w:rPr>
        <w:t xml:space="preserve"> </w:t>
      </w:r>
      <w:r w:rsidRPr="00490106">
        <w:rPr>
          <w:rFonts w:cs="ArialMT"/>
          <w:lang w:val="en-GB" w:eastAsia="el-GR"/>
        </w:rPr>
        <w:t>Design</w:t>
      </w:r>
      <w:r w:rsidRPr="00490106">
        <w:rPr>
          <w:rFonts w:cs="ArialMT"/>
          <w:lang w:eastAsia="el-GR"/>
        </w:rPr>
        <w:t xml:space="preserve">, </w:t>
      </w:r>
      <w:r w:rsidRPr="00490106">
        <w:rPr>
          <w:rFonts w:cs="ArialMT"/>
          <w:lang w:val="en-GB" w:eastAsia="el-GR"/>
        </w:rPr>
        <w:t>MSc</w:t>
      </w:r>
      <w:r w:rsidRPr="00490106">
        <w:rPr>
          <w:rFonts w:cs="ArialMT"/>
          <w:lang w:eastAsia="el-GR"/>
        </w:rPr>
        <w:t xml:space="preserve"> </w:t>
      </w:r>
      <w:r w:rsidRPr="00490106">
        <w:rPr>
          <w:rFonts w:cs="ArialMT"/>
          <w:lang w:val="en-GB" w:eastAsia="el-GR"/>
        </w:rPr>
        <w:t>in</w:t>
      </w:r>
      <w:r w:rsidRPr="00490106">
        <w:rPr>
          <w:rFonts w:cs="ArialMT"/>
          <w:lang w:eastAsia="el-GR"/>
        </w:rPr>
        <w:t xml:space="preserve"> </w:t>
      </w:r>
      <w:r w:rsidRPr="00490106">
        <w:rPr>
          <w:rFonts w:cs="ArialMT"/>
          <w:lang w:val="en-GB" w:eastAsia="el-GR"/>
        </w:rPr>
        <w:t>Sustainable</w:t>
      </w:r>
      <w:r w:rsidRPr="00490106">
        <w:rPr>
          <w:rFonts w:cs="ArialMT"/>
          <w:lang w:eastAsia="el-GR"/>
        </w:rPr>
        <w:t xml:space="preserve"> </w:t>
      </w:r>
      <w:r w:rsidRPr="00490106">
        <w:rPr>
          <w:rFonts w:cs="ArialMT"/>
          <w:lang w:val="en-GB" w:eastAsia="el-GR"/>
        </w:rPr>
        <w:t>Development</w:t>
      </w:r>
      <w:r w:rsidRPr="00490106">
        <w:rPr>
          <w:rFonts w:cs="ArialMT"/>
          <w:lang w:eastAsia="el-GR"/>
        </w:rPr>
        <w:t xml:space="preserve">, </w:t>
      </w:r>
      <w:r w:rsidRPr="00490106">
        <w:rPr>
          <w:rFonts w:cs="ArialMT"/>
          <w:lang w:val="en-GB" w:eastAsia="el-GR"/>
        </w:rPr>
        <w:t>LLM</w:t>
      </w:r>
      <w:r w:rsidRPr="00490106">
        <w:rPr>
          <w:rFonts w:cs="ArialMT"/>
          <w:lang w:eastAsia="el-GR"/>
        </w:rPr>
        <w:t xml:space="preserve"> </w:t>
      </w:r>
      <w:r w:rsidRPr="00490106">
        <w:rPr>
          <w:rFonts w:cs="ArialMT"/>
          <w:lang w:val="en-GB" w:eastAsia="el-GR"/>
        </w:rPr>
        <w:t>in</w:t>
      </w:r>
      <w:r w:rsidRPr="00490106">
        <w:rPr>
          <w:rFonts w:cs="ArialMT"/>
          <w:lang w:eastAsia="el-GR"/>
        </w:rPr>
        <w:t xml:space="preserve"> </w:t>
      </w:r>
      <w:r w:rsidRPr="00490106">
        <w:rPr>
          <w:rFonts w:cs="ArialMT"/>
          <w:lang w:val="en-GB" w:eastAsia="el-GR"/>
        </w:rPr>
        <w:t>Transnational</w:t>
      </w:r>
      <w:r w:rsidRPr="00490106">
        <w:rPr>
          <w:rFonts w:cs="ArialMT"/>
          <w:lang w:eastAsia="el-GR"/>
        </w:rPr>
        <w:t xml:space="preserve"> </w:t>
      </w:r>
      <w:r w:rsidRPr="00490106">
        <w:rPr>
          <w:rFonts w:cs="ArialMT"/>
          <w:lang w:val="en-GB" w:eastAsia="el-GR"/>
        </w:rPr>
        <w:t>and</w:t>
      </w:r>
      <w:r w:rsidRPr="00490106">
        <w:rPr>
          <w:rFonts w:cs="ArialMT"/>
          <w:lang w:eastAsia="el-GR"/>
        </w:rPr>
        <w:t xml:space="preserve"> </w:t>
      </w:r>
      <w:r w:rsidRPr="00490106">
        <w:rPr>
          <w:rFonts w:cs="ArialMT"/>
          <w:lang w:val="en-GB" w:eastAsia="el-GR"/>
        </w:rPr>
        <w:t>European</w:t>
      </w:r>
      <w:r w:rsidRPr="00490106">
        <w:rPr>
          <w:rFonts w:cs="ArialMT"/>
          <w:lang w:eastAsia="el-GR"/>
        </w:rPr>
        <w:t xml:space="preserve"> </w:t>
      </w:r>
      <w:r w:rsidRPr="00490106">
        <w:rPr>
          <w:rFonts w:cs="ArialMT"/>
          <w:lang w:val="en-GB" w:eastAsia="el-GR"/>
        </w:rPr>
        <w:t>Commercial</w:t>
      </w:r>
      <w:r w:rsidRPr="00490106">
        <w:rPr>
          <w:rFonts w:cs="ArialMT"/>
          <w:lang w:eastAsia="el-GR"/>
        </w:rPr>
        <w:t xml:space="preserve"> </w:t>
      </w:r>
      <w:r w:rsidRPr="00490106">
        <w:rPr>
          <w:rFonts w:cs="ArialMT"/>
          <w:lang w:val="en-GB" w:eastAsia="el-GR"/>
        </w:rPr>
        <w:t>Law</w:t>
      </w:r>
      <w:r w:rsidRPr="00490106">
        <w:rPr>
          <w:rFonts w:cs="ArialMT"/>
          <w:lang w:eastAsia="el-GR"/>
        </w:rPr>
        <w:t xml:space="preserve"> </w:t>
      </w:r>
      <w:r w:rsidRPr="00490106">
        <w:rPr>
          <w:rFonts w:cs="ArialMT"/>
          <w:lang w:val="en-GB" w:eastAsia="el-GR"/>
        </w:rPr>
        <w:t>and</w:t>
      </w:r>
      <w:r w:rsidRPr="00490106">
        <w:rPr>
          <w:rFonts w:cs="ArialMT"/>
          <w:lang w:eastAsia="el-GR"/>
        </w:rPr>
        <w:t xml:space="preserve"> Alternative Dispute Resolution στη Σχόλή Οικονομίας και Διοίκησης και MA in Art, Law and Economy στη Σχολή Ανθρωπισ</w:t>
      </w:r>
      <w:r>
        <w:rPr>
          <w:rFonts w:cs="ArialMT"/>
          <w:lang w:eastAsia="el-GR"/>
        </w:rPr>
        <w:t xml:space="preserve">τικών Επιστημών) με συνολικά 135 εισερχόμενους φοιτητές, τα οποία συνέχισαν τη λειτουργία τους τη σχολική χρονιά 2013-2014 με 105 εισερχόμενους φοιτητές. </w:t>
      </w:r>
    </w:p>
    <w:p w:rsidR="00F8755E" w:rsidRPr="00490106" w:rsidRDefault="00F8755E" w:rsidP="00A52E72">
      <w:pPr>
        <w:autoSpaceDE w:val="0"/>
        <w:autoSpaceDN w:val="0"/>
        <w:adjustRightInd w:val="0"/>
        <w:spacing w:before="0" w:after="0" w:line="240" w:lineRule="auto"/>
        <w:rPr>
          <w:rFonts w:cs="ArialMT"/>
          <w:lang w:eastAsia="el-GR"/>
        </w:rPr>
      </w:pPr>
    </w:p>
    <w:p w:rsidR="00F8755E" w:rsidRPr="00A52E72" w:rsidRDefault="00F8755E" w:rsidP="00A52E72">
      <w:pPr>
        <w:autoSpaceDE w:val="0"/>
        <w:autoSpaceDN w:val="0"/>
        <w:adjustRightInd w:val="0"/>
        <w:spacing w:before="0" w:after="0" w:line="240" w:lineRule="auto"/>
      </w:pPr>
      <w:r w:rsidRPr="00A52E72">
        <w:rPr>
          <w:rFonts w:cs="ArialMT"/>
          <w:lang w:eastAsia="el-GR"/>
        </w:rPr>
        <w:t>Η εν λόγω πράξη παρατάθηκε χρονικά μέχρι 31/12/2015</w:t>
      </w:r>
      <w:r>
        <w:rPr>
          <w:rFonts w:cs="ArialMT"/>
          <w:lang w:eastAsia="el-GR"/>
        </w:rPr>
        <w:t>.</w:t>
      </w:r>
    </w:p>
    <w:p w:rsidR="00F8755E" w:rsidRPr="00AC73E3" w:rsidRDefault="00F8755E" w:rsidP="009C460C"/>
    <w:p w:rsidR="00F8755E" w:rsidRPr="00AC73E3" w:rsidRDefault="00F8755E" w:rsidP="00F41924">
      <w:pPr>
        <w:ind w:right="-47"/>
        <w:rPr>
          <w:rFonts w:cs="Arial"/>
          <w:b/>
          <w:color w:val="0000FF"/>
        </w:rPr>
      </w:pPr>
      <w:r w:rsidRPr="00AC73E3">
        <w:rPr>
          <w:rFonts w:cs="Arial"/>
          <w:b/>
          <w:color w:val="0000FF"/>
        </w:rPr>
        <w:t>Γ. ΑΝΑΠΤΥΞΗ ΕΘΝΙΚΟΥ ΣΥΣΤΗΜΑΤΟΣ ΑΞΙΟΛΟΓΗΣΗΣ</w:t>
      </w:r>
    </w:p>
    <w:p w:rsidR="00F8755E" w:rsidRPr="00973643" w:rsidRDefault="00F8755E" w:rsidP="00F41924">
      <w:pPr>
        <w:shd w:val="clear" w:color="auto" w:fill="E0E0E0"/>
        <w:rPr>
          <w:b/>
        </w:rPr>
      </w:pPr>
      <w:r w:rsidRPr="008B4734">
        <w:rPr>
          <w:b/>
        </w:rPr>
        <w:t>Ανάπτυξη εθνικού συστήματος αξιολόγησης, διασφάλισης της ποιότητας και τεκμηρίωσης των Ιδρυμάτων Ανώτατης Εκπαίδευσης</w:t>
      </w:r>
    </w:p>
    <w:p w:rsidR="00F8755E" w:rsidRPr="00AC73E3" w:rsidRDefault="00F8755E" w:rsidP="00F41924">
      <w:pPr>
        <w:rPr>
          <w:rFonts w:cs="Verdana"/>
        </w:rPr>
      </w:pPr>
      <w:r w:rsidRPr="00AC73E3">
        <w:rPr>
          <w:rFonts w:cs="Verdana"/>
        </w:rPr>
        <w:t xml:space="preserve">Η εν λόγω δράση στοχεύει στην </w:t>
      </w:r>
      <w:r w:rsidRPr="00AC73E3">
        <w:t>ανάπτυξη και λειτουργία ενός εθνικού συστήματος αξιολόγησης της ποιότητας της ανώτατης εκπαίδευσης. Π</w:t>
      </w:r>
      <w:r w:rsidRPr="00AC73E3">
        <w:rPr>
          <w:rFonts w:cs="Verdana"/>
        </w:rPr>
        <w:t xml:space="preserve">εριλαμβάνει ενέργειες για την ανώτατη εκπαίδευση και στηρίζεται σε συνολική και συστηματική μελέτη των παραγόντων εκείνων που επηρεάζουν άμεσα την ανώτατη εκπαίδευση με στόχο τη βελτίωσή της. </w:t>
      </w:r>
    </w:p>
    <w:p w:rsidR="00F8755E" w:rsidRPr="00AC73E3" w:rsidRDefault="00F8755E" w:rsidP="00F41924">
      <w:pPr>
        <w:rPr>
          <w:rFonts w:cs="Verdana"/>
        </w:rPr>
      </w:pPr>
      <w:r w:rsidRPr="00AC73E3">
        <w:rPr>
          <w:rFonts w:cs="Verdana"/>
        </w:rPr>
        <w:t>Ειδικότερα η δράση αυτή αφορά:</w:t>
      </w:r>
    </w:p>
    <w:p w:rsidR="00F8755E" w:rsidRDefault="00F8755E" w:rsidP="00BE223F">
      <w:pPr>
        <w:numPr>
          <w:ilvl w:val="0"/>
          <w:numId w:val="54"/>
        </w:numPr>
        <w:tabs>
          <w:tab w:val="clear" w:pos="1515"/>
          <w:tab w:val="num" w:pos="720"/>
        </w:tabs>
        <w:spacing w:before="120"/>
        <w:ind w:left="720" w:hanging="540"/>
        <w:rPr>
          <w:rFonts w:cs="Verdana"/>
        </w:rPr>
      </w:pPr>
      <w:r w:rsidRPr="00AC73E3">
        <w:rPr>
          <w:rFonts w:cs="Verdana"/>
        </w:rPr>
        <w:t xml:space="preserve">την οργάνωση του συστήματος αξιολόγησης και την πλαισίωση της Αρχής με εξειδικευμένο επιστημονικό και διοικητικό/ τεχνικό δυναμικό, </w:t>
      </w:r>
    </w:p>
    <w:p w:rsidR="00F8755E" w:rsidRDefault="00F8755E" w:rsidP="00BE223F">
      <w:pPr>
        <w:numPr>
          <w:ilvl w:val="0"/>
          <w:numId w:val="54"/>
        </w:numPr>
        <w:tabs>
          <w:tab w:val="clear" w:pos="1515"/>
          <w:tab w:val="num" w:pos="720"/>
        </w:tabs>
        <w:spacing w:before="120"/>
        <w:ind w:left="720" w:hanging="540"/>
        <w:rPr>
          <w:rFonts w:cs="Verdana"/>
        </w:rPr>
      </w:pPr>
      <w:r w:rsidRPr="00AC73E3">
        <w:rPr>
          <w:rFonts w:cs="Verdana"/>
        </w:rPr>
        <w:t>την ανάπτυξη της μεθοδολογικής υποδομής του συστήματος αξιολόγησης, τη δημιουργία μητρώου αξιολογητών στην Α.ΔΙ.Π. και τη δημιουργία αρχειακού υλικού δεικτών αξιολόγησης ανά Τμήμα κλπ.</w:t>
      </w:r>
    </w:p>
    <w:p w:rsidR="00F8755E" w:rsidRDefault="00F8755E" w:rsidP="00BE223F">
      <w:pPr>
        <w:numPr>
          <w:ilvl w:val="0"/>
          <w:numId w:val="54"/>
        </w:numPr>
        <w:tabs>
          <w:tab w:val="clear" w:pos="1515"/>
          <w:tab w:val="num" w:pos="720"/>
        </w:tabs>
        <w:spacing w:before="120"/>
        <w:ind w:left="720" w:hanging="540"/>
      </w:pPr>
      <w:r w:rsidRPr="00AC73E3">
        <w:rPr>
          <w:rFonts w:cs="Verdana"/>
        </w:rPr>
        <w:t>την ενεργοποίηση και υλοποίηση των ενεργειών εξωτερικής αξιολόγησης και την υλοποίηση συγκεκριμένων προγραμμάτων αξιολόγησης ποιότητας.</w:t>
      </w:r>
    </w:p>
    <w:p w:rsidR="00F8755E" w:rsidRPr="00AC73E3" w:rsidRDefault="00F8755E" w:rsidP="00F41924">
      <w:pPr>
        <w:spacing w:before="120"/>
      </w:pPr>
      <w:r w:rsidRPr="00856D6B">
        <w:t>Μέχρι το τέλος του 2013 εφαρμόζονταν διαδικασίες αξιολόγησης σε 358 τμήματα</w:t>
      </w:r>
      <w:r>
        <w:t xml:space="preserve"> των </w:t>
      </w:r>
      <w:r w:rsidRPr="00856D6B">
        <w:t>Ιδρυμάτων Ανώτατης Εκπαίδευσης.</w:t>
      </w:r>
    </w:p>
    <w:p w:rsidR="00F8755E" w:rsidRPr="00AC73E3" w:rsidRDefault="00F8755E" w:rsidP="00F41924"/>
    <w:p w:rsidR="00F8755E" w:rsidRPr="00AC73E3" w:rsidRDefault="00F8755E" w:rsidP="00F41924">
      <w:pPr>
        <w:ind w:left="360" w:right="-47" w:hanging="360"/>
        <w:rPr>
          <w:rFonts w:cs="Arial"/>
          <w:b/>
          <w:color w:val="0000FF"/>
        </w:rPr>
      </w:pPr>
      <w:r w:rsidRPr="00AC73E3">
        <w:rPr>
          <w:rFonts w:cs="Arial"/>
          <w:b/>
          <w:color w:val="0000FF"/>
        </w:rPr>
        <w:t>Δ. ΝΕΕΣ ΤΕΧΝΟΛΟΓΙΕΣ ΠΛΗΡΟΦΟΡΙΚΗΣ ΚΑΙ ΕΠΙΚΟΙΝΩΝΙΩΝ ΣΤΗΝ ΕΚΠΑΙΔΕΥΤΙΚΗ ΔΙΑΔΙΚΑΣΙΑ</w:t>
      </w:r>
    </w:p>
    <w:p w:rsidR="00F8755E" w:rsidRPr="00973643" w:rsidRDefault="00F8755E" w:rsidP="00D142B1">
      <w:pPr>
        <w:shd w:val="clear" w:color="auto" w:fill="E0E0E0"/>
        <w:rPr>
          <w:b/>
        </w:rPr>
      </w:pPr>
      <w:r w:rsidRPr="00973643">
        <w:rPr>
          <w:b/>
        </w:rPr>
        <w:t xml:space="preserve">Ανάπτυξη Ψηφιακής Εκπαιδευτικής Πλατφόρμας, Καταγραφή και Συγκέντρωση ήδη παραχθέντος Ψηφιακού Εκπαιδευτικού Υλικού </w:t>
      </w:r>
    </w:p>
    <w:p w:rsidR="00F8755E" w:rsidRPr="000A5469" w:rsidRDefault="00F8755E" w:rsidP="00EB279F">
      <w:r>
        <w:t>Η πράξη αυτή ανασχεδιάστηκε και σε συνέργεια με το έργο που υλοποιεί το ΙΤΥΕ – Διόφαντος και που αφορά στη διαμόρφωση της Ψηφιακής Εκπαιδευτικής Πλατφόρμας, η Ειδική Υπηρεσία Εφαρμογής Εκπαιδευτικών Δράσεων (ΕΥΕΕΔ), το «Αθηνά» -  Ερευνητικό Κέντρο Καινοτομίας στις Τεχνολογίες της Πληροφορίας, των Επικοινωνιών και της Γνώσης (ΕΚ «Αθηνά») και το Ινστιτούτο Εκπαιδευτικής Πολιτικής (ΙΕΠ θα υλοποιήσουν</w:t>
      </w:r>
      <w:r w:rsidRPr="00AB3C35">
        <w:t xml:space="preserve"> </w:t>
      </w:r>
      <w:r>
        <w:t>σε σύμπραξη τα ακόλουθα:</w:t>
      </w:r>
    </w:p>
    <w:p w:rsidR="00F8755E" w:rsidRPr="00926A20" w:rsidRDefault="00F8755E" w:rsidP="00EB279F">
      <w:pPr>
        <w:rPr>
          <w:b/>
        </w:rPr>
      </w:pPr>
      <w:r w:rsidRPr="00926A20">
        <w:rPr>
          <w:b/>
        </w:rPr>
        <w:t>ΕΙΔΙΚΗ ΥΠΗΡΕΣΙΑ ΕΦΑΡΜΟΓΗΣ ΕΚΠΑΙΔΕΥΤΙΚΩΝ ΔΡΑΣΕΩΝ (ΕΥΕΕΔ )</w:t>
      </w:r>
    </w:p>
    <w:p w:rsidR="00F8755E" w:rsidRPr="0011759E" w:rsidRDefault="00F8755E" w:rsidP="00EB279F">
      <w:pPr>
        <w:pStyle w:val="bullet1"/>
        <w:rPr>
          <w:rFonts w:ascii="Bookman Old Style" w:hAnsi="Bookman Old Style"/>
        </w:rPr>
      </w:pPr>
      <w:r w:rsidRPr="00B31819">
        <w:rPr>
          <w:rFonts w:ascii="Bookman Old Style" w:hAnsi="Bookman Old Style"/>
        </w:rPr>
        <w:t>Διοικητική στήριξη της πράξης η οποία περιλαμβάνει επιτόπιες επισκέψεις και επαληθεύσεις της εξέλιξης του έργου ως προς το φυσικό και οικονομικό αντικείμενο, δράσεις άμεσης επικοινωνίας / ενημέρωσης καθώς και άμεσες ανάγκες τεχνικής και επιστημονικής υποστήριξης.</w:t>
      </w:r>
    </w:p>
    <w:p w:rsidR="00F8755E" w:rsidRPr="0011759E" w:rsidRDefault="00F8755E" w:rsidP="00EB279F">
      <w:pPr>
        <w:pStyle w:val="bullet1"/>
        <w:rPr>
          <w:rFonts w:ascii="Bookman Old Style" w:hAnsi="Bookman Old Style"/>
        </w:rPr>
      </w:pPr>
      <w:r w:rsidRPr="00B31819">
        <w:rPr>
          <w:rFonts w:ascii="Bookman Old Style" w:hAnsi="Bookman Old Style"/>
        </w:rPr>
        <w:t xml:space="preserve">Αναζήτηση, καταγραφή και αποτύπωση υφιστάμενου ψηφιακού υλικού, πολιτιστικών κυρίως φορέων, για παιδαγωγική χρήση και προετοιμασία για  ενσωμάτωση στην ψηφιακή εκπαιδευτική πλατφόρμα. </w:t>
      </w:r>
    </w:p>
    <w:p w:rsidR="00F8755E" w:rsidRPr="0011759E" w:rsidRDefault="00F8755E" w:rsidP="00EB279F">
      <w:pPr>
        <w:pStyle w:val="bullet1"/>
        <w:rPr>
          <w:rFonts w:ascii="Bookman Old Style" w:hAnsi="Bookman Old Style"/>
        </w:rPr>
      </w:pPr>
      <w:r w:rsidRPr="00B31819">
        <w:rPr>
          <w:rFonts w:ascii="Bookman Old Style" w:hAnsi="Bookman Old Style"/>
        </w:rPr>
        <w:t>Εξωτερική αξιολόγηση του τρόπου υλοποίησης  της πράξης και των άμεσων αποτελεσμάτων της.</w:t>
      </w:r>
    </w:p>
    <w:p w:rsidR="00F8755E" w:rsidRPr="0011759E" w:rsidRDefault="00F8755E" w:rsidP="00EB279F">
      <w:pPr>
        <w:pStyle w:val="bullet1"/>
        <w:rPr>
          <w:rFonts w:ascii="Bookman Old Style" w:hAnsi="Bookman Old Style"/>
        </w:rPr>
      </w:pPr>
      <w:r w:rsidRPr="00B31819">
        <w:rPr>
          <w:rFonts w:ascii="Bookman Old Style" w:hAnsi="Bookman Old Style"/>
        </w:rPr>
        <w:t>Δράσεις ενημέρωσης – ευαισθητοποίησης για την ενίσχυση της αξιοποίησης της πλατφόρμας και του συνεχούς εμπλουτισμού της. Άμεσες ενέργειες πληροφόρησης, όπως ημερίδες, εργαστήρια, συνέδριο κλπ.</w:t>
      </w:r>
    </w:p>
    <w:p w:rsidR="00F8755E" w:rsidRDefault="00F8755E" w:rsidP="00EB279F">
      <w:r w:rsidRPr="00AC73E3">
        <w:t>Μέχρι σήμερα έχει ολοκληρωθεί η υπ</w:t>
      </w:r>
      <w:r>
        <w:t>οστήριξη των ολοήμερων</w:t>
      </w:r>
      <w:r w:rsidRPr="00E80D54">
        <w:t xml:space="preserve"> </w:t>
      </w:r>
      <w:r>
        <w:t>δημοτικών σχολείων με καθηγητές πληροφορικής.</w:t>
      </w:r>
    </w:p>
    <w:p w:rsidR="00F8755E" w:rsidRPr="0051281F" w:rsidRDefault="00F8755E" w:rsidP="00EB279F">
      <w:r w:rsidRPr="001C74EA">
        <w:rPr>
          <w:rFonts w:cs="Calibri"/>
        </w:rPr>
        <w:t>Μετά τη διενέργεια του διαγωνισμού</w:t>
      </w:r>
      <w:r>
        <w:rPr>
          <w:rFonts w:cs="Calibri"/>
        </w:rPr>
        <w:t xml:space="preserve"> για την</w:t>
      </w:r>
      <w:r>
        <w:rPr>
          <w:bCs/>
        </w:rPr>
        <w:t xml:space="preserve"> καταγραφή και αποτύπωση υφιστάμενου ψηφιακού υλικού, πολιτιστικών κυρίως φορέων</w:t>
      </w:r>
      <w:r w:rsidRPr="001C74EA">
        <w:rPr>
          <w:rFonts w:cs="Calibri"/>
        </w:rPr>
        <w:t>, η επιτροπή αξιολόγησης των</w:t>
      </w:r>
      <w:r>
        <w:rPr>
          <w:rFonts w:cs="Calibri"/>
        </w:rPr>
        <w:t xml:space="preserve"> προσφορών έχει καλέσει τον υποψήφιο ανάδοχο να προσκομίσει τα σχετικά δικαιολογητικά προκειμένου να προχωρήσει η υπογραφή της σύμβασης.</w:t>
      </w:r>
    </w:p>
    <w:p w:rsidR="00F8755E" w:rsidRPr="00926A20" w:rsidRDefault="00F8755E" w:rsidP="00EB279F">
      <w:pPr>
        <w:rPr>
          <w:b/>
        </w:rPr>
      </w:pPr>
      <w:r w:rsidRPr="00926A20">
        <w:rPr>
          <w:b/>
        </w:rPr>
        <w:t>ΕΡΕΥΝΗΤΙΚΟ ΚΕΝΤΡΟ «Αθηνά»</w:t>
      </w:r>
    </w:p>
    <w:p w:rsidR="00F8755E" w:rsidRPr="00926A20" w:rsidRDefault="00F8755E" w:rsidP="00EB279F">
      <w:r w:rsidRPr="00926A20">
        <w:t>Το ΕΚ «Αθηνά» θα ενσωματώσει ψηφιακές υπηρεσίες προσβασιμότητας και γλωσσικής τεχνολογίας αφενός στην Ψηφιακή Εκπαιδευτική Πλατφόρμα και αφετέρου στο Πανελλήνιο Ψηφιακό Αποθετήριο Μαθησιακών Αντικειμένων (</w:t>
      </w:r>
      <w:r w:rsidRPr="00926A20">
        <w:rPr>
          <w:b/>
        </w:rPr>
        <w:t>Φωτόδενδρο</w:t>
      </w:r>
      <w:r w:rsidRPr="00926A20">
        <w:t>). Ειδικότερα, θα εκτελέσει τις ακόλουθες εργασίες:</w:t>
      </w:r>
    </w:p>
    <w:p w:rsidR="00F8755E" w:rsidRPr="0011759E" w:rsidRDefault="00F8755E" w:rsidP="00EB279F">
      <w:pPr>
        <w:pStyle w:val="bullet1"/>
        <w:rPr>
          <w:rFonts w:ascii="Bookman Old Style" w:hAnsi="Bookman Old Style"/>
        </w:rPr>
      </w:pPr>
      <w:r w:rsidRPr="00B31819">
        <w:rPr>
          <w:rFonts w:ascii="Bookman Old Style" w:hAnsi="Bookman Old Style"/>
        </w:rPr>
        <w:t>Αξιοποίηση και προσαρμογή των υποστηρικτικών τεχνολογιών του Ινστιτούτου Επεξεργασίας του Λόγου (</w:t>
      </w:r>
      <w:r w:rsidRPr="00B31819">
        <w:rPr>
          <w:rFonts w:ascii="Bookman Old Style" w:hAnsi="Bookman Old Style"/>
          <w:b/>
        </w:rPr>
        <w:t>ΙΕΛ</w:t>
      </w:r>
      <w:r w:rsidRPr="00B31819">
        <w:rPr>
          <w:rFonts w:ascii="Bookman Old Style" w:hAnsi="Bookman Old Style"/>
        </w:rPr>
        <w:t>) του ΕΚ «Αθηνά» για άτομα με προβλήματα όρασης ή ανάγνωσης, έτσι ώστε να καταστεί δυνατή η πρόσβαση των ατόμων αυτών στο περιεχόμενο των ιστοσελίδων της Ψηφιακής Εκπαιδευτικής Πλατφόρμας και του Φωτόδενδρου.</w:t>
      </w:r>
    </w:p>
    <w:p w:rsidR="00F8755E" w:rsidRPr="0011759E" w:rsidRDefault="00F8755E" w:rsidP="00EB279F">
      <w:pPr>
        <w:pStyle w:val="bullet1"/>
        <w:rPr>
          <w:rFonts w:ascii="Bookman Old Style" w:hAnsi="Bookman Old Style"/>
        </w:rPr>
      </w:pPr>
      <w:r w:rsidRPr="00B31819">
        <w:rPr>
          <w:rFonts w:ascii="Bookman Old Style" w:hAnsi="Bookman Old Style"/>
        </w:rPr>
        <w:t>Αξιοποίηση και προσαρμογή των υποστηρικτικών τεχνολογιών του ΙΕΛ / ΕΚ «Αθηνά» για άτομα με προβλήματα ακοής, έτσι ώστε να υποβοηθηθεί η πρόσβαση των ατόμων αυτών στο περιεχόμενο των ιστοσελίδων της Ψηφιακής Εκπαιδευτικής Πλατφόρμας και του Φωτόδενδρου.</w:t>
      </w:r>
    </w:p>
    <w:p w:rsidR="00F8755E" w:rsidRPr="0011759E" w:rsidRDefault="00F8755E" w:rsidP="00EB279F">
      <w:pPr>
        <w:pStyle w:val="bullet1"/>
        <w:rPr>
          <w:rFonts w:ascii="Bookman Old Style" w:hAnsi="Bookman Old Style"/>
        </w:rPr>
      </w:pPr>
      <w:r w:rsidRPr="00B31819">
        <w:rPr>
          <w:rFonts w:ascii="Bookman Old Style" w:hAnsi="Bookman Old Style"/>
        </w:rPr>
        <w:t xml:space="preserve">Σχεδίαση, ανάπτυξη και ενσωμάτωση ψηφιακών υπηρεσιών γλωσσικής τεχνολογίας του ΙΕΛ / ΕΚ «Αθηνά» στην Ψηφιακή Εκπαιδευτική Πλατφόρμα και στο Φωτόδενδρο με στόχο την παραγωγή βελτιωμένων μηχανισμών αναζήτησης και ανάκτησης πολυμεσικής πληροφορίας. </w:t>
      </w:r>
    </w:p>
    <w:p w:rsidR="00F8755E" w:rsidRPr="00926A20" w:rsidRDefault="00F8755E" w:rsidP="00EB279F">
      <w:pPr>
        <w:rPr>
          <w:b/>
        </w:rPr>
      </w:pPr>
      <w:r w:rsidRPr="00926A20">
        <w:rPr>
          <w:b/>
        </w:rPr>
        <w:t>ΙΝΣΤΙΤΟΥΤΟ ΕΚΠΑΙΔΕΥΤΙΚΗΣ ΠΟΛΙΤΙΚΗΣ ( ΙΕΠ )</w:t>
      </w:r>
    </w:p>
    <w:p w:rsidR="00F8755E" w:rsidRPr="0011759E" w:rsidRDefault="00F8755E" w:rsidP="00EB279F">
      <w:pPr>
        <w:pStyle w:val="bullet1"/>
        <w:rPr>
          <w:rFonts w:ascii="Bookman Old Style" w:hAnsi="Bookman Old Style"/>
        </w:rPr>
      </w:pPr>
      <w:r w:rsidRPr="00B31819">
        <w:rPr>
          <w:rFonts w:ascii="Bookman Old Style" w:hAnsi="Bookman Old Style"/>
        </w:rPr>
        <w:t>Σύνταξη αναλυτικών οδηγιών για την επιλογή και τον παιδαγωγικό μετασχολιασμό πολιτισμικού ψηφιακού περιεχομένου με στόχο την αξιοποίησή του στην εκπαίδευση.</w:t>
      </w:r>
    </w:p>
    <w:p w:rsidR="00F8755E" w:rsidRPr="0011759E" w:rsidRDefault="00F8755E" w:rsidP="00EB279F">
      <w:pPr>
        <w:pStyle w:val="bullet1"/>
        <w:rPr>
          <w:rFonts w:ascii="Bookman Old Style" w:hAnsi="Bookman Old Style"/>
        </w:rPr>
      </w:pPr>
      <w:r w:rsidRPr="00B31819">
        <w:rPr>
          <w:rFonts w:ascii="Bookman Old Style" w:hAnsi="Bookman Old Style"/>
        </w:rPr>
        <w:t>Επιλογή και εμπλουτισμός με εκπαιδευτικά μεταδεδομένα υπάρχοντος ψηφιακού περιεχομένου από συλλογές πολιτισμικών φορέων (μουσεία, βιβλιοθήκες, οπτικοακουστικά αρχεία κλπ) με στόχο τη δημοσίευσή τους στον Πανελλήνιο  Συσσωρευτή Εκπαιδευτικών Μεταδεδομένων «Φωτόδεντρο»</w:t>
      </w:r>
    </w:p>
    <w:p w:rsidR="00F8755E" w:rsidRPr="00926A20" w:rsidRDefault="00F8755E" w:rsidP="00DF717A">
      <w:pPr>
        <w:pStyle w:val="3"/>
        <w:spacing w:before="0" w:after="0" w:line="288" w:lineRule="auto"/>
        <w:ind w:left="0"/>
        <w:jc w:val="both"/>
        <w:rPr>
          <w:rFonts w:ascii="Bookman Old Style" w:hAnsi="Bookman Old Style"/>
          <w:lang w:val="el-GR"/>
        </w:rPr>
      </w:pPr>
    </w:p>
    <w:p w:rsidR="00F8755E" w:rsidRPr="009F4280" w:rsidRDefault="00F8755E" w:rsidP="009F4280">
      <w:pPr>
        <w:shd w:val="clear" w:color="auto" w:fill="E0E0E0"/>
        <w:rPr>
          <w:b/>
        </w:rPr>
      </w:pPr>
      <w:r w:rsidRPr="00075E32">
        <w:rPr>
          <w:rFonts w:cs="Arial"/>
          <w:b/>
        </w:rPr>
        <w:t>Ελληνόγλωσση Πρωτοβάθμια και Δευτεροβάθμια Διαπολιτισμική Εκπαίδευση στη Διασπορά</w:t>
      </w:r>
    </w:p>
    <w:p w:rsidR="00F8755E" w:rsidRPr="009F4280" w:rsidRDefault="00F8755E" w:rsidP="009F4280">
      <w:pPr>
        <w:tabs>
          <w:tab w:val="left" w:pos="1155"/>
        </w:tabs>
        <w:rPr>
          <w:szCs w:val="20"/>
        </w:rPr>
      </w:pPr>
      <w:r w:rsidRPr="00643972">
        <w:rPr>
          <w:szCs w:val="20"/>
        </w:rPr>
        <w:t xml:space="preserve">Η Πράξη αναφέρεται στη διαμόρφωση ενός πλαισίου ενίσχυσης της ελληνικής γλώσσας και του πολιτισμού της διασποράς στην πρωτοβάθμια και δευτεροβάθμια εκπαίδευση μέσα από συμβατικές και ηλεκτρονικές κοινότητες μάθησης όπως δίκτυα σχολείων, επαγγελματικές κοινότητες πρακτικής (δίκτυα εκπαιδευτικών), αλλά και εκπαιδευτικά και επιμορφωτικά προγράμματα. </w:t>
      </w:r>
    </w:p>
    <w:p w:rsidR="00F8755E" w:rsidRPr="00643972" w:rsidRDefault="00F8755E" w:rsidP="009F4280">
      <w:pPr>
        <w:tabs>
          <w:tab w:val="left" w:pos="1155"/>
        </w:tabs>
        <w:rPr>
          <w:szCs w:val="20"/>
        </w:rPr>
      </w:pPr>
      <w:r w:rsidRPr="00643972">
        <w:rPr>
          <w:szCs w:val="20"/>
        </w:rPr>
        <w:t xml:space="preserve">Βασικό μέσο επίτευξης της Πράξης αυτής είναι η αξιοποίηση στο έπακρο των δυνατοτήτων που παρέχουν οι Νέες Τεχνολογίες για τη συγκρότηση, λειτουργία, διαχείριση και βιωσιμότητα των ανωτέρω δράσεων λαμβάνοντας υπόψη τις ιδιαιτερότητες των κοινοτήτων της διασποράς λόγω του γεωπολιτικού, κοινωνικο-οικονομικού, εκπαιδευτικού και πολιτισμικού περιβάλλοντος, στο οποίο διαβιούν. Βασικό πεδίο εφαρμογής αποτελούν οι φορείς εκπαίδευσης της ελληνικής γλώσσας και του πολιτισμού, που αποτελούν ζωντανούς οργανισμούς μάθησης. </w:t>
      </w:r>
    </w:p>
    <w:p w:rsidR="00F8755E" w:rsidRPr="002859E0" w:rsidRDefault="00F8755E" w:rsidP="002859E0">
      <w:pPr>
        <w:tabs>
          <w:tab w:val="left" w:pos="1155"/>
        </w:tabs>
        <w:rPr>
          <w:szCs w:val="20"/>
        </w:rPr>
      </w:pPr>
      <w:r>
        <w:rPr>
          <w:szCs w:val="20"/>
        </w:rPr>
        <w:t xml:space="preserve">Το έργο βρίσκεται σε πλήρη και ομαλή εξέλιξη. Στο πλαίσιο της πράξης και μέχρι το τέλος του 2013 βρίσκεται σε εξέλιξη η παραγωγή υλικού για τη διδασκαλία της ελληνικής ως δεύτερης και ως ξένης γλώσσας καθώς και Στοιχείων Ιστορίας και Πολιτισμού στο περιβάλλον ηλεκτρονικής μάθησης (ΕΠΙΠΕΔΑ Α1, Α2, Β1, Β2) ομογενών εκπαιδευτικών, επιμόρφωσης Ομογενών Εκπαιδευτικών στην Ελλάδα, καθώς και τηλεπιμόρφωση. </w:t>
      </w:r>
    </w:p>
    <w:p w:rsidR="00F8755E" w:rsidRDefault="00F8755E" w:rsidP="002859E0">
      <w:pPr>
        <w:tabs>
          <w:tab w:val="left" w:pos="1155"/>
        </w:tabs>
        <w:rPr>
          <w:szCs w:val="20"/>
        </w:rPr>
      </w:pPr>
      <w:r>
        <w:rPr>
          <w:szCs w:val="20"/>
        </w:rPr>
        <w:t>Επίσης βρίσκεται σε εξέλιξη ο τεχνολογικός και παιδαγωγικός σχεδιασμός της πλατφόρμας, η οποία θα αποτελεί μέρος της Εκπαιδευτικής Πύλης Διαπολιτισμικής Εκπαίδευσης του ΥΠΔΒΜΘ συνδέοντας τους ήδη υπάρχοντες χρήστες με την νέα αυτή υπηρεσία, ώστε να μπορούν εύκολα και άμεσα να συμμετέχουν στην εκπαιδευτική διαδικασία. Η συνέχεια του έργου το 2014 θα δώσει τον απαιτούμενο χρόνο, για να προχωρήσουν οι εργασίες που θα οδηγήσουν σε μια έκδοση της πλατφόρμας που να πλησιάζει σε μεγάλο βαθμό το τελικό επιθυμητό αποτέλεσμα.</w:t>
      </w:r>
    </w:p>
    <w:p w:rsidR="00F8755E" w:rsidRPr="002859E0" w:rsidRDefault="00F8755E" w:rsidP="002859E0">
      <w:pPr>
        <w:rPr>
          <w:rFonts w:cs="Calibri"/>
        </w:rPr>
      </w:pPr>
      <w:r>
        <w:t>Επιπρόσθετα, από το 2012 σχεδιάστηκε και λειτουργεί η «Πύλη Ηλεκτρονικής Μάθησης» (</w:t>
      </w:r>
      <w:hyperlink r:id="rId25" w:history="1">
        <w:r>
          <w:rPr>
            <w:rStyle w:val="Hyperlink"/>
          </w:rPr>
          <w:t>http://elearning.edc.uoc.gr/moodle</w:t>
        </w:r>
      </w:hyperlink>
      <w:r>
        <w:t>) η οποία περιλαμβάνει δύο περιβάλλοντα (μαθητή και εκπαιδευτικού) τα οποία βρίσκονται σε δυναμική αλληλεπίδραση στο πλαίσιο του Συνδυαστικού Δυναμικού Μοντέλου Μάθησης. Τα περιβάλλοντα αυτά υποστηρίζουν μαθητή και εκπαιδευτικό στη διαφοροποίηση και εξατομίκευση της μάθησης και διδασκαλίας. Τ</w:t>
      </w:r>
      <w:r>
        <w:rPr>
          <w:rFonts w:cs="Calibri"/>
        </w:rPr>
        <w:t>όσο ο σχεδιασμός όσο και η πλατφόρμα έχουν σε πρώτη έκδοση ολοκληρωθεί και είναι ήδη σε λειτουργία.</w:t>
      </w:r>
    </w:p>
    <w:p w:rsidR="00F8755E" w:rsidRPr="00E74BF7" w:rsidRDefault="00F8755E" w:rsidP="002859E0">
      <w:r>
        <w:rPr>
          <w:rFonts w:cs="Calibri"/>
        </w:rPr>
        <w:t>Στο μέλλον το κύριο βάρος των εργασιών θα αφορά σε συμπληρώσεις και βελτιώσεις του συστήματος, με βάση και τα αποτελέσματα της εφαρμογής του όλου περιβάλλοντος Κοινοτήτων Μάθησης και τη διασύνδεσή τους με την πλατφόρμα του Ινστιτούτου ΔΙΟΦΑΝΤΟΣ</w:t>
      </w:r>
      <w:r w:rsidRPr="00E74BF7">
        <w:rPr>
          <w:rFonts w:cs="Calibri"/>
        </w:rPr>
        <w:t>.</w:t>
      </w:r>
    </w:p>
    <w:p w:rsidR="00F8755E" w:rsidRPr="009F4280" w:rsidRDefault="00F8755E" w:rsidP="00DF717A">
      <w:pPr>
        <w:pStyle w:val="3"/>
        <w:spacing w:before="0" w:after="0" w:line="288" w:lineRule="auto"/>
        <w:ind w:left="0"/>
        <w:jc w:val="both"/>
        <w:rPr>
          <w:rFonts w:ascii="Bookman Old Style" w:hAnsi="Bookman Old Style"/>
          <w:lang w:val="el-GR"/>
        </w:rPr>
      </w:pPr>
    </w:p>
    <w:p w:rsidR="00F8755E" w:rsidRPr="00AC73E3" w:rsidRDefault="00F8755E" w:rsidP="00671877">
      <w:pPr>
        <w:ind w:left="360" w:right="-47" w:hanging="360"/>
        <w:rPr>
          <w:rFonts w:cs="Arial"/>
          <w:b/>
          <w:color w:val="0000FF"/>
        </w:rPr>
      </w:pPr>
      <w:r w:rsidRPr="00AC73E3">
        <w:rPr>
          <w:rFonts w:cs="Arial"/>
          <w:b/>
          <w:color w:val="0000FF"/>
        </w:rPr>
        <w:t>Ε. ΕΝΙΣΧΥΣΗ ΠΡΟΣΒΑΣΗΣ ΚΑΙ ΤΗΣ ΣΥΜΜΕΤΟΧΗΣ ΟΛΩΝ ΣΤΟ ΕΚΠΑΙΔΕΥΤΙΚΟ ΣΥΣΤΗΜΑ</w:t>
      </w:r>
    </w:p>
    <w:p w:rsidR="00F8755E" w:rsidRPr="0072432A" w:rsidRDefault="00F8755E" w:rsidP="00973643">
      <w:pPr>
        <w:shd w:val="clear" w:color="auto" w:fill="E0E0E0"/>
        <w:rPr>
          <w:b/>
        </w:rPr>
      </w:pPr>
      <w:r w:rsidRPr="008B4734">
        <w:rPr>
          <w:b/>
        </w:rPr>
        <w:t>Διαπολιτισμική Εκπαίδευση</w:t>
      </w:r>
    </w:p>
    <w:p w:rsidR="00F8755E" w:rsidRPr="00490106" w:rsidRDefault="00F8755E" w:rsidP="00671877">
      <w:pPr>
        <w:rPr>
          <w:rFonts w:cs="Arial"/>
        </w:rPr>
      </w:pPr>
      <w:r w:rsidRPr="00AC73E3">
        <w:rPr>
          <w:rFonts w:cs="Arial"/>
        </w:rPr>
        <w:t>Οι υλοποιούμενες δράσεις αφορούν και τις τρεις βαθμίδες της εκπαίδευσης: την προσχολική, την πρωτοβάθμια και την δευτεροβάθμια (Γυμνάσια, Λύκεια) εκπαίδευση, στοχεύουν στην καταπολέμηση της σχολικής αποτυχίας και διαρροής των μαθητών που προέρχονται από ευπαθείς κοινωνικές ομάδες (παλιννοστούντες, αλλοδαποί, ευπαθείς κοινωνικές ομάδες, μουσουλμανική μειονότητα Θράκης, μετακινούμενοι, κοινωνικά αποκλεισμένοι και άποροι μαθητές, κλπ.) και των ατόμων με ειδικές ανάγκες, καθώς και την παροχή εκπαίδευσης σε ενήλικες που δεν είχαν την ευκαιρία ολοκλήρωσης της βασικής τους εκπαίδευσης.</w:t>
      </w:r>
    </w:p>
    <w:p w:rsidR="00F8755E" w:rsidRPr="00AC73E3" w:rsidRDefault="00F8755E" w:rsidP="00671877">
      <w:pPr>
        <w:rPr>
          <w:rFonts w:cs="Arial"/>
        </w:rPr>
      </w:pPr>
      <w:r w:rsidRPr="00AC73E3">
        <w:rPr>
          <w:rFonts w:cs="Arial"/>
        </w:rPr>
        <w:t xml:space="preserve">Για την  ένταξη των μαθητών που προέρχονται από ευπαθείς κοινωνικές ομάδες χρηματοδοτούνται οι ακόλουθες  δράσεις: </w:t>
      </w:r>
    </w:p>
    <w:p w:rsidR="00F8755E" w:rsidRDefault="00F8755E" w:rsidP="00BE223F">
      <w:pPr>
        <w:numPr>
          <w:ilvl w:val="0"/>
          <w:numId w:val="53"/>
        </w:numPr>
        <w:tabs>
          <w:tab w:val="clear" w:pos="1077"/>
        </w:tabs>
        <w:spacing w:before="0" w:line="240" w:lineRule="auto"/>
        <w:ind w:left="584"/>
        <w:rPr>
          <w:rFonts w:cs="Arial"/>
        </w:rPr>
      </w:pPr>
      <w:r w:rsidRPr="00AC73E3">
        <w:rPr>
          <w:rFonts w:cs="Arial"/>
        </w:rPr>
        <w:t xml:space="preserve">Ενδοσχολικές ενισχυτικές παρεμβάσεις  </w:t>
      </w:r>
    </w:p>
    <w:p w:rsidR="00F8755E" w:rsidRDefault="00F8755E" w:rsidP="00BE223F">
      <w:pPr>
        <w:numPr>
          <w:ilvl w:val="0"/>
          <w:numId w:val="53"/>
        </w:numPr>
        <w:tabs>
          <w:tab w:val="clear" w:pos="1077"/>
        </w:tabs>
        <w:spacing w:before="0" w:line="240" w:lineRule="auto"/>
        <w:ind w:left="584"/>
        <w:rPr>
          <w:rFonts w:cs="Arial"/>
        </w:rPr>
      </w:pPr>
      <w:r w:rsidRPr="00AC73E3">
        <w:rPr>
          <w:rFonts w:cs="Arial"/>
        </w:rPr>
        <w:t>Ενέργειες επέκτασης και συντονισμού του δικτύου των σχολικών μονάδων</w:t>
      </w:r>
    </w:p>
    <w:p w:rsidR="00F8755E" w:rsidRDefault="00F8755E" w:rsidP="00BE223F">
      <w:pPr>
        <w:numPr>
          <w:ilvl w:val="0"/>
          <w:numId w:val="53"/>
        </w:numPr>
        <w:tabs>
          <w:tab w:val="clear" w:pos="1077"/>
        </w:tabs>
        <w:spacing w:before="0" w:line="240" w:lineRule="auto"/>
        <w:ind w:left="584"/>
        <w:rPr>
          <w:rFonts w:cs="Arial"/>
        </w:rPr>
      </w:pPr>
      <w:r w:rsidRPr="00AC73E3">
        <w:rPr>
          <w:rFonts w:cs="Arial"/>
        </w:rPr>
        <w:t>Εκπόνηση και αναπαραγωγή εκπαιδευτικού και επιμορφωτικού υλικού</w:t>
      </w:r>
    </w:p>
    <w:p w:rsidR="00F8755E" w:rsidRDefault="00F8755E" w:rsidP="00BE223F">
      <w:pPr>
        <w:numPr>
          <w:ilvl w:val="0"/>
          <w:numId w:val="53"/>
        </w:numPr>
        <w:tabs>
          <w:tab w:val="clear" w:pos="1077"/>
        </w:tabs>
        <w:spacing w:before="0" w:line="240" w:lineRule="auto"/>
        <w:ind w:left="584"/>
        <w:rPr>
          <w:rFonts w:cs="Arial"/>
        </w:rPr>
      </w:pPr>
      <w:r w:rsidRPr="00AC73E3">
        <w:rPr>
          <w:rFonts w:cs="Arial"/>
        </w:rPr>
        <w:t>Επιμόρφωση και υποστήριξη των εκπαιδευτικών και των στελεχών της εκπαίδευσης</w:t>
      </w:r>
    </w:p>
    <w:p w:rsidR="00F8755E" w:rsidRDefault="00F8755E" w:rsidP="00BE223F">
      <w:pPr>
        <w:numPr>
          <w:ilvl w:val="0"/>
          <w:numId w:val="53"/>
        </w:numPr>
        <w:tabs>
          <w:tab w:val="clear" w:pos="1077"/>
        </w:tabs>
        <w:spacing w:before="0" w:line="240" w:lineRule="auto"/>
        <w:ind w:left="584"/>
        <w:rPr>
          <w:rFonts w:cs="Arial"/>
        </w:rPr>
      </w:pPr>
      <w:r w:rsidRPr="00AC73E3">
        <w:rPr>
          <w:rFonts w:cs="Arial"/>
        </w:rPr>
        <w:t>Ενέργειες ενημέρωσης, ευαισθητοποίησης και συμβουλευτικής</w:t>
      </w:r>
    </w:p>
    <w:p w:rsidR="00F8755E" w:rsidRDefault="00F8755E" w:rsidP="00671877">
      <w:pPr>
        <w:pStyle w:val="13"/>
        <w:tabs>
          <w:tab w:val="clear" w:pos="567"/>
          <w:tab w:val="left" w:pos="0"/>
        </w:tabs>
        <w:spacing w:line="288" w:lineRule="auto"/>
        <w:ind w:left="0" w:firstLine="0"/>
        <w:rPr>
          <w:rFonts w:ascii="Bookman Old Style" w:hAnsi="Bookman Old Style"/>
          <w:kern w:val="0"/>
          <w:lang w:eastAsia="en-US"/>
        </w:rPr>
      </w:pPr>
      <w:r w:rsidRPr="00B31819">
        <w:rPr>
          <w:rFonts w:ascii="Bookman Old Style" w:hAnsi="Bookman Old Style"/>
          <w:kern w:val="0"/>
          <w:lang w:eastAsia="en-US"/>
        </w:rPr>
        <w:t>Από τα προγράμματα που υλοποιούνται ενδεικτικά έχουν επωφεληθεί</w:t>
      </w:r>
      <w:r>
        <w:rPr>
          <w:rFonts w:ascii="Bookman Old Style" w:hAnsi="Bookman Old Style"/>
          <w:kern w:val="0"/>
          <w:lang w:eastAsia="en-US"/>
        </w:rPr>
        <w:t xml:space="preserve">, κατά μέσο ετήσιο, </w:t>
      </w:r>
      <w:r w:rsidRPr="00B31819">
        <w:rPr>
          <w:rFonts w:ascii="Bookman Old Style" w:hAnsi="Bookman Old Style"/>
          <w:kern w:val="0"/>
          <w:lang w:eastAsia="en-US"/>
        </w:rPr>
        <w:t xml:space="preserve"> περισσότεροι από </w:t>
      </w:r>
      <w:r>
        <w:rPr>
          <w:rFonts w:ascii="Bookman Old Style" w:hAnsi="Bookman Old Style"/>
          <w:kern w:val="0"/>
          <w:lang w:eastAsia="en-US"/>
        </w:rPr>
        <w:t>39</w:t>
      </w:r>
      <w:r w:rsidRPr="00B31819">
        <w:rPr>
          <w:rFonts w:ascii="Bookman Old Style" w:hAnsi="Bookman Old Style"/>
          <w:kern w:val="0"/>
          <w:lang w:eastAsia="en-US"/>
        </w:rPr>
        <w:t xml:space="preserve">.000 άτομα ευπαθών κοινωνικών ομάδων (εκ των οποίων περίπου 13.500 Ρομά, </w:t>
      </w:r>
      <w:r>
        <w:rPr>
          <w:rFonts w:ascii="Bookman Old Style" w:hAnsi="Bookman Old Style"/>
          <w:kern w:val="0"/>
          <w:lang w:eastAsia="en-US"/>
        </w:rPr>
        <w:t xml:space="preserve">16.640 </w:t>
      </w:r>
      <w:r w:rsidRPr="00B31819">
        <w:rPr>
          <w:rFonts w:ascii="Bookman Old Style" w:hAnsi="Bookman Old Style"/>
          <w:kern w:val="0"/>
          <w:lang w:eastAsia="en-US"/>
        </w:rPr>
        <w:t>Παλιννοστούντες</w:t>
      </w:r>
      <w:r>
        <w:rPr>
          <w:rFonts w:ascii="Bookman Old Style" w:hAnsi="Bookman Old Style"/>
          <w:kern w:val="0"/>
          <w:lang w:eastAsia="en-US"/>
        </w:rPr>
        <w:t>,</w:t>
      </w:r>
      <w:r w:rsidRPr="00B31819">
        <w:rPr>
          <w:rFonts w:ascii="Bookman Old Style" w:hAnsi="Bookman Old Style"/>
          <w:kern w:val="0"/>
          <w:lang w:eastAsia="en-US"/>
        </w:rPr>
        <w:t xml:space="preserve"> 6.</w:t>
      </w:r>
      <w:r>
        <w:rPr>
          <w:rFonts w:ascii="Bookman Old Style" w:hAnsi="Bookman Old Style"/>
          <w:kern w:val="0"/>
          <w:lang w:eastAsia="en-US"/>
        </w:rPr>
        <w:t>040</w:t>
      </w:r>
      <w:r w:rsidRPr="00B31819">
        <w:rPr>
          <w:rFonts w:ascii="Bookman Old Style" w:hAnsi="Bookman Old Style"/>
          <w:kern w:val="0"/>
          <w:lang w:eastAsia="en-US"/>
        </w:rPr>
        <w:t xml:space="preserve"> </w:t>
      </w:r>
      <w:r>
        <w:rPr>
          <w:rFonts w:ascii="Bookman Old Style" w:hAnsi="Bookman Old Style"/>
          <w:kern w:val="0"/>
          <w:lang w:eastAsia="en-US"/>
        </w:rPr>
        <w:t>μ</w:t>
      </w:r>
      <w:r w:rsidRPr="00B31819">
        <w:rPr>
          <w:rFonts w:ascii="Bookman Old Style" w:hAnsi="Bookman Old Style"/>
          <w:kern w:val="0"/>
          <w:lang w:eastAsia="en-US"/>
        </w:rPr>
        <w:t>ουσουλμανόπαιδες</w:t>
      </w:r>
      <w:r>
        <w:rPr>
          <w:rFonts w:ascii="Bookman Old Style" w:hAnsi="Bookman Old Style"/>
          <w:kern w:val="0"/>
          <w:lang w:eastAsia="en-US"/>
        </w:rPr>
        <w:t xml:space="preserve"> και 2.820 από άλλες ευάλωτες κοινωνικά ομάδες</w:t>
      </w:r>
      <w:r w:rsidRPr="00B31819">
        <w:rPr>
          <w:rFonts w:ascii="Bookman Old Style" w:hAnsi="Bookman Old Style"/>
          <w:kern w:val="0"/>
          <w:lang w:eastAsia="en-US"/>
        </w:rPr>
        <w:t>).</w:t>
      </w:r>
    </w:p>
    <w:p w:rsidR="00F8755E" w:rsidRPr="00490106" w:rsidRDefault="00F8755E" w:rsidP="00671877">
      <w:pPr>
        <w:pStyle w:val="13"/>
        <w:tabs>
          <w:tab w:val="clear" w:pos="567"/>
          <w:tab w:val="left" w:pos="0"/>
        </w:tabs>
        <w:spacing w:line="288" w:lineRule="auto"/>
        <w:ind w:left="0" w:firstLine="0"/>
        <w:rPr>
          <w:rFonts w:ascii="Bookman Old Style" w:hAnsi="Bookman Old Style"/>
          <w:kern w:val="0"/>
          <w:lang w:eastAsia="en-US"/>
        </w:rPr>
      </w:pPr>
    </w:p>
    <w:p w:rsidR="00F8755E" w:rsidRPr="00973643" w:rsidRDefault="00F8755E" w:rsidP="0034632A">
      <w:pPr>
        <w:shd w:val="clear" w:color="auto" w:fill="E0E0E0"/>
        <w:rPr>
          <w:b/>
        </w:rPr>
      </w:pPr>
      <w:r>
        <w:rPr>
          <w:b/>
        </w:rPr>
        <w:t>Ζώνες Εκπαιδευτικής Προτεραιότητας (ΖΕΠ)</w:t>
      </w:r>
    </w:p>
    <w:p w:rsidR="00F8755E" w:rsidRPr="0034632A" w:rsidRDefault="00F8755E" w:rsidP="0034632A">
      <w:pPr>
        <w:rPr>
          <w:rFonts w:cs="Calibri"/>
        </w:rPr>
      </w:pPr>
      <w:r w:rsidRPr="0034632A">
        <w:rPr>
          <w:rFonts w:cs="Calibri"/>
        </w:rPr>
        <w:t>Το έργο έχει ως σκοπό την υποστήριξη του θεσμού των Ζωνών Εκπαιδευτικής Προτεραιότητας, ο οποίος εφαρμόζεται σε περιοχές με χαμηλό συνολικό εκπαιδευτικό δείκτη, υψηλή σχολική διαρροή και χαμηλή πρόσβαση στην τριτοβάθμια εκπαίδευση, καθώς και χαμηλούς κοινωνικοοικονομικούς δείκτες, όπως χαμηλό συνθετικό δείκτη ευημερίας και ανάπτυξης και υψηλό δείκτη κινδύνου φτώχειας.  Ο θεσμός εισήχθη με το άρθρο 26 του Ν.3879/2010 και έχει στόχο την προώθηση της ισότιμης ένταξης στο εκπαιδευτικό σύστημα (ειδικά στην Πρωτοβάθμια και στη Δευτεροβάθμια Εκπαίδευση) των μαθητών από περιοχές με χαμηλούς εκπαιδευτικούς και κοινωνικοοικονομικούς δείκτες.</w:t>
      </w:r>
    </w:p>
    <w:p w:rsidR="00F8755E" w:rsidRPr="0034632A" w:rsidRDefault="00F8755E" w:rsidP="0034632A">
      <w:pPr>
        <w:rPr>
          <w:rFonts w:cs="Calibri"/>
        </w:rPr>
      </w:pPr>
      <w:r w:rsidRPr="0034632A">
        <w:rPr>
          <w:rFonts w:cs="Calibri"/>
        </w:rPr>
        <w:t>Περιοχές με τα ως άνω χαρακτηριστικά, ορίζονται με υπουργική απόφαση σύμφωνα με το άρθρο 26 του Ν. 3879/2010 ως Ζώνες Εκπαιδευτικής Προτεραιότητας (ΖΕΠ), στις οποίες εντάσσονται σχολεία Πρωτοβάθμιας και Δευτεροβάθμιας Εκπαίδευσης. ΖΕΠ συνιστώνται  σε περιοχές όπου οι βασικοί δείκτες της σχολικής ένταξης (π.χ. Συνθετικός δείκτης ευημερίας και ανάπτυξης, Δείκτης επιπέδου εκπαίδευσης για ενήλικες 33-43 ετών, Δείκτης κινδύνου φτώχειας, Συνολικός εκπαιδευτικός δείκτης) είναι χαμηλοί καθώς και σε δίκτυα σχολείων στα οποία υπάρχει σημαντική συμμετοχή ειδικών ομάδων μαθητών (αλλοδαπών, ρομά ή μειονοτικών πληθυσμών κλπ). Οι ΖΕΠ συντελούν στην αναβάθμιση της εκπαίδευσης του μαθητικού πληθυσμού τους και αποτελούν στοιχείο παρακίνησης των μαθητών ως εκπαιδευτικός πόλος έλξης.</w:t>
      </w:r>
    </w:p>
    <w:p w:rsidR="00F8755E" w:rsidRDefault="00F8755E" w:rsidP="00E36870">
      <w:pPr>
        <w:numPr>
          <w:ilvl w:val="0"/>
          <w:numId w:val="81"/>
        </w:numPr>
        <w:spacing w:before="120" w:line="240" w:lineRule="auto"/>
        <w:rPr>
          <w:rFonts w:cs="Calibri"/>
        </w:rPr>
      </w:pPr>
      <w:r w:rsidRPr="0034632A">
        <w:rPr>
          <w:rFonts w:cs="Calibri"/>
        </w:rPr>
        <w:t xml:space="preserve">Οι ΖΕΠ βασίζονται στη λογική της θετικής διάκρισης – επενδύονται επιπλέον πόροι ανθρώπινοι και οικονομικοί στις περιοχές με χαμηλούς δείκτες για να ξεπεράσουν οι μαθητές τα εμπόδια που αντιμετωπίζουν στην εκπαίδευση για οικονομικούς, κοινωνικούς, πολιτισμικούς λόγους.  </w:t>
      </w:r>
    </w:p>
    <w:p w:rsidR="00F8755E" w:rsidRDefault="00F8755E" w:rsidP="00E36870">
      <w:pPr>
        <w:numPr>
          <w:ilvl w:val="0"/>
          <w:numId w:val="81"/>
        </w:numPr>
        <w:spacing w:before="120" w:line="240" w:lineRule="auto"/>
        <w:rPr>
          <w:rFonts w:cs="Calibri"/>
        </w:rPr>
      </w:pPr>
      <w:r w:rsidRPr="0034632A">
        <w:rPr>
          <w:rFonts w:cs="Calibri"/>
        </w:rPr>
        <w:t>Οι ΖΕΠ προωθούν μια ολιστική προσέγγιση για την εκπαίδευση – η εκπαίδευση δεν περιορίζεται στη διαδικασία της διδασκαλίας και της μάθησης στο σχολικό χώρο αλλά περιλαμβάνει και υποστήριξη στην τοπική κοινωνία και από την τοπική κοινωνία.</w:t>
      </w:r>
    </w:p>
    <w:p w:rsidR="00F8755E" w:rsidRDefault="00F8755E" w:rsidP="00E36870">
      <w:pPr>
        <w:numPr>
          <w:ilvl w:val="0"/>
          <w:numId w:val="81"/>
        </w:numPr>
        <w:spacing w:before="120" w:line="240" w:lineRule="auto"/>
        <w:rPr>
          <w:rFonts w:cs="Calibri"/>
        </w:rPr>
      </w:pPr>
      <w:r w:rsidRPr="0034632A">
        <w:rPr>
          <w:rFonts w:cs="Calibri"/>
        </w:rPr>
        <w:t>Οι ΖΕΠ αποτελούν προσπάθεια να δημιουργηθεί ένας μόνιμος θεσμός στο πλαίσιο του ελληνικού εκπαιδευτικού συστήματος στον οποίο θα μπορούν να εντάσσονται περιοχές και σχολεία Ευάλωτων Κοινωνικών Ομάδων (ΕΚΟ) με βάση τις τοπικές ανάγκες.</w:t>
      </w:r>
    </w:p>
    <w:p w:rsidR="00F8755E" w:rsidRPr="0034632A" w:rsidRDefault="00F8755E" w:rsidP="0034632A">
      <w:pPr>
        <w:rPr>
          <w:rFonts w:cs="Calibri"/>
        </w:rPr>
      </w:pPr>
      <w:r w:rsidRPr="0034632A">
        <w:rPr>
          <w:rFonts w:cs="Calibri"/>
        </w:rPr>
        <w:t>Στόχος είναι:</w:t>
      </w:r>
    </w:p>
    <w:p w:rsidR="00F8755E" w:rsidRDefault="00F8755E" w:rsidP="00E36870">
      <w:pPr>
        <w:numPr>
          <w:ilvl w:val="1"/>
          <w:numId w:val="80"/>
        </w:numPr>
        <w:spacing w:before="120" w:line="240" w:lineRule="auto"/>
        <w:rPr>
          <w:rFonts w:cs="Calibri"/>
        </w:rPr>
      </w:pPr>
      <w:r w:rsidRPr="0034632A">
        <w:rPr>
          <w:rFonts w:cs="Calibri"/>
        </w:rPr>
        <w:t>η ανάπτυξη Ολοκληρωμένων και Ευέλικτων Εκπαιδευτικών Προγραμμάτων για τη Σχολική Επιτυχία μαθητών προερχόμενων από ΕΚΟ</w:t>
      </w:r>
    </w:p>
    <w:p w:rsidR="00F8755E" w:rsidRDefault="00F8755E" w:rsidP="00E36870">
      <w:pPr>
        <w:numPr>
          <w:ilvl w:val="1"/>
          <w:numId w:val="80"/>
        </w:numPr>
        <w:spacing w:before="120" w:line="240" w:lineRule="auto"/>
        <w:rPr>
          <w:rFonts w:cs="Calibri"/>
        </w:rPr>
      </w:pPr>
      <w:r w:rsidRPr="0034632A">
        <w:rPr>
          <w:rFonts w:cs="Calibri"/>
        </w:rPr>
        <w:t>η πραγματοποίηση εκπαιδευτικών δράσεων διαφοροποιημένης συνεκπαίδευσης σε εναλλακτικά περιβάλλοντα μάθησης στο Νηπιαγωγείο, το Δημοτικό και το Γυμνάσιο για την επίτευξη των σκοπών μάθησης και ολόπλευρης ανάπτυξης της υποχρεωτικής εκπαίδευσης</w:t>
      </w:r>
    </w:p>
    <w:p w:rsidR="00F8755E" w:rsidRDefault="00F8755E" w:rsidP="00E36870">
      <w:pPr>
        <w:numPr>
          <w:ilvl w:val="1"/>
          <w:numId w:val="80"/>
        </w:numPr>
        <w:spacing w:before="120" w:line="240" w:lineRule="auto"/>
        <w:rPr>
          <w:rFonts w:cs="Calibri"/>
        </w:rPr>
      </w:pPr>
      <w:r w:rsidRPr="0034632A">
        <w:rPr>
          <w:rFonts w:cs="Calibri"/>
        </w:rPr>
        <w:t xml:space="preserve">η ενίσχυση των γλωσσικών και γνωστικών ικανοτήτων μάθησης και ανάπτυξης για να διασφαλισθούν η σχολική επιτυχία και η παροχή ίσων ευκαιριών μάθησης σε όλους τους μαθητές ανεξαρτήτως κοινωνικο-οικονομικής και πολιτισμικής προέλευσης </w:t>
      </w:r>
    </w:p>
    <w:p w:rsidR="00F8755E" w:rsidRDefault="00F8755E" w:rsidP="00E36870">
      <w:pPr>
        <w:numPr>
          <w:ilvl w:val="1"/>
          <w:numId w:val="80"/>
        </w:numPr>
        <w:spacing w:before="120" w:line="240" w:lineRule="auto"/>
        <w:rPr>
          <w:rFonts w:cs="Calibri"/>
        </w:rPr>
      </w:pPr>
      <w:r w:rsidRPr="0034632A">
        <w:rPr>
          <w:rFonts w:cs="Calibri"/>
        </w:rPr>
        <w:t>η διευκόλυνση της μετάβασης από το Νηπιαγωγείο στο Δημοτικό και από το Δημοτικό στο Γυμνάσιο και της ομαλής προσαρμογής  των παιδιών στο σχολείο υποδοχής</w:t>
      </w:r>
    </w:p>
    <w:p w:rsidR="00F8755E" w:rsidRDefault="00F8755E" w:rsidP="00E36870">
      <w:pPr>
        <w:numPr>
          <w:ilvl w:val="1"/>
          <w:numId w:val="80"/>
        </w:numPr>
        <w:spacing w:before="120" w:line="240" w:lineRule="auto"/>
        <w:rPr>
          <w:rFonts w:cs="Calibri"/>
        </w:rPr>
      </w:pPr>
      <w:r w:rsidRPr="0034632A">
        <w:rPr>
          <w:rFonts w:cs="Calibri"/>
        </w:rPr>
        <w:t>η πρόληψη και η αντιμετώπιση των κοινωνικών φαινομένων της σχολικής αποτυχίας, της σχολικής βίας και της πρόωρης εγκατάλειψης του σχολείου</w:t>
      </w:r>
    </w:p>
    <w:p w:rsidR="00F8755E" w:rsidRDefault="00F8755E" w:rsidP="00E36870">
      <w:pPr>
        <w:numPr>
          <w:ilvl w:val="1"/>
          <w:numId w:val="80"/>
        </w:numPr>
        <w:spacing w:before="120" w:line="240" w:lineRule="auto"/>
        <w:rPr>
          <w:rFonts w:cs="Calibri"/>
        </w:rPr>
      </w:pPr>
      <w:r w:rsidRPr="0034632A">
        <w:rPr>
          <w:rFonts w:cs="Calibri"/>
        </w:rPr>
        <w:t>η ανάπτυξη της συνεργασίας των σχολείων σε κάθε Ζώνη Εκπαιδευτικής Προτεραιότητας τόσο μεταξύ των σχολείων της αυτής βαθμίδας όσο και μεταξύ των βαθμίδων της υποχρεωτικής εκπαίδευσης, αλλά και μεταξύ σχολείων και τοπικής κοινότητας</w:t>
      </w:r>
    </w:p>
    <w:p w:rsidR="00F8755E" w:rsidRDefault="00F8755E" w:rsidP="00E36870">
      <w:pPr>
        <w:numPr>
          <w:ilvl w:val="1"/>
          <w:numId w:val="80"/>
        </w:numPr>
        <w:spacing w:before="120" w:line="240" w:lineRule="auto"/>
        <w:rPr>
          <w:rFonts w:cs="Calibri"/>
        </w:rPr>
      </w:pPr>
      <w:r w:rsidRPr="0034632A">
        <w:rPr>
          <w:rFonts w:cs="Calibri"/>
        </w:rPr>
        <w:t>η αναβάθμιση υποδομών και εκπαιδευτικών παραμέτρων του σχολικού περιβάλλοντος</w:t>
      </w:r>
    </w:p>
    <w:p w:rsidR="00F8755E" w:rsidRDefault="00F8755E" w:rsidP="00E36870">
      <w:pPr>
        <w:pStyle w:val="13"/>
        <w:numPr>
          <w:ilvl w:val="1"/>
          <w:numId w:val="80"/>
        </w:numPr>
        <w:tabs>
          <w:tab w:val="left" w:pos="0"/>
        </w:tabs>
        <w:spacing w:line="288" w:lineRule="auto"/>
        <w:rPr>
          <w:rFonts w:ascii="Bookman Old Style" w:hAnsi="Bookman Old Style"/>
          <w:kern w:val="0"/>
          <w:lang w:eastAsia="en-US"/>
        </w:rPr>
      </w:pPr>
      <w:r w:rsidRPr="0034632A">
        <w:rPr>
          <w:rFonts w:ascii="Bookman Old Style" w:hAnsi="Bookman Old Style" w:cs="Calibri"/>
        </w:rPr>
        <w:t>η ανάπτυξη του δικτύου προσχολικής αγωγής για την έγκαιρη αντισταθμιστική παρέμβαση στα προνήπια των ΖΕΠ μέσω βρεφονηπιακών και παιδικών σταθμών.</w:t>
      </w:r>
    </w:p>
    <w:p w:rsidR="00F8755E" w:rsidRDefault="00F8755E" w:rsidP="00D134AD">
      <w:pPr>
        <w:spacing w:before="120" w:after="0" w:line="240" w:lineRule="auto"/>
        <w:rPr>
          <w:rFonts w:cs="Arial"/>
        </w:rPr>
      </w:pPr>
    </w:p>
    <w:p w:rsidR="00F8755E" w:rsidRPr="00926A20" w:rsidRDefault="00F8755E" w:rsidP="00AA53EB">
      <w:r w:rsidRPr="00926A20">
        <w:t>Κατά τα σχολικά έτη 2012-13 και 2013-14:</w:t>
      </w:r>
    </w:p>
    <w:p w:rsidR="00F8755E" w:rsidRPr="0011759E" w:rsidRDefault="00F8755E" w:rsidP="00AA53EB">
      <w:pPr>
        <w:pStyle w:val="bullet1"/>
        <w:rPr>
          <w:rFonts w:ascii="Bookman Old Style" w:hAnsi="Bookman Old Style"/>
        </w:rPr>
      </w:pPr>
      <w:r w:rsidRPr="00B31819">
        <w:rPr>
          <w:rFonts w:ascii="Bookman Old Style" w:hAnsi="Bookman Old Style"/>
        </w:rPr>
        <w:t>Εφαρμόστηκαν τα  Ωρολόγια Προγράμματα στα Νηπιαγωγεία και Δημοτικά Σχολεία των πιλοτικών- πειραματικών ΖΕΠ</w:t>
      </w:r>
    </w:p>
    <w:p w:rsidR="00F8755E" w:rsidRPr="00906D5D" w:rsidRDefault="00F8755E" w:rsidP="00AA53EB">
      <w:pPr>
        <w:pStyle w:val="bullet1"/>
        <w:rPr>
          <w:rFonts w:ascii="Bookman Old Style" w:hAnsi="Bookman Old Style"/>
        </w:rPr>
      </w:pPr>
      <w:r w:rsidRPr="00906D5D">
        <w:rPr>
          <w:rFonts w:ascii="Bookman Old Style" w:hAnsi="Bookman Old Style"/>
        </w:rPr>
        <w:t xml:space="preserve">  Πραγματοποιήθηκαν οι απαραίτητες προσλήψεις εκπαιδευτικών για την υποστήριξη των επιπλέον αναγκών των νέων Ωρολογίων προγραμμάτων: επέκταση υποχρεωτικού ωραρίου, συνεκπαίδευση, ολοήμερο πρόγραμμα (περίπου 62 εκπαιδευτικοί το σχολικό έτος 2012-13 και 46 εκπαιδευτικοί το σχολικό έτος 2013-14 με σύμβαση εργασίας ιδιωτικού δικαίου ορισμένου χρόνου) </w:t>
      </w:r>
    </w:p>
    <w:p w:rsidR="00F8755E" w:rsidRPr="00906D5D" w:rsidRDefault="00F8755E" w:rsidP="00AA53EB">
      <w:pPr>
        <w:pStyle w:val="bullet1"/>
        <w:rPr>
          <w:rFonts w:ascii="Bookman Old Style" w:hAnsi="Bookman Old Style"/>
        </w:rPr>
      </w:pPr>
      <w:r w:rsidRPr="00906D5D">
        <w:rPr>
          <w:rFonts w:ascii="Bookman Old Style" w:hAnsi="Bookman Old Style"/>
        </w:rPr>
        <w:t xml:space="preserve"> Υλοποιήθηκαν Σχέδια δράσης από τις 18 σχολικές μονάδες των πιλοτικών πειραματικών ΖΕΠ το σχολικό έτος 2012-13 ενώ το σχολικό έτος 2013-14 υλοποιούνται σχέδια δράσης από 17 σχολικές μονάδες των πιλοτικών πειραματικών ΖΕΠ. Όλες οι υποστηρικτηκές ενέργειες για τις απαιτούμενες προμήθειες αγαθών και υπηρεσιών υλοποιούνται από τις σχολικές επιτροπές οι οποίοι είναι συνδικαιούχοι με την ΕΥΕ ΕΔ</w:t>
      </w:r>
    </w:p>
    <w:p w:rsidR="00F8755E" w:rsidRPr="00906D5D" w:rsidRDefault="00F8755E" w:rsidP="00AA53EB">
      <w:pPr>
        <w:pStyle w:val="bullet1"/>
        <w:rPr>
          <w:rFonts w:ascii="Bookman Old Style" w:hAnsi="Bookman Old Style"/>
        </w:rPr>
      </w:pPr>
      <w:r w:rsidRPr="00906D5D">
        <w:rPr>
          <w:rFonts w:ascii="Bookman Old Style" w:hAnsi="Bookman Old Style"/>
        </w:rPr>
        <w:t xml:space="preserve">Εκπονήθηκε επιμορφωτικό υλικό από τους ειδικούς επιστήμονες </w:t>
      </w:r>
    </w:p>
    <w:p w:rsidR="00F8755E" w:rsidRPr="00906D5D" w:rsidRDefault="00F8755E" w:rsidP="00AA53EB">
      <w:pPr>
        <w:pStyle w:val="bullet1"/>
        <w:rPr>
          <w:rFonts w:ascii="Bookman Old Style" w:hAnsi="Bookman Old Style"/>
        </w:rPr>
      </w:pPr>
      <w:r w:rsidRPr="00906D5D">
        <w:rPr>
          <w:rFonts w:ascii="Bookman Old Style" w:hAnsi="Bookman Old Style"/>
        </w:rPr>
        <w:t xml:space="preserve">Υπογράφηκαν συμβάσεις επιπλέον με 9 επιστημονικούς συνεργάτες και 8 σχολικούς ψυχολόγους οι οποίοι υλοποιούν παρεμβάσεις στις σχολικές μονάδες όπως εκπαιδευτική έρευνα, δειγματικές διδασκαλίες, εκπόνηση και εφαρμογή εκπαιδευτικών προγραμμάτων, επιμόρφωση, καθοδηγητική και συμβουλευτική κ.λ.π. </w:t>
      </w:r>
    </w:p>
    <w:p w:rsidR="00F8755E" w:rsidRPr="0011759E" w:rsidRDefault="00F8755E" w:rsidP="00AA53EB">
      <w:pPr>
        <w:pStyle w:val="bullet1"/>
        <w:rPr>
          <w:rFonts w:ascii="Bookman Old Style" w:hAnsi="Bookman Old Style"/>
        </w:rPr>
      </w:pPr>
      <w:r w:rsidRPr="00906D5D">
        <w:rPr>
          <w:rFonts w:ascii="Bookman Old Style" w:hAnsi="Bookman Old Style"/>
        </w:rPr>
        <w:t>Πραγματοποιήθηκε από τη ΔΙΕΦΕΣ με ανάθεση σε τρίτους η προμήθεια 67 διαδραστικών πινάκων καθώς και βιβλίων ενώ αναμένεται</w:t>
      </w:r>
      <w:r w:rsidRPr="00B31819">
        <w:rPr>
          <w:rFonts w:ascii="Bookman Old Style" w:hAnsi="Bookman Old Style"/>
        </w:rPr>
        <w:t xml:space="preserve"> η προκήρυξη για την προμήθεια επίπλων γωνιάς φιλαναγνωσίας  και αιθουσών τεκμηρίωσης και η δημοπράτηση παρεμβάσεων βελτίωσης αιθουσών και εγκαταστάσεων των πιλοτικών σχολικών μονάδων ΖΕΠ.</w:t>
      </w:r>
    </w:p>
    <w:p w:rsidR="00F8755E" w:rsidRPr="00926A20" w:rsidRDefault="00F8755E" w:rsidP="00D134AD">
      <w:pPr>
        <w:spacing w:before="120" w:line="240" w:lineRule="auto"/>
        <w:rPr>
          <w:rFonts w:cs="Calibri"/>
        </w:rPr>
      </w:pPr>
    </w:p>
    <w:p w:rsidR="00F8755E" w:rsidRPr="005B2E91" w:rsidRDefault="00F8755E" w:rsidP="00140B65">
      <w:pPr>
        <w:shd w:val="clear" w:color="auto" w:fill="E0E0E0"/>
        <w:rPr>
          <w:b/>
        </w:rPr>
      </w:pPr>
      <w:r>
        <w:rPr>
          <w:b/>
        </w:rPr>
        <w:t>Πρόγραμμα εξειδικευμένης εκπαιδευτικής υποστήριξης για ένταξη μαθητών με αναπηρία ή/και ειδικές εκπαιδευτικές ανάγκες</w:t>
      </w:r>
    </w:p>
    <w:p w:rsidR="00F8755E" w:rsidRDefault="00F8755E" w:rsidP="00140B65">
      <w:r>
        <w:t>Στόχος της Πράξης είναι η υλοποίηση της εξειδικευμένης εκπαιδευτικής υποστήριξης των ΑΜΕΑ (παράλληλη στήριξη, συνεκπαίδευση, κλπ) στα σχολεία γενικής αγωγής από κατάλληλα επιμορφωμένο εκπαιδευτικό προσωπικό, το οποίο θα υποστηρίζει τους μαθητές στη σχολική τάξη παράλληλα με τον εκπαιδευτκό. Το προσωπικό αυτό θα προσληφθεί, θα επιμορφωθεί και θα υποστηρίζεται, επιστημονικά και συμβουλευτικά, από κατάλληλες δομές. Επίσης, στο πλαίσιο της εξειδικευμένης υποστήριξης, παρέχεται η κατάλληλη βοήθεια στους μαθητές ΑΜΕΑ (πχ με κινητικά προβλήματα) από ειδικό βοηθητικό προσωπικό.</w:t>
      </w:r>
    </w:p>
    <w:p w:rsidR="00F8755E" w:rsidRDefault="00F8755E" w:rsidP="00140B65">
      <w:r>
        <w:t>Η εξειδικευμένη εκπαιδευτική υποστήριξη των ΑΜΕΑ αυτού του τύπου είναι μια έμπρακτη εφαρμογή προς την κατεύθυνση της κοινωνικής ενσωμάτωσης των ΑΜΕΑ στη σχολική τάξη του γενικού σχολείου και κατ’ επέκταση στη σχολική κοινότητα. Αυτό θα έχει ως αποτέλεσμα να βελτιώσει την προσβασιμότητά τους στο κοινωνικό γίγνεσθαι και να αντιμετωπίσει τον κοινωνικό αποκλεισμό.</w:t>
      </w:r>
    </w:p>
    <w:p w:rsidR="00F8755E" w:rsidRPr="008B569F" w:rsidRDefault="00F8755E" w:rsidP="00AA53EB">
      <w:r w:rsidRPr="008B569F">
        <w:t xml:space="preserve">Κατά το σχολικό έτος 2010-2011 απασχολήθηκαν 754 εκπαιδευτικοί, το σχολικό έτος 2011-2012 απασχολήθηκαν 927 εκπαιδευτικοί, το σχολικό έτος 2012-13 απασχολήθηκαν περίπου 1414 εκπαιδευτικοί και 300 περίπου άτομα ως ειδικό βοηθητικό προσωπικό ενώ κατά το σχολικό έτος 2013-14 απασχολούνται περίπου 2069 εκπαιδευτικοί και 348 άτομα ως ειδικό βοηθητικό προσωπικό. </w:t>
      </w:r>
    </w:p>
    <w:p w:rsidR="00F8755E" w:rsidRPr="008B569F" w:rsidRDefault="00F8755E" w:rsidP="00AA53EB">
      <w:r w:rsidRPr="008B569F">
        <w:t>Τα σχολικά έτη 2010-11 και 2011-12 υλοποιήθηκε η Γ΄ φάση επιμόρφωσης και διαρκούς υποστήριξης των εκπαιδευτικών, ενώ τα σχολικά έτη 2012-13 και 2013-14 υλοποιήθηκε και η Α’ και Β’ φάση επιμόρφωσης των εκπαιδευτικών και η Γ΄ φάση επιμόρφωσης και διαρκούς υποστήριξης των εκπαιδευτικών που συμμετέχουν στην Πράξη.</w:t>
      </w:r>
    </w:p>
    <w:p w:rsidR="00F8755E" w:rsidRDefault="00F8755E" w:rsidP="00D134AD">
      <w:pPr>
        <w:spacing w:before="120" w:after="0" w:line="240" w:lineRule="auto"/>
        <w:rPr>
          <w:rFonts w:cs="Arial"/>
        </w:rPr>
      </w:pPr>
    </w:p>
    <w:p w:rsidR="00F8755E" w:rsidRPr="00B912A3" w:rsidRDefault="00F8755E" w:rsidP="006B5759">
      <w:pPr>
        <w:shd w:val="clear" w:color="auto" w:fill="E0E0E0"/>
        <w:rPr>
          <w:b/>
        </w:rPr>
      </w:pPr>
      <w:r w:rsidRPr="00B912A3">
        <w:rPr>
          <w:rFonts w:cs="Calibri"/>
          <w:b/>
          <w:bCs/>
        </w:rPr>
        <w:t>Σχεδιασμός και ανάπτυξη ηλεκτρονικού μητρώου δεδομένων για όλους τους μαθητές με αναπηρία ή/και ειδικές εκπαιδευτικές ανάγκες ηλικίας 4-25 ετών και η αξιοποίηση του στην εκπαιδευτική διαδικασία</w:t>
      </w:r>
      <w:r w:rsidRPr="00B912A3">
        <w:rPr>
          <w:b/>
        </w:rPr>
        <w:t xml:space="preserve"> </w:t>
      </w:r>
    </w:p>
    <w:p w:rsidR="00F8755E" w:rsidRPr="00906D5D" w:rsidRDefault="00F8755E" w:rsidP="006B5759">
      <w:pPr>
        <w:spacing w:after="0"/>
      </w:pPr>
      <w:r w:rsidRPr="00906D5D">
        <w:t>Στο πλαίσιο του Έργου προβλέπεται η δημιουργία Ειδικού Ολοκληρωμένου Ηλεκτρονικού Συστήματος (Μητρώου) με τη μορφή βάσης δεδομένων, στο οποίο θα καταχωριστούν μέσω ειδικής δικτυακής επαφής, αφού πρώτα απογραφούν με αξιόπιστο και αντικειμενικό τρόπο, όλοι οι μαθητές με αναπηρία ή/και ειδικές εκπαιδευτικές ανάγκες, επιπέδου πρωτοβάθμιας εκπαίδευσης (ηλικίας 4-25 ετών) κατά κατηγορία αναπηρίας ή/και ειδικής εκπαιδευτικής ανάγκης.</w:t>
      </w:r>
    </w:p>
    <w:p w:rsidR="00F8755E" w:rsidRPr="00906D5D" w:rsidRDefault="00F8755E" w:rsidP="006B5759">
      <w:pPr>
        <w:spacing w:before="60" w:line="264" w:lineRule="auto"/>
        <w:rPr>
          <w:rFonts w:cs="Arial"/>
        </w:rPr>
      </w:pPr>
      <w:r w:rsidRPr="00906D5D">
        <w:rPr>
          <w:rFonts w:cs="Arial"/>
        </w:rPr>
        <w:t xml:space="preserve">Στο πλαίσιο του έργο διενεργήθηκε Διεθνής Διαγωνισμός στις 29/09/2011 για την </w:t>
      </w:r>
      <w:r w:rsidRPr="00906D5D">
        <w:rPr>
          <w:rFonts w:cs="Arial"/>
          <w:bCs/>
        </w:rPr>
        <w:t xml:space="preserve">«Ανάπτυξη Μητρώου ΑμεΑ/Εκπαίδευση» </w:t>
      </w:r>
      <w:r w:rsidRPr="00906D5D">
        <w:rPr>
          <w:rFonts w:cs="Arial"/>
        </w:rPr>
        <w:t xml:space="preserve"> ο οποίος </w:t>
      </w:r>
      <w:r w:rsidRPr="00906D5D">
        <w:rPr>
          <w:rFonts w:cs="Arial"/>
          <w:u w:val="single"/>
        </w:rPr>
        <w:t>κηρύχθηκε άγονος</w:t>
      </w:r>
      <w:r w:rsidRPr="00906D5D">
        <w:rPr>
          <w:rFonts w:cs="Arial"/>
        </w:rPr>
        <w:t>, δεδομένου ότι η Τεχνική Πρόταση του ενός και μοναδικού υποψηφίου δεν πληρούσε τις απαιτήσεις των Τεχνικών Προδιαγραφών της Προκήρυξης.</w:t>
      </w:r>
    </w:p>
    <w:p w:rsidR="00F8755E" w:rsidRPr="00906D5D" w:rsidRDefault="00F8755E" w:rsidP="006B5759">
      <w:pPr>
        <w:spacing w:after="0"/>
        <w:rPr>
          <w:rFonts w:cs="Arial"/>
        </w:rPr>
      </w:pPr>
      <w:r w:rsidRPr="00906D5D">
        <w:rPr>
          <w:rFonts w:cs="Arial"/>
        </w:rPr>
        <w:t>Η ΕΥΕ Εκπαιδευτικών Δράσεων σε συνεργασία με το φορέα Πρότασης (Δ/νση Ειδικής Αγωγής του Υπ.Π.Δ.Β.Μ.Θ.), λαμβάνοντας υπόψη τις παρατηρήσεις που διατυπώθηκαν από τις ενδιαφερόμενες εταιρίες του εν λόγω διαγωνισμού οι οποίες προσκλήθηκαν με γραπτή διαδικασία, προχώρησε σε Τροποποίηση του Τεχνικού Δελτίου Πράξης.</w:t>
      </w:r>
    </w:p>
    <w:p w:rsidR="00F8755E" w:rsidRPr="008B569F" w:rsidRDefault="00F8755E" w:rsidP="00E8404C">
      <w:r w:rsidRPr="00906D5D">
        <w:t>Ο διαγωνισμός επαναπροκηρύχθηκε  στις 12/11/20</w:t>
      </w:r>
      <w:r w:rsidRPr="008B569F">
        <w:t>12 και υπεγράφη σύμβαση με ανάδοχο τον Απρίλιο 2014. Παράλληλα παρατάθηκε η πράξη έως τον Φεβρουάριο 2015 και πρόκειται να κατατεθεί και νέο αίτημα παράτασης έως τον Σεπτέμβριο 2015. Οι εργασίες του αναδόχου έχουν ξεκινήσει για την εκπόνηση του πρώτου παραδοτέου [εκπόνηση μελέτης χαρτογράφησης αναγκών/</w:t>
      </w:r>
      <w:r w:rsidRPr="008B569F">
        <w:rPr>
          <w:lang w:val="en-US"/>
        </w:rPr>
        <w:t>prototyping</w:t>
      </w:r>
      <w:r w:rsidRPr="008B569F">
        <w:t>).</w:t>
      </w:r>
    </w:p>
    <w:p w:rsidR="00F8755E" w:rsidRDefault="00F8755E" w:rsidP="00DF717A">
      <w:pPr>
        <w:spacing w:before="0" w:after="0"/>
        <w:rPr>
          <w:rFonts w:cs="Calibri"/>
        </w:rPr>
      </w:pPr>
    </w:p>
    <w:p w:rsidR="00F8755E" w:rsidRDefault="00F8755E">
      <w:pPr>
        <w:shd w:val="clear" w:color="auto" w:fill="E0E0E0"/>
        <w:rPr>
          <w:rFonts w:cs="Calibri"/>
          <w:bCs/>
        </w:rPr>
      </w:pPr>
      <w:bookmarkStart w:id="57" w:name="_Toc387665751"/>
      <w:r w:rsidRPr="00B31819">
        <w:rPr>
          <w:rFonts w:cs="Calibri"/>
          <w:b/>
          <w:bCs/>
        </w:rPr>
        <w:t>Πρόγραμμα εξατομικευμένων μέτρων υποστήριξης μαθητ</w:t>
      </w:r>
      <w:r>
        <w:rPr>
          <w:rFonts w:cs="Calibri"/>
          <w:b/>
          <w:bCs/>
        </w:rPr>
        <w:t xml:space="preserve">ών </w:t>
      </w:r>
      <w:r w:rsidRPr="00B31819">
        <w:rPr>
          <w:rFonts w:cs="Calibri"/>
          <w:b/>
          <w:bCs/>
        </w:rPr>
        <w:t>με αναπηρίες για τη μεγιστοποίηση της ακαδημαϊκής και κοινωνικής ανάπτυξης με τη χρήση Νέων Τεχνολογιών και Ψηφιακού Εκπαιδευτικού Υλικού.</w:t>
      </w:r>
      <w:bookmarkEnd w:id="57"/>
      <w:r w:rsidRPr="00B31819">
        <w:rPr>
          <w:rFonts w:cs="Calibri"/>
          <w:b/>
          <w:bCs/>
        </w:rPr>
        <w:t xml:space="preserve"> </w:t>
      </w:r>
    </w:p>
    <w:p w:rsidR="00F8755E" w:rsidRPr="008B569F" w:rsidRDefault="00F8755E" w:rsidP="00E8404C">
      <w:pPr>
        <w:rPr>
          <w:rStyle w:val="Strong"/>
          <w:rFonts w:cs="Arial"/>
          <w:b w:val="0"/>
          <w:bCs/>
        </w:rPr>
      </w:pPr>
      <w:r w:rsidRPr="008B569F">
        <w:rPr>
          <w:rStyle w:val="Strong"/>
          <w:rFonts w:cs="Arial"/>
          <w:b w:val="0"/>
          <w:bCs/>
        </w:rPr>
        <w:t xml:space="preserve">Οι Πράξεις αφορούν στον καινοτόμο εκσυγχρονισμό και την ενίσχυση της εκπαίδευσης των μαθητών με αναπηρία ή/και ειδικές εκπαιδευτικές ανάγκες, την αναδιάρθρωση του ρόλου των ειδικών σχολείων και των τμημάτων ένταξης με τη χρήση υπάρχοντος προσβάσιμου εκπαιδευτικού υλικού σε ψηφιακή μορφή, ώστε η εκπαίδευση να ανταποκρίνεται στις ανάγκες όλων των μαθητών χωρίς διακρίσεις.  </w:t>
      </w:r>
    </w:p>
    <w:p w:rsidR="00F8755E" w:rsidRPr="008B569F" w:rsidRDefault="00F8755E" w:rsidP="00E8404C">
      <w:r w:rsidRPr="008B569F">
        <w:t>Λαμβάνοντας υπόψη τα νέα πρότυπα που επιτάσσει η Διεθνής Σύμβαση για τα δικαιώματα των ατόμων με αναπηρίες, οι Πράξεις εστιάζονται σε κρίσιμους παράγοντες – προϋποθέσεις ποιότητας και αποτελεσματικότητας στην εκπαίδευση και έχει βασικό στόχο να αναδιαρθρώσει την παρεχόμενη Ειδική Εκπαίδευση στις Σχολικές Μονάδες Ειδικής Αγωγής (ΣΜΕΑ) και στα τμήματα ένταξης.</w:t>
      </w:r>
    </w:p>
    <w:p w:rsidR="00F8755E" w:rsidRPr="008B569F" w:rsidRDefault="00F8755E" w:rsidP="00E8404C">
      <w:r w:rsidRPr="008B569F">
        <w:t>Επιπλέον, στοχεύουν στην εφαρμογή νέων διδακτικών προσεγγίσεων για την εξατομικευμένη υποστήριξη μαθητών με αναπηρίες για τη μεγιστοποίηση της ακαδημαϊκής και κοινωνικής ανάπτυξης με τη χρήση Νέων Τεχνολογιών και Ψηφιακού Εκπαιδευτικού Υλικού.</w:t>
      </w:r>
    </w:p>
    <w:p w:rsidR="00F8755E" w:rsidRPr="008B569F" w:rsidRDefault="00F8755E" w:rsidP="00E8404C">
      <w:r w:rsidRPr="008B569F">
        <w:t>Ειδικότερα, προσλαμβάνονται Εκπαιδευτικοί ειδικής αγωγής και εκπαίδευσης, ώστε να εφαρμόσουν καινοτόμα προγράμματα διδασκαλίας με τη χρήση εκπαιδευτικού υλικού που έχει αναπτυχθεί στο πλαίσιο άλλων δράσεων του Υπουργείου Παιδείας και Θρησκευμάτων καθώς και εποπτευόμενων φορέων του.</w:t>
      </w:r>
    </w:p>
    <w:p w:rsidR="00F8755E" w:rsidRPr="00926A20" w:rsidRDefault="00F8755E" w:rsidP="00E8404C">
      <w:r w:rsidRPr="00926A20">
        <w:t xml:space="preserve">Οι κύριες </w:t>
      </w:r>
      <w:r w:rsidRPr="00926A20">
        <w:rPr>
          <w:b/>
        </w:rPr>
        <w:t>Δράσεις της  Πράξης</w:t>
      </w:r>
      <w:r w:rsidRPr="00926A20">
        <w:t xml:space="preserve"> είναι οι ακόλουθες:</w:t>
      </w:r>
    </w:p>
    <w:p w:rsidR="00F8755E" w:rsidRPr="0011759E" w:rsidRDefault="00F8755E" w:rsidP="00E8404C">
      <w:pPr>
        <w:pStyle w:val="bullet1"/>
        <w:rPr>
          <w:rFonts w:ascii="Bookman Old Style" w:hAnsi="Bookman Old Style"/>
        </w:rPr>
      </w:pPr>
      <w:r w:rsidRPr="00B31819">
        <w:rPr>
          <w:rFonts w:ascii="Bookman Old Style" w:hAnsi="Bookman Old Style"/>
          <w:b/>
        </w:rPr>
        <w:t>Δράση 1:</w:t>
      </w:r>
      <w:r w:rsidRPr="00B31819">
        <w:rPr>
          <w:rFonts w:ascii="Bookman Old Style" w:hAnsi="Bookman Old Style"/>
        </w:rPr>
        <w:t xml:space="preserve"> Εφαρμογή καινοτόμων προγραμμάτων διδασκαλίας από εκπαιδευτικούς Ειδικής Αγωγής Πρωτοβάθμιας και Δευτεροβάθμιας εκπαίδευσης. </w:t>
      </w:r>
    </w:p>
    <w:p w:rsidR="00F8755E" w:rsidRPr="0011759E" w:rsidRDefault="00F8755E" w:rsidP="00E8404C">
      <w:pPr>
        <w:pStyle w:val="bullet1"/>
        <w:rPr>
          <w:rFonts w:ascii="Bookman Old Style" w:hAnsi="Bookman Old Style"/>
        </w:rPr>
      </w:pPr>
      <w:r w:rsidRPr="00B31819">
        <w:rPr>
          <w:rFonts w:ascii="Bookman Old Style" w:hAnsi="Bookman Old Style"/>
          <w:b/>
        </w:rPr>
        <w:t xml:space="preserve">Δράση 2: </w:t>
      </w:r>
      <w:r w:rsidRPr="00B31819">
        <w:rPr>
          <w:rFonts w:ascii="Bookman Old Style" w:hAnsi="Bookman Old Style"/>
        </w:rPr>
        <w:t xml:space="preserve">Επιμόρφωση πολλαπλασιαστών (σύμβουλοι ειδικής και γενικής αγωγής διαφόρων ειδικοτήτων) και εκπαιδευτικών Ειδικής Αγωγής. </w:t>
      </w:r>
    </w:p>
    <w:p w:rsidR="00F8755E" w:rsidRPr="0011759E" w:rsidRDefault="00F8755E" w:rsidP="00E8404C">
      <w:pPr>
        <w:pStyle w:val="bullet1"/>
        <w:rPr>
          <w:rFonts w:ascii="Bookman Old Style" w:hAnsi="Bookman Old Style"/>
        </w:rPr>
      </w:pPr>
      <w:r w:rsidRPr="00B31819">
        <w:rPr>
          <w:rFonts w:ascii="Bookman Old Style" w:hAnsi="Bookman Old Style"/>
          <w:b/>
        </w:rPr>
        <w:t xml:space="preserve">Δράση 3: </w:t>
      </w:r>
      <w:r w:rsidRPr="00B31819">
        <w:rPr>
          <w:rFonts w:ascii="Bookman Old Style" w:hAnsi="Bookman Old Style"/>
        </w:rPr>
        <w:t xml:space="preserve">Επικαιροποίηση των Αναλυτικών Προγραμμάτων Σπουδών (ΑΠΣ) Ειδικής Αγωγής και ανάπτυξη Οδηγού Διαφοροποίησης Προγραμμάτων Σπουδών. </w:t>
      </w:r>
    </w:p>
    <w:p w:rsidR="00F8755E" w:rsidRPr="0011759E" w:rsidRDefault="00F8755E" w:rsidP="00E8404C">
      <w:pPr>
        <w:pStyle w:val="bullet1"/>
        <w:rPr>
          <w:rFonts w:ascii="Bookman Old Style" w:hAnsi="Bookman Old Style"/>
        </w:rPr>
      </w:pPr>
      <w:r w:rsidRPr="00B31819">
        <w:rPr>
          <w:rFonts w:ascii="Bookman Old Style" w:hAnsi="Bookman Old Style"/>
          <w:b/>
        </w:rPr>
        <w:t xml:space="preserve">Δράση 4: </w:t>
      </w:r>
      <w:r w:rsidRPr="00B31819">
        <w:rPr>
          <w:rFonts w:ascii="Bookman Old Style" w:hAnsi="Bookman Old Style"/>
        </w:rPr>
        <w:t>Αξιολόγηση</w:t>
      </w:r>
    </w:p>
    <w:p w:rsidR="00F8755E" w:rsidRPr="008B569F" w:rsidRDefault="00F8755E" w:rsidP="00E8404C">
      <w:r w:rsidRPr="008B569F">
        <w:t>Στο πλαίσιο των πράξεων κατά το σχολικό έτος 2013-14 απασχολούνται 2719 εκπαιδευτικοί, 139 άτομα Ειδικό Βοηθητικό Προσωπικό (ΕΒΠ) και 245 άτομα Ειδικό Βοηθητικό Προσωπικό [ΕΒΠ)</w:t>
      </w:r>
    </w:p>
    <w:p w:rsidR="00F8755E" w:rsidRPr="008B569F" w:rsidRDefault="00F8755E" w:rsidP="00E8404C">
      <w:r w:rsidRPr="008B569F">
        <w:t xml:space="preserve">Υλοποιήθηκε επιμορφωτικό σεμινάριο σε Σχολικούς Συμβούλους ειδικής και γενικής αγωγής διαφόρων ειδικοτήτων, η οποία σε διάστημα δύο (2) ημερών και επί συνόλου 12 ωρών. </w:t>
      </w:r>
    </w:p>
    <w:p w:rsidR="00F8755E" w:rsidRPr="008B569F" w:rsidRDefault="00F8755E" w:rsidP="00E8404C">
      <w:r w:rsidRPr="008B569F">
        <w:t>Διενεργείται  επιμόρφωση 1600  εκπαιδευτικών από τους Σχολικούς Συμβούλους ειδικής και γενικής αγωγής η οποία θα ολοκληρωθεί μέχρι τη λήξη της σχολικής χρονιάς σε επιλεγμένες σχολικές μονάδες, από τους σχολικούς συμβούλους, σε  οργανωμένα  εργαστήρια πληροφορικής, όπου αυτό ήταν δυνατόν.  Οι  επιμορφούμενοι εκπαιδευτικοί Α/θμιας και Β/θμιας είχαν κατανεμηθεί πανελλαδικά σε 91 ομάδες των 15-20 ατόμων , κατά ΜΟ.</w:t>
      </w:r>
    </w:p>
    <w:p w:rsidR="00F8755E" w:rsidRPr="008B569F" w:rsidRDefault="00F8755E" w:rsidP="00E8404C">
      <w:pPr>
        <w:rPr>
          <w:bCs/>
        </w:rPr>
      </w:pPr>
      <w:r w:rsidRPr="008B569F">
        <w:t>Πραγματοποιήθηκε  επιμόρφωση διάρκειας μίας (1) ημέρας (6 συνολικά ωρών), για τους Σχολικούς Συμβούλους Επιμορφωτές–Πολλαπλασιαστές, που περιλαμβάνει το</w:t>
      </w:r>
      <w:r w:rsidRPr="008B569F">
        <w:rPr>
          <w:bCs/>
        </w:rPr>
        <w:t xml:space="preserve"> φάκελο Εργασιών του Μαθητή (portfolio) ως εργαλειακό βοήθημα οργάνωσης, παρακολούθησης και αναστοχασμού της διεργασίας διδασκαλίας –μάθησης, την καταγραφή συμπερασμάτων  από την 1</w:t>
      </w:r>
      <w:r w:rsidRPr="008B569F">
        <w:rPr>
          <w:bCs/>
          <w:vertAlign w:val="superscript"/>
        </w:rPr>
        <w:t>η</w:t>
      </w:r>
      <w:r w:rsidRPr="008B569F">
        <w:rPr>
          <w:bCs/>
        </w:rPr>
        <w:t xml:space="preserve"> φάση επιμόρφωσης των εκπαιδευτικών Ειδικής Αγωγής  και Εκπαίδευσης Πρωτοβάθμιας και Δευτεροβάθμιας κ.λ.π.</w:t>
      </w:r>
    </w:p>
    <w:p w:rsidR="00F8755E" w:rsidRPr="00E46634" w:rsidRDefault="00F8755E" w:rsidP="00E8404C">
      <w:pPr>
        <w:rPr>
          <w:bCs/>
          <w:color w:val="0070C0"/>
        </w:rPr>
      </w:pPr>
      <w:r w:rsidRPr="008B569F">
        <w:rPr>
          <w:bCs/>
        </w:rPr>
        <w:t xml:space="preserve">Αναπτύσσονται οι Οδηγοί </w:t>
      </w:r>
      <w:r w:rsidRPr="008B569F">
        <w:t>Διαφοροποίησης των Προγραμμάτων Σπουδών Ειδικής Αγωγής από το ΙΕΠ.</w:t>
      </w:r>
    </w:p>
    <w:p w:rsidR="00F8755E" w:rsidRDefault="00F8755E" w:rsidP="00E8404C">
      <w:pPr>
        <w:spacing w:before="0"/>
        <w:rPr>
          <w:rFonts w:cs="Arial"/>
          <w:color w:val="000000"/>
        </w:rPr>
      </w:pPr>
    </w:p>
    <w:p w:rsidR="00F8755E" w:rsidRDefault="00F8755E">
      <w:pPr>
        <w:shd w:val="clear" w:color="auto" w:fill="E0E0E0"/>
        <w:rPr>
          <w:rFonts w:cs="Calibri"/>
          <w:bCs/>
        </w:rPr>
      </w:pPr>
      <w:bookmarkStart w:id="58" w:name="_Toc387665752"/>
      <w:r w:rsidRPr="00B31819">
        <w:rPr>
          <w:rFonts w:cs="Calibri"/>
          <w:b/>
          <w:bCs/>
        </w:rPr>
        <w:t>Ανάπτυξη Υποστηρικτικών Δομών για την Ένταξη και Συμπερίληψη στην Εκπαίδευση των μαθητών με αναπηρία ή/και ειδικές εκπαιδευτικές ανάγκες -Μετατροπή του Ειδικού Σχολείου σε Κέντρο Υποστήριξης Ειδικής Αγωγής και Εκπαίδευσης</w:t>
      </w:r>
      <w:bookmarkEnd w:id="58"/>
    </w:p>
    <w:p w:rsidR="00F8755E" w:rsidRPr="008B569F" w:rsidRDefault="00F8755E" w:rsidP="00E8404C">
      <w:pPr>
        <w:rPr>
          <w:b/>
        </w:rPr>
      </w:pPr>
      <w:r w:rsidRPr="008B569F">
        <w:t>Οι Πράξεις αφορούν στον εκσυγχρονισμό και την ενίσχυση της εκπαίδευσης των μαθητών με αναπηρία ή/και ειδικές εκπαιδευτικές ανάγκες μέσω της αναδιάρθρωσης του ρόλου των Σχολικών Μονάδων Ειδικής Αγωγής και Εκπαίδευσης  (ΣΜΕΑΕ) και της μετατροπής τους σε Κέντρα Υποστήριξης Ειδικής Αγωγής και Εκπαίδευσης (ΕΑΕ), της σύστασης  Σχολικών Δικτύων Εκπαίδευσης και Υποστήριξης (ΣΔΕΥ) και της λειτουργίας των Επιτροπών Διαγνωστικής Εκπαιδευτικής Αξιολόγησης και Υποστήριξης (ΕΔΕΑΥ) για τη διαγνωστική εκπαιδευτική αξιολόγηση και υποστήριξη των εκπαιδευτικών αναγκών των μαθητών καθώς και την παραπομπή τους στα Κέντρα Διάγνωσης Διαφοροδιάγνωσης και Υποστήριξης (ΚΕΔΔΥ) για γνωμάτευση όταν, παρά την υποστήριξη στο σχολείο τους, συνεχίζουν να έχουν δυσκολίες μάθησης ή συμπεριφοράς ή ένταξης στο σχολικό περιβάλλον.</w:t>
      </w:r>
    </w:p>
    <w:p w:rsidR="00F8755E" w:rsidRPr="008B569F" w:rsidRDefault="00F8755E" w:rsidP="00E8404C">
      <w:r w:rsidRPr="008B569F">
        <w:rPr>
          <w:iCs/>
        </w:rPr>
        <w:t>Επιτακτικό αίτημα των σύγχρονων εκπαιδευτικών και κοινωνικοπολιτικών δεδομένων είναι η αναδιάρθρωση του σχολείου και της παραδοσιακής ειδικής αγωγής ώστε να είναι προσανατολισμένα στις κοινωνικές και εκπαιδευτικές ανάγκες και προτεραιότητες και συγκεκριμένα, στη δημιουργία του «Ενός Σχολείου» για όλους τους μαθητές, ενός σχολείου ευέλικτου, διαφοροποιημένου,  που παρέχει όλες τις αναγκαίες ειδικές υποστηρικτικές παιδαγωγικές και ψυχολογικές  υπηρεσίες, ώστε να ανταποκρίνεται στις ανάγκες όλων των μαθητών και  στη σύγχρονη σχολική πραγματικότητα που χαρακτηρίζεται από την ετερογένεια του μαθητικού πληθυσμού.</w:t>
      </w:r>
      <w:r w:rsidRPr="008B569F">
        <w:t xml:space="preserve"> Η </w:t>
      </w:r>
      <w:r w:rsidRPr="008B569F">
        <w:rPr>
          <w:b/>
          <w:bCs/>
          <w:i/>
          <w:iCs/>
        </w:rPr>
        <w:t xml:space="preserve">Ένταξη και η Ανάπτυξη του Σχολείου για Όλους </w:t>
      </w:r>
      <w:r w:rsidRPr="008B569F">
        <w:t>(</w:t>
      </w:r>
      <w:r w:rsidRPr="008B569F">
        <w:rPr>
          <w:i/>
          <w:iCs/>
        </w:rPr>
        <w:t>Inclusive education</w:t>
      </w:r>
      <w:r w:rsidRPr="008B569F">
        <w:t xml:space="preserve">) θεωρείται μία από τις </w:t>
      </w:r>
      <w:r w:rsidRPr="008B569F">
        <w:rPr>
          <w:i/>
          <w:iCs/>
        </w:rPr>
        <w:t xml:space="preserve">σημαντικότερες εκπαιδευτικές προτεραιότητες και προϋποθέσεις </w:t>
      </w:r>
      <w:r w:rsidRPr="008B569F">
        <w:t>για την ανάπτυξη της ποιότητας και της ισότητας στην εκπαίδευση και την καλύτερη προώθηση των εκπαιδευτικών ευκαιριών για μαθητές με αναπηρία και ζωτικής σημασίας για την ανάπτυξη της κοινωνικής συνοχής.</w:t>
      </w:r>
    </w:p>
    <w:p w:rsidR="00F8755E" w:rsidRPr="00926A20" w:rsidRDefault="00F8755E" w:rsidP="00E8404C">
      <w:pPr>
        <w:rPr>
          <w:b/>
          <w:u w:val="single"/>
        </w:rPr>
      </w:pPr>
      <w:r w:rsidRPr="00926A20">
        <w:t>Οι πράξεις στοχεύουν</w:t>
      </w:r>
      <w:r w:rsidRPr="00926A20">
        <w:rPr>
          <w:lang w:val="en-US"/>
        </w:rPr>
        <w:t>:</w:t>
      </w:r>
    </w:p>
    <w:p w:rsidR="00F8755E" w:rsidRPr="0011759E" w:rsidRDefault="00F8755E" w:rsidP="00E8404C">
      <w:pPr>
        <w:pStyle w:val="bullet1"/>
        <w:rPr>
          <w:rFonts w:ascii="Bookman Old Style" w:hAnsi="Bookman Old Style"/>
        </w:rPr>
      </w:pPr>
      <w:r w:rsidRPr="00B31819">
        <w:rPr>
          <w:rFonts w:ascii="Bookman Old Style" w:hAnsi="Bookman Old Style"/>
        </w:rPr>
        <w:t>Στην ενδυνάμωση του γενικού σχολείου ώστε να λειτουργεί για όλους τους μαθητές χωρίς διακρίσεις, να διευκολύνει την πρόσβαση και συμμετοχή των μαθητών με αναπηρία και  να προλαμβάνει τη σχολική αποτυχία και τη σχολική διαρροή.</w:t>
      </w:r>
    </w:p>
    <w:p w:rsidR="00F8755E" w:rsidRPr="0011759E" w:rsidRDefault="00F8755E" w:rsidP="00E8404C">
      <w:pPr>
        <w:pStyle w:val="bullet1"/>
        <w:rPr>
          <w:rFonts w:ascii="Bookman Old Style" w:hAnsi="Bookman Old Style"/>
        </w:rPr>
      </w:pPr>
      <w:r w:rsidRPr="00B31819">
        <w:rPr>
          <w:rFonts w:ascii="Bookman Old Style" w:hAnsi="Bookman Old Style"/>
        </w:rPr>
        <w:t>Στην αλλαγή σχέσης  του γενικού σχολείου και του Κέντρου Διάγνωσης Διαφοροδιάγνωσης και Υποστήριξης (ΚΕΔΔΥ) με το ειδικό σχολείο μετατρέποντας το ειδικό σχολείο σε  κέντρο έγκαιρης υποστήριξης των γενικών σχολείων, των μαθητών τους και των οικογενειών των μαθητών της περιοχής του.</w:t>
      </w:r>
    </w:p>
    <w:p w:rsidR="00F8755E" w:rsidRPr="0011759E" w:rsidRDefault="00F8755E" w:rsidP="00E8404C">
      <w:pPr>
        <w:pStyle w:val="bullet1"/>
        <w:rPr>
          <w:rFonts w:ascii="Bookman Old Style" w:hAnsi="Bookman Old Style"/>
        </w:rPr>
      </w:pPr>
      <w:r w:rsidRPr="00B31819">
        <w:rPr>
          <w:rFonts w:ascii="Bookman Old Style" w:hAnsi="Bookman Old Style"/>
        </w:rPr>
        <w:t>Στην αλλαγή του προτύπου οργάνωσης της ειδικής αγωγής και δράσης των στελεχών, με επιμόρφωση στα ανθρώπινα δικαιώματα και τις καλές πρακτικές εκπαίδευσης των μαθητών με αναπηρία.</w:t>
      </w:r>
    </w:p>
    <w:p w:rsidR="00F8755E" w:rsidRPr="0011759E" w:rsidRDefault="00F8755E" w:rsidP="00E8404C">
      <w:pPr>
        <w:pStyle w:val="bullet1"/>
        <w:rPr>
          <w:rFonts w:ascii="Bookman Old Style" w:hAnsi="Bookman Old Style"/>
        </w:rPr>
      </w:pPr>
      <w:r w:rsidRPr="00B31819">
        <w:rPr>
          <w:rFonts w:ascii="Bookman Old Style" w:hAnsi="Bookman Old Style"/>
        </w:rPr>
        <w:t>Στη διασφάλιση της επαρκούς στελέχωσης των Ειδικών Διεπιστημονικών Επιτροπών Αξιολόγησης και Υποστήριξης (ΕΔΕΑΥ)  και των Κέντρων Διάγνωσης Διαφοροδιάγνωσης και Υποστήριξης (ΚΕΔΔΥ) με στόχο την αποτελεσματικότερη διεπιστημονική υποστήριξη των μαθητών με αναπηρία.</w:t>
      </w:r>
    </w:p>
    <w:p w:rsidR="00F8755E" w:rsidRPr="006A4B60" w:rsidRDefault="00F8755E" w:rsidP="00E8404C">
      <w:pPr>
        <w:rPr>
          <w:b/>
        </w:rPr>
      </w:pPr>
      <w:r w:rsidRPr="006A4B60">
        <w:rPr>
          <w:b/>
        </w:rPr>
        <w:t>Για τη επίτευξη των παραπάνω υλοποιούνται οι ακόλουθες Δράσεις:</w:t>
      </w:r>
    </w:p>
    <w:p w:rsidR="00F8755E" w:rsidRPr="008B569F" w:rsidRDefault="00F8755E" w:rsidP="00E8404C">
      <w:pPr>
        <w:rPr>
          <w:rFonts w:cs="Arial"/>
        </w:rPr>
      </w:pPr>
      <w:r w:rsidRPr="008B569F">
        <w:t>Το σχολικό έτος 2013-14 προσλήφθηκαν 488 άτομα Ειδικό Εκπαιδευτικό Προσωπικό, από τα οποία 150 για τα Κέντρα Διαφοροδιάγνωσης, Διάγνωσης και Υποστήριξης και [ΚΕΔΔΥ] και 338 για Σχολικές Μονάδες Ειδικής Αγωγής  (ΣΜΕΑΕ) για να στελεχώσουν τις Επιτροπές Διαγνωστικής Εκπαιδευτικής Αξιολόγησης και Υποστήριξης [ΕΔΕΑΥ]. Επίσης, πραγματοποιήθηκε επιμόρφωση πολλαπλασιαστών ενώ στην παρούσα φάση υλοποιείται σε όλη τη επιμόρφωση όλων των εμπλεκομένων στις ΕΔΕΑΥ. Στη συνέχεια θα πραγματοποιηθεί σεμινάριο ανατροφοδότησης στις ίδιες ομάδες στόχους [Ιούνιος 2014].</w:t>
      </w:r>
    </w:p>
    <w:p w:rsidR="00F8755E" w:rsidRPr="00AC73E3" w:rsidRDefault="00F8755E" w:rsidP="00DF717A">
      <w:pPr>
        <w:spacing w:before="0" w:after="0"/>
        <w:rPr>
          <w:rFonts w:cs="Arial"/>
          <w:color w:val="000000"/>
        </w:rPr>
      </w:pPr>
    </w:p>
    <w:p w:rsidR="00F8755E" w:rsidRPr="00973643" w:rsidRDefault="00F8755E" w:rsidP="00865190">
      <w:pPr>
        <w:shd w:val="clear" w:color="auto" w:fill="E0E0E0"/>
        <w:rPr>
          <w:b/>
        </w:rPr>
      </w:pPr>
      <w:r w:rsidRPr="00973643">
        <w:rPr>
          <w:b/>
        </w:rPr>
        <w:t>Υποστήριξη Ολοήμερων Σχολείων</w:t>
      </w:r>
      <w:r>
        <w:rPr>
          <w:b/>
        </w:rPr>
        <w:t xml:space="preserve"> (Β)</w:t>
      </w:r>
    </w:p>
    <w:p w:rsidR="00F8755E" w:rsidRPr="008B569F" w:rsidRDefault="00F8755E" w:rsidP="00E8404C">
      <w:r w:rsidRPr="008B569F">
        <w:t xml:space="preserve">Στόχος της δράσης είναι η καταπολέμηση της σχολικής διαρροής και του περιορισμού της πρόωρης εγκατάλειψης του σχολείου μέσω της ενίσχυσης του ολοήμερου  σχολείου. Ο εκπαιδευτικός-μαθησιακός του στόχος είναι η βελτίωση των επιδόσεων ενός μεγάλου αριθμού μαθητών, μέσα από μια συντονισμένη παρέμβαση όλων των δράσεων του σχολείου και όχι απλώς μέσα από μια περιορισμένη βοήθεια προς τους μαθητές με διαπιστωμένες χαμηλές επιδόσεις σε ορισμένα ή σε όλα τα μαθήματα. Παράλληλα λειτουργεί ως ένας χώρος δημιουργίας και εκπαίδευσης για τα παιδιά, ενώ παράλληλα υποβοηθά τους γονείς, ιδίως τις εργαζόμενες μητέρες να συνδυάσουν τον επαγγελματικό με τον οικογενειακό-μητρικό ρόλο. </w:t>
      </w:r>
    </w:p>
    <w:p w:rsidR="00F8755E" w:rsidRPr="008B569F" w:rsidRDefault="00F8755E" w:rsidP="00E8404C">
      <w:r w:rsidRPr="008B569F">
        <w:t>Ειδικότερα, στόχος των Πράξεων είναι η υποστήριξη και ενίσχυση δύο (2) καινοτόμων παρεμβάσεων που αφορούν στον θεσμό του Ολοήμερου Σχολείου, καθώς, και του Ολοήμερου Νηπιαγωγείου. Συγκεκριμένα:</w:t>
      </w:r>
    </w:p>
    <w:p w:rsidR="00F8755E" w:rsidRPr="006A4B60" w:rsidRDefault="00F8755E" w:rsidP="00E8404C">
      <w:pPr>
        <w:rPr>
          <w:b/>
          <w:u w:val="single"/>
        </w:rPr>
      </w:pPr>
      <w:r w:rsidRPr="006A4B60">
        <w:rPr>
          <w:b/>
          <w:u w:val="single"/>
        </w:rPr>
        <w:t>Α. Υποστήριξη και ενίσχυση καινοτόμων παρεμβάσεων των Ολοήμερων Σχολείων</w:t>
      </w:r>
    </w:p>
    <w:p w:rsidR="00F8755E" w:rsidRPr="008B569F" w:rsidRDefault="00F8755E" w:rsidP="00E8404C">
      <w:r w:rsidRPr="008B569F">
        <w:t xml:space="preserve">Στόχος της δράσης είναι η στήριξη μίας παρέμβασης με κομβική σημασία στη συνολική εθνική στρατηγική για την καταπολέμηση της σχολικής διαρροής, δηλαδή το ολοήμερο σχολείο. Η ενίσχυση του ολοήμερου σχολείου αποτελεί μία καθοριστική παρέμβαση στην πρόληψη της πρόωρης εγκατάλειψης του σχολείου. Παράλληλα μέσω του ολοήμερου σχολείου ικανοποιείται η αναγκαιότητα υποστήριξης των οικογενειών και δη των εργαζόμενων μητέρων στην προσπάθεια μίας ισόρροπης οικογενειακής και επαγγελματικής ζωής. Τα Ολοήμερα Σχολεία, στο πλαίσιο του συστήματος δημόσιας δωρεάν παιδείας παρέχουν βασικές και παιδο-αναπτυξιακές υπηρεσίες κατά τη διάρκεια ενός σημαντικά διευρυμένου ωραρίου. </w:t>
      </w:r>
    </w:p>
    <w:p w:rsidR="00F8755E" w:rsidRPr="008B569F" w:rsidRDefault="00F8755E" w:rsidP="00E8404C">
      <w:r w:rsidRPr="008B569F">
        <w:t xml:space="preserve">Ο εκπαιδευτικός-μαθησιακός του στόχος είναι η βελτίωση των επιδόσεων ενός μεγάλου αριθμού μαθητών, μέσα από μια συντονισμένη παρέμβαση όλων των δράσεων του σχολείου και όχι απλώς μέσα από μια περιορισμένη βοήθεια προς τους μαθητές με διαπιστωμένες χαμηλές επιδόσεις σε ορισμένα ή σε όλα τα μαθήματα. Παράλληλα, λειτουργεί ως ένας χώρος δημιουργίας και εκπαίδευσης για τα παιδιά βοηθώντας τις εργαζόμενες μητέρες να συνδυάσουν τον επαγγελματικό με τον οικογενειακό-μητρικό ρόλο. </w:t>
      </w:r>
    </w:p>
    <w:p w:rsidR="00F8755E" w:rsidRPr="008B569F" w:rsidRDefault="00F8755E" w:rsidP="00E8404C">
      <w:r w:rsidRPr="008B569F">
        <w:t>Το αναλυτικό πρόγραμμα διακρίνεται από καινοτόμες παρεμβάσεις. Το ωρολόγιο πρόγραμμα διαμορφώνεται σε συνεργασία του συλλόγου διδασκόντων και του σχολικού συμβούλου. Είναι εμπλουτισμένο με επιπλέον γνωστικά αντικείμενα και παράλληλα ενισχύεται η διδασκαλία με περισσότερες ώρες ενώ διεξάγονται και εκπαιδευτικές δραστηριότητες.</w:t>
      </w:r>
    </w:p>
    <w:p w:rsidR="00F8755E" w:rsidRPr="008B569F" w:rsidRDefault="00F8755E" w:rsidP="00E8404C">
      <w:r w:rsidRPr="008B569F">
        <w:t xml:space="preserve">Οι δάσκαλοι του σχολείου συνεργάζονται με τους δασκάλους του ολοήμερου προγράμματος όπως και με τους εκπαιδευτικούς περισσοτέρων ειδικοτήτων. Παράλληλα υπάρχει συνεργασία με τους γονείς για τον τρόπο λειτουργίας του Ολοήμερου Δημοτικού Σχολείου. </w:t>
      </w:r>
    </w:p>
    <w:p w:rsidR="00F8755E" w:rsidRPr="006A4B60" w:rsidRDefault="00F8755E" w:rsidP="00E8404C">
      <w:pPr>
        <w:rPr>
          <w:b/>
          <w:u w:val="single"/>
        </w:rPr>
      </w:pPr>
      <w:r w:rsidRPr="006A4B60">
        <w:rPr>
          <w:b/>
          <w:u w:val="single"/>
        </w:rPr>
        <w:t>Β. Υποστήριξη και ενίσχυση καινοτόμων παρεμβάσεων στο Ολοήμερο Νηπιαγωγείο</w:t>
      </w:r>
    </w:p>
    <w:p w:rsidR="00F8755E" w:rsidRPr="006A4B60" w:rsidRDefault="00F8755E" w:rsidP="00E8404C">
      <w:r w:rsidRPr="006A4B60">
        <w:t>H</w:t>
      </w:r>
      <w:r w:rsidRPr="008B569F">
        <w:t xml:space="preserve"> αναβάθμιση της αγωγής και εκπαίδευσης στην πρώιμη παιδική ηλικία (</w:t>
      </w:r>
      <w:r w:rsidRPr="006A4B60">
        <w:t>ECEC</w:t>
      </w:r>
      <w:r w:rsidRPr="008B569F">
        <w:t>) είναι βασικός πυλώνας και προτεραιότητα του Συμβουλίου της Ευρώπης, για την αποδοτικότητα και την ισότητα ενός συστήματος Εκπαίδευσης και κατάρτισης (2007).</w:t>
      </w:r>
      <w:r w:rsidRPr="006A4B60">
        <w:t xml:space="preserve"> </w:t>
      </w:r>
    </w:p>
    <w:p w:rsidR="00F8755E" w:rsidRPr="008B569F" w:rsidRDefault="00F8755E" w:rsidP="00E8404C">
      <w:r w:rsidRPr="008B569F">
        <w:t xml:space="preserve">Επίσης, η αποτελεσματικότητα και η ισότητα μπορούν να ενισχυθούν, υπό την προϋπόθεση ότι οι επενδύσεις και οι μεταρρυθμίσεις επικεντρώνονται στα πρώιμα στάδια εκπαίδευσης. </w:t>
      </w:r>
    </w:p>
    <w:p w:rsidR="00F8755E" w:rsidRPr="008B569F" w:rsidRDefault="00F8755E" w:rsidP="00E8404C">
      <w:r w:rsidRPr="008B569F">
        <w:t xml:space="preserve">Επιπλέον, σύμφωνα με κατευθύνσεις του Συμβουλίου της Ευρώπης, η προσβασιμότητα, η αναβάθμιση παρεχόμενης ποιότητας στην Εκπαίδευση καθώς και η ανάπτυξη των δεξιοτήτων του εκπαιδευτικού προσωπικού μπορούν να προλαμβάνουν τη σχολική διαρροή και περιορίζουν τον αριθμό των ατόμων που ζουν σε ένδεια. </w:t>
      </w:r>
    </w:p>
    <w:p w:rsidR="00F8755E" w:rsidRPr="008B569F" w:rsidRDefault="00F8755E" w:rsidP="00E8404C">
      <w:r w:rsidRPr="008B569F">
        <w:t>Στην Ελλάδα η αναβάθμιση της παρεχόμενης ποιότητας στην εκπαίδευση στην Προσχολική Ηλικία δύναται να υποστηρίζεται με επιτυχία στο πλαίσιο ενός Ολοήμερου Προγράμματος Νηπιαγωγείου. Η στήριξη-ενίσχυση και αναβάθμιση του Ολοήμερου Νηπιαγωγείου είναι επιτακτική λόγω των κοινωνικοοικονομικών συνθηκών που διανύει η χώρα μας.</w:t>
      </w:r>
    </w:p>
    <w:p w:rsidR="00F8755E" w:rsidRPr="008B569F" w:rsidRDefault="00F8755E" w:rsidP="00E8404C">
      <w:r w:rsidRPr="008B569F">
        <w:t>Οι Πράξεις αφορούν στην ενίσχυση και υποστήριξη των Ολοήμερων Δημοτικών Σχολείων και Ολοήμερων Νηπιαγωγείων, έτσι ώστε να διασφαλισθεί η αποτελεσματικότητά τους, κυρίως μέσω:</w:t>
      </w:r>
    </w:p>
    <w:p w:rsidR="00F8755E" w:rsidRPr="008B569F" w:rsidRDefault="00F8755E" w:rsidP="00E8404C">
      <w:r w:rsidRPr="008B569F">
        <w:t>α) της πρόσληψης, τοποθέτησης και απασχόλησης αναπληρωτών εκπαιδευτικών ΠΕ 60 και ΠΕ 70, και</w:t>
      </w:r>
    </w:p>
    <w:p w:rsidR="00F8755E" w:rsidRPr="008B569F" w:rsidRDefault="00F8755E" w:rsidP="00E8404C">
      <w:r w:rsidRPr="008B569F">
        <w:t>β) της επιμόρφωσης των Σχολικών Συμβούλων Προσχολικής Εκπαίδευσης  (ΠΕ 60), και Σχολικών Συμβούλων Δημοτικής Εκπαίδευσης (ΠΕ 70), ως πολλαπλασιαστών, καθώς, και Στελεχών της Πρωτοβάθμιας Εκπαίδευσης.</w:t>
      </w:r>
    </w:p>
    <w:p w:rsidR="00F8755E" w:rsidRPr="006A4B60" w:rsidRDefault="00F8755E" w:rsidP="00E8404C">
      <w:r w:rsidRPr="008B4734">
        <w:t>Οι ωφελούμενοι μαθητές πρωτοβάθμιας εκπαίδευσης από το ανωτέρω πρόγραμμα ανέρχεται σε περίπου 40.</w:t>
      </w:r>
      <w:r>
        <w:t>0</w:t>
      </w:r>
      <w:r w:rsidRPr="008B4734">
        <w:t>00 κατά το σχολικός έτος 2013-2014</w:t>
      </w:r>
    </w:p>
    <w:p w:rsidR="00F8755E" w:rsidRDefault="00F8755E" w:rsidP="00E8404C">
      <w:r w:rsidRPr="006A4B60">
        <w:t>Το έργο υλοποιείται κανονικά.</w:t>
      </w:r>
    </w:p>
    <w:p w:rsidR="00F8755E" w:rsidRDefault="00F8755E" w:rsidP="00865190">
      <w:pPr>
        <w:ind w:left="360" w:right="-47" w:hanging="360"/>
        <w:rPr>
          <w:rFonts w:cs="Arial"/>
          <w:b/>
          <w:color w:val="0000FF"/>
        </w:rPr>
      </w:pPr>
    </w:p>
    <w:p w:rsidR="00F8755E" w:rsidRPr="00AC73E3" w:rsidRDefault="00F8755E" w:rsidP="00865190">
      <w:pPr>
        <w:ind w:left="360" w:right="-47" w:hanging="360"/>
        <w:rPr>
          <w:rFonts w:cs="Arial"/>
          <w:b/>
          <w:color w:val="0000FF"/>
        </w:rPr>
      </w:pPr>
      <w:r w:rsidRPr="00AC73E3">
        <w:rPr>
          <w:rFonts w:cs="Arial"/>
          <w:b/>
          <w:color w:val="0000FF"/>
        </w:rPr>
        <w:t>ΣΤ. ΒΕΛΤΙΩΣΗ ΠΟΙΟΤΗΤΑΣ ΕΠΙΜΟΡΦΩΣΗΣ ΕΚΠΑΙΔΕΥΤΙΚΟΥ ΣΥΣΤΗΜΑΤΟΣ</w:t>
      </w:r>
    </w:p>
    <w:p w:rsidR="00F8755E" w:rsidRPr="00973643" w:rsidRDefault="00F8755E" w:rsidP="00865190">
      <w:pPr>
        <w:shd w:val="clear" w:color="auto" w:fill="E0E0E0"/>
        <w:rPr>
          <w:b/>
        </w:rPr>
      </w:pPr>
      <w:r w:rsidRPr="00B31819">
        <w:rPr>
          <w:b/>
        </w:rPr>
        <w:t>Επιμόρφωση εκπαιδευτικών σε ICT</w:t>
      </w:r>
      <w:r w:rsidRPr="00973643">
        <w:rPr>
          <w:b/>
        </w:rPr>
        <w:t xml:space="preserve"> </w:t>
      </w:r>
    </w:p>
    <w:p w:rsidR="00F8755E" w:rsidRPr="00AC73E3" w:rsidRDefault="00F8755E" w:rsidP="00865190">
      <w:pPr>
        <w:rPr>
          <w:rFonts w:cs="Arial"/>
        </w:rPr>
      </w:pPr>
      <w:r w:rsidRPr="00AC73E3">
        <w:rPr>
          <w:rFonts w:cs="Arial"/>
        </w:rPr>
        <w:t xml:space="preserve">Η εν λόγω δράση στοχεύει στην επιμόρφωση των εκπαιδευτικών σε βασικές δεξιότητες χρήσης του ηλεκτρονικού υπολογιστή στην εκπαιδευτική διαδικασία καθώς και στη χρήση τους στην διδασκαλία των μαθημάτων. Η δράση επιμόρφωσης των εκπαιδευτικών  αποτελεί μέρος ενός συνεκτικού σχεδίου και εντάσσεται στην ευρύτερη προσπάθεια που γίνεται στο χώρο της εκπαίδευσης για την ενσωμάτωση των ΤΠΕ στην εκπαιδευτική διαδικασία, τον εξοπλισμό και τη δικτύωση των σχολικών μονάδων, την ανάπτυξη και την προσαρμογή του εκπαιδευτικού λογισμικού σε συνδυασμό με την παιδαγωγική επάρκεια των εκπαιδευτικών.  </w:t>
      </w:r>
    </w:p>
    <w:p w:rsidR="00F8755E" w:rsidRDefault="00F8755E" w:rsidP="00865190">
      <w:r w:rsidRPr="00AC73E3">
        <w:t xml:space="preserve">Μέχρι σήμερα έχουν επιμορφωθεί περισσότεροι από </w:t>
      </w:r>
      <w:r>
        <w:t>28.000</w:t>
      </w:r>
      <w:r w:rsidRPr="00AC73E3">
        <w:t xml:space="preserve"> εκπαιδευτικοί σε προγράμματα ΤΠΕ.</w:t>
      </w:r>
    </w:p>
    <w:p w:rsidR="00F8755E" w:rsidRPr="00AC73E3" w:rsidRDefault="00F8755E" w:rsidP="00865190"/>
    <w:p w:rsidR="00F8755E" w:rsidRPr="00973643" w:rsidRDefault="00F8755E" w:rsidP="00865190">
      <w:pPr>
        <w:shd w:val="clear" w:color="auto" w:fill="E0E0E0"/>
        <w:rPr>
          <w:b/>
        </w:rPr>
      </w:pPr>
      <w:r w:rsidRPr="00973643">
        <w:rPr>
          <w:b/>
        </w:rPr>
        <w:t>Θεσμός αριστείας και ανάδειξη καλών πρακτικών στην Πρωτοβάθμια και Δευτεροβάθμια Εκπαίδευση</w:t>
      </w:r>
    </w:p>
    <w:p w:rsidR="00F8755E" w:rsidRPr="00AC73E3" w:rsidRDefault="00F8755E" w:rsidP="00790A94">
      <w:pPr>
        <w:spacing w:after="0"/>
      </w:pPr>
      <w:r w:rsidRPr="00AC73E3">
        <w:t>Η Πράξη αναλύεται στις παρακάτω δράσεις:</w:t>
      </w:r>
    </w:p>
    <w:p w:rsidR="00F8755E" w:rsidRDefault="00F8755E" w:rsidP="00BE223F">
      <w:pPr>
        <w:numPr>
          <w:ilvl w:val="0"/>
          <w:numId w:val="51"/>
        </w:numPr>
        <w:tabs>
          <w:tab w:val="clear" w:pos="720"/>
          <w:tab w:val="num" w:pos="360"/>
        </w:tabs>
        <w:spacing w:before="0" w:after="0"/>
        <w:ind w:left="357" w:hanging="357"/>
      </w:pPr>
      <w:r w:rsidRPr="00581EE5">
        <w:t>Δράση: Αριστεία και καινοτομία στην εκπαίδευση 2010.</w:t>
      </w:r>
      <w:r w:rsidRPr="00AC73E3">
        <w:t xml:space="preserve"> Έχει πιλοτικό χαρακτήρα και τα αποτελέσματά της θα χρησιμοποιηθούν ως οδηγός για την οργάνωση και εφαρμογή του θεσμού αριστείας στα επόμενα έτη. </w:t>
      </w:r>
    </w:p>
    <w:p w:rsidR="00F8755E" w:rsidRDefault="00F8755E" w:rsidP="00BE223F">
      <w:pPr>
        <w:numPr>
          <w:ilvl w:val="0"/>
          <w:numId w:val="51"/>
        </w:numPr>
        <w:tabs>
          <w:tab w:val="clear" w:pos="720"/>
          <w:tab w:val="num" w:pos="360"/>
        </w:tabs>
        <w:spacing w:before="0" w:after="0"/>
        <w:ind w:left="357" w:hanging="357"/>
      </w:pPr>
      <w:r w:rsidRPr="00581EE5">
        <w:t>Δράση: Θεσμός αριστείας εκπαιδευτικών.</w:t>
      </w:r>
      <w:r w:rsidRPr="00AC73E3">
        <w:t xml:space="preserve"> Στο πλαίσιο αυτής της δράσης θα σχεδιαστεί αναλυτικά η διαδικασία για τη θεσμοθέτηση και εφαρμογή του θεσμού, αξιοποιώντας και τα αποτελέσματα της πιλοτικής εφαρμογής για το έτος 2010.</w:t>
      </w:r>
    </w:p>
    <w:p w:rsidR="00F8755E" w:rsidRDefault="00F8755E" w:rsidP="00BE223F">
      <w:pPr>
        <w:numPr>
          <w:ilvl w:val="0"/>
          <w:numId w:val="51"/>
        </w:numPr>
        <w:tabs>
          <w:tab w:val="clear" w:pos="720"/>
          <w:tab w:val="num" w:pos="360"/>
        </w:tabs>
        <w:spacing w:before="0" w:after="0"/>
        <w:ind w:left="357" w:hanging="357"/>
      </w:pPr>
      <w:r w:rsidRPr="00581EE5">
        <w:t>Δράση: Πληροφοριακό σύστημα υποστήριξης της λειτουργίας του θεσμού.</w:t>
      </w:r>
    </w:p>
    <w:p w:rsidR="00F8755E" w:rsidRDefault="00F8755E" w:rsidP="00BE223F">
      <w:pPr>
        <w:numPr>
          <w:ilvl w:val="0"/>
          <w:numId w:val="51"/>
        </w:numPr>
        <w:tabs>
          <w:tab w:val="clear" w:pos="720"/>
          <w:tab w:val="num" w:pos="360"/>
        </w:tabs>
        <w:spacing w:before="0" w:after="0"/>
        <w:ind w:left="357" w:hanging="357"/>
      </w:pPr>
      <w:r w:rsidRPr="00581EE5">
        <w:t>Δράση: Αποθετήριο Καλών Πρακτικών (Δημιουργία βάσης δεδομένων καλών πρακτικών).</w:t>
      </w:r>
      <w:r w:rsidRPr="00AC73E3">
        <w:t xml:space="preserve"> Η δράση αυτή περιλαμβάνει τις απαιτούμενες ενέργειες για τη δημιουργία ενός ψηφιακού αποθετηρίου (βιβλιοθήκης) καλών πρακτικών που θα προκύψουν από το έργο των εκπαιδευτικών που θα βραβευθούν. </w:t>
      </w:r>
    </w:p>
    <w:p w:rsidR="00F8755E" w:rsidRDefault="00F8755E" w:rsidP="00BE223F">
      <w:pPr>
        <w:numPr>
          <w:ilvl w:val="0"/>
          <w:numId w:val="51"/>
        </w:numPr>
        <w:tabs>
          <w:tab w:val="clear" w:pos="720"/>
          <w:tab w:val="num" w:pos="360"/>
        </w:tabs>
        <w:spacing w:before="0" w:after="0"/>
        <w:ind w:left="357" w:hanging="357"/>
      </w:pPr>
      <w:r w:rsidRPr="00581EE5">
        <w:t>Δράση: Αποτύπωση και Ανάδειξη άλλων καινοτόμων έργων.</w:t>
      </w:r>
      <w:r w:rsidRPr="00AC73E3">
        <w:t xml:space="preserve"> Αναφέρεται σε όλες τις απαραίτητες ενέργειες για την αποτύπωση, κατ’ έτος, παρόμοιων καινοτόμων έργων που υφίστανται στο πλαίσιο υλοποίησης, από άλλους Φορείς, αναγνωρισμένων πρωτοβουλιών παραγωγής καινοτόμων δράσεων για την εκπαίδευση, την ανάδειξη αυτών μέσω σύνδεσής τους στο Αποθετήριο καλών πρακτικών της Πράξης και την προβολή και επιβράβευση των συντελεστών των καινοτόμων έργων μέσω οργάνωσης ανάλογης τελετής βράβευσης, όπου απαιτείται.</w:t>
      </w:r>
    </w:p>
    <w:p w:rsidR="00F8755E" w:rsidRPr="00790A94" w:rsidRDefault="00F8755E" w:rsidP="00790A94">
      <w:pPr>
        <w:rPr>
          <w:bCs/>
        </w:rPr>
      </w:pPr>
      <w:r w:rsidRPr="00AC73E3">
        <w:rPr>
          <w:bCs/>
        </w:rPr>
        <w:t>Για τη σχολική χρονιά 2009-2010</w:t>
      </w:r>
      <w:r>
        <w:rPr>
          <w:bCs/>
        </w:rPr>
        <w:t xml:space="preserve"> (πιλοτική εφαρμογή)</w:t>
      </w:r>
      <w:r w:rsidRPr="00AC73E3">
        <w:rPr>
          <w:bCs/>
        </w:rPr>
        <w:t xml:space="preserve"> βραβεύτηκαν 100 εκπαιδευτικοί που είχαν διακρίσεις για το έργο τους την τελευταία πενταετία από έγκριτο διεθνή ή ελληνικό οργανισμό στους τομείς των τεχνολογιών πληροφορικής και επικοινωνιών, του περιβάλλοντος και του πολιτισμού. Για τη σχολική χρονιά 2010-2011 υποβλήθηκαν περίπου 550 έργα από 850 εκπαιδευτικούς, εκ των οποίων βραβεύτηκαν 100 έργα (από 230 εκπαιδευτικούς) Για τη σχολική χρονιά 2011-2012, υποβλήθηκαν περίπου </w:t>
      </w:r>
      <w:r>
        <w:rPr>
          <w:bCs/>
        </w:rPr>
        <w:t xml:space="preserve">480 έργα από 950 εκπαιδευτικούς εκ των οποίων βραβεύτηκαν 104 έργα. </w:t>
      </w:r>
    </w:p>
    <w:p w:rsidR="00F8755E" w:rsidRPr="008B569F" w:rsidRDefault="00F8755E" w:rsidP="00E8404C">
      <w:r w:rsidRPr="008B569F">
        <w:t xml:space="preserve">Για τη σχολική χρονιά 2012-2013 </w:t>
      </w:r>
      <w:r>
        <w:t xml:space="preserve">υποβλήθηκαν </w:t>
      </w:r>
      <w:r w:rsidRPr="008B569F">
        <w:t xml:space="preserve"> περισσότερα από 1.0</w:t>
      </w:r>
      <w:r>
        <w:t>35</w:t>
      </w:r>
      <w:r w:rsidRPr="008B569F">
        <w:t xml:space="preserve"> έργα από 1.860 εκπαιδευτικούς, </w:t>
      </w:r>
      <w:r w:rsidRPr="00AC73E3">
        <w:rPr>
          <w:bCs/>
        </w:rPr>
        <w:t>εκ των οποίων βραβεύτηκαν 10</w:t>
      </w:r>
      <w:r>
        <w:rPr>
          <w:bCs/>
        </w:rPr>
        <w:t>5</w:t>
      </w:r>
      <w:r w:rsidRPr="00AC73E3">
        <w:rPr>
          <w:bCs/>
        </w:rPr>
        <w:t xml:space="preserve"> έργα</w:t>
      </w:r>
      <w:r>
        <w:rPr>
          <w:bCs/>
        </w:rPr>
        <w:t xml:space="preserve"> στην ετήσια εκδήλωση που πραγματοποιήθηκε το Νοέμβριο του 2013</w:t>
      </w:r>
      <w:r w:rsidRPr="008B569F">
        <w:t>. Οι επισκέψεις στο Διαδικτυακό κόμβο της Αριστείας (</w:t>
      </w:r>
      <w:hyperlink r:id="rId26" w:history="1">
        <w:r w:rsidRPr="008B569F">
          <w:rPr>
            <w:rStyle w:val="Hyperlink"/>
            <w:bCs/>
          </w:rPr>
          <w:t>http://excellence.sch.gr</w:t>
        </w:r>
      </w:hyperlink>
      <w:r w:rsidRPr="008B569F">
        <w:t>) έχουν ξεπεράσει τις 642.000.</w:t>
      </w:r>
    </w:p>
    <w:p w:rsidR="00F8755E" w:rsidRDefault="00F8755E">
      <w:pPr>
        <w:shd w:val="clear" w:color="auto" w:fill="E0E0E0"/>
      </w:pPr>
      <w:bookmarkStart w:id="59" w:name="_Toc387665756"/>
      <w:r w:rsidRPr="00B31819">
        <w:rPr>
          <w:b/>
        </w:rPr>
        <w:t>Ανάπτυξη και Λειτουργία Δικτύου Πρόληψης και Αντιμετώπισης των Φαινομένων Σχολικής Βίας και Εκφοβισμού</w:t>
      </w:r>
      <w:bookmarkEnd w:id="59"/>
    </w:p>
    <w:p w:rsidR="00F8755E" w:rsidRPr="00926A20" w:rsidRDefault="00F8755E" w:rsidP="00E8404C">
      <w:r w:rsidRPr="00926A20">
        <w:t xml:space="preserve">Στόχος του έργου </w:t>
      </w:r>
      <w:r w:rsidRPr="00906D5D">
        <w:t>είναι η πρόληψη του φαινομένου της σχολικής βίας και η πρόνοια για την ασφάλεια των μελών της σχολικής κοινότητας μέσω εξ’ αποστάσεως επιμόρφωσης εκπαιδευτικών της πρωτοβάθμιας και δευτεροβάθμιας εκπαίδευσης στο σύνολο των σχολικών μονάδων της χώρας</w:t>
      </w:r>
      <w:r w:rsidRPr="00926A20">
        <w:t xml:space="preserve"> και περίπου 400 σχολικών συμβούλων/στελεχών εκπαίδευσης και της υλοποίησης δράσεων ευαισθητοποίησης, ενημέρωσης και επιμόρφωσης της εκπαιδευτικής κοινότητας (εκπαιδευτικών, μαθητών, γονέων), μέσω αντίστοιχων δράσεων. </w:t>
      </w:r>
    </w:p>
    <w:p w:rsidR="00F8755E" w:rsidRPr="00926A20" w:rsidRDefault="00F8755E" w:rsidP="00E8404C">
      <w:r w:rsidRPr="00926A20">
        <w:t xml:space="preserve">Οι δράσεις που υλοποιούνται είναι οι εξής: </w:t>
      </w:r>
    </w:p>
    <w:p w:rsidR="00F8755E" w:rsidRPr="0011759E" w:rsidRDefault="00F8755E" w:rsidP="00E8404C">
      <w:pPr>
        <w:pStyle w:val="bullet1"/>
        <w:rPr>
          <w:rFonts w:ascii="Bookman Old Style" w:hAnsi="Bookman Old Style"/>
        </w:rPr>
      </w:pPr>
      <w:r w:rsidRPr="00B31819">
        <w:rPr>
          <w:rFonts w:ascii="Bookman Old Style" w:hAnsi="Bookman Old Style"/>
        </w:rPr>
        <w:t>Ανάπτυξη και λειτουργία δικτύου ενημέρωσης, επιμόρφωσης, πρόληψης και αντιμετώπισης των φαινομένων σχολικής βίας και εκφοβισμού.</w:t>
      </w:r>
    </w:p>
    <w:p w:rsidR="00F8755E" w:rsidRPr="00926A20" w:rsidRDefault="00F8755E" w:rsidP="00E8404C">
      <w:pPr>
        <w:ind w:left="720"/>
      </w:pPr>
      <w:r w:rsidRPr="00926A20">
        <w:t>Δημιουργείται μόνιμο δίκτυο ενημέρωσης, επιμόρφωσης, πρόληψης και αντιμετώπισης των φαινομένων σχολικής βίας και εκφοβισμού, σε κεντρικό και περιφερειακό επίπεδο:</w:t>
      </w:r>
    </w:p>
    <w:p w:rsidR="00F8755E" w:rsidRDefault="00F8755E" w:rsidP="00BE223F">
      <w:pPr>
        <w:pStyle w:val="bullet1"/>
        <w:numPr>
          <w:ilvl w:val="1"/>
          <w:numId w:val="89"/>
        </w:numPr>
        <w:rPr>
          <w:rFonts w:ascii="Bookman Old Style" w:hAnsi="Bookman Old Style" w:cs="Tahoma"/>
        </w:rPr>
      </w:pPr>
      <w:r w:rsidRPr="00B31819">
        <w:rPr>
          <w:rFonts w:ascii="Bookman Old Style" w:hAnsi="Bookman Old Style"/>
        </w:rPr>
        <w:t xml:space="preserve">Περιφέρειες </w:t>
      </w:r>
    </w:p>
    <w:p w:rsidR="00F8755E" w:rsidRDefault="00F8755E" w:rsidP="00BE223F">
      <w:pPr>
        <w:pStyle w:val="bullet1"/>
        <w:numPr>
          <w:ilvl w:val="2"/>
          <w:numId w:val="89"/>
        </w:numPr>
        <w:rPr>
          <w:rFonts w:ascii="Bookman Old Style" w:hAnsi="Bookman Old Style"/>
        </w:rPr>
      </w:pPr>
      <w:r w:rsidRPr="00B31819">
        <w:rPr>
          <w:rFonts w:ascii="Bookman Old Style" w:hAnsi="Bookman Old Style"/>
        </w:rPr>
        <w:t>Επιτροπή Συντονιστών Δράσεων Πρόληψης (Ε.ΣΥ.Δ.Π.)</w:t>
      </w:r>
    </w:p>
    <w:p w:rsidR="00F8755E" w:rsidRDefault="00F8755E" w:rsidP="00BE223F">
      <w:pPr>
        <w:pStyle w:val="bullet1"/>
        <w:numPr>
          <w:ilvl w:val="2"/>
          <w:numId w:val="89"/>
        </w:numPr>
        <w:rPr>
          <w:rFonts w:ascii="Bookman Old Style" w:hAnsi="Bookman Old Style"/>
        </w:rPr>
      </w:pPr>
      <w:r w:rsidRPr="00B31819">
        <w:rPr>
          <w:rFonts w:ascii="Bookman Old Style" w:hAnsi="Bookman Old Style"/>
        </w:rPr>
        <w:t xml:space="preserve">Περιφερειακές Ομάδες Δράσεων Πρόληψης (ΠΟΔΠ): σχολικοί σύμβουλοι και στελέχη εκπαίδευσης </w:t>
      </w:r>
    </w:p>
    <w:p w:rsidR="00F8755E" w:rsidRDefault="00F8755E" w:rsidP="00BE223F">
      <w:pPr>
        <w:pStyle w:val="bullet1"/>
        <w:numPr>
          <w:ilvl w:val="1"/>
          <w:numId w:val="89"/>
        </w:numPr>
        <w:rPr>
          <w:rFonts w:ascii="Bookman Old Style" w:hAnsi="Bookman Old Style"/>
        </w:rPr>
      </w:pPr>
      <w:r w:rsidRPr="00B31819">
        <w:rPr>
          <w:rFonts w:ascii="Bookman Old Style" w:hAnsi="Bookman Old Style"/>
        </w:rPr>
        <w:t xml:space="preserve">Σχολικές Μονάδες </w:t>
      </w:r>
    </w:p>
    <w:p w:rsidR="00F8755E" w:rsidRDefault="00F8755E" w:rsidP="00BE223F">
      <w:pPr>
        <w:pStyle w:val="bullet1"/>
        <w:numPr>
          <w:ilvl w:val="2"/>
          <w:numId w:val="89"/>
        </w:numPr>
        <w:rPr>
          <w:rFonts w:ascii="Bookman Old Style" w:hAnsi="Bookman Old Style"/>
        </w:rPr>
      </w:pPr>
      <w:r w:rsidRPr="00B31819">
        <w:rPr>
          <w:rFonts w:ascii="Bookman Old Style" w:hAnsi="Bookman Old Style"/>
        </w:rPr>
        <w:t>Ομάδες Δράσεων Πρόληψης (ΟΔΠ), 2 εκπαιδευτικοί ανά σχολική μονάδα</w:t>
      </w:r>
    </w:p>
    <w:p w:rsidR="00F8755E" w:rsidRPr="0011759E" w:rsidRDefault="00F8755E" w:rsidP="00E8404C">
      <w:pPr>
        <w:pStyle w:val="bullet1"/>
        <w:rPr>
          <w:rFonts w:ascii="Bookman Old Style" w:hAnsi="Bookman Old Style"/>
        </w:rPr>
      </w:pPr>
      <w:r w:rsidRPr="00B31819">
        <w:rPr>
          <w:rFonts w:ascii="Bookman Old Style" w:hAnsi="Bookman Old Style"/>
        </w:rPr>
        <w:t>Περιοδική Εκτίμηση του φαινομένου σχολικής βίας και εκφοβισμού σε επίπεδο Σχολικής Μονάδας</w:t>
      </w:r>
    </w:p>
    <w:p w:rsidR="00F8755E" w:rsidRPr="00926A20" w:rsidRDefault="00F8755E" w:rsidP="00E8404C">
      <w:pPr>
        <w:ind w:left="720"/>
      </w:pPr>
      <w:r w:rsidRPr="006A4B60">
        <w:t xml:space="preserve">Μέσω των ΟΔΠ θα γίνεται συστηματική διεξαγωγή εκτιμήσεων σε επίπεδο σχολικής μονάδας για τον καθορισμό της συχνότητας του φαινόμενου της σχολικής βίας, του τρόπου και του τόπου εμφάνισής του, του τρόπου αλληλεπίδρασης των μαθητών και των ενηλίκων </w:t>
      </w:r>
      <w:r w:rsidRPr="00926A20">
        <w:t>(εκπαιδευτικοί, γονείς) και την αποτίμηση των αποτελεσμάτων του.</w:t>
      </w:r>
    </w:p>
    <w:p w:rsidR="00F8755E" w:rsidRPr="0011759E" w:rsidRDefault="00F8755E" w:rsidP="00E8404C">
      <w:pPr>
        <w:pStyle w:val="bullet1"/>
        <w:rPr>
          <w:rFonts w:ascii="Bookman Old Style" w:hAnsi="Bookman Old Style"/>
        </w:rPr>
      </w:pPr>
      <w:r w:rsidRPr="00B31819">
        <w:rPr>
          <w:rFonts w:ascii="Bookman Old Style" w:hAnsi="Bookman Old Style"/>
        </w:rPr>
        <w:t xml:space="preserve">Ενημέρωση – επιμόρφωση εκπαιδευτικών στη διάγνωση, πρόληψη και αντιμετώπιση των φαινομένων της σχολικής βίας </w:t>
      </w:r>
    </w:p>
    <w:p w:rsidR="00F8755E" w:rsidRDefault="00F8755E" w:rsidP="00BE223F">
      <w:pPr>
        <w:pStyle w:val="bullet1"/>
        <w:numPr>
          <w:ilvl w:val="1"/>
          <w:numId w:val="89"/>
        </w:numPr>
        <w:rPr>
          <w:rFonts w:ascii="Bookman Old Style" w:hAnsi="Bookman Old Style"/>
        </w:rPr>
      </w:pPr>
      <w:r w:rsidRPr="00B31819">
        <w:rPr>
          <w:rFonts w:ascii="Bookman Old Style" w:hAnsi="Bookman Old Style"/>
        </w:rPr>
        <w:t xml:space="preserve">Εξ αποστάσεως και δια ζώσης εκπαίδευση για τις ΕΣΥΔΠ, ΠΟΔΠ και τις ΟΔΠ. </w:t>
      </w:r>
    </w:p>
    <w:p w:rsidR="00F8755E" w:rsidRDefault="00F8755E" w:rsidP="00BE223F">
      <w:pPr>
        <w:pStyle w:val="bullet1"/>
        <w:numPr>
          <w:ilvl w:val="1"/>
          <w:numId w:val="89"/>
        </w:numPr>
        <w:rPr>
          <w:rFonts w:ascii="Bookman Old Style" w:hAnsi="Bookman Old Style"/>
        </w:rPr>
      </w:pPr>
      <w:r w:rsidRPr="00B31819">
        <w:rPr>
          <w:rFonts w:ascii="Bookman Old Style" w:hAnsi="Bookman Old Style"/>
        </w:rPr>
        <w:t xml:space="preserve">Ανάπτυξη ψηφιακού και έντυπου εκπαιδευτικού υλικού και σύνταξη προγραμμάτων επιμόρφωσης </w:t>
      </w:r>
    </w:p>
    <w:p w:rsidR="00F8755E" w:rsidRDefault="00F8755E" w:rsidP="00BE223F">
      <w:pPr>
        <w:pStyle w:val="bullet1"/>
        <w:numPr>
          <w:ilvl w:val="1"/>
          <w:numId w:val="89"/>
        </w:numPr>
        <w:rPr>
          <w:rFonts w:ascii="Bookman Old Style" w:hAnsi="Bookman Old Style"/>
        </w:rPr>
      </w:pPr>
      <w:r w:rsidRPr="00B31819">
        <w:rPr>
          <w:rFonts w:ascii="Bookman Old Style" w:hAnsi="Bookman Old Style"/>
        </w:rPr>
        <w:t>Ανάπτυξη εφαρμογών (πλατφόρμας και ενημερωτικής πύλης) για την υλοποίηση της Εξ αποστάσεως εκπαίδευσης, τη δημοσιοποίηση επιμορφωτικού υλικού, καλών πρακτικών, στατιστικών στοιχείων κλπ.</w:t>
      </w:r>
    </w:p>
    <w:p w:rsidR="00F8755E" w:rsidRPr="0011759E" w:rsidRDefault="00F8755E" w:rsidP="00E8404C">
      <w:pPr>
        <w:pStyle w:val="bullet1"/>
        <w:rPr>
          <w:rFonts w:ascii="Bookman Old Style" w:hAnsi="Bookman Old Style"/>
        </w:rPr>
      </w:pPr>
      <w:r w:rsidRPr="00B31819">
        <w:rPr>
          <w:rFonts w:ascii="Bookman Old Style" w:hAnsi="Bookman Old Style"/>
        </w:rPr>
        <w:t>Δράσεις ευαισθητοποίησης - ενημέρωσης – επιμόρφωσης της εκπαιδευτικής κοινότητας (εκπαιδευτικών, μαθητών και γονέων)</w:t>
      </w:r>
    </w:p>
    <w:p w:rsidR="00F8755E" w:rsidRPr="0011759E" w:rsidRDefault="00F8755E" w:rsidP="00E8404C">
      <w:pPr>
        <w:pStyle w:val="bullet1"/>
        <w:rPr>
          <w:rFonts w:ascii="Bookman Old Style" w:hAnsi="Bookman Old Style"/>
        </w:rPr>
      </w:pPr>
      <w:r w:rsidRPr="00B31819">
        <w:rPr>
          <w:rFonts w:ascii="Bookman Old Style" w:hAnsi="Bookman Old Style"/>
        </w:rPr>
        <w:t>Συνέργεια με άλλες πράξεις</w:t>
      </w:r>
    </w:p>
    <w:p w:rsidR="00F8755E" w:rsidRPr="00926A20" w:rsidRDefault="00F8755E" w:rsidP="00E8404C">
      <w:pPr>
        <w:ind w:left="720"/>
      </w:pPr>
      <w:r w:rsidRPr="00926A20">
        <w:t>Καταγραφή και ανάπτυξη δράσεων συνέργειας με άλλες πράξεις που υλοποιούνται από άλλους φορείς, χρονοπρογραμματισμός των δράσεων και καταγραφή και μεταφορά καλών πρακτικών</w:t>
      </w:r>
    </w:p>
    <w:p w:rsidR="00F8755E" w:rsidRPr="0011759E" w:rsidRDefault="00F8755E" w:rsidP="00E8404C">
      <w:pPr>
        <w:pStyle w:val="bullet1"/>
        <w:rPr>
          <w:rFonts w:ascii="Bookman Old Style" w:hAnsi="Bookman Old Style"/>
        </w:rPr>
      </w:pPr>
      <w:r w:rsidRPr="00B31819">
        <w:rPr>
          <w:rFonts w:ascii="Bookman Old Style" w:hAnsi="Bookman Old Style"/>
        </w:rPr>
        <w:t>Δράσεις προβολής και δημοσιότητας</w:t>
      </w:r>
    </w:p>
    <w:p w:rsidR="00F8755E" w:rsidRPr="006A4B60" w:rsidRDefault="00F8755E" w:rsidP="00E8404C">
      <w:pPr>
        <w:ind w:left="720"/>
      </w:pPr>
      <w:r w:rsidRPr="00926A20">
        <w:t>Ενέργειες προβολής και δημοσιότητας</w:t>
      </w:r>
      <w:r w:rsidRPr="006A4B60">
        <w:t xml:space="preserve"> για την ενημέρωση και ευαισθητοποίηση των εκπαιδευτικών της Α/βάθμιας και Β/βάθμιας Εκπαίδευσης, των μαθητών, των γονέων και του κοινωνικού συνόλου γενικότερα καθώς και για τη διάχυση των αποτελεσμάτων της Πράξης </w:t>
      </w:r>
    </w:p>
    <w:p w:rsidR="00F8755E" w:rsidRPr="0011759E" w:rsidRDefault="00F8755E" w:rsidP="00E8404C">
      <w:pPr>
        <w:pStyle w:val="bullet1"/>
        <w:rPr>
          <w:rFonts w:ascii="Bookman Old Style" w:hAnsi="Bookman Old Style"/>
        </w:rPr>
      </w:pPr>
      <w:r w:rsidRPr="00B31819">
        <w:rPr>
          <w:rFonts w:ascii="Bookman Old Style" w:hAnsi="Bookman Old Style"/>
        </w:rPr>
        <w:t>Εξωτερική Αξιολόγηση της Πράξης</w:t>
      </w:r>
    </w:p>
    <w:p w:rsidR="00F8755E" w:rsidRDefault="00F8755E">
      <w:pPr>
        <w:shd w:val="clear" w:color="auto" w:fill="E0E0E0"/>
      </w:pPr>
      <w:bookmarkStart w:id="60" w:name="_Toc387665757"/>
      <w:r w:rsidRPr="00B31819">
        <w:rPr>
          <w:b/>
        </w:rPr>
        <w:t>Δ</w:t>
      </w:r>
      <w:r>
        <w:rPr>
          <w:b/>
        </w:rPr>
        <w:t xml:space="preserve">ιερεύνηση των παραμέτρων αναμόρφωσης και εξ ορθολογισμού της διδακτέας ύλης και του εκπαιδευτικού υλικού στη δευτεροβάθμια εκπαίδευση </w:t>
      </w:r>
      <w:r w:rsidRPr="00B31819">
        <w:rPr>
          <w:b/>
        </w:rPr>
        <w:t xml:space="preserve">(ΓΥΜΝΑΣΙΟ </w:t>
      </w:r>
      <w:r w:rsidRPr="0087549E">
        <w:rPr>
          <w:b/>
        </w:rPr>
        <w:t>–</w:t>
      </w:r>
      <w:r w:rsidRPr="00B31819">
        <w:rPr>
          <w:b/>
        </w:rPr>
        <w:t xml:space="preserve"> ΛΥΚΕΙΟ </w:t>
      </w:r>
      <w:r w:rsidRPr="0087549E">
        <w:rPr>
          <w:b/>
        </w:rPr>
        <w:t>–</w:t>
      </w:r>
      <w:r w:rsidRPr="00B31819">
        <w:rPr>
          <w:b/>
        </w:rPr>
        <w:t xml:space="preserve"> ΕΠΑΛ)</w:t>
      </w:r>
      <w:bookmarkEnd w:id="60"/>
    </w:p>
    <w:p w:rsidR="00F8755E" w:rsidRPr="008B569F" w:rsidRDefault="00F8755E" w:rsidP="00E8404C">
      <w:r w:rsidRPr="008B569F">
        <w:t>Η Πράξη έχει ως αντικείμενο τη διερεύνηση και την επιστημονική τεκμηρίωση, με τη χρήση εμπειρικών και ποιοτικών ερευνητικών δεδομένων, των παραμέτρων που θα πρέπει να ληφθούν υπόψη ώστε να καταστεί δυνατή η αναμόρφωση και ο εξορθολογισμός της διδακτέας ύλης και του εκπαιδευτικού υλικού των βασικών μαθημάτων στη Δευτεροβάθμια εκπαίδευση.</w:t>
      </w:r>
    </w:p>
    <w:p w:rsidR="00F8755E" w:rsidRPr="008B569F" w:rsidRDefault="00F8755E" w:rsidP="00E8404C">
      <w:r w:rsidRPr="008B569F">
        <w:t>Διαρθρώνεται στις ακόλουθες τέσσερεις (4) δράσεις:</w:t>
      </w:r>
    </w:p>
    <w:p w:rsidR="00F8755E" w:rsidRPr="00906D5D" w:rsidRDefault="00F8755E" w:rsidP="00E8404C">
      <w:r w:rsidRPr="00906D5D">
        <w:t>Δράση 1 «Επιστημονική υποστήριξη, Διοίκηση, Οργάνωση και Συντονισμός της Πράξης», η οποία περιλαμβάνει τις ακόλουθες ενέργειες :</w:t>
      </w:r>
    </w:p>
    <w:p w:rsidR="00F8755E" w:rsidRPr="00906D5D" w:rsidRDefault="00F8755E" w:rsidP="00E8404C">
      <w:pPr>
        <w:pStyle w:val="bullet1"/>
        <w:rPr>
          <w:rFonts w:ascii="Bookman Old Style" w:hAnsi="Bookman Old Style"/>
        </w:rPr>
      </w:pPr>
      <w:r w:rsidRPr="00906D5D">
        <w:rPr>
          <w:rFonts w:ascii="Bookman Old Style" w:hAnsi="Bookman Old Style"/>
        </w:rPr>
        <w:t>Ε 1.1 : Επιστημονική υποστήριξη – Εκπόνηση Μελέτης</w:t>
      </w:r>
    </w:p>
    <w:p w:rsidR="00F8755E" w:rsidRPr="00906D5D" w:rsidRDefault="00F8755E" w:rsidP="00E8404C">
      <w:pPr>
        <w:pStyle w:val="bullet1"/>
        <w:rPr>
          <w:rFonts w:ascii="Bookman Old Style" w:hAnsi="Bookman Old Style"/>
        </w:rPr>
      </w:pPr>
      <w:r w:rsidRPr="00906D5D">
        <w:rPr>
          <w:rFonts w:ascii="Bookman Old Style" w:hAnsi="Bookman Old Style"/>
        </w:rPr>
        <w:t>Ε.1.2 : Πληροφοριακό σύστημα Διεξαγωγής της Έρευνας</w:t>
      </w:r>
    </w:p>
    <w:p w:rsidR="00F8755E" w:rsidRPr="00906D5D" w:rsidRDefault="00F8755E" w:rsidP="00E8404C">
      <w:pPr>
        <w:pStyle w:val="bullet1"/>
        <w:rPr>
          <w:rFonts w:ascii="Bookman Old Style" w:hAnsi="Bookman Old Style"/>
        </w:rPr>
      </w:pPr>
      <w:r w:rsidRPr="00906D5D">
        <w:rPr>
          <w:rFonts w:ascii="Bookman Old Style" w:hAnsi="Bookman Old Style"/>
        </w:rPr>
        <w:t>Ε.1.3 : Διοίκηση, Οργάνωση, Συντονισμός, Τεχνική και Επιμελητηριακή Υποστήριξη της Πράξης.</w:t>
      </w:r>
    </w:p>
    <w:p w:rsidR="00F8755E" w:rsidRPr="00906D5D" w:rsidRDefault="00F8755E" w:rsidP="00E8404C">
      <w:pPr>
        <w:spacing w:before="0" w:line="240" w:lineRule="auto"/>
        <w:ind w:left="403"/>
        <w:rPr>
          <w:rFonts w:ascii="Calibri" w:hAnsi="Calibri"/>
        </w:rPr>
      </w:pPr>
    </w:p>
    <w:p w:rsidR="00F8755E" w:rsidRPr="00906D5D" w:rsidRDefault="00F8755E" w:rsidP="00E8404C">
      <w:r w:rsidRPr="00906D5D">
        <w:t>Δράση 2 «Πρόσληψη Αναπληρωτών Εκπαιδευτικών Δευτεροβάθμιας Γενικής και Επαγγελματικής Εκπαίδευσης (Γυμνάσιο, Λύκειο, Επαγγελματικό Λύκειο) για την παροχή διδακτικού έργου μέσω του οποίου θα διεξαχθεί η Έρευνα»</w:t>
      </w:r>
    </w:p>
    <w:p w:rsidR="00F8755E" w:rsidRPr="008B569F" w:rsidRDefault="00F8755E" w:rsidP="00E8404C">
      <w:r w:rsidRPr="00906D5D">
        <w:t>Προβλέπεται η πρόσληψη και απασχόληση αναπληρωτών εκπαιδευτικών για παροχή διδακτικού έργου, στα σχολεία της Δευτεροβάθμιας Γενικής και Επαγγελματικής Εκπαίδευσης (Γυμνάσια, Λύκεια, ΕΠΑΛ). Οι αναπληρωτές</w:t>
      </w:r>
      <w:r w:rsidRPr="008B569F">
        <w:t xml:space="preserve"> εκπαιδευτικοί μέσα από την παροχή διδακτικού έργου και την κατάλληλη επιμόρφωση/ενημέρωση θα αποτυπώνουν ερευνητικά εμπειρικά και ποιοτικά δεδομένα που αφορούν στα Προγράμματα Σπουδών, τη διδακτέα ύλη, το εκπαιδευτικό υλικό και τις επιδράσεις τους στην εκπαιδευτική διαδικασία. </w:t>
      </w:r>
    </w:p>
    <w:p w:rsidR="00F8755E" w:rsidRPr="00D86F87" w:rsidRDefault="00F8755E" w:rsidP="00E8404C">
      <w:r w:rsidRPr="00D86F87">
        <w:t xml:space="preserve">Δράση 3 «Δημοσιότητα και Προβολή της Πράξης»: Η παρούσα δράση περιλαμβάνει ενέργειες δημοσιότητας, πληροφόρησης και διάχυσης των αποτελεσμάτων της Πράξης , όπως ενδεικτικά, παραγωγή έντυπου υλικού κλπ. </w:t>
      </w:r>
    </w:p>
    <w:p w:rsidR="00F8755E" w:rsidRDefault="00F8755E" w:rsidP="00322DE1">
      <w:r w:rsidRPr="00D86F87">
        <w:t>Δράση 4 «Αξιολόγηση της Πράξης»: Στο πλαίσιο της Δράσης αυτής</w:t>
      </w:r>
      <w:r w:rsidRPr="008B569F">
        <w:t xml:space="preserve"> προβλέπεται η αξιολόγηση όλων των συντελεστών και των διαδικασιών υλοποίησης της Πράξης, ως προς τα  ποσοτικά χαρακτηριστικά, Η επίτευξη των ποσοτικών στόχων της Πράξης θα αποτιμάται διαρκώς με τη βοήθεια του Πληροφοριακού Συστήματος Διεξαγωγής της Έρευνας, το οποίο θα είναι σε θέση να παρέχει ανά πάσα στιγμή στοιχεία για τη συμμετοχή των εκπαιδευτικών, με βάση το σχεδιασμό και τους στόχους της Πράξης.</w:t>
      </w:r>
    </w:p>
    <w:p w:rsidR="00F8755E" w:rsidRDefault="00F8755E" w:rsidP="00322DE1">
      <w:pPr>
        <w:rPr>
          <w:sz w:val="24"/>
          <w:szCs w:val="24"/>
        </w:rPr>
      </w:pPr>
    </w:p>
    <w:p w:rsidR="00F8755E" w:rsidRDefault="00F8755E">
      <w:pPr>
        <w:pStyle w:val="Heading2"/>
        <w:numPr>
          <w:ilvl w:val="2"/>
          <w:numId w:val="0"/>
        </w:numPr>
        <w:shd w:val="pct10" w:color="auto" w:fill="auto"/>
        <w:tabs>
          <w:tab w:val="left" w:pos="851"/>
        </w:tabs>
        <w:spacing w:before="200" w:line="276" w:lineRule="auto"/>
        <w:rPr>
          <w:sz w:val="22"/>
          <w:szCs w:val="22"/>
        </w:rPr>
      </w:pPr>
      <w:bookmarkStart w:id="61" w:name="_Toc387665758"/>
      <w:bookmarkStart w:id="62" w:name="_Toc389660576"/>
      <w:r w:rsidRPr="00B31819">
        <w:rPr>
          <w:sz w:val="22"/>
          <w:szCs w:val="22"/>
        </w:rPr>
        <w:t>Οργάνωση και Λειτουργία Σχολικών Κέντρων Ενισχυτικής Διδασκαλίας 2012-2015</w:t>
      </w:r>
      <w:bookmarkEnd w:id="61"/>
      <w:bookmarkEnd w:id="62"/>
    </w:p>
    <w:p w:rsidR="00F8755E" w:rsidRPr="008B569F" w:rsidRDefault="00F8755E" w:rsidP="00E8404C">
      <w:r w:rsidRPr="008B569F">
        <w:t>Η Πράξη αναλύεται στις παρακάτω δράσεις:</w:t>
      </w:r>
    </w:p>
    <w:p w:rsidR="00F8755E" w:rsidRPr="00D86F87" w:rsidRDefault="00F8755E" w:rsidP="00E8404C">
      <w:pPr>
        <w:rPr>
          <w:u w:val="single"/>
        </w:rPr>
      </w:pPr>
      <w:r w:rsidRPr="00D86F87">
        <w:rPr>
          <w:u w:val="single"/>
        </w:rPr>
        <w:t>Δράση 1: Δίκτυο Σχολικών Κέντρων Ενισχυτικής Διδασκαλίας - Εμπλουτισμός του εκπαιδευτικού δυναμικού και λειτουργία των Σχολικών Κέντρων Ενισχυτικής Διδασκαλίας</w:t>
      </w:r>
    </w:p>
    <w:p w:rsidR="00F8755E" w:rsidRPr="00926A20" w:rsidRDefault="00F8755E" w:rsidP="00E8404C">
      <w:r w:rsidRPr="00926A20">
        <w:t>Η παρούσα Δράση ενδεικτικά περιλαμβάνει:</w:t>
      </w:r>
    </w:p>
    <w:p w:rsidR="00F8755E" w:rsidRPr="0011759E" w:rsidRDefault="00F8755E" w:rsidP="00E8404C">
      <w:pPr>
        <w:pStyle w:val="bullet1"/>
        <w:rPr>
          <w:rFonts w:ascii="Bookman Old Style" w:hAnsi="Bookman Old Style"/>
        </w:rPr>
      </w:pPr>
      <w:r w:rsidRPr="00B31819">
        <w:rPr>
          <w:rFonts w:ascii="Bookman Old Style" w:hAnsi="Bookman Old Style"/>
        </w:rPr>
        <w:t>τη διαδικασία σύστασης του Δικτύου των Σχολικών Κέντρων Ενισχυτικής Διδασκαλίας,</w:t>
      </w:r>
    </w:p>
    <w:p w:rsidR="00F8755E" w:rsidRPr="0011759E" w:rsidRDefault="00F8755E" w:rsidP="00E8404C">
      <w:pPr>
        <w:pStyle w:val="bullet1"/>
        <w:rPr>
          <w:rFonts w:ascii="Bookman Old Style" w:hAnsi="Bookman Old Style"/>
        </w:rPr>
      </w:pPr>
      <w:r w:rsidRPr="00B31819">
        <w:rPr>
          <w:rFonts w:ascii="Bookman Old Style" w:hAnsi="Bookman Old Style"/>
        </w:rPr>
        <w:t>το σχεδιασμό και καθορισμό των παιδαγωγικών και κοινωνικών κριτηρίων με τα οποία θα επιλέγονται οι μαθητές που θα συμμετέχουν στα σχετικά προγράμματα,</w:t>
      </w:r>
    </w:p>
    <w:p w:rsidR="00F8755E" w:rsidRPr="0011759E" w:rsidRDefault="00F8755E" w:rsidP="00E8404C">
      <w:pPr>
        <w:pStyle w:val="bullet1"/>
        <w:rPr>
          <w:rFonts w:ascii="Bookman Old Style" w:hAnsi="Bookman Old Style"/>
        </w:rPr>
      </w:pPr>
      <w:r w:rsidRPr="00B31819">
        <w:rPr>
          <w:rFonts w:ascii="Bookman Old Style" w:hAnsi="Bookman Old Style"/>
        </w:rPr>
        <w:t>την κάλυψη της λειτουργίας των Σχολικών Κέντρων Ενισχυτικής Διδασκαλίας (Σ.Κ.Ε.Δ.),</w:t>
      </w:r>
    </w:p>
    <w:p w:rsidR="00F8755E" w:rsidRPr="0011759E" w:rsidRDefault="00F8755E" w:rsidP="00E8404C">
      <w:pPr>
        <w:pStyle w:val="bullet1"/>
        <w:rPr>
          <w:rFonts w:ascii="Bookman Old Style" w:hAnsi="Bookman Old Style"/>
        </w:rPr>
      </w:pPr>
      <w:r w:rsidRPr="00B31819">
        <w:rPr>
          <w:rFonts w:ascii="Bookman Old Style" w:hAnsi="Bookman Old Style"/>
        </w:rPr>
        <w:t>την απασχόληση εκπαιδευτικού προσωπικού για την λειτουργία των Σχολικών Κέντρων Ενισχυτικής Διδασκαλίας (Σ.Κ.Ε.Δ.)</w:t>
      </w:r>
    </w:p>
    <w:p w:rsidR="00F8755E" w:rsidRPr="00D86F87" w:rsidRDefault="00F8755E" w:rsidP="00E8404C">
      <w:r w:rsidRPr="00D86F87">
        <w:t>Δράση 2: Ενέργειες ενημέρωσης, προβολής και δημοσιότητας</w:t>
      </w:r>
    </w:p>
    <w:p w:rsidR="00F8755E" w:rsidRPr="008B569F" w:rsidRDefault="00F8755E" w:rsidP="00E8404C">
      <w:r w:rsidRPr="008B569F">
        <w:t>Απώτερος στόχος των ενεργειών της παρούσας δράσης είναι η προβολή και δημοσιότητα προς την κοινή γνώμη των δομών της αντισταθμιστικής αγωγής στο επίπεδο του Γυμνασίου, καθώς και σε σχετικές εκστρατείες ενημέρωσης και ευαισθητοποίησης των μαθητών. Ενέργειες που αφορούν δράσεις δημοσιότητας θα υλοποιούνται σε συνεργασία με το Φορέα Πρότασης και Λειτουργίας, καθώς και με την αρμόδια μονάδα της Διαχειριστικής Αρχής, με όποιο τρόπο κρίνεται πιο πρόσφορος και αποτελεσματικός.</w:t>
      </w:r>
    </w:p>
    <w:p w:rsidR="00F8755E" w:rsidRPr="00D86F87" w:rsidRDefault="00F8755E" w:rsidP="00E8404C">
      <w:r w:rsidRPr="00D86F87">
        <w:t>Δράση 3: Αξιολόγηση της Πράξης</w:t>
      </w:r>
    </w:p>
    <w:p w:rsidR="00F8755E" w:rsidRPr="008B569F" w:rsidRDefault="00F8755E" w:rsidP="00E8404C">
      <w:r w:rsidRPr="008B569F">
        <w:t>Στο πλαίσιο της δράσης αυτής θα πραγματοποιηθεί αξιολόγηση των αποτελεσμάτων των δράσεων και των συντελεστών της Πράξης. Η συγκεκριμένη δράση αφορά στην αξιολόγηση όλων των συντελεστών και του τρόπου υλοποίησης της Πράξης ως προς τα ποιοτικά και ποσοτικά χαρακτηριστικά και αποτελέσματα, την αξιολόγηση των αντισταθμιστικών δομών στο Γυμνάσιο (ερωτηματολόγια, focus groups κλπ), καθώς και την απόδοση και την κοινωνικο-οικονομική αποτελεσματικότητα της Πράξης. Η αξιολόγηση θα γίνει από ειδικούς στον τομέα της αξιολόγησης επιστήμονες, οι οποίοι θα έχουν επαρκή εμπειρία σε θέματα εκπαίδευσης. Για το σκοπό αυτό θα συνεργασθούν με τους βασικούς παράγοντες και άλλους συντελεστές εκτέλεσης της πράξης (π.χ μαθητές, λοιπή εκπαιδευτική κοινότητα, γονείς κ.ά).</w:t>
      </w:r>
    </w:p>
    <w:p w:rsidR="00F8755E" w:rsidRPr="00D86F87" w:rsidRDefault="00F8755E" w:rsidP="00E8404C">
      <w:r w:rsidRPr="00D86F87">
        <w:t>Δράση 4: Οργάνωση και Διαχείριση της Πράξης</w:t>
      </w:r>
    </w:p>
    <w:p w:rsidR="00F8755E" w:rsidRPr="00926A20" w:rsidRDefault="00F8755E" w:rsidP="00E8404C">
      <w:pPr>
        <w:rPr>
          <w:rFonts w:cs="Arial"/>
        </w:rPr>
      </w:pPr>
      <w:r w:rsidRPr="00926A20">
        <w:rPr>
          <w:rFonts w:cs="Arial"/>
        </w:rPr>
        <w:t>Η Δράση 4 περιλαμβάνει ενδεικτικά μεταξύ άλλων:</w:t>
      </w:r>
    </w:p>
    <w:p w:rsidR="00F8755E" w:rsidRPr="0011759E" w:rsidRDefault="00F8755E" w:rsidP="00E8404C">
      <w:pPr>
        <w:pStyle w:val="bullet1"/>
        <w:rPr>
          <w:rFonts w:ascii="Bookman Old Style" w:hAnsi="Bookman Old Style"/>
        </w:rPr>
      </w:pPr>
      <w:r w:rsidRPr="00B31819">
        <w:rPr>
          <w:rFonts w:ascii="Bookman Old Style" w:hAnsi="Bookman Old Style"/>
        </w:rPr>
        <w:t>Διεκπεραίωση διοικητικών εγγράφων και των υποχρεώσεων του Τελικού Δικαιούχου προς το ΕΠ «Εκπαίδευση και Διά Βίου Μάθηση».</w:t>
      </w:r>
    </w:p>
    <w:p w:rsidR="00F8755E" w:rsidRPr="0011759E" w:rsidRDefault="00F8755E" w:rsidP="00E8404C">
      <w:pPr>
        <w:pStyle w:val="bullet1"/>
        <w:rPr>
          <w:rFonts w:ascii="Bookman Old Style" w:hAnsi="Bookman Old Style"/>
        </w:rPr>
      </w:pPr>
      <w:r w:rsidRPr="00B31819">
        <w:rPr>
          <w:rFonts w:ascii="Bookman Old Style" w:hAnsi="Bookman Old Style"/>
        </w:rPr>
        <w:t>Παρακολούθηση του φυσικού και οικονομικού αντικειμένου της Πράξης, σε συνεργασία με το Φορέα Πρότασης και Λειτουργίας, καθώς και με την αρμόδια μονάδα της Διαχειριστικής Αρχής.</w:t>
      </w:r>
    </w:p>
    <w:p w:rsidR="00F8755E" w:rsidRDefault="00F8755E" w:rsidP="00E8404C">
      <w:pPr>
        <w:pStyle w:val="bullet1"/>
        <w:rPr>
          <w:rFonts w:ascii="Bookman Old Style" w:hAnsi="Bookman Old Style"/>
        </w:rPr>
      </w:pPr>
      <w:r w:rsidRPr="00B31819">
        <w:rPr>
          <w:rFonts w:ascii="Bookman Old Style" w:hAnsi="Bookman Old Style"/>
        </w:rPr>
        <w:t>Σύνταξη τευχών, Προκήρυξη, Αξιολόγηση και Διενέργεια Διαγωνισμών και Προσκλήσεων εκδήλωσης ενδιαφέροντος, σύνταξη συμβάσεων και παραλαβή των προβλεπόμενων παραδοτέων, εκκαθάριση δαπανών κ.ά.</w:t>
      </w:r>
    </w:p>
    <w:p w:rsidR="00F8755E" w:rsidRPr="0011759E" w:rsidRDefault="00F8755E" w:rsidP="00322DE1">
      <w:pPr>
        <w:pStyle w:val="bullet1"/>
        <w:numPr>
          <w:ilvl w:val="0"/>
          <w:numId w:val="0"/>
        </w:numPr>
        <w:ind w:left="360"/>
        <w:rPr>
          <w:rFonts w:ascii="Bookman Old Style" w:hAnsi="Bookman Old Style"/>
        </w:rPr>
      </w:pPr>
      <w:r>
        <w:rPr>
          <w:rFonts w:ascii="Bookman Old Style" w:hAnsi="Bookman Old Style"/>
        </w:rPr>
        <w:t xml:space="preserve">Μέχρι το τέλος του 2013 είχαν επωφεληθεί 25.490 μαθητές δευτεροβάθμιας εκπαίδευσης. </w:t>
      </w:r>
    </w:p>
    <w:p w:rsidR="00F8755E" w:rsidRDefault="00F8755E">
      <w:pPr>
        <w:pStyle w:val="bullet1"/>
        <w:numPr>
          <w:ilvl w:val="0"/>
          <w:numId w:val="0"/>
        </w:numPr>
        <w:ind w:left="720" w:hanging="360"/>
      </w:pPr>
    </w:p>
    <w:p w:rsidR="00F8755E" w:rsidRDefault="00F8755E">
      <w:pPr>
        <w:pStyle w:val="Heading2"/>
        <w:numPr>
          <w:ilvl w:val="2"/>
          <w:numId w:val="0"/>
        </w:numPr>
        <w:shd w:val="pct10" w:color="auto" w:fill="auto"/>
        <w:tabs>
          <w:tab w:val="left" w:pos="851"/>
        </w:tabs>
        <w:spacing w:before="200" w:line="276" w:lineRule="auto"/>
        <w:rPr>
          <w:sz w:val="22"/>
          <w:szCs w:val="22"/>
        </w:rPr>
      </w:pPr>
      <w:bookmarkStart w:id="63" w:name="_Toc387665759"/>
      <w:bookmarkStart w:id="64" w:name="_Toc389660577"/>
      <w:r w:rsidRPr="00B31819">
        <w:rPr>
          <w:sz w:val="22"/>
          <w:szCs w:val="22"/>
        </w:rPr>
        <w:t>Υποστήριξη της ανάπτυξης και της λειτουργίας των Πρότυπων Πειραματικών Σχολείων</w:t>
      </w:r>
      <w:bookmarkEnd w:id="63"/>
      <w:bookmarkEnd w:id="64"/>
      <w:r w:rsidRPr="00B31819">
        <w:rPr>
          <w:sz w:val="22"/>
          <w:szCs w:val="22"/>
        </w:rPr>
        <w:t xml:space="preserve"> </w:t>
      </w:r>
    </w:p>
    <w:p w:rsidR="00F8755E" w:rsidRDefault="00F8755E">
      <w:pPr>
        <w:spacing w:before="120"/>
      </w:pPr>
      <w:r w:rsidRPr="00926A20">
        <w:t>Σε συνέχεια της 2</w:t>
      </w:r>
      <w:r w:rsidRPr="00926A20">
        <w:rPr>
          <w:vertAlign w:val="superscript"/>
        </w:rPr>
        <w:t>ης</w:t>
      </w:r>
      <w:r w:rsidRPr="00926A20">
        <w:t xml:space="preserve"> τροποποίησης της Πρόσκλησης 153, η οποία εκδόθηκε από την ΕΥΔ στις 05/05/2013 αναμένεται η 2</w:t>
      </w:r>
      <w:r w:rsidRPr="00926A20">
        <w:rPr>
          <w:vertAlign w:val="superscript"/>
        </w:rPr>
        <w:t>η</w:t>
      </w:r>
      <w:r w:rsidRPr="00926A20">
        <w:t xml:space="preserve"> τροποποίηση της Πράξης με δικαιούχο το ΙΕΠ και συνδικαιούχο την ΕΥΕ (Υποέργο 3).Η προτεινόμενη Πράξη </w:t>
      </w:r>
      <w:r w:rsidRPr="00926A20">
        <w:rPr>
          <w:b/>
          <w:bCs/>
        </w:rPr>
        <w:t>«Υποστήριξη αξιολόγησης και ανάπτυξης Προτύπων Πειραματικών Σχολείων»</w:t>
      </w:r>
      <w:r w:rsidRPr="00926A20">
        <w:t xml:space="preserve">  -2</w:t>
      </w:r>
      <w:r w:rsidRPr="00926A20">
        <w:rPr>
          <w:vertAlign w:val="superscript"/>
        </w:rPr>
        <w:t>η</w:t>
      </w:r>
      <w:r w:rsidRPr="00926A20">
        <w:t xml:space="preserve"> τροποποίηση περιλαμβάνει τις ακόλουθες Δράσεις:</w:t>
      </w:r>
    </w:p>
    <w:p w:rsidR="00F8755E" w:rsidRPr="00A86EDA" w:rsidRDefault="00F8755E" w:rsidP="00E8404C">
      <w:pPr>
        <w:pStyle w:val="bullet1"/>
        <w:rPr>
          <w:rFonts w:ascii="Bookman Old Style" w:hAnsi="Bookman Old Style"/>
        </w:rPr>
      </w:pPr>
      <w:r w:rsidRPr="00B31819">
        <w:rPr>
          <w:rFonts w:ascii="Bookman Old Style" w:hAnsi="Bookman Old Style"/>
        </w:rPr>
        <w:t>Δράση 1: Μελέτη σχεδιασμού και οργάνωσης του πλαισίου επίτευξης των στόχων των ΠΠΣ</w:t>
      </w:r>
    </w:p>
    <w:p w:rsidR="00F8755E" w:rsidRPr="0011759E" w:rsidRDefault="00F8755E" w:rsidP="00E8404C">
      <w:pPr>
        <w:pStyle w:val="bullet1"/>
        <w:rPr>
          <w:rFonts w:ascii="Bookman Old Style" w:hAnsi="Bookman Old Style"/>
        </w:rPr>
      </w:pPr>
      <w:r w:rsidRPr="00B31819">
        <w:rPr>
          <w:rFonts w:ascii="Bookman Old Style" w:hAnsi="Bookman Old Style"/>
        </w:rPr>
        <w:t xml:space="preserve">Δράση 2: Αποτίμηση και βελτίωση του συστήματος επιλογής και αξιολόγησης εκπαιδευτικών και στελεχών των ΠΠΣ </w:t>
      </w:r>
    </w:p>
    <w:p w:rsidR="00F8755E" w:rsidRPr="0011759E" w:rsidRDefault="00F8755E" w:rsidP="00E8404C">
      <w:pPr>
        <w:pStyle w:val="bullet1"/>
        <w:rPr>
          <w:rFonts w:ascii="Bookman Old Style" w:hAnsi="Bookman Old Style"/>
        </w:rPr>
      </w:pPr>
      <w:r w:rsidRPr="00B31819">
        <w:rPr>
          <w:rFonts w:ascii="Bookman Old Style" w:hAnsi="Bookman Old Style"/>
        </w:rPr>
        <w:t xml:space="preserve">Δράση 3: Αποτίμηση και βελτίωση του συστήματος επιλογής μαθητών  των ΠΠΣ </w:t>
      </w:r>
    </w:p>
    <w:p w:rsidR="00F8755E" w:rsidRPr="0011759E" w:rsidRDefault="00F8755E" w:rsidP="00E8404C">
      <w:pPr>
        <w:pStyle w:val="bullet1"/>
        <w:rPr>
          <w:rFonts w:ascii="Bookman Old Style" w:hAnsi="Bookman Old Style"/>
        </w:rPr>
      </w:pPr>
      <w:r w:rsidRPr="00B31819">
        <w:rPr>
          <w:rFonts w:ascii="Bookman Old Style" w:hAnsi="Bookman Old Style"/>
        </w:rPr>
        <w:t>Δράση 4: Δράσεις προβολής και προώθησης του έργου των ΠΠΣ και Δημιουργία ηλεκτρονικής πλατφόρμας επικοινωνίας και συνεργασίας</w:t>
      </w:r>
    </w:p>
    <w:p w:rsidR="00F8755E" w:rsidRPr="0011759E" w:rsidRDefault="00F8755E" w:rsidP="00E8404C">
      <w:pPr>
        <w:pStyle w:val="bullet1"/>
        <w:rPr>
          <w:rFonts w:ascii="Bookman Old Style" w:hAnsi="Bookman Old Style"/>
        </w:rPr>
      </w:pPr>
      <w:r w:rsidRPr="00B31819">
        <w:rPr>
          <w:rFonts w:ascii="Bookman Old Style" w:hAnsi="Bookman Old Style"/>
        </w:rPr>
        <w:t>Δράση 5: Πραγματοποίηση μετακινήσεων επιστημόνων από το εξωτερικό και εκπαιδευτικών και  στελεχών των ΠΠΣ στην ελληνική επικράτεια για την υλοποίηση δράσεων ενημέρωσης, επιμόρφωσης και επικοινωνίας σχετικών με τα ΠΠΣ</w:t>
      </w:r>
    </w:p>
    <w:p w:rsidR="00F8755E" w:rsidRPr="0011759E" w:rsidRDefault="00F8755E" w:rsidP="00E8404C">
      <w:pPr>
        <w:pStyle w:val="bullet1"/>
        <w:rPr>
          <w:rFonts w:ascii="Bookman Old Style" w:hAnsi="Bookman Old Style"/>
        </w:rPr>
      </w:pPr>
      <w:r w:rsidRPr="00B31819">
        <w:rPr>
          <w:rFonts w:ascii="Bookman Old Style" w:hAnsi="Bookman Old Style"/>
        </w:rPr>
        <w:t>Δράση 6: Οργάνωση και Διαχείριση της Πράξης</w:t>
      </w:r>
    </w:p>
    <w:p w:rsidR="00F8755E" w:rsidRPr="0011759E" w:rsidRDefault="00F8755E" w:rsidP="00E8404C">
      <w:pPr>
        <w:pStyle w:val="bullet1"/>
        <w:rPr>
          <w:rFonts w:ascii="Bookman Old Style" w:hAnsi="Bookman Old Style"/>
        </w:rPr>
      </w:pPr>
      <w:r w:rsidRPr="00B31819">
        <w:rPr>
          <w:rFonts w:ascii="Bookman Old Style" w:hAnsi="Bookman Old Style"/>
        </w:rPr>
        <w:t>Δράση 7: Υποστήριξη διαδικασιών εισαγωγής μαθητών στα Π.Π.Σ</w:t>
      </w:r>
    </w:p>
    <w:p w:rsidR="00F8755E" w:rsidRPr="00D86F87" w:rsidRDefault="00F8755E" w:rsidP="00E8404C">
      <w:r w:rsidRPr="00D86F87">
        <w:t>Υποέργο 3: Υποστήριξη της ανάπτυξης και της λειτουργίας των ΠΠΣ 2012-2013 (ΕΥΕ/ΕΔ).</w:t>
      </w:r>
    </w:p>
    <w:p w:rsidR="00F8755E" w:rsidRPr="0011759E" w:rsidRDefault="00F8755E" w:rsidP="00E8404C">
      <w:pPr>
        <w:pStyle w:val="bullet1"/>
        <w:rPr>
          <w:rFonts w:ascii="Bookman Old Style" w:hAnsi="Bookman Old Style"/>
        </w:rPr>
      </w:pPr>
      <w:r w:rsidRPr="00B31819">
        <w:rPr>
          <w:rFonts w:ascii="Bookman Old Style" w:hAnsi="Bookman Old Style"/>
        </w:rPr>
        <w:t xml:space="preserve">Προϋπολογισμός Υποέργου 3: 48.227,00 €   </w:t>
      </w:r>
    </w:p>
    <w:p w:rsidR="00F8755E" w:rsidRPr="0011759E" w:rsidRDefault="00F8755E" w:rsidP="00E8404C">
      <w:pPr>
        <w:pStyle w:val="bullet1"/>
        <w:rPr>
          <w:rFonts w:ascii="Bookman Old Style" w:hAnsi="Bookman Old Style"/>
        </w:rPr>
      </w:pPr>
      <w:r w:rsidRPr="00B31819">
        <w:rPr>
          <w:rFonts w:ascii="Bookman Old Style" w:hAnsi="Bookman Old Style"/>
        </w:rPr>
        <w:t>Έναρξη Υλοποίησης Υπ.3: 01/10/2012</w:t>
      </w:r>
    </w:p>
    <w:p w:rsidR="00F8755E" w:rsidRPr="0011759E" w:rsidRDefault="00F8755E" w:rsidP="00E8404C">
      <w:pPr>
        <w:pStyle w:val="bullet1"/>
        <w:rPr>
          <w:rFonts w:ascii="Bookman Old Style" w:hAnsi="Bookman Old Style"/>
        </w:rPr>
      </w:pPr>
      <w:r w:rsidRPr="00B31819">
        <w:rPr>
          <w:rFonts w:ascii="Bookman Old Style" w:hAnsi="Bookman Old Style"/>
        </w:rPr>
        <w:t>Λήξη Υλοποίησης Υπ.3:  31/12/2014</w:t>
      </w:r>
    </w:p>
    <w:p w:rsidR="00F8755E" w:rsidRPr="00926A20" w:rsidRDefault="00F8755E" w:rsidP="00E8404C">
      <w:r w:rsidRPr="00926A20">
        <w:t xml:space="preserve">Το φυσικό αντικείμενο του νέου προτεινόμενου Υποέργου 3 </w:t>
      </w:r>
      <w:r w:rsidRPr="00926A20">
        <w:rPr>
          <w:u w:val="single"/>
        </w:rPr>
        <w:t>υλοποιείται με ίδια μέσα από την ΕΥΕ ΕΔ του ΥΠΑΙΘ</w:t>
      </w:r>
      <w:r w:rsidRPr="00926A20">
        <w:t xml:space="preserve"> και περιλαμβάνει τις ακόλουθες Δράσεις/Ενέργειες: </w:t>
      </w:r>
    </w:p>
    <w:p w:rsidR="00F8755E" w:rsidRPr="0011759E" w:rsidRDefault="00F8755E" w:rsidP="00E8404C">
      <w:pPr>
        <w:pStyle w:val="bullet1"/>
        <w:rPr>
          <w:rFonts w:ascii="Bookman Old Style" w:hAnsi="Bookman Old Style"/>
        </w:rPr>
      </w:pPr>
      <w:r w:rsidRPr="00B31819">
        <w:rPr>
          <w:rFonts w:ascii="Bookman Old Style" w:hAnsi="Bookman Old Style"/>
        </w:rPr>
        <w:t>Ε.3.1: Οργάνωση και διαχείριση της Πράξης 2012-2013 (Μέρος Δράσης 6)</w:t>
      </w:r>
    </w:p>
    <w:p w:rsidR="00F8755E" w:rsidRPr="0011759E" w:rsidRDefault="00F8755E" w:rsidP="00E8404C">
      <w:pPr>
        <w:pStyle w:val="bullet1"/>
        <w:rPr>
          <w:rFonts w:ascii="Bookman Old Style" w:hAnsi="Bookman Old Style"/>
        </w:rPr>
      </w:pPr>
      <w:r w:rsidRPr="00B31819">
        <w:rPr>
          <w:rFonts w:ascii="Bookman Old Style" w:hAnsi="Bookman Old Style"/>
        </w:rPr>
        <w:t>Ε.3.2:  Κάλυψη Δαπανών μετακίνησης, διαμονής και διατροφής 2012-2013 (Μέρος Δράσης 5) (πραγματοποιήθηκε στο πλαίσιο του Υπ.1 - 1η Τροποποίηση της Πράξης- από τον Απρίλιο έως και τον Ιούνιο του 2013).</w:t>
      </w:r>
    </w:p>
    <w:p w:rsidR="00F8755E" w:rsidRPr="0011759E" w:rsidRDefault="00F8755E" w:rsidP="00E8404C">
      <w:pPr>
        <w:pStyle w:val="bullet1"/>
        <w:rPr>
          <w:rFonts w:ascii="Bookman Old Style" w:hAnsi="Bookman Old Style"/>
        </w:rPr>
      </w:pPr>
      <w:r w:rsidRPr="00B31819">
        <w:rPr>
          <w:rFonts w:ascii="Bookman Old Style" w:hAnsi="Bookman Old Style"/>
        </w:rPr>
        <w:t>Ε.3.3: Υποστήριξη διαδικασιών εισαγωγής μαθητών στα Π.Π.Σ για το σχ. Έτος 2013-2014 (Μέρος Δράσης 7) (Πιλοτική Εφαρμογή) (πραγματοποιήθηκε στο πλαίσιο του Υπ.3 - 1η Τροποποίηση της Πράξης- τον Ιούνιο του 2013).</w:t>
      </w:r>
    </w:p>
    <w:p w:rsidR="00F8755E" w:rsidRPr="00926A20" w:rsidRDefault="00F8755E" w:rsidP="00E8404C">
      <w:pPr>
        <w:rPr>
          <w:b/>
          <w:bCs/>
        </w:rPr>
      </w:pPr>
      <w:r w:rsidRPr="00926A20">
        <w:t>Έως σήμερα 10/05/2014 έχει υλοποιηθεί το φυσικό αντικείμενο του Υποέργου 3 (το οποίο περιλαμβάνεται στην 1</w:t>
      </w:r>
      <w:r w:rsidRPr="00926A20">
        <w:rPr>
          <w:vertAlign w:val="superscript"/>
        </w:rPr>
        <w:t>η</w:t>
      </w:r>
      <w:r w:rsidRPr="00926A20">
        <w:t xml:space="preserve"> τροποποίηση της Πράξης) και βρίσκεται σε διαδικασία εκκαθάρισης των σχετικών δαπανών.</w:t>
      </w:r>
    </w:p>
    <w:p w:rsidR="00F8755E" w:rsidRDefault="00F8755E" w:rsidP="00E8404C"/>
    <w:p w:rsidR="00F8755E" w:rsidRDefault="00F8755E">
      <w:pPr>
        <w:pStyle w:val="Heading2"/>
        <w:numPr>
          <w:ilvl w:val="2"/>
          <w:numId w:val="0"/>
        </w:numPr>
        <w:shd w:val="pct10" w:color="auto" w:fill="auto"/>
        <w:tabs>
          <w:tab w:val="left" w:pos="851"/>
        </w:tabs>
        <w:spacing w:before="200" w:line="276" w:lineRule="auto"/>
        <w:rPr>
          <w:sz w:val="22"/>
          <w:szCs w:val="22"/>
        </w:rPr>
      </w:pPr>
      <w:bookmarkStart w:id="65" w:name="_Toc387665760"/>
      <w:bookmarkStart w:id="66" w:name="_Toc389660578"/>
      <w:r w:rsidRPr="00B31819">
        <w:rPr>
          <w:sz w:val="22"/>
          <w:szCs w:val="22"/>
        </w:rPr>
        <w:t>Α</w:t>
      </w:r>
      <w:r>
        <w:rPr>
          <w:sz w:val="22"/>
          <w:szCs w:val="22"/>
        </w:rPr>
        <w:t>ναβάθμιση Μουσικών και Καλλιτεχνικών σχολείων</w:t>
      </w:r>
      <w:bookmarkEnd w:id="65"/>
      <w:bookmarkEnd w:id="66"/>
    </w:p>
    <w:p w:rsidR="00F8755E" w:rsidRPr="00926A20" w:rsidRDefault="00F8755E" w:rsidP="00E8404C">
      <w:r w:rsidRPr="00926A20">
        <w:t xml:space="preserve">Στόχος των Πράξεων είναι η αναβάθμιση του θεσμού των Μουσικών και Καλλιτεχνικών Σχολείων, η εκπλήρωση του σκοπού λειτουργίας τους και η διασφάλιση της παιδαγωγικής και αναπτυξιακής τους συνέχειας. Ο ανωτέρω στόχος θα υλοποιηθεί μέσω των ακόλουθων δράσεων: </w:t>
      </w:r>
    </w:p>
    <w:p w:rsidR="00F8755E" w:rsidRPr="0011759E" w:rsidRDefault="00F8755E" w:rsidP="00E8404C">
      <w:pPr>
        <w:pStyle w:val="bullet1"/>
        <w:rPr>
          <w:rFonts w:ascii="Bookman Old Style" w:hAnsi="Bookman Old Style"/>
        </w:rPr>
      </w:pPr>
      <w:r w:rsidRPr="00B31819">
        <w:rPr>
          <w:rFonts w:ascii="Bookman Old Style" w:hAnsi="Bookman Old Style"/>
        </w:rPr>
        <w:t>Πρόσληψη αναπληρωτών πλήρους και μειωμένου ωραρίου, ωρομίσθιων και εμπειροτεχνών εκπαιδευτικών Μουσικών και Καλλιτεχνικών ειδικοτήτων, με σκοπό τη διδασκαλία μαθημάτων μουσικής παιδείας, χορού, θεάτρου και κινηματογράφου,  οι οποίοι θα στελεχώσουν όλα τα 42 Μουσικά και 3 Καλλιτεχνικά Σχολεία έτσι ώστε να εξασφαλιστεί η απρόσκοπτη λειτουργία τους.</w:t>
      </w:r>
    </w:p>
    <w:p w:rsidR="00F8755E" w:rsidRPr="0011759E" w:rsidRDefault="00F8755E" w:rsidP="00E8404C">
      <w:pPr>
        <w:pStyle w:val="bullet1"/>
        <w:rPr>
          <w:rFonts w:ascii="Bookman Old Style" w:hAnsi="Bookman Old Style"/>
        </w:rPr>
      </w:pPr>
      <w:r w:rsidRPr="00B31819">
        <w:rPr>
          <w:rFonts w:ascii="Bookman Old Style" w:hAnsi="Bookman Old Style"/>
        </w:rPr>
        <w:t>Επιμόρφωση του προσληφθέντος Εκπαιδευτικού Προσωπικού των Μουσικών και Καλλιτεχνικών Ειδικεύσεων των Μουσικών και Καλλιτεχνικών Σχολείων με άξονα την αξιοποίηση των ΤΠΕ για τη μουσική μάθηση, την ανάπτυξη καινοτόμων μουσικών- καλλιτεχνικών  -εκπαιδευτικών δράσεων και καλών πρακτικών και την αξιοποίηση των νέων τεχνολογιών με τη χρησιμοποίηση στα μαθήματα ειδικοτήτων (διαδραστική χορογραφία, παραγωγή κινηματογραφικού υλικού με σύγχρονες μεθόδους καθώς και animation, ηλεκτρονικά σκηνικά, ηλεκτρονικοί προσομοιωτές φωτισμού θεάτρου κ.ά.) σε σχέση και με τα αναλυτικά προγράμματα σπουδών, υπάρχοντα ψηφιακά εργαλεία και ψηφιακό εκπαιδευτικό υλικό.</w:t>
      </w:r>
    </w:p>
    <w:p w:rsidR="00F8755E" w:rsidRPr="0011759E" w:rsidRDefault="00F8755E" w:rsidP="00E8404C">
      <w:pPr>
        <w:pStyle w:val="bullet1"/>
        <w:rPr>
          <w:rFonts w:ascii="Bookman Old Style" w:hAnsi="Bookman Old Style"/>
        </w:rPr>
      </w:pPr>
      <w:r w:rsidRPr="00B31819">
        <w:rPr>
          <w:rFonts w:ascii="Bookman Old Style" w:hAnsi="Bookman Old Style"/>
        </w:rPr>
        <w:t>Προμήθεια Εξοπλισμού Μουσικών και Καλλιτεχνικών Σχολείων, που θα διενεργηθεί κατόπιν διαγωνιστικής διαδικασίας με έμφαση στην αξιοποίηση των ΤΠΕ και εφαρμογών πληροφορικής στην εκπαιδευτική διαδικασία.</w:t>
      </w:r>
    </w:p>
    <w:p w:rsidR="00F8755E" w:rsidRPr="0011759E" w:rsidRDefault="00F8755E" w:rsidP="00E8404C">
      <w:pPr>
        <w:pStyle w:val="bullet1"/>
        <w:rPr>
          <w:rFonts w:ascii="Bookman Old Style" w:hAnsi="Bookman Old Style"/>
        </w:rPr>
      </w:pPr>
      <w:r w:rsidRPr="00B31819">
        <w:rPr>
          <w:rFonts w:ascii="Bookman Old Style" w:hAnsi="Bookman Old Style"/>
        </w:rPr>
        <w:t xml:space="preserve">Δημοσιότητα και προβολή της Πράξης και του θεσμού των Μουσικών και Καλλιτεχνικών Σχολείων μέσω  της οργάνωσης Κεντρικής Ημερίδας Απολογισμού Έργου και Προβολής Καλών Πρακτικών εκδήλωσης στην οποία πρόκειται να παρουσιαστούν οι καινοτόμες μουσικές- καλλιτεχνικές- εκπαιδευτικές δράσεις και τα μουσικά ή πολύτεχνα έργα που θα δημιουργηθούν. </w:t>
      </w:r>
    </w:p>
    <w:p w:rsidR="00F8755E" w:rsidRPr="0011759E" w:rsidRDefault="00F8755E" w:rsidP="00E8404C">
      <w:pPr>
        <w:pStyle w:val="bullet1"/>
        <w:rPr>
          <w:rFonts w:ascii="Bookman Old Style" w:hAnsi="Bookman Old Style"/>
        </w:rPr>
      </w:pPr>
      <w:r w:rsidRPr="00B31819">
        <w:rPr>
          <w:rFonts w:ascii="Bookman Old Style" w:hAnsi="Bookman Old Style"/>
        </w:rPr>
        <w:t>Δημιουργία ιστοσελίδας για να αναρτηθεί το υλικό που θα προκύψει από τις ανωτέρω δράσεις.</w:t>
      </w:r>
    </w:p>
    <w:p w:rsidR="00F8755E" w:rsidRPr="0011759E" w:rsidRDefault="00F8755E" w:rsidP="00E8404C">
      <w:pPr>
        <w:pStyle w:val="bullet1"/>
        <w:rPr>
          <w:rFonts w:ascii="Bookman Old Style" w:hAnsi="Bookman Old Style"/>
        </w:rPr>
      </w:pPr>
      <w:r w:rsidRPr="00B31819">
        <w:rPr>
          <w:rFonts w:ascii="Bookman Old Style" w:hAnsi="Bookman Old Style"/>
        </w:rPr>
        <w:t>Αξιολόγηση της Πράξης.</w:t>
      </w:r>
    </w:p>
    <w:p w:rsidR="00F8755E" w:rsidRPr="00926A20" w:rsidRDefault="00F8755E" w:rsidP="00E8404C">
      <w:r w:rsidRPr="00926A20">
        <w:t xml:space="preserve">Κατά το έτος 2013 προσλήφθηκαν οι περισσότεροι από τους 724 εκπαιδευτικούς μουσικών και καλλιτεχνικών ειδικοτήτων που προβλέπεται στο πλαίσιο του έργου. Οι προσλήψεις θα ολοκληρωθούν κατά το επόμενο διάστημα. </w:t>
      </w:r>
    </w:p>
    <w:p w:rsidR="00F8755E" w:rsidRPr="00926A20" w:rsidRDefault="00F8755E" w:rsidP="00E8404C">
      <w:pPr>
        <w:rPr>
          <w:rFonts w:cs="Calibri"/>
        </w:rPr>
      </w:pPr>
      <w:r w:rsidRPr="00926A20">
        <w:rPr>
          <w:rFonts w:cs="Calibri"/>
        </w:rPr>
        <w:t xml:space="preserve">Για την ομαλή υλοποίηση και των υπόλοιπων δράσεων, εντός χρονοδιαγράμματος, θα πρέπει να οριστεί άμεσα με Υ.Α., σύμφωνα με το ΤΔΠΠ, η Κεντρική Επιστημονική Ομάδα Εργασίας η οποία θα καθορίσει τις  τεχνικές προδιαγραφές για τον εξοπλισμό και την ιστοσελίδα, καθώς και το πρόγραμμα για την επιμόρφωση και την ημερίδα απολογισμού. </w:t>
      </w:r>
    </w:p>
    <w:p w:rsidR="00F8755E" w:rsidRDefault="00F8755E" w:rsidP="00E8404C">
      <w:pPr>
        <w:spacing w:before="60" w:after="60"/>
        <w:rPr>
          <w:rFonts w:cs="Calibri"/>
        </w:rPr>
      </w:pPr>
    </w:p>
    <w:p w:rsidR="00F8755E" w:rsidRDefault="00F8755E">
      <w:pPr>
        <w:pStyle w:val="Heading2"/>
        <w:numPr>
          <w:ilvl w:val="2"/>
          <w:numId w:val="0"/>
        </w:numPr>
        <w:shd w:val="pct10" w:color="auto" w:fill="auto"/>
        <w:tabs>
          <w:tab w:val="left" w:pos="851"/>
        </w:tabs>
      </w:pPr>
      <w:bookmarkStart w:id="67" w:name="_Toc387665761"/>
      <w:bookmarkStart w:id="68" w:name="_Toc389660579"/>
      <w:r w:rsidRPr="00B31819">
        <w:rPr>
          <w:sz w:val="22"/>
          <w:szCs w:val="22"/>
        </w:rPr>
        <w:t>Πρόγραμμα εισαγωγής ηλεκτρονικών υπολογιστών και συναφούς εξοπλισμού σε δημοτικά σχολεία για μία ψηφιακά υποστηριζόμενη διδασκαλία</w:t>
      </w:r>
      <w:r w:rsidRPr="006112C5">
        <w:t>.</w:t>
      </w:r>
      <w:bookmarkEnd w:id="67"/>
      <w:bookmarkEnd w:id="68"/>
    </w:p>
    <w:p w:rsidR="00F8755E" w:rsidRPr="006112C5" w:rsidRDefault="00F8755E" w:rsidP="00E8404C">
      <w:r w:rsidRPr="006112C5">
        <w:t>Σκοπός της Πράξης «Πρόγραμμα εισαγωγής ηλεκτρονικών υπολογιστών και συναφούς εξοπλισμού σε δημοτικά σχολεία για μία ψηφιακά υποστηριζόμενη διδασκαλία», αποτελεί η ενίσχυση της χρήσης ψηφιακής τεχνολογίας κατά τη διδακτική διαδικασία στην Πρωτοβάθμια Εκπαίδευση μέσω  παροχής εξοπλισμού σε</w:t>
      </w:r>
      <w:r>
        <w:t xml:space="preserve"> 1108</w:t>
      </w:r>
      <w:r w:rsidRPr="006112C5">
        <w:t xml:space="preserve"> δημοτ</w:t>
      </w:r>
      <w:r>
        <w:t xml:space="preserve">ικά σχολεία της χώρας, ο οποίος θα κατανεμηθεί ως εξής: </w:t>
      </w:r>
    </w:p>
    <w:p w:rsidR="00F8755E" w:rsidRPr="00350491" w:rsidRDefault="00F8755E" w:rsidP="00E8404C">
      <w:pPr>
        <w:pStyle w:val="bullet1"/>
        <w:rPr>
          <w:rFonts w:ascii="Bookman Old Style" w:hAnsi="Bookman Old Style"/>
        </w:rPr>
      </w:pPr>
      <w:r w:rsidRPr="00350491">
        <w:rPr>
          <w:rFonts w:ascii="Bookman Old Style" w:hAnsi="Bookman Old Style"/>
        </w:rPr>
        <w:t>Ι. 197 Δημοτικά Σχολεία με Ενιαίο Αναμορφωμένο Πρόγραμμα (Ε.Α.Ε.Π.)  θα εξοπλιστούν με ένα κινητό εργαστήριο  (δέκα φορητοί Ηλεκτρονικοί Υπολογιστές, ένα ειδικό τροχήλατο ερμάριο για την αποθήκευση και φόρτιση των Η/Υ) καθώς και τον σχετικό εξοπλισμό (λογισμικά λειτουργίας, την απαραίτητη δομημένη καλωδίωση κ.α.)</w:t>
      </w:r>
    </w:p>
    <w:p w:rsidR="00F8755E" w:rsidRPr="00350491" w:rsidRDefault="00F8755E" w:rsidP="00E8404C">
      <w:pPr>
        <w:pStyle w:val="bullet1"/>
        <w:rPr>
          <w:rFonts w:ascii="Bookman Old Style" w:hAnsi="Bookman Old Style"/>
        </w:rPr>
      </w:pPr>
      <w:r w:rsidRPr="00350491">
        <w:rPr>
          <w:rFonts w:ascii="Bookman Old Style" w:hAnsi="Bookman Old Style"/>
        </w:rPr>
        <w:t xml:space="preserve">ΙΙ. - 210 μονοθέσια δημοτικά σχολεία, </w:t>
      </w:r>
    </w:p>
    <w:p w:rsidR="00F8755E" w:rsidRPr="00350491" w:rsidRDefault="00F8755E" w:rsidP="00E8404C">
      <w:pPr>
        <w:pStyle w:val="bullet1"/>
        <w:numPr>
          <w:ilvl w:val="0"/>
          <w:numId w:val="0"/>
        </w:numPr>
        <w:ind w:left="360" w:firstLine="360"/>
        <w:rPr>
          <w:rFonts w:ascii="Bookman Old Style" w:hAnsi="Bookman Old Style"/>
        </w:rPr>
      </w:pPr>
      <w:r w:rsidRPr="00350491">
        <w:rPr>
          <w:rFonts w:ascii="Bookman Old Style" w:hAnsi="Bookman Old Style"/>
        </w:rPr>
        <w:t xml:space="preserve">- 462 διθέσια δημοτικά σχολεία, </w:t>
      </w:r>
    </w:p>
    <w:p w:rsidR="00F8755E" w:rsidRPr="00350491" w:rsidRDefault="00F8755E" w:rsidP="00E8404C">
      <w:pPr>
        <w:pStyle w:val="bullet1"/>
        <w:numPr>
          <w:ilvl w:val="0"/>
          <w:numId w:val="0"/>
        </w:numPr>
        <w:ind w:left="720"/>
        <w:rPr>
          <w:rFonts w:ascii="Bookman Old Style" w:hAnsi="Bookman Old Style"/>
        </w:rPr>
      </w:pPr>
      <w:r w:rsidRPr="00350491">
        <w:rPr>
          <w:rFonts w:ascii="Bookman Old Style" w:hAnsi="Bookman Old Style"/>
        </w:rPr>
        <w:t xml:space="preserve">- 239 τριθέσια δημοτικά σχολεία </w:t>
      </w:r>
    </w:p>
    <w:p w:rsidR="00F8755E" w:rsidRPr="00372CCA" w:rsidRDefault="00F8755E" w:rsidP="00E8404C">
      <w:r w:rsidRPr="00372CCA">
        <w:t>θα εξοπλιστούν με ένα φορητό Η/Υ καθώς και  τον σχετικό εξοπλισμό (λογισμικά λειτουργίας, την απαραίτητη δομημένη καλωδίωση κ.α.).</w:t>
      </w:r>
    </w:p>
    <w:p w:rsidR="00F8755E" w:rsidRDefault="00F8755E" w:rsidP="00E8404C">
      <w:r w:rsidRPr="006112C5">
        <w:t xml:space="preserve">Με τον τρόπο αυτό θα επιτευχθεί η ενίσχυση του θεσμού των Σχολείων με Ε.Α.Ε.Π. και των ολιγοθέσιων δημοτικών σχολείων καθώς και η ανάπτυξη και εφαρμογή νέων μεθόδων διδασκαλίας με τη χρήση νέων τεχνολογιών, δίνοντας τη δυνατότητα σε μαθητές και εκπαιδευτικούς να συμμετέχουν ενεργά στην εκπαιδευτική διαδικασία. </w:t>
      </w:r>
    </w:p>
    <w:p w:rsidR="00F8755E" w:rsidRPr="001C74EA" w:rsidRDefault="00F8755E" w:rsidP="00E8404C">
      <w:r>
        <w:t xml:space="preserve">Στις 19-3-2013, </w:t>
      </w:r>
      <w:r w:rsidRPr="001C74EA">
        <w:t>ματαιώθηκε ο διενεργηθείς Διεθνής Διαγωνισμός</w:t>
      </w:r>
      <w:r>
        <w:t xml:space="preserve">, στο πλαίσιο του υποέργου 2, </w:t>
      </w:r>
      <w:r w:rsidRPr="001C74EA">
        <w:t xml:space="preserve">«Προμήθεια και Εγκατάσταση Η/Υ και Συναφούς Εξοπλισμού» και </w:t>
      </w:r>
      <w:r>
        <w:t>προτάθηκε η</w:t>
      </w:r>
      <w:r w:rsidRPr="001C74EA">
        <w:t xml:space="preserve"> επανάληψή του με τροποποίηση των όρων προκήρυξης, </w:t>
      </w:r>
      <w:r>
        <w:t>δεδομένου</w:t>
      </w:r>
      <w:r w:rsidRPr="001C74EA">
        <w:t xml:space="preserve"> του ότι οι διαγωνιζόμενες εταιρείες παρουσίασαν προβλήματα στην αρίθμηση των προσφορών τους και δεν προσκόμισαν ορισμένα από τα υποχρεωτικά δικαιολογητικά συμμετοχής.</w:t>
      </w:r>
    </w:p>
    <w:p w:rsidR="00F8755E" w:rsidRDefault="00F8755E" w:rsidP="00E8404C">
      <w:r w:rsidRPr="001C74EA">
        <w:t>Λόγω της ματαίωσης και της προετοιμασίας επαναπροκήρυξης του διαγωνισμού (διαμόρφωση του τεύχους προκήρυξης με νέο κριτήριο κατακύρωσης τη χαμηλότερη τιμή, Δημόσια Διαβούλευση, ενσωμάτωση των σχολίων της Διαβούλευσης στο τεύχος προκήρυξης) , προέκυψε η ανάγκη τροποποίησης του ΤΔΠΠ, ως προς τη λήξη της πράξης.  Η ΕΥΔ ΕΠΕΔΒΜ ενέκρινε στις 25/9/13 τη 2η τροποποίηση της πράξης κ</w:t>
      </w:r>
      <w:r>
        <w:t>αι στις 10-10-2013 εγκρίθηκε η ε</w:t>
      </w:r>
      <w:r w:rsidRPr="001C74EA">
        <w:t xml:space="preserve">παναπροκήρυξη Ανοικτού Διεθνούς Διαγωνισμού του Υποέργου 2 με κριτήριο κατακύρωσης τη χαμηλότερη τιμή. </w:t>
      </w:r>
    </w:p>
    <w:p w:rsidR="00F8755E" w:rsidRPr="00F43515" w:rsidRDefault="00F8755E" w:rsidP="004110FB">
      <w:pPr>
        <w:autoSpaceDE w:val="0"/>
        <w:autoSpaceDN w:val="0"/>
        <w:adjustRightInd w:val="0"/>
        <w:spacing w:before="120" w:line="240" w:lineRule="auto"/>
        <w:rPr>
          <w:rFonts w:cs="Verdana"/>
        </w:rPr>
      </w:pPr>
    </w:p>
    <w:p w:rsidR="00F8755E" w:rsidRPr="00F43515" w:rsidRDefault="00F8755E" w:rsidP="004110FB">
      <w:pPr>
        <w:shd w:val="clear" w:color="auto" w:fill="E0E0E0"/>
        <w:rPr>
          <w:b/>
        </w:rPr>
      </w:pPr>
      <w:r w:rsidRPr="00F43515">
        <w:rPr>
          <w:b/>
        </w:rPr>
        <w:t xml:space="preserve">Προώθηση της Απασχόλησης μέσω Προγραμμάτων Κοινωφελούς Χαρακτήρα               </w:t>
      </w:r>
    </w:p>
    <w:p w:rsidR="00F8755E" w:rsidRPr="00E12F6D" w:rsidRDefault="00F8755E" w:rsidP="004110FB">
      <w:r>
        <w:t xml:space="preserve">Στόχος των Πράξεων είναι η </w:t>
      </w:r>
      <w:r w:rsidRPr="004E641A">
        <w:t xml:space="preserve"> υποστήριξη και τη βελτίωση των υπηρεσιών της Πρωτοβάθμιας και Δευτεροβάθμιας εκπαίδευσης, της Ειδικής Αγωγής και Εκπαίδευσης, καθώς και την παροχή συμβουλευτικών υπηρεσιών σε μαθητές </w:t>
      </w:r>
      <w:r w:rsidRPr="00E12F6D">
        <w:t>που οι οικογένειες τους δοκιμάζονται από την οικονομική κρίση. Παράλληλα οι  Πράξεις αποσκοπούν:</w:t>
      </w:r>
    </w:p>
    <w:p w:rsidR="00F8755E" w:rsidRPr="00F43515" w:rsidRDefault="00F8755E" w:rsidP="004110FB">
      <w:pPr>
        <w:pStyle w:val="bullet1"/>
        <w:rPr>
          <w:rFonts w:ascii="Bookman Old Style" w:hAnsi="Bookman Old Style"/>
        </w:rPr>
      </w:pPr>
      <w:r w:rsidRPr="00F43515">
        <w:rPr>
          <w:rFonts w:ascii="Bookman Old Style" w:hAnsi="Bookman Old Style"/>
        </w:rPr>
        <w:t>στην αποτελεσματική στήριξη των ευάλωτων κοινωνικών ομάδων,</w:t>
      </w:r>
    </w:p>
    <w:p w:rsidR="00F8755E" w:rsidRPr="00F43515" w:rsidRDefault="00F8755E" w:rsidP="004110FB">
      <w:pPr>
        <w:pStyle w:val="bullet1"/>
        <w:rPr>
          <w:rFonts w:ascii="Bookman Old Style" w:hAnsi="Bookman Old Style"/>
        </w:rPr>
      </w:pPr>
      <w:r w:rsidRPr="00F43515">
        <w:rPr>
          <w:rFonts w:ascii="Bookman Old Style" w:hAnsi="Bookman Old Style"/>
        </w:rPr>
        <w:t>στην κάλυψη κοινωνικών αναγκών,</w:t>
      </w:r>
    </w:p>
    <w:p w:rsidR="00F8755E" w:rsidRPr="00F43515" w:rsidRDefault="00F8755E" w:rsidP="004110FB">
      <w:pPr>
        <w:pStyle w:val="bullet1"/>
        <w:rPr>
          <w:rFonts w:ascii="Bookman Old Style" w:hAnsi="Bookman Old Style"/>
        </w:rPr>
      </w:pPr>
      <w:r w:rsidRPr="00F43515">
        <w:rPr>
          <w:rFonts w:ascii="Bookman Old Style" w:hAnsi="Bookman Old Style"/>
        </w:rPr>
        <w:t>στην άμεση αντιμετώπιση της ανεργίας πληθυσμιακών ομάδων, που πλήττονται εξ αιτίας της οικονομικής κρίσης και της μακράς ύφεσης που υφίσταται η ελληνική οικονομία, με την ενίσχυση της απασχόλησης των ανέργων και την ένταξη ή/και επανένταξη τους στην αγορά εργασίας.</w:t>
      </w:r>
    </w:p>
    <w:p w:rsidR="00F8755E" w:rsidRPr="004E641A" w:rsidRDefault="00F8755E" w:rsidP="004110FB">
      <w:r w:rsidRPr="004E641A">
        <w:t>Αντικείμενο της Πράξης είναι πρόσληψη και απασχόληση  προσωπικού διαφόρων ειδικοτήτων σε σχολικές μονάδες Πρωτοβάθμιας και Δευτεροβάθμιας εκπαίδευσης (Δημοτικά-Γυμνάσια-Λύκεια), σε Σχολικές Μονάδες Ειδικής Αγωγής και Εκπαίδευσης (ΣΜΕΑΕ), σε Κέντρα Διάγνωσης Διαφοροδιάγνωσης και Υποστήριξης (ΚΕΔΔΥ), σε Δομές Ειδικής</w:t>
      </w:r>
      <w:r>
        <w:t xml:space="preserve"> Αγωγής καθώς και στους Φορείς Ε</w:t>
      </w:r>
      <w:r w:rsidRPr="004E641A">
        <w:t>πίβλεψης (Διευθύνσεις και Περιφερειακές Διευθύνσεις Εκπαίδευσης).</w:t>
      </w:r>
    </w:p>
    <w:p w:rsidR="00F8755E" w:rsidRPr="00E12F6D" w:rsidRDefault="00F8755E" w:rsidP="004110FB">
      <w:r w:rsidRPr="00E12F6D">
        <w:t xml:space="preserve">Ως Φορείς Επίβλεψης, σύμφωνα με το Ν.4152/2013 και την υπ’ αρ. 324641/Οικ31574/26-8-2013 Κ.Υ.Α, </w:t>
      </w:r>
      <w:r w:rsidRPr="00322DE1">
        <w:t>ορίζονται:</w:t>
      </w:r>
    </w:p>
    <w:p w:rsidR="00F8755E" w:rsidRPr="00F43515" w:rsidRDefault="00F8755E" w:rsidP="004110FB">
      <w:pPr>
        <w:pStyle w:val="bullet1"/>
        <w:rPr>
          <w:rFonts w:ascii="Bookman Old Style" w:hAnsi="Bookman Old Style"/>
        </w:rPr>
      </w:pPr>
      <w:r w:rsidRPr="00F43515">
        <w:rPr>
          <w:rFonts w:ascii="Bookman Old Style" w:hAnsi="Bookman Old Style"/>
        </w:rPr>
        <w:t xml:space="preserve">οι Διευθύνσεις Πρωτοβάθμιας Εκπαίδευσης για τις σχολικές μονάδες Πρωτοβάθμιας Εκπαίδευσης </w:t>
      </w:r>
    </w:p>
    <w:p w:rsidR="00F8755E" w:rsidRPr="00F43515" w:rsidRDefault="00F8755E" w:rsidP="004110FB">
      <w:pPr>
        <w:pStyle w:val="bullet1"/>
        <w:rPr>
          <w:rFonts w:ascii="Bookman Old Style" w:hAnsi="Bookman Old Style"/>
        </w:rPr>
      </w:pPr>
      <w:r w:rsidRPr="00F43515">
        <w:rPr>
          <w:rFonts w:ascii="Bookman Old Style" w:hAnsi="Bookman Old Style"/>
        </w:rPr>
        <w:t xml:space="preserve">οι Διευθύνσεις Δευτεροβάθμιας Εκπαίδευσης για τις σχολικές μονάδες Δευτεροβάθμιας Εκπαίδευσης </w:t>
      </w:r>
    </w:p>
    <w:p w:rsidR="00F8755E" w:rsidRPr="00F43515" w:rsidRDefault="00F8755E" w:rsidP="004110FB">
      <w:pPr>
        <w:pStyle w:val="bullet1"/>
        <w:rPr>
          <w:rFonts w:ascii="Bookman Old Style" w:hAnsi="Bookman Old Style"/>
        </w:rPr>
      </w:pPr>
      <w:r w:rsidRPr="00F43515">
        <w:rPr>
          <w:rFonts w:ascii="Bookman Old Style" w:hAnsi="Bookman Old Style"/>
        </w:rPr>
        <w:t>οι Περιφερειακές Διευθύνσεις Πρωτοβάθμιας και Δευτεροβάθμιας Εκπαίδευσης για τις σχολικές μονάδες Ειδικής Αγωγής.</w:t>
      </w:r>
    </w:p>
    <w:p w:rsidR="00F8755E" w:rsidRPr="004E641A" w:rsidRDefault="00F8755E" w:rsidP="004110FB">
      <w:pPr>
        <w:rPr>
          <w:u w:val="single"/>
        </w:rPr>
      </w:pPr>
      <w:r w:rsidRPr="00E12F6D">
        <w:t>Το συγκεκριμένο προσωπικό θα απασχοληθεί για χρονικό</w:t>
      </w:r>
      <w:r w:rsidRPr="004E641A">
        <w:t xml:space="preserve"> διάστημα </w:t>
      </w:r>
      <w:r>
        <w:rPr>
          <w:u w:val="single"/>
        </w:rPr>
        <w:t>6</w:t>
      </w:r>
      <w:r w:rsidRPr="004E641A">
        <w:rPr>
          <w:u w:val="single"/>
        </w:rPr>
        <w:t xml:space="preserve"> μηνών</w:t>
      </w:r>
      <w:r>
        <w:rPr>
          <w:u w:val="single"/>
        </w:rPr>
        <w:t xml:space="preserve"> και 15 ημερών</w:t>
      </w:r>
      <w:r w:rsidRPr="004E641A">
        <w:rPr>
          <w:u w:val="single"/>
        </w:rPr>
        <w:t xml:space="preserve"> </w:t>
      </w:r>
    </w:p>
    <w:p w:rsidR="00F8755E" w:rsidRPr="004E641A" w:rsidRDefault="00F8755E" w:rsidP="004110FB">
      <w:r w:rsidRPr="00322DE1">
        <w:rPr>
          <w:u w:val="single"/>
        </w:rPr>
        <w:t xml:space="preserve">Τα τυπικά προσόντα και τα καθήκοντα </w:t>
      </w:r>
      <w:r w:rsidRPr="00322DE1">
        <w:t>του</w:t>
      </w:r>
      <w:r w:rsidRPr="004E641A">
        <w:t xml:space="preserve"> προσωπικού που θα προσληφθεί, θα καθοριστούν από τις αρμόδιες υπηρεσίες του ΥΠΑΙΘ.</w:t>
      </w:r>
    </w:p>
    <w:p w:rsidR="00F8755E" w:rsidRPr="004E641A" w:rsidRDefault="00F8755E" w:rsidP="004110FB">
      <w:r w:rsidRPr="004E641A">
        <w:t xml:space="preserve">Οι Φορείς Επίβλεψης έχουν την αρμοδιότητα για την πρόσληψη και απασχόληση του προσωπικού, καθώς και για την πιστοποίηση της απασχόλησής τους, προκειμένου να καταβληθεί το μισθολογικό και μη μισθολογικό–ασφαλιστικό κόστος από τον Οργανισμό Απασχόλησης Εργατικού Δυναμικού (Ο.Α.Ε.Δ.).  </w:t>
      </w:r>
    </w:p>
    <w:p w:rsidR="00F8755E" w:rsidRPr="00E12F6D" w:rsidRDefault="00F8755E" w:rsidP="004110FB">
      <w:r w:rsidRPr="00E12F6D">
        <w:t xml:space="preserve">Ο Ο.Α.Ε.Δ. έχει την αρμοδιότητα για: </w:t>
      </w:r>
    </w:p>
    <w:p w:rsidR="00F8755E" w:rsidRPr="00F43515" w:rsidRDefault="00F8755E" w:rsidP="004110FB">
      <w:pPr>
        <w:pStyle w:val="bullet1"/>
        <w:rPr>
          <w:rFonts w:ascii="Bookman Old Style" w:hAnsi="Bookman Old Style"/>
        </w:rPr>
      </w:pPr>
      <w:r w:rsidRPr="00F43515">
        <w:rPr>
          <w:rFonts w:ascii="Bookman Old Style" w:hAnsi="Bookman Old Style"/>
        </w:rPr>
        <w:t>την έκδοση σχετικής δημόσιας πρόσκλησης προς ωφελούμενους για την απασχόλησή τους στις προκηρυσσόμενες θέσεις,.</w:t>
      </w:r>
    </w:p>
    <w:p w:rsidR="00F8755E" w:rsidRPr="00F43515" w:rsidRDefault="00F8755E" w:rsidP="004110FB">
      <w:pPr>
        <w:pStyle w:val="bullet1"/>
        <w:rPr>
          <w:rFonts w:ascii="Bookman Old Style" w:hAnsi="Bookman Old Style"/>
        </w:rPr>
      </w:pPr>
      <w:r w:rsidRPr="00F43515">
        <w:rPr>
          <w:rFonts w:ascii="Bookman Old Style" w:hAnsi="Bookman Old Style"/>
        </w:rPr>
        <w:t>την υποδοχή των ηλεκτρονικών αιτήσεων των ενδιαφερομένων</w:t>
      </w:r>
    </w:p>
    <w:p w:rsidR="00F8755E" w:rsidRPr="00F43515" w:rsidRDefault="00F8755E" w:rsidP="004110FB">
      <w:pPr>
        <w:pStyle w:val="bullet1"/>
        <w:rPr>
          <w:rFonts w:ascii="Bookman Old Style" w:hAnsi="Bookman Old Style"/>
        </w:rPr>
      </w:pPr>
      <w:r w:rsidRPr="00F43515">
        <w:rPr>
          <w:rFonts w:ascii="Bookman Old Style" w:hAnsi="Bookman Old Style"/>
        </w:rPr>
        <w:t>την κατάρτιση του πίνακα κατάταξης των συμμετεχόντων στην πρόσκληση.</w:t>
      </w:r>
    </w:p>
    <w:p w:rsidR="00F8755E" w:rsidRDefault="00F8755E" w:rsidP="004110FB">
      <w:r>
        <w:t>Μέχρι σήμερα έχουν προσληφθεί περίπου 4.720 ωφελούμενοι άνεργοι και αναμένουμε από τον ΟΑΕΔ να μας ανακοινώσει την πρόσληψη του 80% του συνολικού αριθμού των ωφελουμένων έτσι ώστε να καταβληθεί εκ’ μέρους μας στον ΟΑΕΔ και η 2</w:t>
      </w:r>
      <w:r w:rsidRPr="002D4927">
        <w:t>η</w:t>
      </w:r>
      <w:r>
        <w:t xml:space="preserve"> δόση της πίστωσης που προβλέπεται από την παραπάνω ΚΥΑ για την καταβολή του μισθολογικού και μη μισθολογικού κόστους.</w:t>
      </w:r>
    </w:p>
    <w:p w:rsidR="00F8755E" w:rsidRPr="001C74EA" w:rsidRDefault="00F8755E" w:rsidP="00E8404C"/>
    <w:p w:rsidR="00F8755E" w:rsidRDefault="00F8755E" w:rsidP="00E36870">
      <w:pPr>
        <w:pStyle w:val="Heading4"/>
        <w:numPr>
          <w:ilvl w:val="3"/>
          <w:numId w:val="16"/>
        </w:numPr>
      </w:pPr>
      <w:r w:rsidRPr="00350491">
        <w:t>Υλοποίηση των δράσεων του άρθρου 10 του ΕΚ 1081/2006 των Αξόνων Προτεραιότητας 1, 2, 3</w:t>
      </w:r>
    </w:p>
    <w:p w:rsidR="00F8755E" w:rsidRDefault="00F8755E" w:rsidP="00865190">
      <w:r>
        <w:t>Το ΕΠΕΔΒΜ περιλαμβάνει σημαντικό αριθμό παρεμβάσεων που ανταποκρίνονται στις απαιτήσεις του αρ. 10 του Καν. 1081/2006. Ορισμένες από τις απαιτήσεις αυτές είναι ενσωματωμένες (mainstreaming) τόσο στην στρατηγική όσο και στους στόχους και προτεραιότητες του ΕΠΕΔΒΜ. Αναλυτικά η παρουσίαση των παρεμβάσεων αυτών αναφέρεται στις παρακάτω κατηγορίες:</w:t>
      </w:r>
    </w:p>
    <w:p w:rsidR="00F8755E" w:rsidRPr="00E606E6" w:rsidRDefault="00F8755E" w:rsidP="00865190">
      <w:pPr>
        <w:rPr>
          <w:rStyle w:val="Emphasis"/>
          <w:iCs/>
        </w:rPr>
      </w:pPr>
      <w:r w:rsidRPr="00E606E6">
        <w:rPr>
          <w:rStyle w:val="Emphasis"/>
          <w:iCs/>
        </w:rPr>
        <w:t>Ενσωμάτωση της διάστασης του φύλου και κάθε ειδική δράση που σχετ</w:t>
      </w:r>
      <w:r>
        <w:rPr>
          <w:rStyle w:val="Emphasis"/>
          <w:iCs/>
        </w:rPr>
        <w:t xml:space="preserve">ίζεται με την ισότητα των φύλων </w:t>
      </w:r>
    </w:p>
    <w:p w:rsidR="00F8755E" w:rsidRPr="00507164" w:rsidRDefault="00F8755E" w:rsidP="00865190">
      <w:r>
        <w:t xml:space="preserve">Το </w:t>
      </w:r>
      <w:r w:rsidRPr="00904F11">
        <w:t xml:space="preserve">ΕΠΕΔΒΜ </w:t>
      </w:r>
      <w:r>
        <w:t>διασφαλίζει την προώθηση της ισότητας των φύλων και την ενσωμάτωση της διάστασης του φύλου στο σύνολο των παρεμβάσεών του και έχει συμπεριλάβει την ισότητα των φύλων ως μία από τις συνιστώσες της στρατηγικής των Αξόνων Προτεραιότητας 1,2,3.</w:t>
      </w:r>
    </w:p>
    <w:p w:rsidR="00F8755E" w:rsidRDefault="00F8755E" w:rsidP="00865190">
      <w:r>
        <w:t xml:space="preserve">Ακολούθως παρατίθενται στοιχεία σε επίπεδο συμμετοχής φύλου ενδεικτικών ενταγμένων δράσεων του ΕΠΕΔΒΜ για τους </w:t>
      </w:r>
      <w:r w:rsidRPr="00DF259E">
        <w:t>Άξον</w:t>
      </w:r>
      <w:r>
        <w:t>ες</w:t>
      </w:r>
      <w:r w:rsidRPr="00DF259E">
        <w:t xml:space="preserve"> Προτεραιότητας 1,2,3</w:t>
      </w:r>
      <w:r>
        <w:t xml:space="preserve"> κατά το έτος 2013. Έχει επιχειρηθεί η αναφορά σε επίπεδο δράσεων ούτως ώστε να παρουσιάζεται μια συνολική εικόνα για την προώθηση της ισότητας των δύο φύλων </w:t>
      </w:r>
      <w:r w:rsidRPr="00DF259E">
        <w:t>και την ενσωμάτωση της διάστασης του φύλου</w:t>
      </w:r>
      <w:r>
        <w:t xml:space="preserve"> σε οριζόντιο επίπεδο του ΕΠΕΔΒΜ:</w:t>
      </w:r>
    </w:p>
    <w:p w:rsidR="00F8755E" w:rsidRDefault="00F8755E" w:rsidP="00E36870">
      <w:pPr>
        <w:pStyle w:val="ListBullet"/>
        <w:numPr>
          <w:ilvl w:val="0"/>
          <w:numId w:val="17"/>
        </w:numPr>
      </w:pPr>
      <w:r>
        <w:t>Νέο σχολείο (σχολείο 21ου αιώνα) -Αναμόρφωση νέων εκπαιδευτικών προγραμμάτων και πιλοτική εφαρμογή</w:t>
      </w:r>
    </w:p>
    <w:p w:rsidR="00F8755E" w:rsidRDefault="00F8755E" w:rsidP="00E36870">
      <w:pPr>
        <w:pStyle w:val="ListBullet"/>
        <w:numPr>
          <w:ilvl w:val="0"/>
          <w:numId w:val="17"/>
        </w:numPr>
      </w:pPr>
      <w:r>
        <w:t>Περιβαλλοντική Εκπαίδευση - Αναμόρφωση περιβαλλοντικής εκπαίδευσης</w:t>
      </w:r>
    </w:p>
    <w:p w:rsidR="00F8755E" w:rsidRDefault="00F8755E" w:rsidP="00E36870">
      <w:pPr>
        <w:pStyle w:val="ListBullet"/>
        <w:numPr>
          <w:ilvl w:val="0"/>
          <w:numId w:val="17"/>
        </w:numPr>
      </w:pPr>
      <w:r>
        <w:t>Εφαρμογή ξενόγλωσσων προγραμμάτων σπουδών στην Πρωτοβάθμια &amp; Δευτεροβάθμια εκπαίδευση</w:t>
      </w:r>
    </w:p>
    <w:p w:rsidR="00F8755E" w:rsidRDefault="00F8755E" w:rsidP="00E36870">
      <w:pPr>
        <w:pStyle w:val="ListBullet"/>
        <w:numPr>
          <w:ilvl w:val="0"/>
          <w:numId w:val="17"/>
        </w:numPr>
      </w:pPr>
      <w:r>
        <w:t>Δράσεις για τον Πολιτισμό στην Εκπαίδευση</w:t>
      </w:r>
    </w:p>
    <w:p w:rsidR="00F8755E" w:rsidRDefault="00F8755E" w:rsidP="00E36870">
      <w:pPr>
        <w:pStyle w:val="ListBullet"/>
        <w:numPr>
          <w:ilvl w:val="0"/>
          <w:numId w:val="17"/>
        </w:numPr>
      </w:pPr>
      <w:r>
        <w:t>Δίκτυο εκπαιδευτικών πρωτοβουλιών - ΖΕΠ</w:t>
      </w:r>
    </w:p>
    <w:p w:rsidR="00F8755E" w:rsidRDefault="00F8755E" w:rsidP="00E36870">
      <w:pPr>
        <w:pStyle w:val="ListBullet"/>
        <w:numPr>
          <w:ilvl w:val="0"/>
          <w:numId w:val="17"/>
        </w:numPr>
      </w:pPr>
      <w:r>
        <w:t>Επιμόρφωση εκπαιδευτικών - Πιστοποίηση παιδαγωγικής κατάρτισης</w:t>
      </w:r>
    </w:p>
    <w:p w:rsidR="00F8755E" w:rsidRDefault="00F8755E" w:rsidP="00E36870">
      <w:pPr>
        <w:pStyle w:val="ListBullet"/>
        <w:numPr>
          <w:ilvl w:val="0"/>
          <w:numId w:val="17"/>
        </w:numPr>
      </w:pPr>
      <w:r>
        <w:t>Επιμόρφωση εκπαιδευτικών σε ICT</w:t>
      </w:r>
    </w:p>
    <w:p w:rsidR="00F8755E" w:rsidRDefault="00F8755E" w:rsidP="00E36870">
      <w:pPr>
        <w:pStyle w:val="ListBullet"/>
        <w:numPr>
          <w:ilvl w:val="0"/>
          <w:numId w:val="17"/>
        </w:numPr>
      </w:pPr>
      <w:r>
        <w:t>Επιμόρφωση εκπαιδευτικών / Εισαγωγική Επιμόρφωση</w:t>
      </w:r>
    </w:p>
    <w:p w:rsidR="00F8755E" w:rsidRDefault="00F8755E" w:rsidP="00E36870">
      <w:pPr>
        <w:pStyle w:val="ListBullet"/>
        <w:numPr>
          <w:ilvl w:val="0"/>
          <w:numId w:val="17"/>
        </w:numPr>
      </w:pPr>
      <w:r>
        <w:t>Προγράμματα ευαισθητοποίησης</w:t>
      </w:r>
    </w:p>
    <w:p w:rsidR="00F8755E" w:rsidRDefault="00F8755E" w:rsidP="00E36870">
      <w:pPr>
        <w:pStyle w:val="ListBullet"/>
        <w:numPr>
          <w:ilvl w:val="0"/>
          <w:numId w:val="17"/>
        </w:numPr>
      </w:pPr>
      <w:r>
        <w:t>Υποστήριξη Ολοήμερου Σχολείου –Β</w:t>
      </w:r>
    </w:p>
    <w:p w:rsidR="00F8755E" w:rsidRDefault="00F8755E" w:rsidP="00E36870">
      <w:pPr>
        <w:pStyle w:val="ListBullet"/>
        <w:numPr>
          <w:ilvl w:val="0"/>
          <w:numId w:val="17"/>
        </w:numPr>
      </w:pPr>
      <w:r>
        <w:t>Ενισχυτική Διδασκαλία</w:t>
      </w:r>
    </w:p>
    <w:p w:rsidR="00F8755E" w:rsidRPr="00DF65C3" w:rsidRDefault="00F8755E" w:rsidP="00865190">
      <w:r w:rsidRPr="00086768">
        <w:t xml:space="preserve">Συνολικά στις παραπάνω δράσεις έχουν ενταχθεί </w:t>
      </w:r>
      <w:r>
        <w:rPr>
          <w:rStyle w:val="Strong"/>
          <w:bCs/>
        </w:rPr>
        <w:t xml:space="preserve">98 </w:t>
      </w:r>
      <w:r w:rsidRPr="00086768">
        <w:t xml:space="preserve">πράξεις προϋπολογισμού </w:t>
      </w:r>
      <w:r>
        <w:rPr>
          <w:rStyle w:val="Strong"/>
          <w:bCs/>
        </w:rPr>
        <w:t>575,8</w:t>
      </w:r>
      <w:r w:rsidRPr="00086768">
        <w:rPr>
          <w:rStyle w:val="Strong"/>
          <w:bCs/>
        </w:rPr>
        <w:t xml:space="preserve"> </w:t>
      </w:r>
      <w:r w:rsidRPr="00086768">
        <w:rPr>
          <w:rStyle w:val="Strong"/>
          <w:b w:val="0"/>
          <w:bCs/>
        </w:rPr>
        <w:t>εκ.</w:t>
      </w:r>
      <w:r w:rsidRPr="00086768">
        <w:rPr>
          <w:rStyle w:val="Strong"/>
          <w:bCs/>
        </w:rPr>
        <w:t xml:space="preserve"> </w:t>
      </w:r>
      <w:r w:rsidRPr="00086768">
        <w:t>ευρώ.</w:t>
      </w:r>
    </w:p>
    <w:p w:rsidR="00F8755E" w:rsidRPr="00E36E8E" w:rsidRDefault="00F8755E" w:rsidP="00865190">
      <w:pPr>
        <w:rPr>
          <w:rStyle w:val="Emphasis"/>
          <w:iCs/>
        </w:rPr>
      </w:pPr>
      <w:r w:rsidRPr="00E36E8E">
        <w:rPr>
          <w:rStyle w:val="Emphasis"/>
          <w:iCs/>
        </w:rPr>
        <w:t>Ενίσχυση της εργασιακής και κοινωνικής ενσωμάτωσης</w:t>
      </w:r>
      <w:r>
        <w:rPr>
          <w:rStyle w:val="Emphasis"/>
          <w:iCs/>
        </w:rPr>
        <w:t xml:space="preserve"> των μεταναστών και μειονοτήτων</w:t>
      </w:r>
    </w:p>
    <w:p w:rsidR="00F8755E" w:rsidRDefault="00F8755E" w:rsidP="00865190">
      <w:r>
        <w:t>Η πρόσβαση στην αγορά εργασίας ευάλωτων κοινωνικά ομάδων του πληθυσμού, όπως οι μετανάστες και οι μειονότητες, προϋποθέτει ισότητα πρόσβασης στην εκπαίδευση. Προς την κατεύθυνση αυτή υλοποιούνται στο Επιχειρησιακό Πρόγραμμα ειδικές παρεμβάσεις που έχουν ως σκοπό τη διεύρυνση της διαπολιτισμικής εκπαίδευσης και της εκπαίδευσης των μειονοτήτων στο πλαίσιο της εξάλειψης στερεοτύπων μέσω της ενίσχυσης της διδασκαλίας της ελληνικής γλώσσας και άλλων βασικών μαθημάτων λαμβάνοντας υπόψη τοπικές συνθήκες και κοινωνικές και πολιτιστικές ιδιαιτερότητες.</w:t>
      </w:r>
    </w:p>
    <w:p w:rsidR="00F8755E" w:rsidRDefault="00F8755E" w:rsidP="00865190">
      <w:r w:rsidRPr="00086768">
        <w:t xml:space="preserve">Η δράση Διαπολιτισμική εκπαίδευση του ΕΠΕΔΒΜ των Αξόνων Προτεραιότητας 1,2,3 προωθεί την πρόσβαση στην αγορά εργασίας ευάλωτων κοινωνικά ομάδων του πληθυσμού, όπως οι μετανάστες και οι μειονότητες και μέχρι το έτος 2012 έχουν ενταχθεί </w:t>
      </w:r>
      <w:r>
        <w:rPr>
          <w:rStyle w:val="Strong"/>
          <w:bCs/>
        </w:rPr>
        <w:t>16</w:t>
      </w:r>
      <w:r w:rsidRPr="00086768">
        <w:t xml:space="preserve"> πράξεις προϋπολογισμού </w:t>
      </w:r>
      <w:r>
        <w:rPr>
          <w:rStyle w:val="Strong"/>
          <w:bCs/>
        </w:rPr>
        <w:t>59,8</w:t>
      </w:r>
      <w:r w:rsidRPr="00086768">
        <w:rPr>
          <w:rStyle w:val="Strong"/>
          <w:bCs/>
        </w:rPr>
        <w:t xml:space="preserve"> Μ€</w:t>
      </w:r>
      <w:r w:rsidRPr="00086768">
        <w:t>.</w:t>
      </w:r>
    </w:p>
    <w:p w:rsidR="00F8755E" w:rsidRPr="00E36E8E" w:rsidRDefault="00F8755E" w:rsidP="00865190">
      <w:pPr>
        <w:rPr>
          <w:rStyle w:val="Emphasis"/>
          <w:iCs/>
        </w:rPr>
      </w:pPr>
      <w:r w:rsidRPr="00E36E8E">
        <w:rPr>
          <w:rStyle w:val="Emphasis"/>
          <w:iCs/>
        </w:rPr>
        <w:t>Ενίσχυση της εργασιακής και κοινωνικής ενσωμάτωσης άλλων μειονεκτούντων ομάδων, συμπεριλαμβανομένων των ατόμων με αναπηρίες</w:t>
      </w:r>
    </w:p>
    <w:p w:rsidR="00F8755E" w:rsidRDefault="00F8755E" w:rsidP="00865190">
      <w:r>
        <w:t>Τόσο η στρατηγική όσο και οι στόχοι και προτεραιότητες του Επιχειρησιακού Προγράμματος Εκπαίδευση και Δια Βίου Μάθηση περιλαμβάνουν ενσωματωμένες τις αρχές της μη διάκρισης και της πρόσβασης των ατόμων με αναπηρία. Ειδικότερα, η ενίσχυση της συμμετοχής στην εκπαίδευση των ατόμων με αναπηρία προωθείται κυρίως μέσα από τους Άξονες Προτεραιότητας 1, 2 και 3 μέσω του Ειδικού Στόχου «Ενίσχυση της πρόσβασης και της συμμέτοχής όλων στο εκπαιδευτικό σύστημα και καταπολέμηση της σχολικής διαρροής με έμφαση στα άτομα με αναπηρία και τις ευάλωτες κοινωνικές ομάδες».</w:t>
      </w:r>
    </w:p>
    <w:p w:rsidR="00F8755E" w:rsidRDefault="00F8755E" w:rsidP="00865190">
      <w:r>
        <w:t xml:space="preserve">Ακολούθως </w:t>
      </w:r>
      <w:r w:rsidRPr="0046666F">
        <w:t xml:space="preserve">παρουσιάζονται </w:t>
      </w:r>
      <w:r>
        <w:t xml:space="preserve">ενδεικτικές </w:t>
      </w:r>
      <w:r w:rsidRPr="0046666F">
        <w:t>δράσε</w:t>
      </w:r>
      <w:r>
        <w:t>ις</w:t>
      </w:r>
      <w:r w:rsidRPr="0046666F">
        <w:t xml:space="preserve"> του </w:t>
      </w:r>
      <w:r>
        <w:t>ΕΠΕΔΒΜ</w:t>
      </w:r>
      <w:r w:rsidRPr="0046666F">
        <w:t xml:space="preserve"> των Αξόνων Προτεραιότητας 1,2,3 για το έτος </w:t>
      </w:r>
      <w:r>
        <w:t>2013</w:t>
      </w:r>
      <w:r w:rsidRPr="0046666F">
        <w:t xml:space="preserve"> που </w:t>
      </w:r>
      <w:r>
        <w:t>ενισχύουν</w:t>
      </w:r>
      <w:r w:rsidRPr="0046666F">
        <w:t xml:space="preserve"> την εργασιακή και κοινωνική ενσωμάτωση άλλων μειονεκτούντων ομάδων, συμπεριλαμβανομένων των ατόμων με αναπηρίες:</w:t>
      </w:r>
    </w:p>
    <w:p w:rsidR="00F8755E" w:rsidRDefault="00F8755E" w:rsidP="00E36870">
      <w:pPr>
        <w:pStyle w:val="ListBullet"/>
        <w:numPr>
          <w:ilvl w:val="0"/>
          <w:numId w:val="17"/>
        </w:numPr>
      </w:pPr>
      <w:r>
        <w:t>Περιβαλλοντική Εκπαίδευση - Αναμόρφωση περιβαλλοντικής εκπαίδευσης</w:t>
      </w:r>
    </w:p>
    <w:p w:rsidR="00F8755E" w:rsidRDefault="00F8755E" w:rsidP="00E36870">
      <w:pPr>
        <w:pStyle w:val="ListBullet"/>
        <w:numPr>
          <w:ilvl w:val="0"/>
          <w:numId w:val="17"/>
        </w:numPr>
      </w:pPr>
      <w:r>
        <w:t>Αναλυτικά προγράμματα ειδικών σχολείων</w:t>
      </w:r>
    </w:p>
    <w:p w:rsidR="00F8755E" w:rsidRDefault="00F8755E" w:rsidP="00E36870">
      <w:pPr>
        <w:pStyle w:val="ListBullet"/>
        <w:numPr>
          <w:ilvl w:val="0"/>
          <w:numId w:val="17"/>
        </w:numPr>
      </w:pPr>
      <w:r>
        <w:t>Παρεμβάσεις σε Δομές Ειδικής Αγωγής - Μητρώο ΑμεΑ</w:t>
      </w:r>
    </w:p>
    <w:p w:rsidR="00F8755E" w:rsidRDefault="00F8755E" w:rsidP="00E36870">
      <w:pPr>
        <w:pStyle w:val="ListBullet"/>
        <w:numPr>
          <w:ilvl w:val="0"/>
          <w:numId w:val="17"/>
        </w:numPr>
      </w:pPr>
      <w:r>
        <w:t>Εξειδικευμένη εκπαιδευτική υποστήριξη για ένταξη μαθητών με αναπηρία ή/και ειδικές εκπαιδευτικές ανάγκες</w:t>
      </w:r>
    </w:p>
    <w:p w:rsidR="00F8755E" w:rsidRDefault="00F8755E" w:rsidP="00E36870">
      <w:pPr>
        <w:pStyle w:val="ListBullet"/>
        <w:numPr>
          <w:ilvl w:val="0"/>
          <w:numId w:val="17"/>
        </w:numPr>
      </w:pPr>
      <w:r>
        <w:t>Εξατομικευμένη υποστήριξη μαθητών με αναπηρία ή/και ειδικές εκπαιδευτικές ανάγκες</w:t>
      </w:r>
    </w:p>
    <w:p w:rsidR="00F8755E" w:rsidRDefault="00F8755E" w:rsidP="00E36870">
      <w:pPr>
        <w:pStyle w:val="ListBullet"/>
        <w:numPr>
          <w:ilvl w:val="0"/>
          <w:numId w:val="17"/>
        </w:numPr>
      </w:pPr>
      <w:r>
        <w:t>Ανάπτυξη υποστηρικτών δομών για την ένταξη και συμπερίληψη στην εκπαίδευση των μαθητών</w:t>
      </w:r>
      <w:r w:rsidRPr="008817FA">
        <w:t xml:space="preserve"> </w:t>
      </w:r>
      <w:r>
        <w:t>με αναπηρία ή/και ειδικές εκπαιδευτικές ανάγκες</w:t>
      </w:r>
    </w:p>
    <w:p w:rsidR="00F8755E" w:rsidRDefault="00F8755E" w:rsidP="00B31819">
      <w:pPr>
        <w:pStyle w:val="ListBullet"/>
        <w:numPr>
          <w:ilvl w:val="0"/>
          <w:numId w:val="0"/>
        </w:numPr>
      </w:pPr>
      <w:r>
        <w:t xml:space="preserve"> </w:t>
      </w:r>
    </w:p>
    <w:p w:rsidR="00F8755E" w:rsidRPr="00DF65C3" w:rsidRDefault="00F8755E" w:rsidP="00865190">
      <w:r w:rsidRPr="00CE4338">
        <w:t xml:space="preserve">Συνολικά στις παραπάνω δράσεις έχουν ενταχθεί </w:t>
      </w:r>
      <w:r>
        <w:rPr>
          <w:rStyle w:val="Strong"/>
          <w:bCs/>
        </w:rPr>
        <w:t>18</w:t>
      </w:r>
      <w:r w:rsidRPr="00CE4338">
        <w:t xml:space="preserve"> πράξεις προϋπολογισμού </w:t>
      </w:r>
      <w:r>
        <w:rPr>
          <w:rStyle w:val="Strong"/>
          <w:bCs/>
        </w:rPr>
        <w:t>180,0</w:t>
      </w:r>
      <w:r w:rsidRPr="00CE4338">
        <w:rPr>
          <w:rStyle w:val="Strong"/>
          <w:bCs/>
        </w:rPr>
        <w:t xml:space="preserve"> Μ€</w:t>
      </w:r>
      <w:r w:rsidRPr="00CE4338">
        <w:t>.</w:t>
      </w:r>
    </w:p>
    <w:p w:rsidR="00F8755E" w:rsidRPr="00E36E8E" w:rsidRDefault="00F8755E" w:rsidP="00865190">
      <w:pPr>
        <w:rPr>
          <w:rStyle w:val="Emphasis"/>
          <w:iCs/>
        </w:rPr>
      </w:pPr>
      <w:r w:rsidRPr="00E36E8E">
        <w:rPr>
          <w:rStyle w:val="Emphasis"/>
          <w:iCs/>
        </w:rPr>
        <w:t>Καινοτόμες δραστηριότητες, συμπεριλαμβανομένων των αποτελεσμάτων τους, της διάδοσης και ενσωμάτωσής τους</w:t>
      </w:r>
    </w:p>
    <w:p w:rsidR="00F8755E" w:rsidRDefault="00F8755E" w:rsidP="00865190">
      <w:r>
        <w:t>Το ΕΠΕΔΒΜ Εκπαίδευση και Δια Βίου Μάθηση, περιλαμβάνει ένα σημαντικό αριθμό δράσεων που στόχο έχουν την προώθηση της καινοτομίας. Συγκεκριμένα προωθούνται δράσεις που αφορούν στην αναμόρφωση προγραμμάτων σπουδών με την ενσωμάτωση στοιχείων βιώσιμης ανάπτυξης, στις Τεχνολογίες Πληροφορικής και Επικοινωνιών, στην επέκταση των ξένων γλωσσών κ.α., μέσω των Αξόνων Προτεραιότητας 1, 2 και 3, Ειδικός Στόχος: «Ενίσχυση και βελτίωση της ποιότητας της επιμόρφωσης του εκπαιδευτικού προσωπικού της προσχολικής πρωτοβάθμιας και δευτεροβάθμιας εκπαίδευσης με έμφαση στην καινοτομία και στη χρήση Τεχνολογιών Πληροφορικής και Επικοινωνιών» που προσανατολίζονται εξ ολοκλήρου στην προώθηση της καινοτομίας, της έρευνας και της τεχνολογικής ανάπτυξης.</w:t>
      </w:r>
    </w:p>
    <w:p w:rsidR="00F8755E" w:rsidRDefault="00F8755E" w:rsidP="009A5CFE">
      <w:r>
        <w:t xml:space="preserve">Ακολούθως </w:t>
      </w:r>
      <w:r w:rsidRPr="00CD621B">
        <w:t xml:space="preserve">παρουσιάζονται </w:t>
      </w:r>
      <w:r>
        <w:t xml:space="preserve">ενδεικτικές </w:t>
      </w:r>
      <w:r w:rsidRPr="00CD621B">
        <w:t>δράσε</w:t>
      </w:r>
      <w:r>
        <w:t>ις</w:t>
      </w:r>
      <w:r w:rsidRPr="00CD621B">
        <w:t xml:space="preserve"> του </w:t>
      </w:r>
      <w:r>
        <w:t>ΕΠΕΔΒΜ</w:t>
      </w:r>
      <w:r w:rsidRPr="00CD621B">
        <w:t xml:space="preserve"> των Αξόνων Προτεραιότητας 1,2,3 για το έτος </w:t>
      </w:r>
      <w:r>
        <w:t>2013</w:t>
      </w:r>
      <w:r w:rsidRPr="00CD621B">
        <w:t xml:space="preserve"> που </w:t>
      </w:r>
      <w:r>
        <w:t>προωθούν κ</w:t>
      </w:r>
      <w:r w:rsidRPr="00CD621B">
        <w:t>αινοτόμες δραστηριότητες, συμπεριλαμβανομένων των αποτελεσμάτων τους, της διάδοσης και ενσωμάτωσής τους:</w:t>
      </w:r>
    </w:p>
    <w:p w:rsidR="00F8755E" w:rsidRDefault="00F8755E" w:rsidP="00E36870">
      <w:pPr>
        <w:pStyle w:val="ListBullet"/>
        <w:numPr>
          <w:ilvl w:val="0"/>
          <w:numId w:val="17"/>
        </w:numPr>
      </w:pPr>
      <w:r>
        <w:t>Νέο σχολείο (σχολείο 21ου αιώνα) -Αναμόρφωση νέων εκπαιδευτικών προγραμμάτων και πιλοτική εφαρμογή</w:t>
      </w:r>
    </w:p>
    <w:p w:rsidR="00F8755E" w:rsidRDefault="00F8755E" w:rsidP="00E36870">
      <w:pPr>
        <w:pStyle w:val="ListBullet"/>
        <w:numPr>
          <w:ilvl w:val="0"/>
          <w:numId w:val="17"/>
        </w:numPr>
      </w:pPr>
      <w:r>
        <w:t>Δράσεις για τον πολιτισμό στην εκπαίδευση</w:t>
      </w:r>
    </w:p>
    <w:p w:rsidR="00F8755E" w:rsidRDefault="00F8755E" w:rsidP="00E36870">
      <w:pPr>
        <w:pStyle w:val="ListBullet"/>
        <w:numPr>
          <w:ilvl w:val="0"/>
          <w:numId w:val="17"/>
        </w:numPr>
      </w:pPr>
      <w:r>
        <w:t>Εφαρμογή ξενόγλωσσων προγραμμάτων σπουδών στην Πρωτοβάθμια &amp; Δευτεροβάθμια εκπαίδευση</w:t>
      </w:r>
    </w:p>
    <w:p w:rsidR="00F8755E" w:rsidRDefault="00F8755E" w:rsidP="00E36870">
      <w:pPr>
        <w:pStyle w:val="ListBullet"/>
        <w:numPr>
          <w:ilvl w:val="0"/>
          <w:numId w:val="17"/>
        </w:numPr>
      </w:pPr>
      <w:r>
        <w:t>Ανάπτυξη Ψηφιακού Εκπαιδευτικού Υλικού - Ψηφιακή Βάση Γνώσεων - Υποδομές για ένα Ψηφιακό Σχολείο - Ψηφιακό Υλικό για τα Σχολεία</w:t>
      </w:r>
    </w:p>
    <w:p w:rsidR="00F8755E" w:rsidRDefault="00F8755E" w:rsidP="00E36870">
      <w:pPr>
        <w:pStyle w:val="ListBullet"/>
        <w:numPr>
          <w:ilvl w:val="0"/>
          <w:numId w:val="17"/>
        </w:numPr>
      </w:pPr>
      <w:r>
        <w:t>Ψηφιακές παρεμβάσεις στα αναλυτικά προγράμματα</w:t>
      </w:r>
    </w:p>
    <w:p w:rsidR="00F8755E" w:rsidRDefault="00F8755E" w:rsidP="00E36870">
      <w:pPr>
        <w:pStyle w:val="ListBullet"/>
        <w:numPr>
          <w:ilvl w:val="0"/>
          <w:numId w:val="17"/>
        </w:numPr>
      </w:pPr>
      <w:r>
        <w:t>Πρόγραμμα Πιλοτικής εισαγωγής διαδραστικών συστημάτων και συναφούς εξοπλισμού στην τάξη για μια ψηφιακά υποστηριζόμενη διδασκαλία</w:t>
      </w:r>
    </w:p>
    <w:p w:rsidR="00F8755E" w:rsidRDefault="00F8755E" w:rsidP="00E36870">
      <w:pPr>
        <w:pStyle w:val="ListBullet"/>
        <w:numPr>
          <w:ilvl w:val="0"/>
          <w:numId w:val="17"/>
        </w:numPr>
      </w:pPr>
      <w:r>
        <w:t>Πρόγραμμα Πιλοτικής εισαγωγής περιορισμένου αριθμού ηλεκτρονικών υπολογιστών και συναφούς εξοπλισμού στην τάξη για μια ψηφιακά υποστηριζόμενη διδασκαλία</w:t>
      </w:r>
    </w:p>
    <w:p w:rsidR="00F8755E" w:rsidRDefault="00F8755E" w:rsidP="00E36870">
      <w:pPr>
        <w:pStyle w:val="ListBullet"/>
        <w:numPr>
          <w:ilvl w:val="0"/>
          <w:numId w:val="17"/>
        </w:numPr>
      </w:pPr>
      <w:r>
        <w:t>Ψηφιακές δράσεις για την Τριτοβάθμια Εκπαίδευση</w:t>
      </w:r>
    </w:p>
    <w:p w:rsidR="00F8755E" w:rsidRDefault="00F8755E" w:rsidP="00E36870">
      <w:pPr>
        <w:pStyle w:val="ListBullet"/>
        <w:numPr>
          <w:ilvl w:val="0"/>
          <w:numId w:val="17"/>
        </w:numPr>
      </w:pPr>
      <w:r>
        <w:t xml:space="preserve">Πιστοποίηση μαθητών σε </w:t>
      </w:r>
      <w:r>
        <w:rPr>
          <w:lang w:val="en-US"/>
        </w:rPr>
        <w:t>ICT</w:t>
      </w:r>
    </w:p>
    <w:p w:rsidR="00F8755E" w:rsidRDefault="00F8755E" w:rsidP="00E36870">
      <w:pPr>
        <w:pStyle w:val="ListBullet"/>
        <w:numPr>
          <w:ilvl w:val="0"/>
          <w:numId w:val="17"/>
        </w:numPr>
      </w:pPr>
      <w:r>
        <w:t>Επιμόρφωση εκπαιδευτικών σε ICT</w:t>
      </w:r>
    </w:p>
    <w:p w:rsidR="00F8755E" w:rsidRDefault="00F8755E" w:rsidP="00E36870">
      <w:pPr>
        <w:pStyle w:val="ListBullet"/>
        <w:numPr>
          <w:ilvl w:val="0"/>
          <w:numId w:val="17"/>
        </w:numPr>
      </w:pPr>
      <w:r>
        <w:t>Θεσμός αριστείας και ανάδειξης καλών πρακτικών στην πρωτοβάθμια και δευτεροβάθμια εκπαίδευση</w:t>
      </w:r>
    </w:p>
    <w:p w:rsidR="00F8755E" w:rsidRPr="00DF65C3" w:rsidRDefault="00F8755E" w:rsidP="005D0D1A">
      <w:r w:rsidRPr="00CE4338">
        <w:t xml:space="preserve">Συνολικά στις παραπάνω δράσεις έχουν ενταχθεί </w:t>
      </w:r>
      <w:r w:rsidRPr="00B31819">
        <w:rPr>
          <w:rStyle w:val="Strong"/>
          <w:bCs/>
        </w:rPr>
        <w:t>1.894</w:t>
      </w:r>
      <w:r w:rsidRPr="00CE4338">
        <w:t xml:space="preserve"> πράξεις προϋπολογισμού </w:t>
      </w:r>
      <w:r w:rsidRPr="00B31819">
        <w:rPr>
          <w:rStyle w:val="Strong"/>
          <w:bCs/>
        </w:rPr>
        <w:t>408,9</w:t>
      </w:r>
      <w:r w:rsidRPr="00CE4338">
        <w:rPr>
          <w:rStyle w:val="Strong"/>
          <w:bCs/>
        </w:rPr>
        <w:t xml:space="preserve"> Μ€</w:t>
      </w:r>
      <w:r w:rsidRPr="00CE4338">
        <w:t>.</w:t>
      </w:r>
    </w:p>
    <w:p w:rsidR="00F8755E" w:rsidRPr="00E36E8E" w:rsidRDefault="00F8755E" w:rsidP="009A5CFE">
      <w:pPr>
        <w:rPr>
          <w:rStyle w:val="Emphasis"/>
          <w:iCs/>
        </w:rPr>
      </w:pPr>
      <w:r w:rsidRPr="00E36E8E">
        <w:rPr>
          <w:rStyle w:val="Emphasis"/>
          <w:iCs/>
        </w:rPr>
        <w:t>Διακρατικές και διαπεριφερειακές δράσεις</w:t>
      </w:r>
    </w:p>
    <w:p w:rsidR="00F8755E" w:rsidRDefault="00F8755E" w:rsidP="009A5CFE">
      <w:r>
        <w:t>Στο ΕΠΕΔΒΜ Εκπαίδευση και Δια Βίου Μάθηση, στο πλαίσιο των διαφόρων μορφών παρεμβάσεων διακρατικής συνεργασίας για την προγραμματική περίοδο 2007-2013, περιλαμβάνονται:</w:t>
      </w:r>
    </w:p>
    <w:p w:rsidR="00F8755E" w:rsidRDefault="00F8755E" w:rsidP="00E36870">
      <w:pPr>
        <w:pStyle w:val="ListBullet"/>
        <w:numPr>
          <w:ilvl w:val="0"/>
          <w:numId w:val="17"/>
        </w:numPr>
      </w:pPr>
      <w:r>
        <w:t xml:space="preserve">Ανταλλαγή πληροφοριών, δεξιοτήτων, τεχνογνωσίας και καλών πρακτικών σε όλες τις βαθμίδες της εκπαίδευσης (π.χ. στην αναμόρφωση προγραμμάτων σπουδών, στην επιμόρφωση εκπαιδευτικών, στις διδακτικές μεθοδολογίες, θέματα περιβάλλοντος και αειφόρου ανάπτυξης κλπ). Παρόμοιες δράσεις προβλέπονται στους ΑΠ 1, 2 και 3 για όλες τις βαθμίδες της εκπαίδευσης. </w:t>
      </w:r>
    </w:p>
    <w:p w:rsidR="00F8755E" w:rsidRDefault="00F8755E" w:rsidP="00E36870">
      <w:pPr>
        <w:pStyle w:val="ListBullet"/>
        <w:numPr>
          <w:ilvl w:val="0"/>
          <w:numId w:val="17"/>
        </w:numPr>
      </w:pPr>
      <w:r>
        <w:t xml:space="preserve">Συνεργασία ανάμεσα σε οργανισμούς και ιδρύματα Ανώτατης Εκπαίδευσης, αλλά και κάτω από προϋποθέσεις τα ΙΕΚ. Παρόμοιες δράσεις προβλέπονται στους ΑΠ 1,2,3. </w:t>
      </w:r>
    </w:p>
    <w:p w:rsidR="00F8755E" w:rsidRDefault="00F8755E" w:rsidP="009A5CFE">
      <w:r>
        <w:t>Ακολούθως</w:t>
      </w:r>
      <w:r w:rsidRPr="00226EA8">
        <w:t xml:space="preserve"> παρουσιάζονται </w:t>
      </w:r>
      <w:r>
        <w:t xml:space="preserve">ενδεικτικές </w:t>
      </w:r>
      <w:r w:rsidRPr="00226EA8">
        <w:t>δράσε</w:t>
      </w:r>
      <w:r>
        <w:t>ις</w:t>
      </w:r>
      <w:r w:rsidRPr="00226EA8">
        <w:t xml:space="preserve"> του </w:t>
      </w:r>
      <w:r>
        <w:t>ΕΠΕΔΒΜ</w:t>
      </w:r>
      <w:r w:rsidRPr="00226EA8">
        <w:t xml:space="preserve"> των Αξόνων Προτεραιότητας 1,2,3 για το έτος </w:t>
      </w:r>
      <w:r w:rsidRPr="00B31819">
        <w:t xml:space="preserve">2013 </w:t>
      </w:r>
      <w:r>
        <w:t>με διακρατική διάσταση</w:t>
      </w:r>
      <w:r w:rsidRPr="00226EA8">
        <w:t>:</w:t>
      </w:r>
    </w:p>
    <w:p w:rsidR="00F8755E" w:rsidRDefault="00F8755E" w:rsidP="00E36870">
      <w:pPr>
        <w:pStyle w:val="ListBullet"/>
        <w:numPr>
          <w:ilvl w:val="0"/>
          <w:numId w:val="17"/>
        </w:numPr>
      </w:pPr>
      <w:r>
        <w:t>Διαπολιτισμική εκπαίδευση</w:t>
      </w:r>
    </w:p>
    <w:p w:rsidR="00F8755E" w:rsidRDefault="00F8755E" w:rsidP="00E36870">
      <w:pPr>
        <w:pStyle w:val="ListBullet"/>
        <w:numPr>
          <w:ilvl w:val="0"/>
          <w:numId w:val="17"/>
        </w:numPr>
      </w:pPr>
      <w:r>
        <w:t>Προγράμματα ευαισθητοποίησης</w:t>
      </w:r>
    </w:p>
    <w:p w:rsidR="00F8755E" w:rsidRDefault="00F8755E" w:rsidP="00E36870">
      <w:pPr>
        <w:pStyle w:val="ListBullet"/>
        <w:numPr>
          <w:ilvl w:val="0"/>
          <w:numId w:val="17"/>
        </w:numPr>
      </w:pPr>
      <w:r>
        <w:t>Διεθνές Πανεπιστήμιο</w:t>
      </w:r>
    </w:p>
    <w:p w:rsidR="00F8755E" w:rsidRDefault="00F8755E" w:rsidP="00E36870">
      <w:pPr>
        <w:pStyle w:val="ListBullet"/>
        <w:numPr>
          <w:ilvl w:val="0"/>
          <w:numId w:val="17"/>
        </w:numPr>
      </w:pPr>
      <w:r>
        <w:t>Προγράμματα Ομογένειας</w:t>
      </w:r>
    </w:p>
    <w:p w:rsidR="00F8755E" w:rsidRPr="00DF65C3" w:rsidRDefault="00F8755E" w:rsidP="005D0D1A">
      <w:r w:rsidRPr="00CE4338">
        <w:t xml:space="preserve">Συνολικά στις παραπάνω δράσεις έχουν ενταχθεί </w:t>
      </w:r>
      <w:r w:rsidRPr="00B31819">
        <w:rPr>
          <w:rStyle w:val="Strong"/>
          <w:bCs/>
        </w:rPr>
        <w:t>29</w:t>
      </w:r>
      <w:r w:rsidRPr="00CE4338">
        <w:t xml:space="preserve"> πράξεις προϋπολογισμού </w:t>
      </w:r>
      <w:r w:rsidRPr="00B31819">
        <w:rPr>
          <w:rStyle w:val="Strong"/>
          <w:bCs/>
        </w:rPr>
        <w:t>81,2</w:t>
      </w:r>
      <w:r w:rsidRPr="00CE4338">
        <w:rPr>
          <w:rStyle w:val="Strong"/>
          <w:bCs/>
        </w:rPr>
        <w:t xml:space="preserve"> Μ€</w:t>
      </w:r>
      <w:r w:rsidRPr="00CE4338">
        <w:t>.</w:t>
      </w:r>
    </w:p>
    <w:p w:rsidR="00F8755E" w:rsidRDefault="00F8755E" w:rsidP="009A5CFE">
      <w:r>
        <w:t xml:space="preserve">Στη συνέχεια παρατίθενται πίνακες που αποτυπώνουν την πρόοδο των τιμών δεικτών παρακολούθησης των Αξόνων Προτεραιότητας 1,2,3 του ΕΠΕΔΒΜ για το έτος </w:t>
      </w:r>
      <w:r w:rsidRPr="00B31819">
        <w:t>2013</w:t>
      </w:r>
      <w:r>
        <w:t xml:space="preserve"> σύμφωνα με τον πίνακα του Παραρτήματος </w:t>
      </w:r>
      <w:r>
        <w:rPr>
          <w:lang w:val="en-US"/>
        </w:rPr>
        <w:t>XVIII</w:t>
      </w:r>
      <w:r w:rsidRPr="00C565E1">
        <w:t xml:space="preserve"> του Εφαρμοστικού Κανονισμού 1828/2006.</w:t>
      </w:r>
    </w:p>
    <w:p w:rsidR="00F8755E" w:rsidRPr="00C565E1" w:rsidRDefault="00F8755E" w:rsidP="009A5CFE"/>
    <w:p w:rsidR="00F8755E" w:rsidRPr="0011759E" w:rsidRDefault="00F8755E" w:rsidP="00F058E5">
      <w:pPr>
        <w:pStyle w:val="Caption"/>
      </w:pPr>
      <w:r w:rsidRPr="00F058E5">
        <w:t>Πίνακας 3.1: Δείκτες παρακολούθησης Άξονα Προτεραιότητας 1</w:t>
      </w:r>
    </w:p>
    <w:tbl>
      <w:tblPr>
        <w:tblW w:w="5273" w:type="pct"/>
        <w:tblInd w:w="108" w:type="dxa"/>
        <w:tblLayout w:type="fixed"/>
        <w:tblLook w:val="0000"/>
      </w:tblPr>
      <w:tblGrid>
        <w:gridCol w:w="1524"/>
        <w:gridCol w:w="848"/>
        <w:gridCol w:w="780"/>
        <w:gridCol w:w="595"/>
        <w:gridCol w:w="694"/>
        <w:gridCol w:w="710"/>
        <w:gridCol w:w="665"/>
        <w:gridCol w:w="710"/>
        <w:gridCol w:w="710"/>
        <w:gridCol w:w="368"/>
        <w:gridCol w:w="595"/>
        <w:gridCol w:w="795"/>
      </w:tblGrid>
      <w:tr w:rsidR="00F8755E" w:rsidRPr="00723A2C" w:rsidTr="003204E2">
        <w:trPr>
          <w:trHeight w:val="195"/>
          <w:tblHeader/>
        </w:trPr>
        <w:tc>
          <w:tcPr>
            <w:tcW w:w="1524" w:type="dxa"/>
            <w:tcBorders>
              <w:top w:val="single" w:sz="8" w:space="0" w:color="auto"/>
              <w:left w:val="single" w:sz="8" w:space="0" w:color="auto"/>
              <w:bottom w:val="single" w:sz="4" w:space="0" w:color="auto"/>
              <w:right w:val="nil"/>
            </w:tcBorders>
            <w:shd w:val="clear" w:color="auto" w:fill="C6D9F1"/>
            <w:vAlign w:val="center"/>
          </w:tcPr>
          <w:p w:rsidR="00F8755E" w:rsidRPr="00723A2C" w:rsidRDefault="00F8755E" w:rsidP="003204E2">
            <w:pPr>
              <w:spacing w:before="0" w:after="0" w:line="240" w:lineRule="auto"/>
              <w:jc w:val="center"/>
              <w:rPr>
                <w:b/>
                <w:bCs/>
                <w:sz w:val="14"/>
                <w:szCs w:val="14"/>
              </w:rPr>
            </w:pPr>
            <w:r w:rsidRPr="00723A2C">
              <w:rPr>
                <w:b/>
                <w:bCs/>
                <w:sz w:val="14"/>
                <w:szCs w:val="14"/>
              </w:rPr>
              <w:t>Δείκτες Α.Π.1</w:t>
            </w:r>
          </w:p>
        </w:tc>
        <w:tc>
          <w:tcPr>
            <w:tcW w:w="848" w:type="dxa"/>
            <w:tcBorders>
              <w:top w:val="single" w:sz="8" w:space="0" w:color="auto"/>
              <w:left w:val="nil"/>
              <w:bottom w:val="single" w:sz="4" w:space="0" w:color="auto"/>
              <w:right w:val="single" w:sz="4" w:space="0" w:color="auto"/>
            </w:tcBorders>
            <w:shd w:val="clear" w:color="auto" w:fill="C6D9F1"/>
            <w:vAlign w:val="center"/>
          </w:tcPr>
          <w:p w:rsidR="00F8755E" w:rsidRPr="00723A2C" w:rsidRDefault="00F8755E" w:rsidP="003204E2">
            <w:pPr>
              <w:spacing w:before="0" w:after="0" w:line="240" w:lineRule="auto"/>
              <w:rPr>
                <w:b/>
                <w:bCs/>
                <w:sz w:val="14"/>
                <w:szCs w:val="14"/>
              </w:rPr>
            </w:pPr>
            <w:r w:rsidRPr="00723A2C">
              <w:rPr>
                <w:b/>
                <w:bCs/>
                <w:sz w:val="14"/>
                <w:szCs w:val="14"/>
              </w:rPr>
              <w:t> </w:t>
            </w:r>
          </w:p>
        </w:tc>
        <w:tc>
          <w:tcPr>
            <w:tcW w:w="779" w:type="dxa"/>
            <w:tcBorders>
              <w:top w:val="single" w:sz="8" w:space="0" w:color="auto"/>
              <w:left w:val="nil"/>
              <w:bottom w:val="single" w:sz="4" w:space="0" w:color="auto"/>
              <w:right w:val="single" w:sz="4" w:space="0" w:color="auto"/>
            </w:tcBorders>
            <w:shd w:val="clear" w:color="auto" w:fill="C6D9F1"/>
            <w:noWrap/>
            <w:vAlign w:val="bottom"/>
          </w:tcPr>
          <w:p w:rsidR="00F8755E" w:rsidRPr="00723A2C" w:rsidRDefault="00F8755E" w:rsidP="003204E2">
            <w:pPr>
              <w:spacing w:before="0" w:after="0" w:line="240" w:lineRule="auto"/>
              <w:jc w:val="center"/>
              <w:rPr>
                <w:b/>
                <w:bCs/>
                <w:sz w:val="14"/>
                <w:szCs w:val="14"/>
              </w:rPr>
            </w:pPr>
            <w:r w:rsidRPr="00723A2C">
              <w:rPr>
                <w:b/>
                <w:bCs/>
                <w:sz w:val="14"/>
                <w:szCs w:val="14"/>
              </w:rPr>
              <w:t>2007</w:t>
            </w:r>
          </w:p>
        </w:tc>
        <w:tc>
          <w:tcPr>
            <w:tcW w:w="595" w:type="dxa"/>
            <w:tcBorders>
              <w:top w:val="single" w:sz="8" w:space="0" w:color="auto"/>
              <w:left w:val="nil"/>
              <w:bottom w:val="single" w:sz="4" w:space="0" w:color="auto"/>
              <w:right w:val="single" w:sz="4" w:space="0" w:color="auto"/>
            </w:tcBorders>
            <w:shd w:val="clear" w:color="auto" w:fill="C6D9F1"/>
            <w:noWrap/>
            <w:vAlign w:val="bottom"/>
          </w:tcPr>
          <w:p w:rsidR="00F8755E" w:rsidRPr="00723A2C" w:rsidRDefault="00F8755E" w:rsidP="003204E2">
            <w:pPr>
              <w:spacing w:before="0" w:after="0" w:line="240" w:lineRule="auto"/>
              <w:jc w:val="center"/>
              <w:rPr>
                <w:b/>
                <w:bCs/>
                <w:sz w:val="14"/>
                <w:szCs w:val="14"/>
              </w:rPr>
            </w:pPr>
            <w:r w:rsidRPr="00723A2C">
              <w:rPr>
                <w:b/>
                <w:bCs/>
                <w:sz w:val="14"/>
                <w:szCs w:val="14"/>
              </w:rPr>
              <w:t>2008</w:t>
            </w:r>
          </w:p>
        </w:tc>
        <w:tc>
          <w:tcPr>
            <w:tcW w:w="693" w:type="dxa"/>
            <w:tcBorders>
              <w:top w:val="single" w:sz="8" w:space="0" w:color="auto"/>
              <w:left w:val="nil"/>
              <w:bottom w:val="single" w:sz="4" w:space="0" w:color="auto"/>
              <w:right w:val="single" w:sz="4" w:space="0" w:color="auto"/>
            </w:tcBorders>
            <w:shd w:val="clear" w:color="auto" w:fill="C6D9F1"/>
            <w:noWrap/>
            <w:vAlign w:val="bottom"/>
          </w:tcPr>
          <w:p w:rsidR="00F8755E" w:rsidRPr="00723A2C" w:rsidRDefault="00F8755E" w:rsidP="003204E2">
            <w:pPr>
              <w:spacing w:before="0" w:after="0" w:line="240" w:lineRule="auto"/>
              <w:jc w:val="center"/>
              <w:rPr>
                <w:b/>
                <w:bCs/>
                <w:sz w:val="14"/>
                <w:szCs w:val="14"/>
              </w:rPr>
            </w:pPr>
            <w:r w:rsidRPr="00723A2C">
              <w:rPr>
                <w:b/>
                <w:bCs/>
                <w:sz w:val="14"/>
                <w:szCs w:val="14"/>
              </w:rPr>
              <w:t>2009</w:t>
            </w:r>
          </w:p>
        </w:tc>
        <w:tc>
          <w:tcPr>
            <w:tcW w:w="709" w:type="dxa"/>
            <w:tcBorders>
              <w:top w:val="single" w:sz="8" w:space="0" w:color="auto"/>
              <w:left w:val="nil"/>
              <w:bottom w:val="single" w:sz="4" w:space="0" w:color="auto"/>
              <w:right w:val="single" w:sz="4" w:space="0" w:color="auto"/>
            </w:tcBorders>
            <w:shd w:val="clear" w:color="auto" w:fill="C6D9F1"/>
            <w:noWrap/>
            <w:vAlign w:val="bottom"/>
          </w:tcPr>
          <w:p w:rsidR="00F8755E" w:rsidRPr="00723A2C" w:rsidRDefault="00F8755E" w:rsidP="003204E2">
            <w:pPr>
              <w:spacing w:before="0" w:after="0" w:line="240" w:lineRule="auto"/>
              <w:jc w:val="center"/>
              <w:rPr>
                <w:b/>
                <w:bCs/>
                <w:sz w:val="14"/>
                <w:szCs w:val="14"/>
              </w:rPr>
            </w:pPr>
            <w:r w:rsidRPr="00723A2C">
              <w:rPr>
                <w:b/>
                <w:bCs/>
                <w:sz w:val="14"/>
                <w:szCs w:val="14"/>
              </w:rPr>
              <w:t>2010</w:t>
            </w:r>
          </w:p>
        </w:tc>
        <w:tc>
          <w:tcPr>
            <w:tcW w:w="664" w:type="dxa"/>
            <w:tcBorders>
              <w:top w:val="single" w:sz="8" w:space="0" w:color="auto"/>
              <w:left w:val="nil"/>
              <w:bottom w:val="single" w:sz="4" w:space="0" w:color="auto"/>
              <w:right w:val="single" w:sz="4" w:space="0" w:color="auto"/>
            </w:tcBorders>
            <w:shd w:val="clear" w:color="auto" w:fill="C6D9F1"/>
            <w:noWrap/>
            <w:vAlign w:val="bottom"/>
          </w:tcPr>
          <w:p w:rsidR="00F8755E" w:rsidRPr="00723A2C" w:rsidRDefault="00F8755E" w:rsidP="003204E2">
            <w:pPr>
              <w:spacing w:before="0" w:after="0" w:line="240" w:lineRule="auto"/>
              <w:jc w:val="center"/>
              <w:rPr>
                <w:b/>
                <w:bCs/>
                <w:sz w:val="14"/>
                <w:szCs w:val="14"/>
              </w:rPr>
            </w:pPr>
            <w:r w:rsidRPr="00723A2C">
              <w:rPr>
                <w:b/>
                <w:bCs/>
                <w:sz w:val="14"/>
                <w:szCs w:val="14"/>
              </w:rPr>
              <w:t>2011</w:t>
            </w:r>
          </w:p>
        </w:tc>
        <w:tc>
          <w:tcPr>
            <w:tcW w:w="709" w:type="dxa"/>
            <w:tcBorders>
              <w:top w:val="single" w:sz="8" w:space="0" w:color="auto"/>
              <w:left w:val="nil"/>
              <w:bottom w:val="single" w:sz="4" w:space="0" w:color="auto"/>
              <w:right w:val="single" w:sz="4" w:space="0" w:color="auto"/>
            </w:tcBorders>
            <w:shd w:val="clear" w:color="auto" w:fill="C6D9F1"/>
            <w:noWrap/>
            <w:vAlign w:val="bottom"/>
          </w:tcPr>
          <w:p w:rsidR="00F8755E" w:rsidRPr="00723A2C" w:rsidRDefault="00F8755E" w:rsidP="003204E2">
            <w:pPr>
              <w:spacing w:before="0" w:after="0" w:line="240" w:lineRule="auto"/>
              <w:jc w:val="center"/>
              <w:rPr>
                <w:b/>
                <w:bCs/>
                <w:sz w:val="14"/>
                <w:szCs w:val="14"/>
              </w:rPr>
            </w:pPr>
            <w:r w:rsidRPr="00723A2C">
              <w:rPr>
                <w:b/>
                <w:bCs/>
                <w:sz w:val="14"/>
                <w:szCs w:val="14"/>
              </w:rPr>
              <w:t>2012</w:t>
            </w:r>
          </w:p>
        </w:tc>
        <w:tc>
          <w:tcPr>
            <w:tcW w:w="709" w:type="dxa"/>
            <w:tcBorders>
              <w:top w:val="single" w:sz="8" w:space="0" w:color="auto"/>
              <w:left w:val="nil"/>
              <w:bottom w:val="single" w:sz="4" w:space="0" w:color="auto"/>
              <w:right w:val="single" w:sz="4" w:space="0" w:color="auto"/>
            </w:tcBorders>
            <w:shd w:val="clear" w:color="auto" w:fill="C6D9F1"/>
            <w:noWrap/>
            <w:vAlign w:val="bottom"/>
          </w:tcPr>
          <w:p w:rsidR="00F8755E" w:rsidRPr="00723A2C" w:rsidRDefault="00F8755E" w:rsidP="003204E2">
            <w:pPr>
              <w:spacing w:before="0" w:after="0" w:line="240" w:lineRule="auto"/>
              <w:jc w:val="center"/>
              <w:rPr>
                <w:b/>
                <w:bCs/>
                <w:sz w:val="14"/>
                <w:szCs w:val="14"/>
              </w:rPr>
            </w:pPr>
            <w:r w:rsidRPr="00723A2C">
              <w:rPr>
                <w:b/>
                <w:bCs/>
                <w:sz w:val="14"/>
                <w:szCs w:val="14"/>
              </w:rPr>
              <w:t>2013</w:t>
            </w:r>
          </w:p>
        </w:tc>
        <w:tc>
          <w:tcPr>
            <w:tcW w:w="368" w:type="dxa"/>
            <w:tcBorders>
              <w:top w:val="single" w:sz="8" w:space="0" w:color="auto"/>
              <w:left w:val="nil"/>
              <w:bottom w:val="single" w:sz="4" w:space="0" w:color="auto"/>
              <w:right w:val="single" w:sz="4" w:space="0" w:color="auto"/>
            </w:tcBorders>
            <w:shd w:val="clear" w:color="auto" w:fill="C6D9F1"/>
            <w:noWrap/>
            <w:vAlign w:val="bottom"/>
          </w:tcPr>
          <w:p w:rsidR="00F8755E" w:rsidRPr="00723A2C" w:rsidRDefault="00F8755E" w:rsidP="003204E2">
            <w:pPr>
              <w:spacing w:before="0" w:after="0" w:line="240" w:lineRule="auto"/>
              <w:jc w:val="center"/>
              <w:rPr>
                <w:b/>
                <w:bCs/>
                <w:sz w:val="14"/>
                <w:szCs w:val="14"/>
              </w:rPr>
            </w:pPr>
            <w:r w:rsidRPr="00723A2C">
              <w:rPr>
                <w:b/>
                <w:bCs/>
                <w:sz w:val="14"/>
                <w:szCs w:val="14"/>
              </w:rPr>
              <w:t>2014</w:t>
            </w:r>
          </w:p>
        </w:tc>
        <w:tc>
          <w:tcPr>
            <w:tcW w:w="595" w:type="dxa"/>
            <w:tcBorders>
              <w:top w:val="single" w:sz="8" w:space="0" w:color="auto"/>
              <w:left w:val="nil"/>
              <w:bottom w:val="single" w:sz="4" w:space="0" w:color="auto"/>
              <w:right w:val="single" w:sz="4" w:space="0" w:color="auto"/>
            </w:tcBorders>
            <w:shd w:val="clear" w:color="auto" w:fill="C6D9F1"/>
            <w:noWrap/>
            <w:vAlign w:val="bottom"/>
          </w:tcPr>
          <w:p w:rsidR="00F8755E" w:rsidRPr="00723A2C" w:rsidRDefault="00F8755E" w:rsidP="003204E2">
            <w:pPr>
              <w:spacing w:before="0" w:after="0" w:line="240" w:lineRule="auto"/>
              <w:jc w:val="center"/>
              <w:rPr>
                <w:b/>
                <w:bCs/>
                <w:sz w:val="14"/>
                <w:szCs w:val="14"/>
              </w:rPr>
            </w:pPr>
            <w:r w:rsidRPr="00723A2C">
              <w:rPr>
                <w:b/>
                <w:bCs/>
                <w:sz w:val="14"/>
                <w:szCs w:val="14"/>
              </w:rPr>
              <w:t>2015</w:t>
            </w:r>
          </w:p>
        </w:tc>
        <w:tc>
          <w:tcPr>
            <w:tcW w:w="794" w:type="dxa"/>
            <w:tcBorders>
              <w:top w:val="single" w:sz="8" w:space="0" w:color="auto"/>
              <w:left w:val="nil"/>
              <w:bottom w:val="single" w:sz="4" w:space="0" w:color="auto"/>
              <w:right w:val="single" w:sz="8" w:space="0" w:color="auto"/>
            </w:tcBorders>
            <w:shd w:val="clear" w:color="auto" w:fill="C6D9F1"/>
            <w:vAlign w:val="bottom"/>
          </w:tcPr>
          <w:p w:rsidR="00F8755E" w:rsidRPr="00723A2C" w:rsidRDefault="00F8755E" w:rsidP="003204E2">
            <w:pPr>
              <w:spacing w:before="0" w:after="0" w:line="240" w:lineRule="auto"/>
              <w:jc w:val="center"/>
              <w:rPr>
                <w:b/>
                <w:bCs/>
                <w:sz w:val="14"/>
                <w:szCs w:val="14"/>
              </w:rPr>
            </w:pPr>
            <w:r w:rsidRPr="00723A2C">
              <w:rPr>
                <w:b/>
                <w:bCs/>
                <w:sz w:val="14"/>
                <w:szCs w:val="14"/>
              </w:rPr>
              <w:t>Σύνολο</w:t>
            </w:r>
          </w:p>
        </w:tc>
      </w:tr>
      <w:tr w:rsidR="00F8755E" w:rsidRPr="00723A2C" w:rsidTr="003204E2">
        <w:trPr>
          <w:trHeight w:val="514"/>
        </w:trPr>
        <w:tc>
          <w:tcPr>
            <w:tcW w:w="1524" w:type="dxa"/>
            <w:vMerge w:val="restart"/>
            <w:tcBorders>
              <w:top w:val="nil"/>
              <w:left w:val="single" w:sz="8" w:space="0" w:color="auto"/>
              <w:bottom w:val="single" w:sz="4" w:space="0" w:color="000000"/>
              <w:right w:val="single" w:sz="4" w:space="0" w:color="auto"/>
            </w:tcBorders>
            <w:vAlign w:val="center"/>
          </w:tcPr>
          <w:p w:rsidR="00F8755E" w:rsidRPr="00723A2C" w:rsidRDefault="00F8755E" w:rsidP="003204E2">
            <w:pPr>
              <w:spacing w:before="0" w:after="0" w:line="240" w:lineRule="auto"/>
              <w:rPr>
                <w:sz w:val="14"/>
                <w:szCs w:val="14"/>
              </w:rPr>
            </w:pPr>
            <w:r w:rsidRPr="00723A2C">
              <w:rPr>
                <w:rFonts w:cs="Arial"/>
                <w:sz w:val="14"/>
                <w:szCs w:val="14"/>
              </w:rPr>
              <w:t xml:space="preserve">Αριθμός προγραμμάτων α’βάθμιας και β’βάθμιας εκπαίδευσης που αναμορφώνονται προς καινοτόμες κατευθύνσεις και εφαρμόζονται στην εκπαιδευτική διαδικασία </w:t>
            </w:r>
          </w:p>
        </w:tc>
        <w:tc>
          <w:tcPr>
            <w:tcW w:w="848" w:type="dxa"/>
            <w:tcBorders>
              <w:top w:val="nil"/>
              <w:left w:val="nil"/>
              <w:bottom w:val="single" w:sz="4" w:space="0" w:color="auto"/>
              <w:right w:val="single" w:sz="4" w:space="0" w:color="auto"/>
            </w:tcBorders>
            <w:vAlign w:val="bottom"/>
          </w:tcPr>
          <w:p w:rsidR="00F8755E" w:rsidRPr="00723A2C" w:rsidRDefault="00F8755E" w:rsidP="003204E2">
            <w:pPr>
              <w:spacing w:before="0" w:after="0" w:line="240" w:lineRule="auto"/>
              <w:rPr>
                <w:sz w:val="14"/>
                <w:szCs w:val="14"/>
              </w:rPr>
            </w:pPr>
            <w:r w:rsidRPr="00723A2C">
              <w:rPr>
                <w:sz w:val="14"/>
                <w:szCs w:val="14"/>
              </w:rPr>
              <w:t>Ολοκλήρωση</w:t>
            </w:r>
          </w:p>
        </w:tc>
        <w:tc>
          <w:tcPr>
            <w:tcW w:w="77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rPr>
              <w:t>0</w:t>
            </w: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lang w:val="en-US"/>
              </w:rPr>
            </w:pPr>
            <w:r w:rsidRPr="00723A2C">
              <w:rPr>
                <w:sz w:val="14"/>
                <w:szCs w:val="14"/>
                <w:lang w:val="en-US"/>
              </w:rPr>
              <w:t>0</w:t>
            </w:r>
          </w:p>
        </w:tc>
        <w:tc>
          <w:tcPr>
            <w:tcW w:w="693"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rPr>
              <w:t>0</w:t>
            </w: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rPr>
              <w:t>0</w:t>
            </w:r>
          </w:p>
        </w:tc>
        <w:tc>
          <w:tcPr>
            <w:tcW w:w="664"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Pr>
                <w:sz w:val="14"/>
                <w:szCs w:val="14"/>
              </w:rPr>
              <w:t>90</w:t>
            </w: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Pr>
                <w:sz w:val="14"/>
                <w:szCs w:val="14"/>
              </w:rPr>
              <w:t>188</w:t>
            </w: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Pr>
                <w:sz w:val="14"/>
                <w:szCs w:val="14"/>
              </w:rPr>
              <w:t>188</w:t>
            </w:r>
          </w:p>
        </w:tc>
        <w:tc>
          <w:tcPr>
            <w:tcW w:w="368"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94" w:type="dxa"/>
            <w:tcBorders>
              <w:top w:val="nil"/>
              <w:left w:val="nil"/>
              <w:bottom w:val="single" w:sz="4" w:space="0" w:color="auto"/>
              <w:right w:val="single" w:sz="8" w:space="0" w:color="auto"/>
            </w:tcBorders>
            <w:vAlign w:val="center"/>
          </w:tcPr>
          <w:p w:rsidR="00F8755E" w:rsidRPr="00723A2C" w:rsidRDefault="00F8755E" w:rsidP="003204E2">
            <w:pPr>
              <w:spacing w:before="0" w:after="0" w:line="240" w:lineRule="auto"/>
              <w:jc w:val="center"/>
              <w:rPr>
                <w:sz w:val="14"/>
                <w:szCs w:val="14"/>
              </w:rPr>
            </w:pPr>
          </w:p>
        </w:tc>
      </w:tr>
      <w:tr w:rsidR="00F8755E" w:rsidRPr="00723A2C" w:rsidTr="003204E2">
        <w:trPr>
          <w:trHeight w:val="340"/>
        </w:trPr>
        <w:tc>
          <w:tcPr>
            <w:tcW w:w="1524" w:type="dxa"/>
            <w:vMerge/>
            <w:tcBorders>
              <w:top w:val="nil"/>
              <w:left w:val="single" w:sz="8" w:space="0" w:color="auto"/>
              <w:bottom w:val="single" w:sz="4" w:space="0" w:color="000000"/>
              <w:right w:val="single" w:sz="4" w:space="0" w:color="auto"/>
            </w:tcBorders>
            <w:vAlign w:val="center"/>
          </w:tcPr>
          <w:p w:rsidR="00F8755E" w:rsidRPr="00723A2C" w:rsidRDefault="00F8755E" w:rsidP="003204E2">
            <w:pPr>
              <w:spacing w:before="0" w:after="0" w:line="240" w:lineRule="auto"/>
              <w:rPr>
                <w:sz w:val="14"/>
                <w:szCs w:val="14"/>
              </w:rPr>
            </w:pPr>
          </w:p>
        </w:tc>
        <w:tc>
          <w:tcPr>
            <w:tcW w:w="848" w:type="dxa"/>
            <w:tcBorders>
              <w:top w:val="nil"/>
              <w:left w:val="nil"/>
              <w:bottom w:val="single" w:sz="4" w:space="0" w:color="auto"/>
              <w:right w:val="single" w:sz="4" w:space="0" w:color="auto"/>
            </w:tcBorders>
            <w:vAlign w:val="bottom"/>
          </w:tcPr>
          <w:p w:rsidR="00F8755E" w:rsidRPr="00723A2C" w:rsidRDefault="00F8755E" w:rsidP="003204E2">
            <w:pPr>
              <w:spacing w:before="0" w:after="0" w:line="240" w:lineRule="auto"/>
              <w:rPr>
                <w:sz w:val="14"/>
                <w:szCs w:val="14"/>
              </w:rPr>
            </w:pPr>
            <w:r w:rsidRPr="00723A2C">
              <w:rPr>
                <w:sz w:val="14"/>
                <w:szCs w:val="14"/>
              </w:rPr>
              <w:t>Στόχος</w:t>
            </w:r>
          </w:p>
        </w:tc>
        <w:tc>
          <w:tcPr>
            <w:tcW w:w="77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64"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368"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94" w:type="dxa"/>
            <w:tcBorders>
              <w:top w:val="nil"/>
              <w:left w:val="nil"/>
              <w:bottom w:val="single" w:sz="4" w:space="0" w:color="auto"/>
              <w:right w:val="single" w:sz="8" w:space="0" w:color="auto"/>
            </w:tcBorders>
            <w:vAlign w:val="center"/>
          </w:tcPr>
          <w:p w:rsidR="00F8755E" w:rsidRPr="00723A2C" w:rsidRDefault="00F8755E" w:rsidP="003204E2">
            <w:pPr>
              <w:spacing w:before="0" w:after="0" w:line="240" w:lineRule="auto"/>
              <w:jc w:val="center"/>
              <w:rPr>
                <w:sz w:val="14"/>
                <w:szCs w:val="14"/>
              </w:rPr>
            </w:pPr>
            <w:r w:rsidRPr="00723A2C">
              <w:rPr>
                <w:rFonts w:cs="Arial"/>
                <w:sz w:val="14"/>
                <w:szCs w:val="14"/>
              </w:rPr>
              <w:t xml:space="preserve">200 </w:t>
            </w:r>
            <w:r w:rsidRPr="00723A2C">
              <w:rPr>
                <w:rFonts w:cs="Arial"/>
                <w:sz w:val="14"/>
                <w:szCs w:val="14"/>
                <w:vertAlign w:val="superscript"/>
              </w:rPr>
              <w:t>(1), (2)</w:t>
            </w:r>
          </w:p>
        </w:tc>
      </w:tr>
      <w:tr w:rsidR="00F8755E" w:rsidRPr="00723A2C" w:rsidTr="003204E2">
        <w:trPr>
          <w:trHeight w:val="270"/>
        </w:trPr>
        <w:tc>
          <w:tcPr>
            <w:tcW w:w="1524" w:type="dxa"/>
            <w:vMerge/>
            <w:tcBorders>
              <w:top w:val="nil"/>
              <w:left w:val="single" w:sz="8" w:space="0" w:color="auto"/>
              <w:bottom w:val="single" w:sz="4" w:space="0" w:color="000000"/>
              <w:right w:val="single" w:sz="4" w:space="0" w:color="auto"/>
            </w:tcBorders>
            <w:vAlign w:val="center"/>
          </w:tcPr>
          <w:p w:rsidR="00F8755E" w:rsidRPr="00723A2C" w:rsidRDefault="00F8755E" w:rsidP="003204E2">
            <w:pPr>
              <w:spacing w:before="0" w:after="0" w:line="240" w:lineRule="auto"/>
              <w:rPr>
                <w:sz w:val="14"/>
                <w:szCs w:val="14"/>
              </w:rPr>
            </w:pPr>
          </w:p>
        </w:tc>
        <w:tc>
          <w:tcPr>
            <w:tcW w:w="848" w:type="dxa"/>
            <w:tcBorders>
              <w:top w:val="nil"/>
              <w:left w:val="nil"/>
              <w:bottom w:val="single" w:sz="4" w:space="0" w:color="auto"/>
              <w:right w:val="single" w:sz="4" w:space="0" w:color="auto"/>
            </w:tcBorders>
            <w:vAlign w:val="bottom"/>
          </w:tcPr>
          <w:p w:rsidR="00F8755E" w:rsidRPr="00723A2C" w:rsidRDefault="00F8755E" w:rsidP="003204E2">
            <w:pPr>
              <w:spacing w:before="0" w:after="0" w:line="240" w:lineRule="auto"/>
              <w:rPr>
                <w:sz w:val="14"/>
                <w:szCs w:val="14"/>
              </w:rPr>
            </w:pPr>
            <w:r w:rsidRPr="00723A2C">
              <w:rPr>
                <w:sz w:val="14"/>
                <w:szCs w:val="14"/>
              </w:rPr>
              <w:t>Αφετηρία</w:t>
            </w:r>
          </w:p>
        </w:tc>
        <w:tc>
          <w:tcPr>
            <w:tcW w:w="77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lang w:val="en-US"/>
              </w:rPr>
              <w:t>415</w:t>
            </w: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64"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368"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94" w:type="dxa"/>
            <w:tcBorders>
              <w:top w:val="nil"/>
              <w:left w:val="nil"/>
              <w:bottom w:val="single" w:sz="4" w:space="0" w:color="auto"/>
              <w:right w:val="single" w:sz="8" w:space="0" w:color="auto"/>
            </w:tcBorders>
            <w:vAlign w:val="center"/>
          </w:tcPr>
          <w:p w:rsidR="00F8755E" w:rsidRPr="00723A2C" w:rsidRDefault="00F8755E" w:rsidP="003204E2">
            <w:pPr>
              <w:spacing w:before="0" w:after="0" w:line="240" w:lineRule="auto"/>
              <w:jc w:val="center"/>
              <w:rPr>
                <w:sz w:val="14"/>
                <w:szCs w:val="14"/>
              </w:rPr>
            </w:pPr>
          </w:p>
        </w:tc>
      </w:tr>
      <w:tr w:rsidR="00F8755E" w:rsidRPr="00723A2C" w:rsidTr="003204E2">
        <w:trPr>
          <w:trHeight w:val="279"/>
        </w:trPr>
        <w:tc>
          <w:tcPr>
            <w:tcW w:w="1524" w:type="dxa"/>
            <w:vMerge w:val="restart"/>
            <w:tcBorders>
              <w:top w:val="nil"/>
              <w:left w:val="single" w:sz="8" w:space="0" w:color="auto"/>
              <w:bottom w:val="single" w:sz="4" w:space="0" w:color="000000"/>
              <w:right w:val="single" w:sz="4" w:space="0" w:color="auto"/>
            </w:tcBorders>
            <w:vAlign w:val="center"/>
          </w:tcPr>
          <w:p w:rsidR="00F8755E" w:rsidRPr="00723A2C" w:rsidRDefault="00F8755E" w:rsidP="003204E2">
            <w:pPr>
              <w:spacing w:before="0" w:after="0" w:line="240" w:lineRule="auto"/>
              <w:rPr>
                <w:sz w:val="14"/>
                <w:szCs w:val="14"/>
              </w:rPr>
            </w:pPr>
            <w:r w:rsidRPr="00723A2C">
              <w:rPr>
                <w:rFonts w:cs="Arial"/>
                <w:sz w:val="14"/>
                <w:szCs w:val="14"/>
              </w:rPr>
              <w:t>Αριθμός συστημάτων συσσώρευσης και μεταφοράς πιστωτικών μονάδων</w:t>
            </w:r>
          </w:p>
        </w:tc>
        <w:tc>
          <w:tcPr>
            <w:tcW w:w="848" w:type="dxa"/>
            <w:tcBorders>
              <w:top w:val="nil"/>
              <w:left w:val="nil"/>
              <w:bottom w:val="single" w:sz="4" w:space="0" w:color="auto"/>
              <w:right w:val="single" w:sz="4" w:space="0" w:color="auto"/>
            </w:tcBorders>
            <w:vAlign w:val="bottom"/>
          </w:tcPr>
          <w:p w:rsidR="00F8755E" w:rsidRPr="00723A2C" w:rsidRDefault="00F8755E" w:rsidP="003204E2">
            <w:pPr>
              <w:spacing w:before="0" w:after="0" w:line="240" w:lineRule="auto"/>
              <w:rPr>
                <w:sz w:val="14"/>
                <w:szCs w:val="14"/>
              </w:rPr>
            </w:pPr>
            <w:r w:rsidRPr="00723A2C">
              <w:rPr>
                <w:sz w:val="14"/>
                <w:szCs w:val="14"/>
              </w:rPr>
              <w:t>Ολοκλήρωση</w:t>
            </w:r>
          </w:p>
        </w:tc>
        <w:tc>
          <w:tcPr>
            <w:tcW w:w="77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rPr>
              <w:t>0</w:t>
            </w: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lang w:val="en-US"/>
              </w:rPr>
              <w:t>0</w:t>
            </w:r>
          </w:p>
        </w:tc>
        <w:tc>
          <w:tcPr>
            <w:tcW w:w="693"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rPr>
              <w:t>0</w:t>
            </w: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rPr>
              <w:t>0</w:t>
            </w:r>
          </w:p>
        </w:tc>
        <w:tc>
          <w:tcPr>
            <w:tcW w:w="664"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Pr>
                <w:sz w:val="14"/>
                <w:szCs w:val="14"/>
              </w:rPr>
              <w:t>0</w:t>
            </w: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Pr>
                <w:sz w:val="14"/>
                <w:szCs w:val="14"/>
              </w:rPr>
              <w:t>0</w:t>
            </w: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Pr>
                <w:sz w:val="14"/>
                <w:szCs w:val="14"/>
              </w:rPr>
              <w:t>0</w:t>
            </w:r>
          </w:p>
        </w:tc>
        <w:tc>
          <w:tcPr>
            <w:tcW w:w="368"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94" w:type="dxa"/>
            <w:tcBorders>
              <w:top w:val="nil"/>
              <w:left w:val="nil"/>
              <w:bottom w:val="single" w:sz="4" w:space="0" w:color="auto"/>
              <w:right w:val="single" w:sz="8" w:space="0" w:color="auto"/>
            </w:tcBorders>
            <w:vAlign w:val="center"/>
          </w:tcPr>
          <w:p w:rsidR="00F8755E" w:rsidRPr="00723A2C" w:rsidRDefault="00F8755E" w:rsidP="003204E2">
            <w:pPr>
              <w:spacing w:before="0" w:after="0" w:line="240" w:lineRule="auto"/>
              <w:jc w:val="center"/>
              <w:rPr>
                <w:sz w:val="14"/>
                <w:szCs w:val="14"/>
              </w:rPr>
            </w:pPr>
          </w:p>
        </w:tc>
      </w:tr>
      <w:tr w:rsidR="00F8755E" w:rsidRPr="00723A2C" w:rsidTr="003204E2">
        <w:trPr>
          <w:trHeight w:val="270"/>
        </w:trPr>
        <w:tc>
          <w:tcPr>
            <w:tcW w:w="1524" w:type="dxa"/>
            <w:vMerge/>
            <w:tcBorders>
              <w:top w:val="nil"/>
              <w:left w:val="single" w:sz="8" w:space="0" w:color="auto"/>
              <w:bottom w:val="single" w:sz="4" w:space="0" w:color="000000"/>
              <w:right w:val="single" w:sz="4" w:space="0" w:color="auto"/>
            </w:tcBorders>
            <w:vAlign w:val="center"/>
          </w:tcPr>
          <w:p w:rsidR="00F8755E" w:rsidRPr="00723A2C" w:rsidRDefault="00F8755E" w:rsidP="003204E2">
            <w:pPr>
              <w:spacing w:before="0" w:after="0" w:line="240" w:lineRule="auto"/>
              <w:rPr>
                <w:sz w:val="14"/>
                <w:szCs w:val="14"/>
              </w:rPr>
            </w:pPr>
          </w:p>
        </w:tc>
        <w:tc>
          <w:tcPr>
            <w:tcW w:w="848" w:type="dxa"/>
            <w:tcBorders>
              <w:top w:val="nil"/>
              <w:left w:val="nil"/>
              <w:bottom w:val="single" w:sz="4" w:space="0" w:color="auto"/>
              <w:right w:val="single" w:sz="4" w:space="0" w:color="auto"/>
            </w:tcBorders>
            <w:vAlign w:val="bottom"/>
          </w:tcPr>
          <w:p w:rsidR="00F8755E" w:rsidRPr="00723A2C" w:rsidRDefault="00F8755E" w:rsidP="003204E2">
            <w:pPr>
              <w:spacing w:before="0" w:after="0" w:line="240" w:lineRule="auto"/>
              <w:rPr>
                <w:sz w:val="14"/>
                <w:szCs w:val="14"/>
              </w:rPr>
            </w:pPr>
            <w:r w:rsidRPr="00723A2C">
              <w:rPr>
                <w:sz w:val="14"/>
                <w:szCs w:val="14"/>
              </w:rPr>
              <w:t>Στόχος</w:t>
            </w:r>
          </w:p>
        </w:tc>
        <w:tc>
          <w:tcPr>
            <w:tcW w:w="77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64"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368"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94" w:type="dxa"/>
            <w:tcBorders>
              <w:top w:val="nil"/>
              <w:left w:val="nil"/>
              <w:bottom w:val="single" w:sz="4" w:space="0" w:color="auto"/>
              <w:right w:val="single" w:sz="8" w:space="0" w:color="auto"/>
            </w:tcBorders>
            <w:vAlign w:val="center"/>
          </w:tcPr>
          <w:p w:rsidR="00F8755E" w:rsidRPr="00723A2C" w:rsidRDefault="00F8755E" w:rsidP="003204E2">
            <w:pPr>
              <w:spacing w:before="0" w:after="0" w:line="240" w:lineRule="auto"/>
              <w:jc w:val="center"/>
              <w:rPr>
                <w:sz w:val="14"/>
                <w:szCs w:val="14"/>
              </w:rPr>
            </w:pPr>
            <w:r w:rsidRPr="00723A2C">
              <w:rPr>
                <w:rFonts w:cs="Arial"/>
                <w:sz w:val="14"/>
                <w:szCs w:val="14"/>
              </w:rPr>
              <w:t>18</w:t>
            </w:r>
          </w:p>
        </w:tc>
      </w:tr>
      <w:tr w:rsidR="00F8755E" w:rsidRPr="00723A2C" w:rsidTr="003204E2">
        <w:trPr>
          <w:trHeight w:val="270"/>
        </w:trPr>
        <w:tc>
          <w:tcPr>
            <w:tcW w:w="1524" w:type="dxa"/>
            <w:vMerge/>
            <w:tcBorders>
              <w:top w:val="nil"/>
              <w:left w:val="single" w:sz="8" w:space="0" w:color="auto"/>
              <w:bottom w:val="single" w:sz="4" w:space="0" w:color="000000"/>
              <w:right w:val="single" w:sz="4" w:space="0" w:color="auto"/>
            </w:tcBorders>
            <w:vAlign w:val="center"/>
          </w:tcPr>
          <w:p w:rsidR="00F8755E" w:rsidRPr="00723A2C" w:rsidRDefault="00F8755E" w:rsidP="003204E2">
            <w:pPr>
              <w:spacing w:before="0" w:after="0" w:line="240" w:lineRule="auto"/>
              <w:rPr>
                <w:sz w:val="14"/>
                <w:szCs w:val="14"/>
              </w:rPr>
            </w:pPr>
          </w:p>
        </w:tc>
        <w:tc>
          <w:tcPr>
            <w:tcW w:w="848" w:type="dxa"/>
            <w:tcBorders>
              <w:top w:val="nil"/>
              <w:left w:val="nil"/>
              <w:bottom w:val="single" w:sz="4" w:space="0" w:color="auto"/>
              <w:right w:val="single" w:sz="4" w:space="0" w:color="auto"/>
            </w:tcBorders>
            <w:vAlign w:val="bottom"/>
          </w:tcPr>
          <w:p w:rsidR="00F8755E" w:rsidRPr="00723A2C" w:rsidRDefault="00F8755E" w:rsidP="003204E2">
            <w:pPr>
              <w:spacing w:before="0" w:after="0" w:line="240" w:lineRule="auto"/>
              <w:rPr>
                <w:sz w:val="14"/>
                <w:szCs w:val="14"/>
              </w:rPr>
            </w:pPr>
            <w:r w:rsidRPr="00723A2C">
              <w:rPr>
                <w:sz w:val="14"/>
                <w:szCs w:val="14"/>
              </w:rPr>
              <w:t>Αφετηρία</w:t>
            </w:r>
          </w:p>
        </w:tc>
        <w:tc>
          <w:tcPr>
            <w:tcW w:w="77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rPr>
              <w:t>0</w:t>
            </w: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64"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368"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94" w:type="dxa"/>
            <w:tcBorders>
              <w:top w:val="nil"/>
              <w:left w:val="nil"/>
              <w:bottom w:val="single" w:sz="4" w:space="0" w:color="auto"/>
              <w:right w:val="single" w:sz="8" w:space="0" w:color="auto"/>
            </w:tcBorders>
            <w:vAlign w:val="center"/>
          </w:tcPr>
          <w:p w:rsidR="00F8755E" w:rsidRPr="00723A2C" w:rsidRDefault="00F8755E" w:rsidP="003204E2">
            <w:pPr>
              <w:spacing w:before="0" w:after="0" w:line="240" w:lineRule="auto"/>
              <w:jc w:val="center"/>
              <w:rPr>
                <w:sz w:val="14"/>
                <w:szCs w:val="14"/>
              </w:rPr>
            </w:pPr>
          </w:p>
        </w:tc>
      </w:tr>
      <w:tr w:rsidR="00F8755E" w:rsidRPr="00723A2C" w:rsidTr="003204E2">
        <w:trPr>
          <w:trHeight w:val="270"/>
        </w:trPr>
        <w:tc>
          <w:tcPr>
            <w:tcW w:w="1524" w:type="dxa"/>
            <w:vMerge w:val="restart"/>
            <w:tcBorders>
              <w:top w:val="nil"/>
              <w:left w:val="single" w:sz="8" w:space="0" w:color="auto"/>
              <w:bottom w:val="single" w:sz="4" w:space="0" w:color="000000"/>
              <w:right w:val="single" w:sz="4" w:space="0" w:color="auto"/>
            </w:tcBorders>
            <w:vAlign w:val="center"/>
          </w:tcPr>
          <w:p w:rsidR="00F8755E" w:rsidRPr="00723A2C" w:rsidRDefault="00F8755E" w:rsidP="003204E2">
            <w:pPr>
              <w:spacing w:before="0" w:after="0" w:line="240" w:lineRule="auto"/>
              <w:rPr>
                <w:sz w:val="14"/>
                <w:szCs w:val="14"/>
              </w:rPr>
            </w:pPr>
            <w:r w:rsidRPr="00723A2C">
              <w:rPr>
                <w:rFonts w:cs="Arial"/>
                <w:sz w:val="14"/>
                <w:szCs w:val="14"/>
              </w:rPr>
              <w:t xml:space="preserve">Αριθμός ιδρυμάτων ανωτάτης εκπαίδευσης στα οποία εφαρμόζονται διαδικασίες αξιολόγησης </w:t>
            </w:r>
          </w:p>
        </w:tc>
        <w:tc>
          <w:tcPr>
            <w:tcW w:w="848" w:type="dxa"/>
            <w:tcBorders>
              <w:top w:val="nil"/>
              <w:left w:val="nil"/>
              <w:bottom w:val="single" w:sz="4" w:space="0" w:color="auto"/>
              <w:right w:val="single" w:sz="4" w:space="0" w:color="auto"/>
            </w:tcBorders>
            <w:vAlign w:val="bottom"/>
          </w:tcPr>
          <w:p w:rsidR="00F8755E" w:rsidRPr="00723A2C" w:rsidRDefault="00F8755E" w:rsidP="003204E2">
            <w:pPr>
              <w:spacing w:before="0" w:after="0" w:line="240" w:lineRule="auto"/>
              <w:rPr>
                <w:sz w:val="14"/>
                <w:szCs w:val="14"/>
              </w:rPr>
            </w:pPr>
            <w:r w:rsidRPr="00723A2C">
              <w:rPr>
                <w:sz w:val="14"/>
                <w:szCs w:val="14"/>
              </w:rPr>
              <w:t>Ολοκλήρωση</w:t>
            </w:r>
          </w:p>
        </w:tc>
        <w:tc>
          <w:tcPr>
            <w:tcW w:w="77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rPr>
              <w:t>0</w:t>
            </w: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lang w:val="en-US"/>
              </w:rPr>
              <w:t>0</w:t>
            </w:r>
          </w:p>
        </w:tc>
        <w:tc>
          <w:tcPr>
            <w:tcW w:w="693"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rPr>
              <w:t>0</w:t>
            </w: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rPr>
              <w:t>8</w:t>
            </w:r>
          </w:p>
        </w:tc>
        <w:tc>
          <w:tcPr>
            <w:tcW w:w="664"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Pr>
                <w:sz w:val="14"/>
                <w:szCs w:val="14"/>
              </w:rPr>
              <w:t>18</w:t>
            </w: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Pr>
                <w:sz w:val="14"/>
                <w:szCs w:val="14"/>
              </w:rPr>
              <w:t>18</w:t>
            </w: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Pr>
                <w:sz w:val="14"/>
                <w:szCs w:val="14"/>
              </w:rPr>
              <w:t>16</w:t>
            </w:r>
            <w:r>
              <w:rPr>
                <w:rStyle w:val="FootnoteReference"/>
                <w:szCs w:val="14"/>
              </w:rPr>
              <w:footnoteReference w:id="6"/>
            </w:r>
          </w:p>
        </w:tc>
        <w:tc>
          <w:tcPr>
            <w:tcW w:w="368"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94" w:type="dxa"/>
            <w:tcBorders>
              <w:top w:val="nil"/>
              <w:left w:val="nil"/>
              <w:bottom w:val="single" w:sz="4" w:space="0" w:color="auto"/>
              <w:right w:val="single" w:sz="8" w:space="0" w:color="auto"/>
            </w:tcBorders>
            <w:vAlign w:val="center"/>
          </w:tcPr>
          <w:p w:rsidR="00F8755E" w:rsidRPr="00723A2C" w:rsidRDefault="00F8755E" w:rsidP="003204E2">
            <w:pPr>
              <w:spacing w:before="0" w:after="0" w:line="240" w:lineRule="auto"/>
              <w:jc w:val="center"/>
              <w:rPr>
                <w:sz w:val="14"/>
                <w:szCs w:val="14"/>
              </w:rPr>
            </w:pPr>
          </w:p>
        </w:tc>
      </w:tr>
      <w:tr w:rsidR="00F8755E" w:rsidRPr="00723A2C" w:rsidTr="003204E2">
        <w:trPr>
          <w:trHeight w:val="270"/>
        </w:trPr>
        <w:tc>
          <w:tcPr>
            <w:tcW w:w="1524" w:type="dxa"/>
            <w:vMerge/>
            <w:tcBorders>
              <w:top w:val="nil"/>
              <w:left w:val="single" w:sz="8" w:space="0" w:color="auto"/>
              <w:bottom w:val="single" w:sz="4" w:space="0" w:color="000000"/>
              <w:right w:val="single" w:sz="4" w:space="0" w:color="auto"/>
            </w:tcBorders>
            <w:vAlign w:val="center"/>
          </w:tcPr>
          <w:p w:rsidR="00F8755E" w:rsidRPr="00723A2C" w:rsidRDefault="00F8755E" w:rsidP="003204E2">
            <w:pPr>
              <w:spacing w:before="0" w:after="0" w:line="240" w:lineRule="auto"/>
              <w:rPr>
                <w:sz w:val="14"/>
                <w:szCs w:val="14"/>
              </w:rPr>
            </w:pPr>
          </w:p>
        </w:tc>
        <w:tc>
          <w:tcPr>
            <w:tcW w:w="848" w:type="dxa"/>
            <w:tcBorders>
              <w:top w:val="nil"/>
              <w:left w:val="nil"/>
              <w:bottom w:val="single" w:sz="4" w:space="0" w:color="auto"/>
              <w:right w:val="single" w:sz="4" w:space="0" w:color="auto"/>
            </w:tcBorders>
            <w:vAlign w:val="bottom"/>
          </w:tcPr>
          <w:p w:rsidR="00F8755E" w:rsidRPr="00723A2C" w:rsidRDefault="00F8755E" w:rsidP="003204E2">
            <w:pPr>
              <w:spacing w:before="0" w:after="0" w:line="240" w:lineRule="auto"/>
              <w:rPr>
                <w:sz w:val="14"/>
                <w:szCs w:val="14"/>
              </w:rPr>
            </w:pPr>
            <w:r w:rsidRPr="00723A2C">
              <w:rPr>
                <w:sz w:val="14"/>
                <w:szCs w:val="14"/>
              </w:rPr>
              <w:t>Στόχος</w:t>
            </w:r>
          </w:p>
        </w:tc>
        <w:tc>
          <w:tcPr>
            <w:tcW w:w="77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64"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368"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94" w:type="dxa"/>
            <w:tcBorders>
              <w:top w:val="nil"/>
              <w:left w:val="nil"/>
              <w:bottom w:val="single" w:sz="4" w:space="0" w:color="auto"/>
              <w:right w:val="single" w:sz="8" w:space="0" w:color="auto"/>
            </w:tcBorders>
            <w:vAlign w:val="center"/>
          </w:tcPr>
          <w:p w:rsidR="00F8755E" w:rsidRPr="00723A2C" w:rsidRDefault="00F8755E" w:rsidP="003204E2">
            <w:pPr>
              <w:spacing w:before="0" w:after="0" w:line="240" w:lineRule="auto"/>
              <w:jc w:val="center"/>
              <w:rPr>
                <w:sz w:val="14"/>
                <w:szCs w:val="14"/>
              </w:rPr>
            </w:pPr>
            <w:r w:rsidRPr="00723A2C">
              <w:rPr>
                <w:rFonts w:cs="Arial"/>
                <w:sz w:val="14"/>
                <w:szCs w:val="14"/>
              </w:rPr>
              <w:t>18</w:t>
            </w:r>
          </w:p>
        </w:tc>
      </w:tr>
      <w:tr w:rsidR="00F8755E" w:rsidRPr="00723A2C" w:rsidTr="003204E2">
        <w:trPr>
          <w:trHeight w:val="270"/>
        </w:trPr>
        <w:tc>
          <w:tcPr>
            <w:tcW w:w="1524" w:type="dxa"/>
            <w:vMerge/>
            <w:tcBorders>
              <w:top w:val="nil"/>
              <w:left w:val="single" w:sz="8" w:space="0" w:color="auto"/>
              <w:bottom w:val="single" w:sz="4" w:space="0" w:color="000000"/>
              <w:right w:val="single" w:sz="4" w:space="0" w:color="auto"/>
            </w:tcBorders>
            <w:vAlign w:val="center"/>
          </w:tcPr>
          <w:p w:rsidR="00F8755E" w:rsidRPr="00723A2C" w:rsidRDefault="00F8755E" w:rsidP="003204E2">
            <w:pPr>
              <w:spacing w:before="0" w:after="0" w:line="240" w:lineRule="auto"/>
              <w:rPr>
                <w:sz w:val="14"/>
                <w:szCs w:val="14"/>
              </w:rPr>
            </w:pPr>
          </w:p>
        </w:tc>
        <w:tc>
          <w:tcPr>
            <w:tcW w:w="848" w:type="dxa"/>
            <w:tcBorders>
              <w:top w:val="nil"/>
              <w:left w:val="nil"/>
              <w:bottom w:val="single" w:sz="4" w:space="0" w:color="auto"/>
              <w:right w:val="single" w:sz="4" w:space="0" w:color="auto"/>
            </w:tcBorders>
            <w:vAlign w:val="bottom"/>
          </w:tcPr>
          <w:p w:rsidR="00F8755E" w:rsidRPr="00723A2C" w:rsidRDefault="00F8755E" w:rsidP="003204E2">
            <w:pPr>
              <w:spacing w:before="0" w:after="0" w:line="240" w:lineRule="auto"/>
              <w:rPr>
                <w:sz w:val="14"/>
                <w:szCs w:val="14"/>
              </w:rPr>
            </w:pPr>
            <w:r w:rsidRPr="00723A2C">
              <w:rPr>
                <w:sz w:val="14"/>
                <w:szCs w:val="14"/>
              </w:rPr>
              <w:t>Αφετηρία</w:t>
            </w:r>
          </w:p>
        </w:tc>
        <w:tc>
          <w:tcPr>
            <w:tcW w:w="77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rPr>
              <w:t>0</w:t>
            </w: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64"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368"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94" w:type="dxa"/>
            <w:tcBorders>
              <w:top w:val="nil"/>
              <w:left w:val="nil"/>
              <w:bottom w:val="single" w:sz="4" w:space="0" w:color="auto"/>
              <w:right w:val="single" w:sz="8" w:space="0" w:color="auto"/>
            </w:tcBorders>
            <w:vAlign w:val="center"/>
          </w:tcPr>
          <w:p w:rsidR="00F8755E" w:rsidRPr="00723A2C" w:rsidRDefault="00F8755E" w:rsidP="003204E2">
            <w:pPr>
              <w:spacing w:before="0" w:after="0" w:line="240" w:lineRule="auto"/>
              <w:jc w:val="center"/>
              <w:rPr>
                <w:sz w:val="14"/>
                <w:szCs w:val="14"/>
              </w:rPr>
            </w:pPr>
          </w:p>
        </w:tc>
      </w:tr>
      <w:tr w:rsidR="00F8755E" w:rsidRPr="00723A2C" w:rsidTr="003204E2">
        <w:trPr>
          <w:trHeight w:val="270"/>
        </w:trPr>
        <w:tc>
          <w:tcPr>
            <w:tcW w:w="1524" w:type="dxa"/>
            <w:vMerge w:val="restart"/>
            <w:tcBorders>
              <w:top w:val="nil"/>
              <w:left w:val="single" w:sz="8" w:space="0" w:color="auto"/>
              <w:bottom w:val="single" w:sz="4" w:space="0" w:color="000000"/>
              <w:right w:val="single" w:sz="4" w:space="0" w:color="auto"/>
            </w:tcBorders>
            <w:vAlign w:val="center"/>
          </w:tcPr>
          <w:p w:rsidR="00F8755E" w:rsidRPr="00723A2C" w:rsidRDefault="00F8755E" w:rsidP="003204E2">
            <w:pPr>
              <w:spacing w:before="0" w:after="0" w:line="240" w:lineRule="auto"/>
              <w:rPr>
                <w:sz w:val="14"/>
                <w:szCs w:val="14"/>
              </w:rPr>
            </w:pPr>
            <w:r w:rsidRPr="00723A2C">
              <w:rPr>
                <w:rFonts w:cs="Arial"/>
                <w:sz w:val="14"/>
                <w:szCs w:val="14"/>
              </w:rPr>
              <w:t xml:space="preserve">Αριθμός προγραμμάτων εξ αποστάσεως εκπαίδευσης </w:t>
            </w:r>
          </w:p>
        </w:tc>
        <w:tc>
          <w:tcPr>
            <w:tcW w:w="848" w:type="dxa"/>
            <w:tcBorders>
              <w:top w:val="nil"/>
              <w:left w:val="nil"/>
              <w:bottom w:val="single" w:sz="4" w:space="0" w:color="auto"/>
              <w:right w:val="single" w:sz="4" w:space="0" w:color="auto"/>
            </w:tcBorders>
            <w:vAlign w:val="bottom"/>
          </w:tcPr>
          <w:p w:rsidR="00F8755E" w:rsidRPr="00723A2C" w:rsidRDefault="00F8755E" w:rsidP="003204E2">
            <w:pPr>
              <w:spacing w:before="0" w:after="0" w:line="240" w:lineRule="auto"/>
              <w:rPr>
                <w:sz w:val="14"/>
                <w:szCs w:val="14"/>
              </w:rPr>
            </w:pPr>
            <w:r w:rsidRPr="00723A2C">
              <w:rPr>
                <w:sz w:val="14"/>
                <w:szCs w:val="14"/>
              </w:rPr>
              <w:t>Ολοκλήρωση</w:t>
            </w:r>
          </w:p>
        </w:tc>
        <w:tc>
          <w:tcPr>
            <w:tcW w:w="77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rPr>
              <w:t>0</w:t>
            </w: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lang w:val="en-US"/>
              </w:rPr>
              <w:t>0</w:t>
            </w:r>
          </w:p>
        </w:tc>
        <w:tc>
          <w:tcPr>
            <w:tcW w:w="693"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rPr>
              <w:t>0</w:t>
            </w: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rPr>
              <w:t>0</w:t>
            </w:r>
          </w:p>
        </w:tc>
        <w:tc>
          <w:tcPr>
            <w:tcW w:w="664"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Pr>
                <w:sz w:val="14"/>
                <w:szCs w:val="14"/>
              </w:rPr>
              <w:t>2</w:t>
            </w: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Pr>
                <w:sz w:val="14"/>
                <w:szCs w:val="14"/>
              </w:rPr>
              <w:t>26</w:t>
            </w: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Pr>
                <w:sz w:val="14"/>
                <w:szCs w:val="14"/>
              </w:rPr>
              <w:t>26</w:t>
            </w:r>
          </w:p>
        </w:tc>
        <w:tc>
          <w:tcPr>
            <w:tcW w:w="368"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94" w:type="dxa"/>
            <w:tcBorders>
              <w:top w:val="nil"/>
              <w:left w:val="nil"/>
              <w:bottom w:val="single" w:sz="4" w:space="0" w:color="auto"/>
              <w:right w:val="single" w:sz="8" w:space="0" w:color="auto"/>
            </w:tcBorders>
            <w:vAlign w:val="center"/>
          </w:tcPr>
          <w:p w:rsidR="00F8755E" w:rsidRPr="00723A2C" w:rsidRDefault="00F8755E" w:rsidP="003204E2">
            <w:pPr>
              <w:spacing w:before="0" w:after="0" w:line="240" w:lineRule="auto"/>
              <w:jc w:val="center"/>
              <w:rPr>
                <w:sz w:val="14"/>
                <w:szCs w:val="14"/>
              </w:rPr>
            </w:pPr>
          </w:p>
        </w:tc>
      </w:tr>
      <w:tr w:rsidR="00F8755E" w:rsidRPr="00723A2C" w:rsidTr="003204E2">
        <w:trPr>
          <w:trHeight w:val="270"/>
        </w:trPr>
        <w:tc>
          <w:tcPr>
            <w:tcW w:w="1524" w:type="dxa"/>
            <w:vMerge/>
            <w:tcBorders>
              <w:top w:val="nil"/>
              <w:left w:val="single" w:sz="8" w:space="0" w:color="auto"/>
              <w:bottom w:val="single" w:sz="4" w:space="0" w:color="000000"/>
              <w:right w:val="single" w:sz="4" w:space="0" w:color="auto"/>
            </w:tcBorders>
            <w:vAlign w:val="center"/>
          </w:tcPr>
          <w:p w:rsidR="00F8755E" w:rsidRPr="00723A2C" w:rsidRDefault="00F8755E" w:rsidP="003204E2">
            <w:pPr>
              <w:spacing w:before="0" w:after="0" w:line="240" w:lineRule="auto"/>
              <w:rPr>
                <w:sz w:val="14"/>
                <w:szCs w:val="14"/>
              </w:rPr>
            </w:pPr>
          </w:p>
        </w:tc>
        <w:tc>
          <w:tcPr>
            <w:tcW w:w="848" w:type="dxa"/>
            <w:tcBorders>
              <w:top w:val="nil"/>
              <w:left w:val="nil"/>
              <w:bottom w:val="single" w:sz="4" w:space="0" w:color="auto"/>
              <w:right w:val="single" w:sz="4" w:space="0" w:color="auto"/>
            </w:tcBorders>
            <w:vAlign w:val="bottom"/>
          </w:tcPr>
          <w:p w:rsidR="00F8755E" w:rsidRPr="00723A2C" w:rsidRDefault="00F8755E" w:rsidP="003204E2">
            <w:pPr>
              <w:spacing w:before="0" w:after="0" w:line="240" w:lineRule="auto"/>
              <w:rPr>
                <w:sz w:val="14"/>
                <w:szCs w:val="14"/>
              </w:rPr>
            </w:pPr>
            <w:r w:rsidRPr="00723A2C">
              <w:rPr>
                <w:sz w:val="14"/>
                <w:szCs w:val="14"/>
              </w:rPr>
              <w:t>Στόχος</w:t>
            </w:r>
          </w:p>
        </w:tc>
        <w:tc>
          <w:tcPr>
            <w:tcW w:w="77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64"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368"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94" w:type="dxa"/>
            <w:tcBorders>
              <w:top w:val="nil"/>
              <w:left w:val="nil"/>
              <w:bottom w:val="single" w:sz="4" w:space="0" w:color="auto"/>
              <w:right w:val="single" w:sz="8" w:space="0" w:color="auto"/>
            </w:tcBorders>
            <w:vAlign w:val="center"/>
          </w:tcPr>
          <w:p w:rsidR="00F8755E" w:rsidRPr="00723A2C" w:rsidRDefault="00F8755E" w:rsidP="003204E2">
            <w:pPr>
              <w:spacing w:before="0" w:after="0" w:line="240" w:lineRule="auto"/>
              <w:jc w:val="center"/>
              <w:rPr>
                <w:sz w:val="14"/>
                <w:szCs w:val="14"/>
              </w:rPr>
            </w:pPr>
            <w:r w:rsidRPr="00723A2C">
              <w:rPr>
                <w:rFonts w:cs="Arial"/>
                <w:sz w:val="14"/>
                <w:szCs w:val="14"/>
              </w:rPr>
              <w:t xml:space="preserve">13 </w:t>
            </w:r>
            <w:r w:rsidRPr="00723A2C">
              <w:rPr>
                <w:rFonts w:cs="Arial"/>
                <w:sz w:val="14"/>
                <w:szCs w:val="14"/>
                <w:vertAlign w:val="superscript"/>
              </w:rPr>
              <w:t>(1)</w:t>
            </w:r>
          </w:p>
        </w:tc>
      </w:tr>
      <w:tr w:rsidR="00F8755E" w:rsidRPr="00723A2C" w:rsidTr="003204E2">
        <w:trPr>
          <w:trHeight w:val="270"/>
        </w:trPr>
        <w:tc>
          <w:tcPr>
            <w:tcW w:w="1524" w:type="dxa"/>
            <w:vMerge/>
            <w:tcBorders>
              <w:top w:val="nil"/>
              <w:left w:val="single" w:sz="8" w:space="0" w:color="auto"/>
              <w:bottom w:val="single" w:sz="4" w:space="0" w:color="000000"/>
              <w:right w:val="single" w:sz="4" w:space="0" w:color="auto"/>
            </w:tcBorders>
            <w:vAlign w:val="center"/>
          </w:tcPr>
          <w:p w:rsidR="00F8755E" w:rsidRPr="00723A2C" w:rsidRDefault="00F8755E" w:rsidP="003204E2">
            <w:pPr>
              <w:spacing w:before="0" w:after="0" w:line="240" w:lineRule="auto"/>
              <w:rPr>
                <w:sz w:val="14"/>
                <w:szCs w:val="14"/>
              </w:rPr>
            </w:pPr>
          </w:p>
        </w:tc>
        <w:tc>
          <w:tcPr>
            <w:tcW w:w="848" w:type="dxa"/>
            <w:tcBorders>
              <w:top w:val="nil"/>
              <w:left w:val="nil"/>
              <w:bottom w:val="single" w:sz="4" w:space="0" w:color="auto"/>
              <w:right w:val="single" w:sz="4" w:space="0" w:color="auto"/>
            </w:tcBorders>
            <w:vAlign w:val="bottom"/>
          </w:tcPr>
          <w:p w:rsidR="00F8755E" w:rsidRPr="00723A2C" w:rsidRDefault="00F8755E" w:rsidP="003204E2">
            <w:pPr>
              <w:spacing w:before="0" w:after="0" w:line="240" w:lineRule="auto"/>
              <w:rPr>
                <w:sz w:val="14"/>
                <w:szCs w:val="14"/>
              </w:rPr>
            </w:pPr>
            <w:r w:rsidRPr="00723A2C">
              <w:rPr>
                <w:sz w:val="14"/>
                <w:szCs w:val="14"/>
              </w:rPr>
              <w:t>Αφετηρία</w:t>
            </w:r>
          </w:p>
        </w:tc>
        <w:tc>
          <w:tcPr>
            <w:tcW w:w="77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rPr>
              <w:t>0</w:t>
            </w: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64"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368"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94" w:type="dxa"/>
            <w:tcBorders>
              <w:top w:val="nil"/>
              <w:left w:val="nil"/>
              <w:bottom w:val="single" w:sz="4" w:space="0" w:color="auto"/>
              <w:right w:val="single" w:sz="8" w:space="0" w:color="auto"/>
            </w:tcBorders>
            <w:vAlign w:val="center"/>
          </w:tcPr>
          <w:p w:rsidR="00F8755E" w:rsidRPr="00723A2C" w:rsidRDefault="00F8755E" w:rsidP="003204E2">
            <w:pPr>
              <w:spacing w:before="0" w:after="0" w:line="240" w:lineRule="auto"/>
              <w:jc w:val="center"/>
              <w:rPr>
                <w:sz w:val="14"/>
                <w:szCs w:val="14"/>
              </w:rPr>
            </w:pPr>
          </w:p>
        </w:tc>
      </w:tr>
      <w:tr w:rsidR="00F8755E" w:rsidRPr="00723A2C" w:rsidTr="003204E2">
        <w:trPr>
          <w:trHeight w:val="510"/>
        </w:trPr>
        <w:tc>
          <w:tcPr>
            <w:tcW w:w="1524" w:type="dxa"/>
            <w:vMerge w:val="restart"/>
            <w:tcBorders>
              <w:top w:val="nil"/>
              <w:left w:val="single" w:sz="8" w:space="0" w:color="auto"/>
              <w:bottom w:val="single" w:sz="4" w:space="0" w:color="000000"/>
              <w:right w:val="single" w:sz="4" w:space="0" w:color="auto"/>
            </w:tcBorders>
            <w:vAlign w:val="center"/>
          </w:tcPr>
          <w:p w:rsidR="00F8755E" w:rsidRPr="00723A2C" w:rsidRDefault="00F8755E" w:rsidP="003204E2">
            <w:pPr>
              <w:spacing w:before="0" w:after="0" w:line="240" w:lineRule="auto"/>
              <w:rPr>
                <w:sz w:val="14"/>
                <w:szCs w:val="14"/>
              </w:rPr>
            </w:pPr>
            <w:r w:rsidRPr="00723A2C">
              <w:rPr>
                <w:rFonts w:cs="Arial"/>
                <w:sz w:val="14"/>
                <w:szCs w:val="14"/>
              </w:rPr>
              <w:t>Μέσος ετήσιος αριθμός μαθητών που συμμετέχουν σε προγράμματα ενισχυτικής διδασκαλίας και διαπολιτισμικής εκπαίδευσης</w:t>
            </w:r>
          </w:p>
        </w:tc>
        <w:tc>
          <w:tcPr>
            <w:tcW w:w="848" w:type="dxa"/>
            <w:tcBorders>
              <w:top w:val="nil"/>
              <w:left w:val="nil"/>
              <w:bottom w:val="single" w:sz="4" w:space="0" w:color="auto"/>
              <w:right w:val="single" w:sz="4" w:space="0" w:color="auto"/>
            </w:tcBorders>
            <w:vAlign w:val="bottom"/>
          </w:tcPr>
          <w:p w:rsidR="00F8755E" w:rsidRPr="00723A2C" w:rsidRDefault="00F8755E" w:rsidP="003204E2">
            <w:pPr>
              <w:spacing w:before="0" w:after="0" w:line="240" w:lineRule="auto"/>
              <w:rPr>
                <w:sz w:val="14"/>
                <w:szCs w:val="14"/>
              </w:rPr>
            </w:pPr>
            <w:r w:rsidRPr="00723A2C">
              <w:rPr>
                <w:sz w:val="14"/>
                <w:szCs w:val="14"/>
              </w:rPr>
              <w:t>Ολοκλήρωση</w:t>
            </w:r>
          </w:p>
        </w:tc>
        <w:tc>
          <w:tcPr>
            <w:tcW w:w="77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rPr>
              <w:t>0</w:t>
            </w: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lang w:val="en-US"/>
              </w:rPr>
              <w:t>0</w:t>
            </w:r>
          </w:p>
        </w:tc>
        <w:tc>
          <w:tcPr>
            <w:tcW w:w="693"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rPr>
              <w:t>0</w:t>
            </w: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rPr>
              <w:t>0</w:t>
            </w:r>
          </w:p>
        </w:tc>
        <w:tc>
          <w:tcPr>
            <w:tcW w:w="664"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Pr>
                <w:sz w:val="14"/>
                <w:szCs w:val="14"/>
              </w:rPr>
              <w:t>6.515</w:t>
            </w: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Pr>
                <w:sz w:val="14"/>
                <w:szCs w:val="14"/>
              </w:rPr>
              <w:t>16.161</w:t>
            </w:r>
          </w:p>
        </w:tc>
        <w:tc>
          <w:tcPr>
            <w:tcW w:w="709" w:type="dxa"/>
            <w:tcBorders>
              <w:top w:val="nil"/>
              <w:left w:val="nil"/>
              <w:bottom w:val="single" w:sz="4" w:space="0" w:color="auto"/>
              <w:right w:val="single" w:sz="4" w:space="0" w:color="auto"/>
            </w:tcBorders>
            <w:noWrap/>
            <w:vAlign w:val="center"/>
          </w:tcPr>
          <w:p w:rsidR="00F8755E" w:rsidRPr="0011759E" w:rsidRDefault="00F8755E" w:rsidP="003204E2">
            <w:pPr>
              <w:spacing w:before="0" w:after="0" w:line="240" w:lineRule="auto"/>
              <w:jc w:val="center"/>
              <w:rPr>
                <w:sz w:val="14"/>
                <w:szCs w:val="14"/>
                <w:lang w:val="en-US"/>
              </w:rPr>
            </w:pPr>
            <w:r>
              <w:rPr>
                <w:sz w:val="14"/>
                <w:szCs w:val="14"/>
                <w:lang w:val="en-US"/>
              </w:rPr>
              <w:t>24.805</w:t>
            </w:r>
          </w:p>
        </w:tc>
        <w:tc>
          <w:tcPr>
            <w:tcW w:w="368"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94" w:type="dxa"/>
            <w:tcBorders>
              <w:top w:val="nil"/>
              <w:left w:val="nil"/>
              <w:bottom w:val="single" w:sz="4" w:space="0" w:color="auto"/>
              <w:right w:val="single" w:sz="8" w:space="0" w:color="auto"/>
            </w:tcBorders>
            <w:vAlign w:val="center"/>
          </w:tcPr>
          <w:p w:rsidR="00F8755E" w:rsidRPr="00723A2C" w:rsidRDefault="00F8755E" w:rsidP="003204E2">
            <w:pPr>
              <w:spacing w:before="0" w:after="0" w:line="240" w:lineRule="auto"/>
              <w:jc w:val="center"/>
              <w:rPr>
                <w:sz w:val="14"/>
                <w:szCs w:val="14"/>
              </w:rPr>
            </w:pPr>
          </w:p>
        </w:tc>
      </w:tr>
      <w:tr w:rsidR="00F8755E" w:rsidRPr="00723A2C" w:rsidTr="003204E2">
        <w:trPr>
          <w:trHeight w:val="270"/>
        </w:trPr>
        <w:tc>
          <w:tcPr>
            <w:tcW w:w="1524" w:type="dxa"/>
            <w:vMerge/>
            <w:tcBorders>
              <w:top w:val="nil"/>
              <w:left w:val="single" w:sz="8" w:space="0" w:color="auto"/>
              <w:bottom w:val="single" w:sz="4" w:space="0" w:color="000000"/>
              <w:right w:val="single" w:sz="4" w:space="0" w:color="auto"/>
            </w:tcBorders>
            <w:vAlign w:val="center"/>
          </w:tcPr>
          <w:p w:rsidR="00F8755E" w:rsidRPr="00723A2C" w:rsidRDefault="00F8755E" w:rsidP="003204E2">
            <w:pPr>
              <w:spacing w:before="0" w:after="0" w:line="240" w:lineRule="auto"/>
              <w:rPr>
                <w:sz w:val="14"/>
                <w:szCs w:val="14"/>
              </w:rPr>
            </w:pPr>
          </w:p>
        </w:tc>
        <w:tc>
          <w:tcPr>
            <w:tcW w:w="848" w:type="dxa"/>
            <w:tcBorders>
              <w:top w:val="nil"/>
              <w:left w:val="nil"/>
              <w:bottom w:val="single" w:sz="4" w:space="0" w:color="auto"/>
              <w:right w:val="single" w:sz="4" w:space="0" w:color="auto"/>
            </w:tcBorders>
            <w:vAlign w:val="bottom"/>
          </w:tcPr>
          <w:p w:rsidR="00F8755E" w:rsidRPr="00723A2C" w:rsidRDefault="00F8755E" w:rsidP="003204E2">
            <w:pPr>
              <w:spacing w:before="0" w:after="0" w:line="240" w:lineRule="auto"/>
              <w:rPr>
                <w:sz w:val="14"/>
                <w:szCs w:val="14"/>
              </w:rPr>
            </w:pPr>
            <w:r w:rsidRPr="00723A2C">
              <w:rPr>
                <w:sz w:val="14"/>
                <w:szCs w:val="14"/>
              </w:rPr>
              <w:t>Στόχος</w:t>
            </w:r>
          </w:p>
        </w:tc>
        <w:tc>
          <w:tcPr>
            <w:tcW w:w="77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64"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368"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94" w:type="dxa"/>
            <w:tcBorders>
              <w:top w:val="nil"/>
              <w:left w:val="nil"/>
              <w:bottom w:val="single" w:sz="4" w:space="0" w:color="auto"/>
              <w:right w:val="single" w:sz="8" w:space="0" w:color="auto"/>
            </w:tcBorders>
            <w:vAlign w:val="center"/>
          </w:tcPr>
          <w:p w:rsidR="00F8755E" w:rsidRPr="00723A2C" w:rsidRDefault="00F8755E" w:rsidP="003204E2">
            <w:pPr>
              <w:spacing w:before="0" w:after="0" w:line="240" w:lineRule="auto"/>
              <w:jc w:val="center"/>
              <w:rPr>
                <w:sz w:val="14"/>
                <w:szCs w:val="14"/>
              </w:rPr>
            </w:pPr>
            <w:r>
              <w:rPr>
                <w:rFonts w:cs="Arial"/>
                <w:sz w:val="14"/>
                <w:szCs w:val="14"/>
              </w:rPr>
              <w:t xml:space="preserve"> 19.000</w:t>
            </w:r>
          </w:p>
        </w:tc>
      </w:tr>
      <w:tr w:rsidR="00F8755E" w:rsidRPr="00723A2C" w:rsidTr="003204E2">
        <w:trPr>
          <w:trHeight w:val="270"/>
        </w:trPr>
        <w:tc>
          <w:tcPr>
            <w:tcW w:w="1524" w:type="dxa"/>
            <w:vMerge/>
            <w:tcBorders>
              <w:top w:val="nil"/>
              <w:left w:val="single" w:sz="8" w:space="0" w:color="auto"/>
              <w:bottom w:val="single" w:sz="4" w:space="0" w:color="000000"/>
              <w:right w:val="single" w:sz="4" w:space="0" w:color="auto"/>
            </w:tcBorders>
            <w:vAlign w:val="center"/>
          </w:tcPr>
          <w:p w:rsidR="00F8755E" w:rsidRPr="00723A2C" w:rsidRDefault="00F8755E" w:rsidP="003204E2">
            <w:pPr>
              <w:spacing w:before="0" w:after="0" w:line="240" w:lineRule="auto"/>
              <w:rPr>
                <w:sz w:val="14"/>
                <w:szCs w:val="14"/>
              </w:rPr>
            </w:pPr>
          </w:p>
        </w:tc>
        <w:tc>
          <w:tcPr>
            <w:tcW w:w="848" w:type="dxa"/>
            <w:tcBorders>
              <w:top w:val="nil"/>
              <w:left w:val="nil"/>
              <w:bottom w:val="single" w:sz="4" w:space="0" w:color="auto"/>
              <w:right w:val="single" w:sz="4" w:space="0" w:color="auto"/>
            </w:tcBorders>
            <w:vAlign w:val="bottom"/>
          </w:tcPr>
          <w:p w:rsidR="00F8755E" w:rsidRPr="00723A2C" w:rsidRDefault="00F8755E" w:rsidP="003204E2">
            <w:pPr>
              <w:spacing w:before="0" w:after="0" w:line="240" w:lineRule="auto"/>
              <w:rPr>
                <w:sz w:val="14"/>
                <w:szCs w:val="14"/>
              </w:rPr>
            </w:pPr>
            <w:r w:rsidRPr="00723A2C">
              <w:rPr>
                <w:sz w:val="14"/>
                <w:szCs w:val="14"/>
              </w:rPr>
              <w:t>Αφετηρία</w:t>
            </w:r>
          </w:p>
        </w:tc>
        <w:tc>
          <w:tcPr>
            <w:tcW w:w="77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lang w:val="en-US"/>
              </w:rPr>
              <w:t>39.592</w:t>
            </w: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64"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368"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94" w:type="dxa"/>
            <w:tcBorders>
              <w:top w:val="nil"/>
              <w:left w:val="nil"/>
              <w:bottom w:val="single" w:sz="4" w:space="0" w:color="auto"/>
              <w:right w:val="single" w:sz="8" w:space="0" w:color="auto"/>
            </w:tcBorders>
            <w:vAlign w:val="center"/>
          </w:tcPr>
          <w:p w:rsidR="00F8755E" w:rsidRPr="00723A2C" w:rsidRDefault="00F8755E" w:rsidP="003204E2">
            <w:pPr>
              <w:spacing w:before="0" w:after="0" w:line="240" w:lineRule="auto"/>
              <w:jc w:val="center"/>
              <w:rPr>
                <w:sz w:val="14"/>
                <w:szCs w:val="14"/>
              </w:rPr>
            </w:pPr>
          </w:p>
        </w:tc>
      </w:tr>
      <w:tr w:rsidR="00F8755E" w:rsidRPr="00723A2C" w:rsidTr="003204E2">
        <w:trPr>
          <w:trHeight w:val="270"/>
        </w:trPr>
        <w:tc>
          <w:tcPr>
            <w:tcW w:w="1524" w:type="dxa"/>
            <w:vMerge w:val="restart"/>
            <w:tcBorders>
              <w:top w:val="nil"/>
              <w:left w:val="single" w:sz="8" w:space="0" w:color="auto"/>
              <w:right w:val="single" w:sz="4" w:space="0" w:color="auto"/>
            </w:tcBorders>
            <w:vAlign w:val="center"/>
          </w:tcPr>
          <w:p w:rsidR="00F8755E" w:rsidRPr="00723A2C" w:rsidRDefault="00F8755E" w:rsidP="003204E2">
            <w:pPr>
              <w:spacing w:before="0" w:after="0" w:line="240" w:lineRule="auto"/>
              <w:rPr>
                <w:sz w:val="14"/>
                <w:szCs w:val="14"/>
              </w:rPr>
            </w:pPr>
            <w:r>
              <w:rPr>
                <w:sz w:val="14"/>
                <w:szCs w:val="14"/>
              </w:rPr>
              <w:t>Αριθμός ολοήμερων σχολείων πρωτοβάθμιας εκπαίδευσης στα οποία εφαρμόζεται ενιαίο αναμορφωμένο πρόγραμμα</w:t>
            </w:r>
          </w:p>
        </w:tc>
        <w:tc>
          <w:tcPr>
            <w:tcW w:w="848" w:type="dxa"/>
            <w:tcBorders>
              <w:top w:val="nil"/>
              <w:left w:val="nil"/>
              <w:bottom w:val="single" w:sz="4" w:space="0" w:color="auto"/>
              <w:right w:val="single" w:sz="4" w:space="0" w:color="auto"/>
            </w:tcBorders>
            <w:vAlign w:val="bottom"/>
          </w:tcPr>
          <w:p w:rsidR="00F8755E" w:rsidRPr="00723A2C" w:rsidRDefault="00F8755E" w:rsidP="003204E2">
            <w:pPr>
              <w:spacing w:before="0" w:after="0" w:line="240" w:lineRule="auto"/>
              <w:rPr>
                <w:sz w:val="14"/>
                <w:szCs w:val="14"/>
              </w:rPr>
            </w:pPr>
            <w:r w:rsidRPr="00723A2C">
              <w:rPr>
                <w:sz w:val="14"/>
                <w:szCs w:val="14"/>
              </w:rPr>
              <w:t>Ολοκλήρωση</w:t>
            </w:r>
          </w:p>
        </w:tc>
        <w:tc>
          <w:tcPr>
            <w:tcW w:w="77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lang w:val="en-US"/>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64"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Pr>
                <w:sz w:val="14"/>
                <w:szCs w:val="14"/>
              </w:rPr>
              <w:t>319</w:t>
            </w:r>
          </w:p>
        </w:tc>
        <w:tc>
          <w:tcPr>
            <w:tcW w:w="709" w:type="dxa"/>
            <w:tcBorders>
              <w:top w:val="nil"/>
              <w:left w:val="nil"/>
              <w:bottom w:val="single" w:sz="4" w:space="0" w:color="auto"/>
              <w:right w:val="single" w:sz="4" w:space="0" w:color="auto"/>
            </w:tcBorders>
            <w:noWrap/>
            <w:vAlign w:val="center"/>
          </w:tcPr>
          <w:p w:rsidR="00F8755E" w:rsidRPr="0011759E" w:rsidRDefault="00F8755E" w:rsidP="003204E2">
            <w:pPr>
              <w:spacing w:before="0" w:after="0" w:line="240" w:lineRule="auto"/>
              <w:jc w:val="center"/>
              <w:rPr>
                <w:sz w:val="14"/>
                <w:szCs w:val="14"/>
                <w:lang w:val="en-US"/>
              </w:rPr>
            </w:pPr>
            <w:r>
              <w:rPr>
                <w:sz w:val="14"/>
                <w:szCs w:val="14"/>
                <w:lang w:val="en-US"/>
              </w:rPr>
              <w:t>459</w:t>
            </w:r>
          </w:p>
        </w:tc>
        <w:tc>
          <w:tcPr>
            <w:tcW w:w="368"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94" w:type="dxa"/>
            <w:tcBorders>
              <w:top w:val="nil"/>
              <w:left w:val="nil"/>
              <w:bottom w:val="single" w:sz="4" w:space="0" w:color="auto"/>
              <w:right w:val="single" w:sz="8" w:space="0" w:color="auto"/>
            </w:tcBorders>
            <w:vAlign w:val="center"/>
          </w:tcPr>
          <w:p w:rsidR="00F8755E" w:rsidRPr="00723A2C" w:rsidRDefault="00F8755E" w:rsidP="003204E2">
            <w:pPr>
              <w:spacing w:before="0" w:after="0" w:line="240" w:lineRule="auto"/>
              <w:jc w:val="center"/>
              <w:rPr>
                <w:sz w:val="14"/>
                <w:szCs w:val="14"/>
              </w:rPr>
            </w:pPr>
          </w:p>
        </w:tc>
      </w:tr>
      <w:tr w:rsidR="00F8755E" w:rsidRPr="00723A2C" w:rsidTr="003204E2">
        <w:trPr>
          <w:trHeight w:val="270"/>
        </w:trPr>
        <w:tc>
          <w:tcPr>
            <w:tcW w:w="1524" w:type="dxa"/>
            <w:vMerge/>
            <w:tcBorders>
              <w:left w:val="single" w:sz="8" w:space="0" w:color="auto"/>
              <w:right w:val="single" w:sz="4" w:space="0" w:color="auto"/>
            </w:tcBorders>
            <w:vAlign w:val="center"/>
          </w:tcPr>
          <w:p w:rsidR="00F8755E" w:rsidRPr="00723A2C" w:rsidRDefault="00F8755E" w:rsidP="003204E2">
            <w:pPr>
              <w:spacing w:before="0" w:after="0" w:line="240" w:lineRule="auto"/>
              <w:rPr>
                <w:sz w:val="14"/>
                <w:szCs w:val="14"/>
              </w:rPr>
            </w:pPr>
          </w:p>
        </w:tc>
        <w:tc>
          <w:tcPr>
            <w:tcW w:w="848" w:type="dxa"/>
            <w:tcBorders>
              <w:top w:val="nil"/>
              <w:left w:val="nil"/>
              <w:bottom w:val="single" w:sz="4" w:space="0" w:color="auto"/>
              <w:right w:val="single" w:sz="4" w:space="0" w:color="auto"/>
            </w:tcBorders>
            <w:vAlign w:val="bottom"/>
          </w:tcPr>
          <w:p w:rsidR="00F8755E" w:rsidRPr="00723A2C" w:rsidRDefault="00F8755E" w:rsidP="003204E2">
            <w:pPr>
              <w:spacing w:before="0" w:after="0" w:line="240" w:lineRule="auto"/>
              <w:rPr>
                <w:sz w:val="14"/>
                <w:szCs w:val="14"/>
              </w:rPr>
            </w:pPr>
            <w:r w:rsidRPr="00723A2C">
              <w:rPr>
                <w:sz w:val="14"/>
                <w:szCs w:val="14"/>
              </w:rPr>
              <w:t>Στόχος</w:t>
            </w:r>
          </w:p>
        </w:tc>
        <w:tc>
          <w:tcPr>
            <w:tcW w:w="77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lang w:val="en-US"/>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64"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368"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94" w:type="dxa"/>
            <w:tcBorders>
              <w:top w:val="nil"/>
              <w:left w:val="nil"/>
              <w:bottom w:val="single" w:sz="4" w:space="0" w:color="auto"/>
              <w:right w:val="single" w:sz="8" w:space="0" w:color="auto"/>
            </w:tcBorders>
            <w:vAlign w:val="center"/>
          </w:tcPr>
          <w:p w:rsidR="00F8755E" w:rsidRPr="00723A2C" w:rsidRDefault="00F8755E" w:rsidP="003204E2">
            <w:pPr>
              <w:spacing w:before="0" w:after="0" w:line="240" w:lineRule="auto"/>
              <w:jc w:val="center"/>
              <w:rPr>
                <w:sz w:val="14"/>
                <w:szCs w:val="14"/>
              </w:rPr>
            </w:pPr>
            <w:r>
              <w:rPr>
                <w:sz w:val="14"/>
                <w:szCs w:val="14"/>
              </w:rPr>
              <w:t>415</w:t>
            </w:r>
          </w:p>
        </w:tc>
      </w:tr>
      <w:tr w:rsidR="00F8755E" w:rsidRPr="00723A2C" w:rsidTr="003204E2">
        <w:trPr>
          <w:trHeight w:val="270"/>
        </w:trPr>
        <w:tc>
          <w:tcPr>
            <w:tcW w:w="1524" w:type="dxa"/>
            <w:vMerge/>
            <w:tcBorders>
              <w:left w:val="single" w:sz="8" w:space="0" w:color="auto"/>
              <w:bottom w:val="single" w:sz="4" w:space="0" w:color="000000"/>
              <w:right w:val="single" w:sz="4" w:space="0" w:color="auto"/>
            </w:tcBorders>
            <w:vAlign w:val="center"/>
          </w:tcPr>
          <w:p w:rsidR="00F8755E" w:rsidRPr="00723A2C" w:rsidRDefault="00F8755E" w:rsidP="003204E2">
            <w:pPr>
              <w:spacing w:before="0" w:after="0" w:line="240" w:lineRule="auto"/>
              <w:rPr>
                <w:sz w:val="14"/>
                <w:szCs w:val="14"/>
              </w:rPr>
            </w:pPr>
          </w:p>
        </w:tc>
        <w:tc>
          <w:tcPr>
            <w:tcW w:w="848" w:type="dxa"/>
            <w:tcBorders>
              <w:top w:val="nil"/>
              <w:left w:val="nil"/>
              <w:bottom w:val="single" w:sz="4" w:space="0" w:color="auto"/>
              <w:right w:val="single" w:sz="4" w:space="0" w:color="auto"/>
            </w:tcBorders>
            <w:vAlign w:val="bottom"/>
          </w:tcPr>
          <w:p w:rsidR="00F8755E" w:rsidRPr="00723A2C" w:rsidRDefault="00F8755E" w:rsidP="003204E2">
            <w:pPr>
              <w:spacing w:before="0" w:after="0" w:line="240" w:lineRule="auto"/>
              <w:rPr>
                <w:sz w:val="14"/>
                <w:szCs w:val="14"/>
              </w:rPr>
            </w:pPr>
            <w:r w:rsidRPr="00723A2C">
              <w:rPr>
                <w:sz w:val="14"/>
                <w:szCs w:val="14"/>
              </w:rPr>
              <w:t>Αφετηρία</w:t>
            </w:r>
          </w:p>
        </w:tc>
        <w:tc>
          <w:tcPr>
            <w:tcW w:w="77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lang w:val="en-US"/>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64"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368"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94" w:type="dxa"/>
            <w:tcBorders>
              <w:top w:val="nil"/>
              <w:left w:val="nil"/>
              <w:bottom w:val="single" w:sz="4" w:space="0" w:color="auto"/>
              <w:right w:val="single" w:sz="8" w:space="0" w:color="auto"/>
            </w:tcBorders>
            <w:vAlign w:val="center"/>
          </w:tcPr>
          <w:p w:rsidR="00F8755E" w:rsidRPr="00723A2C" w:rsidRDefault="00F8755E" w:rsidP="003204E2">
            <w:pPr>
              <w:spacing w:before="0" w:after="0" w:line="240" w:lineRule="auto"/>
              <w:jc w:val="center"/>
              <w:rPr>
                <w:sz w:val="14"/>
                <w:szCs w:val="14"/>
              </w:rPr>
            </w:pPr>
          </w:p>
        </w:tc>
      </w:tr>
      <w:tr w:rsidR="00F8755E" w:rsidRPr="00723A2C" w:rsidTr="003204E2">
        <w:trPr>
          <w:trHeight w:val="270"/>
        </w:trPr>
        <w:tc>
          <w:tcPr>
            <w:tcW w:w="1524" w:type="dxa"/>
            <w:vMerge w:val="restart"/>
            <w:tcBorders>
              <w:top w:val="nil"/>
              <w:left w:val="single" w:sz="8" w:space="0" w:color="auto"/>
              <w:bottom w:val="single" w:sz="4" w:space="0" w:color="000000"/>
              <w:right w:val="single" w:sz="4" w:space="0" w:color="auto"/>
            </w:tcBorders>
            <w:vAlign w:val="center"/>
          </w:tcPr>
          <w:p w:rsidR="00F8755E" w:rsidRPr="00723A2C" w:rsidRDefault="00F8755E" w:rsidP="003204E2">
            <w:pPr>
              <w:spacing w:before="0" w:after="0" w:line="240" w:lineRule="auto"/>
              <w:rPr>
                <w:sz w:val="14"/>
                <w:szCs w:val="14"/>
              </w:rPr>
            </w:pPr>
            <w:r w:rsidRPr="00723A2C">
              <w:rPr>
                <w:rFonts w:cs="Arial"/>
                <w:sz w:val="14"/>
                <w:szCs w:val="14"/>
              </w:rPr>
              <w:t xml:space="preserve">Μέσος ετήσιος αριθμός συμμετοχών εκπαιδευτικών αβάθμιας και β’βάθμιας που επιμορφώνονται </w:t>
            </w:r>
          </w:p>
        </w:tc>
        <w:tc>
          <w:tcPr>
            <w:tcW w:w="848" w:type="dxa"/>
            <w:tcBorders>
              <w:top w:val="nil"/>
              <w:left w:val="nil"/>
              <w:bottom w:val="single" w:sz="4" w:space="0" w:color="auto"/>
              <w:right w:val="single" w:sz="4" w:space="0" w:color="auto"/>
            </w:tcBorders>
            <w:vAlign w:val="bottom"/>
          </w:tcPr>
          <w:p w:rsidR="00F8755E" w:rsidRPr="00723A2C" w:rsidRDefault="00F8755E" w:rsidP="003204E2">
            <w:pPr>
              <w:spacing w:before="0" w:after="0" w:line="240" w:lineRule="auto"/>
              <w:rPr>
                <w:sz w:val="14"/>
                <w:szCs w:val="14"/>
              </w:rPr>
            </w:pPr>
            <w:r w:rsidRPr="00723A2C">
              <w:rPr>
                <w:sz w:val="14"/>
                <w:szCs w:val="14"/>
              </w:rPr>
              <w:t>Ολοκλήρωση</w:t>
            </w:r>
          </w:p>
        </w:tc>
        <w:tc>
          <w:tcPr>
            <w:tcW w:w="77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rPr>
              <w:t>0</w:t>
            </w: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lang w:val="en-US"/>
              </w:rPr>
              <w:t>0</w:t>
            </w:r>
          </w:p>
        </w:tc>
        <w:tc>
          <w:tcPr>
            <w:tcW w:w="693"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rPr>
              <w:t>7.227</w:t>
            </w: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rPr>
              <w:t>20.506</w:t>
            </w:r>
          </w:p>
        </w:tc>
        <w:tc>
          <w:tcPr>
            <w:tcW w:w="664"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Pr>
                <w:sz w:val="14"/>
                <w:szCs w:val="14"/>
              </w:rPr>
              <w:t>22.150</w:t>
            </w: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Pr>
                <w:sz w:val="14"/>
                <w:szCs w:val="14"/>
              </w:rPr>
              <w:t>24.618</w:t>
            </w:r>
          </w:p>
        </w:tc>
        <w:tc>
          <w:tcPr>
            <w:tcW w:w="709" w:type="dxa"/>
            <w:tcBorders>
              <w:top w:val="nil"/>
              <w:left w:val="nil"/>
              <w:bottom w:val="single" w:sz="4" w:space="0" w:color="auto"/>
              <w:right w:val="single" w:sz="4" w:space="0" w:color="auto"/>
            </w:tcBorders>
            <w:noWrap/>
            <w:vAlign w:val="center"/>
          </w:tcPr>
          <w:p w:rsidR="00F8755E" w:rsidRPr="0011759E" w:rsidRDefault="00F8755E" w:rsidP="003204E2">
            <w:pPr>
              <w:spacing w:before="0" w:after="0" w:line="240" w:lineRule="auto"/>
              <w:jc w:val="center"/>
              <w:rPr>
                <w:sz w:val="14"/>
                <w:szCs w:val="14"/>
                <w:lang w:val="en-US"/>
              </w:rPr>
            </w:pPr>
            <w:r>
              <w:rPr>
                <w:sz w:val="14"/>
                <w:szCs w:val="14"/>
                <w:lang w:val="en-US"/>
              </w:rPr>
              <w:t>24.874</w:t>
            </w:r>
          </w:p>
        </w:tc>
        <w:tc>
          <w:tcPr>
            <w:tcW w:w="368"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94" w:type="dxa"/>
            <w:tcBorders>
              <w:top w:val="nil"/>
              <w:left w:val="nil"/>
              <w:bottom w:val="single" w:sz="4" w:space="0" w:color="auto"/>
              <w:right w:val="single" w:sz="8" w:space="0" w:color="auto"/>
            </w:tcBorders>
            <w:vAlign w:val="center"/>
          </w:tcPr>
          <w:p w:rsidR="00F8755E" w:rsidRPr="00723A2C" w:rsidRDefault="00F8755E" w:rsidP="003204E2">
            <w:pPr>
              <w:spacing w:before="0" w:after="0" w:line="240" w:lineRule="auto"/>
              <w:jc w:val="center"/>
              <w:rPr>
                <w:sz w:val="14"/>
                <w:szCs w:val="14"/>
              </w:rPr>
            </w:pPr>
          </w:p>
        </w:tc>
      </w:tr>
      <w:tr w:rsidR="00F8755E" w:rsidRPr="00723A2C" w:rsidTr="003204E2">
        <w:trPr>
          <w:trHeight w:val="270"/>
        </w:trPr>
        <w:tc>
          <w:tcPr>
            <w:tcW w:w="1524" w:type="dxa"/>
            <w:vMerge/>
            <w:tcBorders>
              <w:top w:val="nil"/>
              <w:left w:val="single" w:sz="8" w:space="0" w:color="auto"/>
              <w:bottom w:val="single" w:sz="4" w:space="0" w:color="000000"/>
              <w:right w:val="single" w:sz="4" w:space="0" w:color="auto"/>
            </w:tcBorders>
            <w:vAlign w:val="center"/>
          </w:tcPr>
          <w:p w:rsidR="00F8755E" w:rsidRPr="00723A2C" w:rsidRDefault="00F8755E" w:rsidP="003204E2">
            <w:pPr>
              <w:spacing w:before="0" w:after="0" w:line="240" w:lineRule="auto"/>
              <w:rPr>
                <w:sz w:val="14"/>
                <w:szCs w:val="14"/>
              </w:rPr>
            </w:pPr>
          </w:p>
        </w:tc>
        <w:tc>
          <w:tcPr>
            <w:tcW w:w="848" w:type="dxa"/>
            <w:tcBorders>
              <w:top w:val="nil"/>
              <w:left w:val="nil"/>
              <w:bottom w:val="single" w:sz="4" w:space="0" w:color="auto"/>
              <w:right w:val="single" w:sz="4" w:space="0" w:color="auto"/>
            </w:tcBorders>
            <w:vAlign w:val="bottom"/>
          </w:tcPr>
          <w:p w:rsidR="00F8755E" w:rsidRPr="00723A2C" w:rsidRDefault="00F8755E" w:rsidP="003204E2">
            <w:pPr>
              <w:spacing w:before="0" w:after="0" w:line="240" w:lineRule="auto"/>
              <w:rPr>
                <w:sz w:val="14"/>
                <w:szCs w:val="14"/>
              </w:rPr>
            </w:pPr>
            <w:r w:rsidRPr="00723A2C">
              <w:rPr>
                <w:sz w:val="14"/>
                <w:szCs w:val="14"/>
              </w:rPr>
              <w:t>Στόχος</w:t>
            </w:r>
          </w:p>
        </w:tc>
        <w:tc>
          <w:tcPr>
            <w:tcW w:w="77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64"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368"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94" w:type="dxa"/>
            <w:tcBorders>
              <w:top w:val="nil"/>
              <w:left w:val="nil"/>
              <w:bottom w:val="single" w:sz="4" w:space="0" w:color="auto"/>
              <w:right w:val="single" w:sz="8" w:space="0" w:color="auto"/>
            </w:tcBorders>
            <w:vAlign w:val="center"/>
          </w:tcPr>
          <w:p w:rsidR="00F8755E" w:rsidRPr="00723A2C" w:rsidRDefault="00F8755E" w:rsidP="003204E2">
            <w:pPr>
              <w:spacing w:before="0" w:after="0" w:line="240" w:lineRule="auto"/>
              <w:jc w:val="center"/>
              <w:rPr>
                <w:sz w:val="14"/>
                <w:szCs w:val="14"/>
              </w:rPr>
            </w:pPr>
            <w:r w:rsidRPr="00723A2C">
              <w:rPr>
                <w:rFonts w:cs="Arial"/>
                <w:sz w:val="14"/>
                <w:szCs w:val="14"/>
              </w:rPr>
              <w:t>27.200</w:t>
            </w:r>
          </w:p>
        </w:tc>
      </w:tr>
      <w:tr w:rsidR="00F8755E" w:rsidRPr="00723A2C" w:rsidTr="003204E2">
        <w:trPr>
          <w:trHeight w:val="270"/>
        </w:trPr>
        <w:tc>
          <w:tcPr>
            <w:tcW w:w="1524" w:type="dxa"/>
            <w:vMerge/>
            <w:tcBorders>
              <w:top w:val="nil"/>
              <w:left w:val="single" w:sz="8" w:space="0" w:color="auto"/>
              <w:bottom w:val="single" w:sz="4" w:space="0" w:color="000000"/>
              <w:right w:val="single" w:sz="4" w:space="0" w:color="auto"/>
            </w:tcBorders>
            <w:vAlign w:val="center"/>
          </w:tcPr>
          <w:p w:rsidR="00F8755E" w:rsidRPr="00723A2C" w:rsidRDefault="00F8755E" w:rsidP="003204E2">
            <w:pPr>
              <w:spacing w:before="0" w:after="0" w:line="240" w:lineRule="auto"/>
              <w:rPr>
                <w:sz w:val="14"/>
                <w:szCs w:val="14"/>
              </w:rPr>
            </w:pPr>
          </w:p>
        </w:tc>
        <w:tc>
          <w:tcPr>
            <w:tcW w:w="848" w:type="dxa"/>
            <w:tcBorders>
              <w:top w:val="nil"/>
              <w:left w:val="nil"/>
              <w:bottom w:val="single" w:sz="4" w:space="0" w:color="auto"/>
              <w:right w:val="single" w:sz="4" w:space="0" w:color="auto"/>
            </w:tcBorders>
            <w:vAlign w:val="bottom"/>
          </w:tcPr>
          <w:p w:rsidR="00F8755E" w:rsidRPr="00723A2C" w:rsidRDefault="00F8755E" w:rsidP="003204E2">
            <w:pPr>
              <w:spacing w:before="0" w:after="0" w:line="240" w:lineRule="auto"/>
              <w:rPr>
                <w:sz w:val="14"/>
                <w:szCs w:val="14"/>
              </w:rPr>
            </w:pPr>
            <w:r w:rsidRPr="00723A2C">
              <w:rPr>
                <w:sz w:val="14"/>
                <w:szCs w:val="14"/>
              </w:rPr>
              <w:t>Αφετηρία</w:t>
            </w:r>
          </w:p>
        </w:tc>
        <w:tc>
          <w:tcPr>
            <w:tcW w:w="77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lang w:val="en-US"/>
              </w:rPr>
              <w:t>23.404</w:t>
            </w: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64"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368"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94" w:type="dxa"/>
            <w:tcBorders>
              <w:top w:val="nil"/>
              <w:left w:val="nil"/>
              <w:bottom w:val="single" w:sz="4" w:space="0" w:color="auto"/>
              <w:right w:val="single" w:sz="8" w:space="0" w:color="auto"/>
            </w:tcBorders>
            <w:vAlign w:val="center"/>
          </w:tcPr>
          <w:p w:rsidR="00F8755E" w:rsidRPr="00723A2C" w:rsidRDefault="00F8755E" w:rsidP="003204E2">
            <w:pPr>
              <w:spacing w:before="0" w:after="0" w:line="240" w:lineRule="auto"/>
              <w:jc w:val="center"/>
              <w:rPr>
                <w:sz w:val="14"/>
                <w:szCs w:val="14"/>
              </w:rPr>
            </w:pPr>
          </w:p>
        </w:tc>
      </w:tr>
      <w:tr w:rsidR="00F8755E" w:rsidRPr="00723A2C" w:rsidTr="003204E2">
        <w:trPr>
          <w:trHeight w:val="270"/>
        </w:trPr>
        <w:tc>
          <w:tcPr>
            <w:tcW w:w="1524" w:type="dxa"/>
            <w:vMerge w:val="restart"/>
            <w:tcBorders>
              <w:top w:val="nil"/>
              <w:left w:val="single" w:sz="8" w:space="0" w:color="auto"/>
              <w:bottom w:val="single" w:sz="4" w:space="0" w:color="000000"/>
              <w:right w:val="single" w:sz="4" w:space="0" w:color="auto"/>
            </w:tcBorders>
            <w:vAlign w:val="center"/>
          </w:tcPr>
          <w:p w:rsidR="00F8755E" w:rsidRPr="00723A2C" w:rsidRDefault="00F8755E" w:rsidP="003204E2">
            <w:pPr>
              <w:spacing w:before="0" w:after="0" w:line="240" w:lineRule="auto"/>
              <w:rPr>
                <w:sz w:val="14"/>
                <w:szCs w:val="14"/>
              </w:rPr>
            </w:pPr>
            <w:r w:rsidRPr="00723A2C">
              <w:rPr>
                <w:rFonts w:cs="Arial"/>
                <w:sz w:val="14"/>
                <w:szCs w:val="14"/>
              </w:rPr>
              <w:t xml:space="preserve">Μέσος ετήσιος αριθμός εκπαιδευτικών α’βάθμιας και β’βάθμιας που επιμορφώνονται </w:t>
            </w:r>
            <w:r w:rsidRPr="00723A2C">
              <w:rPr>
                <w:rFonts w:cs="Arial"/>
                <w:sz w:val="14"/>
                <w:szCs w:val="14"/>
                <w:vertAlign w:val="superscript"/>
              </w:rPr>
              <w:t>(3)</w:t>
            </w:r>
          </w:p>
        </w:tc>
        <w:tc>
          <w:tcPr>
            <w:tcW w:w="848" w:type="dxa"/>
            <w:tcBorders>
              <w:top w:val="nil"/>
              <w:left w:val="nil"/>
              <w:bottom w:val="single" w:sz="4" w:space="0" w:color="auto"/>
              <w:right w:val="single" w:sz="4" w:space="0" w:color="auto"/>
            </w:tcBorders>
            <w:vAlign w:val="bottom"/>
          </w:tcPr>
          <w:p w:rsidR="00F8755E" w:rsidRPr="00723A2C" w:rsidRDefault="00F8755E" w:rsidP="003204E2">
            <w:pPr>
              <w:spacing w:before="0" w:after="0" w:line="240" w:lineRule="auto"/>
              <w:rPr>
                <w:sz w:val="14"/>
                <w:szCs w:val="14"/>
              </w:rPr>
            </w:pPr>
            <w:r w:rsidRPr="00723A2C">
              <w:rPr>
                <w:sz w:val="14"/>
                <w:szCs w:val="14"/>
              </w:rPr>
              <w:t>Ολοκλήρωση</w:t>
            </w:r>
          </w:p>
        </w:tc>
        <w:tc>
          <w:tcPr>
            <w:tcW w:w="77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rPr>
              <w:t>0</w:t>
            </w: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lang w:val="en-US"/>
              </w:rPr>
              <w:t>0</w:t>
            </w:r>
          </w:p>
        </w:tc>
        <w:tc>
          <w:tcPr>
            <w:tcW w:w="693"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rPr>
              <w:t>6.463</w:t>
            </w: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rPr>
              <w:t>18.795</w:t>
            </w:r>
          </w:p>
        </w:tc>
        <w:tc>
          <w:tcPr>
            <w:tcW w:w="664"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Pr>
                <w:sz w:val="14"/>
                <w:szCs w:val="14"/>
              </w:rPr>
              <w:t>19.579</w:t>
            </w: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Pr>
                <w:sz w:val="14"/>
                <w:szCs w:val="14"/>
              </w:rPr>
              <w:t>19.619</w:t>
            </w:r>
          </w:p>
        </w:tc>
        <w:tc>
          <w:tcPr>
            <w:tcW w:w="709" w:type="dxa"/>
            <w:tcBorders>
              <w:top w:val="nil"/>
              <w:left w:val="nil"/>
              <w:bottom w:val="single" w:sz="4" w:space="0" w:color="auto"/>
              <w:right w:val="single" w:sz="4" w:space="0" w:color="auto"/>
            </w:tcBorders>
            <w:noWrap/>
            <w:vAlign w:val="center"/>
          </w:tcPr>
          <w:p w:rsidR="00F8755E" w:rsidRPr="0011759E" w:rsidRDefault="00F8755E" w:rsidP="003204E2">
            <w:pPr>
              <w:spacing w:before="0" w:after="0" w:line="240" w:lineRule="auto"/>
              <w:jc w:val="center"/>
              <w:rPr>
                <w:sz w:val="14"/>
                <w:szCs w:val="14"/>
                <w:lang w:val="en-US"/>
              </w:rPr>
            </w:pPr>
            <w:r>
              <w:rPr>
                <w:sz w:val="14"/>
                <w:szCs w:val="14"/>
                <w:lang w:val="en-US"/>
              </w:rPr>
              <w:t>20.315</w:t>
            </w:r>
          </w:p>
        </w:tc>
        <w:tc>
          <w:tcPr>
            <w:tcW w:w="368"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94" w:type="dxa"/>
            <w:tcBorders>
              <w:top w:val="nil"/>
              <w:left w:val="nil"/>
              <w:bottom w:val="single" w:sz="4" w:space="0" w:color="auto"/>
              <w:right w:val="single" w:sz="8" w:space="0" w:color="auto"/>
            </w:tcBorders>
            <w:vAlign w:val="center"/>
          </w:tcPr>
          <w:p w:rsidR="00F8755E" w:rsidRPr="00723A2C" w:rsidRDefault="00F8755E" w:rsidP="003204E2">
            <w:pPr>
              <w:spacing w:before="0" w:after="0" w:line="240" w:lineRule="auto"/>
              <w:jc w:val="center"/>
              <w:rPr>
                <w:sz w:val="14"/>
                <w:szCs w:val="14"/>
              </w:rPr>
            </w:pPr>
          </w:p>
        </w:tc>
      </w:tr>
      <w:tr w:rsidR="00F8755E" w:rsidRPr="00723A2C" w:rsidTr="003204E2">
        <w:trPr>
          <w:trHeight w:val="270"/>
        </w:trPr>
        <w:tc>
          <w:tcPr>
            <w:tcW w:w="1524" w:type="dxa"/>
            <w:vMerge/>
            <w:tcBorders>
              <w:top w:val="nil"/>
              <w:left w:val="single" w:sz="8" w:space="0" w:color="auto"/>
              <w:bottom w:val="single" w:sz="4" w:space="0" w:color="000000"/>
              <w:right w:val="single" w:sz="4" w:space="0" w:color="auto"/>
            </w:tcBorders>
            <w:vAlign w:val="center"/>
          </w:tcPr>
          <w:p w:rsidR="00F8755E" w:rsidRPr="00723A2C" w:rsidRDefault="00F8755E" w:rsidP="003204E2">
            <w:pPr>
              <w:spacing w:before="0" w:after="0" w:line="240" w:lineRule="auto"/>
              <w:rPr>
                <w:sz w:val="14"/>
                <w:szCs w:val="14"/>
              </w:rPr>
            </w:pPr>
          </w:p>
        </w:tc>
        <w:tc>
          <w:tcPr>
            <w:tcW w:w="848" w:type="dxa"/>
            <w:tcBorders>
              <w:top w:val="nil"/>
              <w:left w:val="nil"/>
              <w:bottom w:val="single" w:sz="4" w:space="0" w:color="auto"/>
              <w:right w:val="single" w:sz="4" w:space="0" w:color="auto"/>
            </w:tcBorders>
            <w:vAlign w:val="bottom"/>
          </w:tcPr>
          <w:p w:rsidR="00F8755E" w:rsidRPr="00723A2C" w:rsidRDefault="00F8755E" w:rsidP="003204E2">
            <w:pPr>
              <w:spacing w:before="0" w:after="0" w:line="240" w:lineRule="auto"/>
              <w:rPr>
                <w:sz w:val="14"/>
                <w:szCs w:val="14"/>
              </w:rPr>
            </w:pPr>
            <w:r w:rsidRPr="00723A2C">
              <w:rPr>
                <w:sz w:val="14"/>
                <w:szCs w:val="14"/>
              </w:rPr>
              <w:t>Στόχος</w:t>
            </w:r>
          </w:p>
        </w:tc>
        <w:tc>
          <w:tcPr>
            <w:tcW w:w="77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64"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368"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94" w:type="dxa"/>
            <w:tcBorders>
              <w:top w:val="nil"/>
              <w:left w:val="nil"/>
              <w:bottom w:val="single" w:sz="4" w:space="0" w:color="auto"/>
              <w:right w:val="single" w:sz="8" w:space="0" w:color="auto"/>
            </w:tcBorders>
            <w:vAlign w:val="center"/>
          </w:tcPr>
          <w:p w:rsidR="00F8755E" w:rsidRPr="00723A2C" w:rsidRDefault="00F8755E" w:rsidP="003204E2">
            <w:pPr>
              <w:spacing w:before="0" w:after="0" w:line="240" w:lineRule="auto"/>
              <w:jc w:val="center"/>
              <w:rPr>
                <w:sz w:val="14"/>
                <w:szCs w:val="14"/>
              </w:rPr>
            </w:pPr>
          </w:p>
        </w:tc>
      </w:tr>
      <w:tr w:rsidR="00F8755E" w:rsidRPr="00723A2C" w:rsidTr="003204E2">
        <w:trPr>
          <w:trHeight w:val="270"/>
        </w:trPr>
        <w:tc>
          <w:tcPr>
            <w:tcW w:w="1524" w:type="dxa"/>
            <w:vMerge/>
            <w:tcBorders>
              <w:top w:val="nil"/>
              <w:left w:val="single" w:sz="8" w:space="0" w:color="auto"/>
              <w:bottom w:val="single" w:sz="4" w:space="0" w:color="000000"/>
              <w:right w:val="single" w:sz="4" w:space="0" w:color="auto"/>
            </w:tcBorders>
            <w:vAlign w:val="center"/>
          </w:tcPr>
          <w:p w:rsidR="00F8755E" w:rsidRPr="00723A2C" w:rsidRDefault="00F8755E" w:rsidP="003204E2">
            <w:pPr>
              <w:spacing w:before="0" w:after="0" w:line="240" w:lineRule="auto"/>
              <w:rPr>
                <w:sz w:val="14"/>
                <w:szCs w:val="14"/>
              </w:rPr>
            </w:pPr>
          </w:p>
        </w:tc>
        <w:tc>
          <w:tcPr>
            <w:tcW w:w="848" w:type="dxa"/>
            <w:tcBorders>
              <w:top w:val="nil"/>
              <w:left w:val="nil"/>
              <w:bottom w:val="single" w:sz="4" w:space="0" w:color="auto"/>
              <w:right w:val="single" w:sz="4" w:space="0" w:color="auto"/>
            </w:tcBorders>
            <w:vAlign w:val="bottom"/>
          </w:tcPr>
          <w:p w:rsidR="00F8755E" w:rsidRPr="00723A2C" w:rsidRDefault="00F8755E" w:rsidP="003204E2">
            <w:pPr>
              <w:spacing w:before="0" w:after="0" w:line="240" w:lineRule="auto"/>
              <w:rPr>
                <w:sz w:val="14"/>
                <w:szCs w:val="14"/>
              </w:rPr>
            </w:pPr>
            <w:r w:rsidRPr="00723A2C">
              <w:rPr>
                <w:sz w:val="14"/>
                <w:szCs w:val="14"/>
              </w:rPr>
              <w:t>Αφετηρία</w:t>
            </w:r>
          </w:p>
        </w:tc>
        <w:tc>
          <w:tcPr>
            <w:tcW w:w="77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64"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368"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94" w:type="dxa"/>
            <w:tcBorders>
              <w:top w:val="nil"/>
              <w:left w:val="nil"/>
              <w:bottom w:val="single" w:sz="4" w:space="0" w:color="auto"/>
              <w:right w:val="single" w:sz="8" w:space="0" w:color="auto"/>
            </w:tcBorders>
            <w:vAlign w:val="center"/>
          </w:tcPr>
          <w:p w:rsidR="00F8755E" w:rsidRPr="00723A2C" w:rsidRDefault="00F8755E" w:rsidP="003204E2">
            <w:pPr>
              <w:spacing w:before="0" w:after="0" w:line="240" w:lineRule="auto"/>
              <w:jc w:val="center"/>
              <w:rPr>
                <w:sz w:val="14"/>
                <w:szCs w:val="14"/>
              </w:rPr>
            </w:pPr>
          </w:p>
        </w:tc>
      </w:tr>
      <w:tr w:rsidR="00F8755E" w:rsidRPr="00723A2C" w:rsidTr="003204E2">
        <w:trPr>
          <w:trHeight w:val="270"/>
        </w:trPr>
        <w:tc>
          <w:tcPr>
            <w:tcW w:w="1524" w:type="dxa"/>
            <w:vMerge w:val="restart"/>
            <w:tcBorders>
              <w:top w:val="nil"/>
              <w:left w:val="single" w:sz="8" w:space="0" w:color="auto"/>
              <w:bottom w:val="single" w:sz="4" w:space="0" w:color="000000"/>
              <w:right w:val="single" w:sz="4" w:space="0" w:color="auto"/>
            </w:tcBorders>
            <w:vAlign w:val="center"/>
          </w:tcPr>
          <w:p w:rsidR="00F8755E" w:rsidRPr="00723A2C" w:rsidRDefault="00F8755E" w:rsidP="003204E2">
            <w:pPr>
              <w:spacing w:before="0" w:after="0" w:line="240" w:lineRule="auto"/>
              <w:rPr>
                <w:sz w:val="14"/>
                <w:szCs w:val="14"/>
              </w:rPr>
            </w:pPr>
            <w:r w:rsidRPr="00723A2C">
              <w:rPr>
                <w:rFonts w:cs="Arial"/>
                <w:sz w:val="14"/>
                <w:szCs w:val="14"/>
              </w:rPr>
              <w:t xml:space="preserve">Αριθμός εκπαιδευτικού προσωπικού εκπαιδευμένου σε ΤΠΕ </w:t>
            </w:r>
          </w:p>
        </w:tc>
        <w:tc>
          <w:tcPr>
            <w:tcW w:w="848" w:type="dxa"/>
            <w:tcBorders>
              <w:top w:val="nil"/>
              <w:left w:val="nil"/>
              <w:bottom w:val="single" w:sz="4" w:space="0" w:color="auto"/>
              <w:right w:val="single" w:sz="4" w:space="0" w:color="auto"/>
            </w:tcBorders>
            <w:vAlign w:val="bottom"/>
          </w:tcPr>
          <w:p w:rsidR="00F8755E" w:rsidRPr="00723A2C" w:rsidRDefault="00F8755E" w:rsidP="003204E2">
            <w:pPr>
              <w:spacing w:before="0" w:after="0" w:line="240" w:lineRule="auto"/>
              <w:rPr>
                <w:sz w:val="14"/>
                <w:szCs w:val="14"/>
              </w:rPr>
            </w:pPr>
            <w:r w:rsidRPr="00723A2C">
              <w:rPr>
                <w:sz w:val="14"/>
                <w:szCs w:val="14"/>
              </w:rPr>
              <w:t>Ολοκλήρωση</w:t>
            </w:r>
          </w:p>
        </w:tc>
        <w:tc>
          <w:tcPr>
            <w:tcW w:w="77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rPr>
              <w:t>0</w:t>
            </w: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lang w:val="en-US"/>
              </w:rPr>
              <w:t>0</w:t>
            </w:r>
          </w:p>
        </w:tc>
        <w:tc>
          <w:tcPr>
            <w:tcW w:w="693"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rPr>
              <w:t>0</w:t>
            </w: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rPr>
              <w:t>1.378</w:t>
            </w:r>
          </w:p>
        </w:tc>
        <w:tc>
          <w:tcPr>
            <w:tcW w:w="664"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Pr>
                <w:sz w:val="14"/>
                <w:szCs w:val="14"/>
              </w:rPr>
              <w:t>2.260</w:t>
            </w: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Pr>
                <w:sz w:val="14"/>
                <w:szCs w:val="14"/>
              </w:rPr>
              <w:t>3.568</w:t>
            </w:r>
          </w:p>
        </w:tc>
        <w:tc>
          <w:tcPr>
            <w:tcW w:w="709" w:type="dxa"/>
            <w:tcBorders>
              <w:top w:val="nil"/>
              <w:left w:val="nil"/>
              <w:bottom w:val="single" w:sz="4" w:space="0" w:color="auto"/>
              <w:right w:val="single" w:sz="4" w:space="0" w:color="auto"/>
            </w:tcBorders>
            <w:noWrap/>
            <w:vAlign w:val="center"/>
          </w:tcPr>
          <w:p w:rsidR="00F8755E" w:rsidRPr="00813FA1" w:rsidRDefault="00F8755E" w:rsidP="003204E2">
            <w:pPr>
              <w:spacing w:before="0" w:after="0" w:line="240" w:lineRule="auto"/>
              <w:jc w:val="center"/>
              <w:rPr>
                <w:sz w:val="14"/>
                <w:szCs w:val="14"/>
              </w:rPr>
            </w:pPr>
            <w:r>
              <w:rPr>
                <w:sz w:val="14"/>
                <w:szCs w:val="14"/>
              </w:rPr>
              <w:t>12.746</w:t>
            </w:r>
          </w:p>
        </w:tc>
        <w:tc>
          <w:tcPr>
            <w:tcW w:w="368"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94" w:type="dxa"/>
            <w:tcBorders>
              <w:top w:val="nil"/>
              <w:left w:val="nil"/>
              <w:bottom w:val="single" w:sz="4" w:space="0" w:color="auto"/>
              <w:right w:val="single" w:sz="8" w:space="0" w:color="auto"/>
            </w:tcBorders>
            <w:vAlign w:val="center"/>
          </w:tcPr>
          <w:p w:rsidR="00F8755E" w:rsidRPr="00723A2C" w:rsidRDefault="00F8755E" w:rsidP="003204E2">
            <w:pPr>
              <w:spacing w:before="0" w:after="0" w:line="240" w:lineRule="auto"/>
              <w:jc w:val="center"/>
              <w:rPr>
                <w:sz w:val="14"/>
                <w:szCs w:val="14"/>
              </w:rPr>
            </w:pPr>
          </w:p>
        </w:tc>
      </w:tr>
      <w:tr w:rsidR="00F8755E" w:rsidRPr="00723A2C" w:rsidTr="003204E2">
        <w:trPr>
          <w:trHeight w:val="270"/>
        </w:trPr>
        <w:tc>
          <w:tcPr>
            <w:tcW w:w="1524" w:type="dxa"/>
            <w:vMerge/>
            <w:tcBorders>
              <w:top w:val="nil"/>
              <w:left w:val="single" w:sz="8" w:space="0" w:color="auto"/>
              <w:bottom w:val="single" w:sz="4" w:space="0" w:color="000000"/>
              <w:right w:val="single" w:sz="4" w:space="0" w:color="auto"/>
            </w:tcBorders>
            <w:vAlign w:val="center"/>
          </w:tcPr>
          <w:p w:rsidR="00F8755E" w:rsidRPr="00723A2C" w:rsidRDefault="00F8755E" w:rsidP="003204E2">
            <w:pPr>
              <w:spacing w:before="0" w:after="0" w:line="240" w:lineRule="auto"/>
              <w:rPr>
                <w:sz w:val="14"/>
                <w:szCs w:val="14"/>
              </w:rPr>
            </w:pPr>
          </w:p>
        </w:tc>
        <w:tc>
          <w:tcPr>
            <w:tcW w:w="848" w:type="dxa"/>
            <w:tcBorders>
              <w:top w:val="nil"/>
              <w:left w:val="nil"/>
              <w:bottom w:val="single" w:sz="4" w:space="0" w:color="auto"/>
              <w:right w:val="single" w:sz="4" w:space="0" w:color="auto"/>
            </w:tcBorders>
            <w:vAlign w:val="bottom"/>
          </w:tcPr>
          <w:p w:rsidR="00F8755E" w:rsidRPr="00723A2C" w:rsidRDefault="00F8755E" w:rsidP="003204E2">
            <w:pPr>
              <w:spacing w:before="0" w:after="0" w:line="240" w:lineRule="auto"/>
              <w:rPr>
                <w:sz w:val="14"/>
                <w:szCs w:val="14"/>
              </w:rPr>
            </w:pPr>
            <w:r w:rsidRPr="00723A2C">
              <w:rPr>
                <w:sz w:val="14"/>
                <w:szCs w:val="14"/>
              </w:rPr>
              <w:t>Στόχος</w:t>
            </w:r>
          </w:p>
        </w:tc>
        <w:tc>
          <w:tcPr>
            <w:tcW w:w="77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64"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368"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94" w:type="dxa"/>
            <w:tcBorders>
              <w:top w:val="nil"/>
              <w:left w:val="nil"/>
              <w:bottom w:val="single" w:sz="4" w:space="0" w:color="auto"/>
              <w:right w:val="single" w:sz="8" w:space="0" w:color="auto"/>
            </w:tcBorders>
            <w:vAlign w:val="center"/>
          </w:tcPr>
          <w:p w:rsidR="00F8755E" w:rsidRPr="00723A2C" w:rsidRDefault="00F8755E" w:rsidP="003204E2">
            <w:pPr>
              <w:spacing w:before="0" w:after="0" w:line="240" w:lineRule="auto"/>
              <w:jc w:val="center"/>
              <w:rPr>
                <w:sz w:val="14"/>
                <w:szCs w:val="14"/>
              </w:rPr>
            </w:pPr>
            <w:r w:rsidRPr="00723A2C">
              <w:rPr>
                <w:rFonts w:cs="Arial"/>
                <w:sz w:val="14"/>
                <w:szCs w:val="14"/>
              </w:rPr>
              <w:t>23.400</w:t>
            </w:r>
          </w:p>
        </w:tc>
      </w:tr>
      <w:tr w:rsidR="00F8755E" w:rsidRPr="00723A2C" w:rsidTr="003204E2">
        <w:trPr>
          <w:trHeight w:val="270"/>
        </w:trPr>
        <w:tc>
          <w:tcPr>
            <w:tcW w:w="1524" w:type="dxa"/>
            <w:vMerge/>
            <w:tcBorders>
              <w:top w:val="nil"/>
              <w:left w:val="single" w:sz="8" w:space="0" w:color="auto"/>
              <w:bottom w:val="single" w:sz="4" w:space="0" w:color="000000"/>
              <w:right w:val="single" w:sz="4" w:space="0" w:color="auto"/>
            </w:tcBorders>
            <w:vAlign w:val="center"/>
          </w:tcPr>
          <w:p w:rsidR="00F8755E" w:rsidRPr="00723A2C" w:rsidRDefault="00F8755E" w:rsidP="003204E2">
            <w:pPr>
              <w:spacing w:before="0" w:after="0" w:line="240" w:lineRule="auto"/>
              <w:rPr>
                <w:sz w:val="14"/>
                <w:szCs w:val="14"/>
              </w:rPr>
            </w:pPr>
          </w:p>
        </w:tc>
        <w:tc>
          <w:tcPr>
            <w:tcW w:w="848" w:type="dxa"/>
            <w:tcBorders>
              <w:top w:val="nil"/>
              <w:left w:val="nil"/>
              <w:bottom w:val="single" w:sz="4" w:space="0" w:color="auto"/>
              <w:right w:val="single" w:sz="4" w:space="0" w:color="auto"/>
            </w:tcBorders>
            <w:vAlign w:val="bottom"/>
          </w:tcPr>
          <w:p w:rsidR="00F8755E" w:rsidRPr="00723A2C" w:rsidRDefault="00F8755E" w:rsidP="003204E2">
            <w:pPr>
              <w:spacing w:before="0" w:after="0" w:line="240" w:lineRule="auto"/>
              <w:rPr>
                <w:sz w:val="14"/>
                <w:szCs w:val="14"/>
              </w:rPr>
            </w:pPr>
            <w:r w:rsidRPr="00723A2C">
              <w:rPr>
                <w:sz w:val="14"/>
                <w:szCs w:val="14"/>
              </w:rPr>
              <w:t>Αφετηρία</w:t>
            </w:r>
          </w:p>
        </w:tc>
        <w:tc>
          <w:tcPr>
            <w:tcW w:w="77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B31819">
              <w:rPr>
                <w:sz w:val="14"/>
                <w:szCs w:val="14"/>
              </w:rPr>
              <w:t>21.000</w:t>
            </w: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64"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368"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94" w:type="dxa"/>
            <w:tcBorders>
              <w:top w:val="nil"/>
              <w:left w:val="nil"/>
              <w:bottom w:val="single" w:sz="4" w:space="0" w:color="auto"/>
              <w:right w:val="single" w:sz="8" w:space="0" w:color="auto"/>
            </w:tcBorders>
            <w:vAlign w:val="center"/>
          </w:tcPr>
          <w:p w:rsidR="00F8755E" w:rsidRPr="00723A2C" w:rsidRDefault="00F8755E" w:rsidP="003204E2">
            <w:pPr>
              <w:spacing w:before="0" w:after="0" w:line="240" w:lineRule="auto"/>
              <w:jc w:val="center"/>
              <w:rPr>
                <w:sz w:val="14"/>
                <w:szCs w:val="14"/>
              </w:rPr>
            </w:pPr>
          </w:p>
        </w:tc>
      </w:tr>
      <w:tr w:rsidR="00F8755E" w:rsidRPr="00723A2C" w:rsidTr="003204E2">
        <w:trPr>
          <w:trHeight w:val="720"/>
        </w:trPr>
        <w:tc>
          <w:tcPr>
            <w:tcW w:w="1524" w:type="dxa"/>
            <w:vMerge w:val="restart"/>
            <w:tcBorders>
              <w:top w:val="nil"/>
              <w:left w:val="single" w:sz="8" w:space="0" w:color="auto"/>
              <w:bottom w:val="single" w:sz="4" w:space="0" w:color="000000"/>
              <w:right w:val="single" w:sz="4" w:space="0" w:color="auto"/>
            </w:tcBorders>
            <w:vAlign w:val="center"/>
          </w:tcPr>
          <w:p w:rsidR="00F8755E" w:rsidRPr="00723A2C" w:rsidRDefault="00F8755E" w:rsidP="003204E2">
            <w:pPr>
              <w:spacing w:before="0" w:after="0" w:line="240" w:lineRule="auto"/>
              <w:rPr>
                <w:sz w:val="14"/>
                <w:szCs w:val="14"/>
              </w:rPr>
            </w:pPr>
            <w:r w:rsidRPr="00723A2C">
              <w:rPr>
                <w:rFonts w:cs="Arial"/>
                <w:sz w:val="14"/>
                <w:szCs w:val="14"/>
              </w:rPr>
              <w:t xml:space="preserve">Ποσοστό προγραμμάτων αβάθμιας και β'βάθμιας εκπαίδευσης που αναμορφώνονται προς καινοτόμες κατευθύνσεις στο σύνολο των αναμορφούμενων προγραμμάτων (εντός και εκτός του ΕΠ) </w:t>
            </w:r>
          </w:p>
        </w:tc>
        <w:tc>
          <w:tcPr>
            <w:tcW w:w="848" w:type="dxa"/>
            <w:tcBorders>
              <w:top w:val="nil"/>
              <w:left w:val="nil"/>
              <w:bottom w:val="single" w:sz="4" w:space="0" w:color="auto"/>
              <w:right w:val="single" w:sz="4" w:space="0" w:color="auto"/>
            </w:tcBorders>
            <w:tcMar>
              <w:left w:w="57" w:type="dxa"/>
              <w:right w:w="57" w:type="dxa"/>
            </w:tcMar>
            <w:vAlign w:val="bottom"/>
          </w:tcPr>
          <w:p w:rsidR="00F8755E" w:rsidRPr="00723A2C" w:rsidRDefault="00F8755E" w:rsidP="003204E2">
            <w:pPr>
              <w:spacing w:before="0" w:after="0" w:line="240" w:lineRule="auto"/>
              <w:rPr>
                <w:sz w:val="14"/>
                <w:szCs w:val="14"/>
              </w:rPr>
            </w:pPr>
            <w:r w:rsidRPr="00723A2C">
              <w:rPr>
                <w:sz w:val="14"/>
                <w:szCs w:val="14"/>
              </w:rPr>
              <w:t>Ολοκλήρωση</w:t>
            </w:r>
          </w:p>
        </w:tc>
        <w:tc>
          <w:tcPr>
            <w:tcW w:w="77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rPr>
              <w:t>0</w:t>
            </w: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lang w:val="en-US"/>
              </w:rPr>
              <w:t>0</w:t>
            </w:r>
          </w:p>
        </w:tc>
        <w:tc>
          <w:tcPr>
            <w:tcW w:w="693"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rPr>
              <w:t>0</w:t>
            </w: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rPr>
              <w:t>0</w:t>
            </w:r>
          </w:p>
        </w:tc>
        <w:tc>
          <w:tcPr>
            <w:tcW w:w="664"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Pr>
                <w:sz w:val="14"/>
                <w:szCs w:val="14"/>
              </w:rPr>
              <w:t>22,5%</w:t>
            </w: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Pr>
                <w:sz w:val="14"/>
                <w:szCs w:val="14"/>
              </w:rPr>
              <w:t>47%</w:t>
            </w:r>
          </w:p>
        </w:tc>
        <w:tc>
          <w:tcPr>
            <w:tcW w:w="709" w:type="dxa"/>
            <w:tcBorders>
              <w:top w:val="nil"/>
              <w:left w:val="nil"/>
              <w:bottom w:val="single" w:sz="4" w:space="0" w:color="auto"/>
              <w:right w:val="single" w:sz="4" w:space="0" w:color="auto"/>
            </w:tcBorders>
            <w:noWrap/>
            <w:vAlign w:val="center"/>
          </w:tcPr>
          <w:p w:rsidR="00F8755E" w:rsidRPr="00055530" w:rsidRDefault="00F8755E" w:rsidP="003204E2">
            <w:pPr>
              <w:spacing w:before="0" w:after="0" w:line="240" w:lineRule="auto"/>
              <w:jc w:val="center"/>
              <w:rPr>
                <w:sz w:val="14"/>
                <w:szCs w:val="14"/>
                <w:lang w:val="en-US"/>
              </w:rPr>
            </w:pPr>
            <w:r>
              <w:rPr>
                <w:sz w:val="14"/>
                <w:szCs w:val="14"/>
                <w:lang w:val="en-US"/>
              </w:rPr>
              <w:t>47%</w:t>
            </w:r>
          </w:p>
        </w:tc>
        <w:tc>
          <w:tcPr>
            <w:tcW w:w="368"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94" w:type="dxa"/>
            <w:tcBorders>
              <w:top w:val="nil"/>
              <w:left w:val="nil"/>
              <w:bottom w:val="single" w:sz="4" w:space="0" w:color="auto"/>
              <w:right w:val="single" w:sz="8" w:space="0" w:color="auto"/>
            </w:tcBorders>
            <w:vAlign w:val="center"/>
          </w:tcPr>
          <w:p w:rsidR="00F8755E" w:rsidRPr="00723A2C" w:rsidRDefault="00F8755E" w:rsidP="003204E2">
            <w:pPr>
              <w:spacing w:before="0" w:after="0" w:line="240" w:lineRule="auto"/>
              <w:jc w:val="center"/>
              <w:rPr>
                <w:sz w:val="14"/>
                <w:szCs w:val="14"/>
              </w:rPr>
            </w:pPr>
          </w:p>
        </w:tc>
      </w:tr>
      <w:tr w:rsidR="00F8755E" w:rsidRPr="00723A2C" w:rsidTr="003204E2">
        <w:trPr>
          <w:trHeight w:val="510"/>
        </w:trPr>
        <w:tc>
          <w:tcPr>
            <w:tcW w:w="1524" w:type="dxa"/>
            <w:vMerge/>
            <w:tcBorders>
              <w:top w:val="nil"/>
              <w:left w:val="single" w:sz="8" w:space="0" w:color="auto"/>
              <w:bottom w:val="single" w:sz="4" w:space="0" w:color="000000"/>
              <w:right w:val="single" w:sz="4" w:space="0" w:color="auto"/>
            </w:tcBorders>
            <w:vAlign w:val="center"/>
          </w:tcPr>
          <w:p w:rsidR="00F8755E" w:rsidRPr="00723A2C" w:rsidRDefault="00F8755E" w:rsidP="003204E2">
            <w:pPr>
              <w:spacing w:before="0" w:after="0" w:line="240" w:lineRule="auto"/>
              <w:rPr>
                <w:sz w:val="14"/>
                <w:szCs w:val="14"/>
              </w:rPr>
            </w:pPr>
          </w:p>
        </w:tc>
        <w:tc>
          <w:tcPr>
            <w:tcW w:w="848" w:type="dxa"/>
            <w:tcBorders>
              <w:top w:val="nil"/>
              <w:left w:val="nil"/>
              <w:bottom w:val="single" w:sz="4" w:space="0" w:color="auto"/>
              <w:right w:val="single" w:sz="4" w:space="0" w:color="auto"/>
            </w:tcBorders>
            <w:tcMar>
              <w:left w:w="57" w:type="dxa"/>
              <w:right w:w="57" w:type="dxa"/>
            </w:tcMar>
            <w:vAlign w:val="bottom"/>
          </w:tcPr>
          <w:p w:rsidR="00F8755E" w:rsidRPr="00723A2C" w:rsidRDefault="00F8755E" w:rsidP="003204E2">
            <w:pPr>
              <w:spacing w:before="0" w:after="0" w:line="240" w:lineRule="auto"/>
              <w:rPr>
                <w:sz w:val="14"/>
                <w:szCs w:val="14"/>
              </w:rPr>
            </w:pPr>
            <w:r w:rsidRPr="00723A2C">
              <w:rPr>
                <w:sz w:val="14"/>
                <w:szCs w:val="14"/>
              </w:rPr>
              <w:t>Στόχος</w:t>
            </w:r>
          </w:p>
        </w:tc>
        <w:tc>
          <w:tcPr>
            <w:tcW w:w="77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64"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368"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94" w:type="dxa"/>
            <w:tcBorders>
              <w:top w:val="nil"/>
              <w:left w:val="nil"/>
              <w:bottom w:val="single" w:sz="4" w:space="0" w:color="auto"/>
              <w:right w:val="single" w:sz="8" w:space="0" w:color="auto"/>
            </w:tcBorders>
            <w:vAlign w:val="center"/>
          </w:tcPr>
          <w:p w:rsidR="00F8755E" w:rsidRPr="00723A2C" w:rsidRDefault="00F8755E" w:rsidP="003204E2">
            <w:pPr>
              <w:spacing w:before="0" w:after="0" w:line="240" w:lineRule="auto"/>
              <w:jc w:val="center"/>
              <w:rPr>
                <w:sz w:val="14"/>
                <w:szCs w:val="14"/>
              </w:rPr>
            </w:pPr>
            <w:r w:rsidRPr="00723A2C">
              <w:rPr>
                <w:rFonts w:cs="Arial"/>
                <w:sz w:val="14"/>
                <w:szCs w:val="14"/>
              </w:rPr>
              <w:t xml:space="preserve">50% </w:t>
            </w:r>
            <w:r w:rsidRPr="00723A2C">
              <w:rPr>
                <w:rFonts w:cs="Arial"/>
                <w:sz w:val="14"/>
                <w:szCs w:val="14"/>
                <w:vertAlign w:val="superscript"/>
              </w:rPr>
              <w:t>(1), (2), (4)</w:t>
            </w:r>
          </w:p>
        </w:tc>
      </w:tr>
      <w:tr w:rsidR="00F8755E" w:rsidRPr="00723A2C" w:rsidTr="003204E2">
        <w:trPr>
          <w:trHeight w:val="270"/>
        </w:trPr>
        <w:tc>
          <w:tcPr>
            <w:tcW w:w="1524" w:type="dxa"/>
            <w:vMerge/>
            <w:tcBorders>
              <w:top w:val="nil"/>
              <w:left w:val="single" w:sz="8" w:space="0" w:color="auto"/>
              <w:bottom w:val="single" w:sz="4" w:space="0" w:color="000000"/>
              <w:right w:val="single" w:sz="4" w:space="0" w:color="auto"/>
            </w:tcBorders>
            <w:vAlign w:val="center"/>
          </w:tcPr>
          <w:p w:rsidR="00F8755E" w:rsidRPr="00723A2C" w:rsidRDefault="00F8755E" w:rsidP="003204E2">
            <w:pPr>
              <w:spacing w:before="0" w:after="0" w:line="240" w:lineRule="auto"/>
              <w:rPr>
                <w:sz w:val="14"/>
                <w:szCs w:val="14"/>
              </w:rPr>
            </w:pPr>
          </w:p>
        </w:tc>
        <w:tc>
          <w:tcPr>
            <w:tcW w:w="848" w:type="dxa"/>
            <w:tcBorders>
              <w:top w:val="nil"/>
              <w:left w:val="nil"/>
              <w:bottom w:val="single" w:sz="4" w:space="0" w:color="auto"/>
              <w:right w:val="single" w:sz="4" w:space="0" w:color="auto"/>
            </w:tcBorders>
            <w:tcMar>
              <w:left w:w="57" w:type="dxa"/>
              <w:right w:w="57" w:type="dxa"/>
            </w:tcMar>
            <w:vAlign w:val="bottom"/>
          </w:tcPr>
          <w:p w:rsidR="00F8755E" w:rsidRPr="00723A2C" w:rsidRDefault="00F8755E" w:rsidP="003204E2">
            <w:pPr>
              <w:spacing w:before="0" w:after="0" w:line="240" w:lineRule="auto"/>
              <w:rPr>
                <w:sz w:val="14"/>
                <w:szCs w:val="14"/>
              </w:rPr>
            </w:pPr>
            <w:r w:rsidRPr="00723A2C">
              <w:rPr>
                <w:sz w:val="14"/>
                <w:szCs w:val="14"/>
              </w:rPr>
              <w:t>Αφετηρία</w:t>
            </w:r>
          </w:p>
        </w:tc>
        <w:tc>
          <w:tcPr>
            <w:tcW w:w="77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rFonts w:cs="Arial"/>
                <w:sz w:val="14"/>
                <w:szCs w:val="14"/>
              </w:rPr>
              <w:t>0%</w:t>
            </w: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64"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368"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94" w:type="dxa"/>
            <w:tcBorders>
              <w:top w:val="nil"/>
              <w:left w:val="nil"/>
              <w:bottom w:val="single" w:sz="4" w:space="0" w:color="auto"/>
              <w:right w:val="single" w:sz="8" w:space="0" w:color="auto"/>
            </w:tcBorders>
            <w:vAlign w:val="center"/>
          </w:tcPr>
          <w:p w:rsidR="00F8755E" w:rsidRPr="00723A2C" w:rsidRDefault="00F8755E" w:rsidP="003204E2">
            <w:pPr>
              <w:spacing w:before="0" w:after="0" w:line="240" w:lineRule="auto"/>
              <w:jc w:val="center"/>
              <w:rPr>
                <w:sz w:val="14"/>
                <w:szCs w:val="14"/>
              </w:rPr>
            </w:pPr>
          </w:p>
        </w:tc>
      </w:tr>
      <w:tr w:rsidR="00F8755E" w:rsidRPr="00723A2C" w:rsidTr="003204E2">
        <w:trPr>
          <w:trHeight w:val="255"/>
        </w:trPr>
        <w:tc>
          <w:tcPr>
            <w:tcW w:w="1524" w:type="dxa"/>
            <w:vMerge w:val="restart"/>
            <w:tcBorders>
              <w:top w:val="nil"/>
              <w:left w:val="single" w:sz="8" w:space="0" w:color="auto"/>
              <w:bottom w:val="single" w:sz="4" w:space="0" w:color="000000"/>
              <w:right w:val="single" w:sz="4" w:space="0" w:color="auto"/>
            </w:tcBorders>
            <w:vAlign w:val="center"/>
          </w:tcPr>
          <w:p w:rsidR="00F8755E" w:rsidRPr="00723A2C" w:rsidRDefault="00F8755E" w:rsidP="003204E2">
            <w:pPr>
              <w:spacing w:before="0" w:after="0" w:line="240" w:lineRule="auto"/>
              <w:rPr>
                <w:sz w:val="14"/>
                <w:szCs w:val="14"/>
              </w:rPr>
            </w:pPr>
            <w:r w:rsidRPr="00723A2C">
              <w:rPr>
                <w:rFonts w:cs="Arial"/>
                <w:sz w:val="14"/>
                <w:szCs w:val="14"/>
              </w:rPr>
              <w:t>Ποσοστό τμημάτων ιδρυμάτων ανωτάτης εκπαίδευσης πουαξιολογήθηκαν</w:t>
            </w:r>
          </w:p>
        </w:tc>
        <w:tc>
          <w:tcPr>
            <w:tcW w:w="848" w:type="dxa"/>
            <w:tcBorders>
              <w:top w:val="nil"/>
              <w:left w:val="nil"/>
              <w:bottom w:val="single" w:sz="4" w:space="0" w:color="auto"/>
              <w:right w:val="single" w:sz="4" w:space="0" w:color="auto"/>
            </w:tcBorders>
            <w:tcMar>
              <w:left w:w="57" w:type="dxa"/>
              <w:right w:w="57" w:type="dxa"/>
            </w:tcMar>
            <w:vAlign w:val="bottom"/>
          </w:tcPr>
          <w:p w:rsidR="00F8755E" w:rsidRPr="00723A2C" w:rsidRDefault="00F8755E" w:rsidP="003204E2">
            <w:pPr>
              <w:spacing w:before="0" w:after="0" w:line="240" w:lineRule="auto"/>
              <w:rPr>
                <w:sz w:val="14"/>
                <w:szCs w:val="14"/>
              </w:rPr>
            </w:pPr>
            <w:r w:rsidRPr="00723A2C">
              <w:rPr>
                <w:sz w:val="14"/>
                <w:szCs w:val="14"/>
              </w:rPr>
              <w:t>Ολοκλήρωση</w:t>
            </w:r>
          </w:p>
        </w:tc>
        <w:tc>
          <w:tcPr>
            <w:tcW w:w="77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rPr>
              <w:t>0</w:t>
            </w: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lang w:val="en-US"/>
              </w:rPr>
              <w:t>0</w:t>
            </w:r>
          </w:p>
        </w:tc>
        <w:tc>
          <w:tcPr>
            <w:tcW w:w="693"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rPr>
              <w:t>0</w:t>
            </w: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Pr>
                <w:sz w:val="14"/>
                <w:szCs w:val="14"/>
              </w:rPr>
              <w:t>59*</w:t>
            </w:r>
          </w:p>
        </w:tc>
        <w:tc>
          <w:tcPr>
            <w:tcW w:w="664"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Pr>
                <w:sz w:val="14"/>
                <w:szCs w:val="14"/>
              </w:rPr>
              <w:t>75%</w:t>
            </w: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Pr>
                <w:sz w:val="14"/>
                <w:szCs w:val="14"/>
              </w:rPr>
              <w:t>75%</w:t>
            </w:r>
          </w:p>
        </w:tc>
        <w:tc>
          <w:tcPr>
            <w:tcW w:w="709" w:type="dxa"/>
            <w:tcBorders>
              <w:top w:val="nil"/>
              <w:left w:val="nil"/>
              <w:bottom w:val="single" w:sz="4" w:space="0" w:color="auto"/>
              <w:right w:val="single" w:sz="4" w:space="0" w:color="auto"/>
            </w:tcBorders>
            <w:noWrap/>
            <w:vAlign w:val="center"/>
          </w:tcPr>
          <w:p w:rsidR="00F8755E" w:rsidRPr="00055530" w:rsidRDefault="00F8755E" w:rsidP="003204E2">
            <w:pPr>
              <w:spacing w:before="0" w:after="0" w:line="240" w:lineRule="auto"/>
              <w:jc w:val="center"/>
              <w:rPr>
                <w:sz w:val="14"/>
                <w:szCs w:val="14"/>
                <w:lang w:val="en-US"/>
              </w:rPr>
            </w:pPr>
            <w:r w:rsidRPr="00BE3A06">
              <w:rPr>
                <w:sz w:val="14"/>
                <w:szCs w:val="14"/>
                <w:lang w:val="en-US"/>
              </w:rPr>
              <w:t>96%</w:t>
            </w:r>
          </w:p>
        </w:tc>
        <w:tc>
          <w:tcPr>
            <w:tcW w:w="368"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94" w:type="dxa"/>
            <w:tcBorders>
              <w:top w:val="nil"/>
              <w:left w:val="nil"/>
              <w:bottom w:val="single" w:sz="4" w:space="0" w:color="auto"/>
              <w:right w:val="single" w:sz="8" w:space="0" w:color="auto"/>
            </w:tcBorders>
            <w:vAlign w:val="center"/>
          </w:tcPr>
          <w:p w:rsidR="00F8755E" w:rsidRPr="00723A2C" w:rsidRDefault="00F8755E" w:rsidP="003204E2">
            <w:pPr>
              <w:spacing w:before="0" w:after="0" w:line="240" w:lineRule="auto"/>
              <w:jc w:val="center"/>
              <w:rPr>
                <w:sz w:val="14"/>
                <w:szCs w:val="14"/>
              </w:rPr>
            </w:pPr>
          </w:p>
        </w:tc>
      </w:tr>
      <w:tr w:rsidR="00F8755E" w:rsidRPr="00723A2C" w:rsidTr="003204E2">
        <w:trPr>
          <w:trHeight w:val="270"/>
        </w:trPr>
        <w:tc>
          <w:tcPr>
            <w:tcW w:w="1524" w:type="dxa"/>
            <w:vMerge/>
            <w:tcBorders>
              <w:top w:val="nil"/>
              <w:left w:val="single" w:sz="8" w:space="0" w:color="auto"/>
              <w:bottom w:val="single" w:sz="4" w:space="0" w:color="000000"/>
              <w:right w:val="single" w:sz="4" w:space="0" w:color="auto"/>
            </w:tcBorders>
            <w:vAlign w:val="center"/>
          </w:tcPr>
          <w:p w:rsidR="00F8755E" w:rsidRPr="00723A2C" w:rsidRDefault="00F8755E" w:rsidP="003204E2">
            <w:pPr>
              <w:spacing w:before="0" w:after="0" w:line="240" w:lineRule="auto"/>
              <w:rPr>
                <w:sz w:val="14"/>
                <w:szCs w:val="14"/>
              </w:rPr>
            </w:pPr>
          </w:p>
        </w:tc>
        <w:tc>
          <w:tcPr>
            <w:tcW w:w="848" w:type="dxa"/>
            <w:tcBorders>
              <w:top w:val="nil"/>
              <w:left w:val="nil"/>
              <w:bottom w:val="single" w:sz="4" w:space="0" w:color="auto"/>
              <w:right w:val="single" w:sz="4" w:space="0" w:color="auto"/>
            </w:tcBorders>
            <w:tcMar>
              <w:left w:w="57" w:type="dxa"/>
              <w:right w:w="57" w:type="dxa"/>
            </w:tcMar>
            <w:vAlign w:val="bottom"/>
          </w:tcPr>
          <w:p w:rsidR="00F8755E" w:rsidRPr="00723A2C" w:rsidRDefault="00F8755E" w:rsidP="003204E2">
            <w:pPr>
              <w:spacing w:before="0" w:after="0" w:line="240" w:lineRule="auto"/>
              <w:rPr>
                <w:sz w:val="14"/>
                <w:szCs w:val="14"/>
              </w:rPr>
            </w:pPr>
            <w:r w:rsidRPr="00723A2C">
              <w:rPr>
                <w:sz w:val="14"/>
                <w:szCs w:val="14"/>
              </w:rPr>
              <w:t>Στόχος</w:t>
            </w:r>
          </w:p>
        </w:tc>
        <w:tc>
          <w:tcPr>
            <w:tcW w:w="77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64"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368"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94" w:type="dxa"/>
            <w:tcBorders>
              <w:top w:val="nil"/>
              <w:left w:val="nil"/>
              <w:bottom w:val="single" w:sz="4" w:space="0" w:color="auto"/>
              <w:right w:val="single" w:sz="8" w:space="0" w:color="auto"/>
            </w:tcBorders>
            <w:vAlign w:val="center"/>
          </w:tcPr>
          <w:p w:rsidR="00F8755E" w:rsidRPr="00723A2C" w:rsidRDefault="00F8755E" w:rsidP="003204E2">
            <w:pPr>
              <w:spacing w:before="0" w:after="0" w:line="240" w:lineRule="auto"/>
              <w:jc w:val="center"/>
              <w:rPr>
                <w:sz w:val="14"/>
                <w:szCs w:val="14"/>
              </w:rPr>
            </w:pPr>
            <w:r w:rsidRPr="00723A2C">
              <w:rPr>
                <w:rFonts w:cs="Arial"/>
                <w:sz w:val="14"/>
                <w:szCs w:val="14"/>
              </w:rPr>
              <w:t>100%</w:t>
            </w:r>
          </w:p>
        </w:tc>
      </w:tr>
      <w:tr w:rsidR="00F8755E" w:rsidRPr="00723A2C" w:rsidTr="003204E2">
        <w:trPr>
          <w:trHeight w:val="270"/>
        </w:trPr>
        <w:tc>
          <w:tcPr>
            <w:tcW w:w="1524" w:type="dxa"/>
            <w:vMerge/>
            <w:tcBorders>
              <w:top w:val="nil"/>
              <w:left w:val="single" w:sz="8" w:space="0" w:color="auto"/>
              <w:bottom w:val="single" w:sz="4" w:space="0" w:color="000000"/>
              <w:right w:val="single" w:sz="4" w:space="0" w:color="auto"/>
            </w:tcBorders>
            <w:vAlign w:val="center"/>
          </w:tcPr>
          <w:p w:rsidR="00F8755E" w:rsidRPr="00723A2C" w:rsidRDefault="00F8755E" w:rsidP="003204E2">
            <w:pPr>
              <w:spacing w:before="0" w:after="0" w:line="240" w:lineRule="auto"/>
              <w:rPr>
                <w:sz w:val="14"/>
                <w:szCs w:val="14"/>
              </w:rPr>
            </w:pPr>
          </w:p>
        </w:tc>
        <w:tc>
          <w:tcPr>
            <w:tcW w:w="848" w:type="dxa"/>
            <w:tcBorders>
              <w:top w:val="nil"/>
              <w:left w:val="nil"/>
              <w:bottom w:val="single" w:sz="4" w:space="0" w:color="auto"/>
              <w:right w:val="single" w:sz="4" w:space="0" w:color="auto"/>
            </w:tcBorders>
            <w:tcMar>
              <w:left w:w="57" w:type="dxa"/>
              <w:right w:w="57" w:type="dxa"/>
            </w:tcMar>
            <w:vAlign w:val="bottom"/>
          </w:tcPr>
          <w:p w:rsidR="00F8755E" w:rsidRPr="00723A2C" w:rsidRDefault="00F8755E" w:rsidP="003204E2">
            <w:pPr>
              <w:spacing w:before="0" w:after="0" w:line="240" w:lineRule="auto"/>
              <w:rPr>
                <w:sz w:val="14"/>
                <w:szCs w:val="14"/>
              </w:rPr>
            </w:pPr>
            <w:r w:rsidRPr="00723A2C">
              <w:rPr>
                <w:sz w:val="14"/>
                <w:szCs w:val="14"/>
              </w:rPr>
              <w:t>Αφετηρία</w:t>
            </w:r>
          </w:p>
        </w:tc>
        <w:tc>
          <w:tcPr>
            <w:tcW w:w="77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rFonts w:cs="Arial"/>
                <w:sz w:val="14"/>
                <w:szCs w:val="14"/>
              </w:rPr>
              <w:t>0%</w:t>
            </w: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64"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368"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94" w:type="dxa"/>
            <w:tcBorders>
              <w:top w:val="nil"/>
              <w:left w:val="nil"/>
              <w:bottom w:val="single" w:sz="4" w:space="0" w:color="auto"/>
              <w:right w:val="single" w:sz="8" w:space="0" w:color="auto"/>
            </w:tcBorders>
            <w:vAlign w:val="center"/>
          </w:tcPr>
          <w:p w:rsidR="00F8755E" w:rsidRPr="00723A2C" w:rsidRDefault="00F8755E" w:rsidP="003204E2">
            <w:pPr>
              <w:spacing w:before="0" w:after="0" w:line="240" w:lineRule="auto"/>
              <w:jc w:val="center"/>
              <w:rPr>
                <w:sz w:val="14"/>
                <w:szCs w:val="14"/>
              </w:rPr>
            </w:pPr>
          </w:p>
        </w:tc>
      </w:tr>
      <w:tr w:rsidR="00F8755E" w:rsidRPr="00723A2C" w:rsidTr="003204E2">
        <w:trPr>
          <w:trHeight w:val="510"/>
        </w:trPr>
        <w:tc>
          <w:tcPr>
            <w:tcW w:w="1524" w:type="dxa"/>
            <w:vMerge w:val="restart"/>
            <w:tcBorders>
              <w:top w:val="nil"/>
              <w:left w:val="single" w:sz="8" w:space="0" w:color="auto"/>
              <w:bottom w:val="single" w:sz="4" w:space="0" w:color="000000"/>
              <w:right w:val="single" w:sz="4" w:space="0" w:color="auto"/>
            </w:tcBorders>
            <w:vAlign w:val="center"/>
          </w:tcPr>
          <w:p w:rsidR="00F8755E" w:rsidRPr="00723A2C" w:rsidRDefault="00F8755E" w:rsidP="003204E2">
            <w:pPr>
              <w:spacing w:before="0" w:after="0" w:line="240" w:lineRule="auto"/>
              <w:rPr>
                <w:sz w:val="14"/>
                <w:szCs w:val="14"/>
              </w:rPr>
            </w:pPr>
            <w:r w:rsidRPr="00723A2C">
              <w:rPr>
                <w:rFonts w:cs="Arial"/>
                <w:sz w:val="14"/>
                <w:szCs w:val="14"/>
              </w:rPr>
              <w:t xml:space="preserve">Ποσοστό μαθημάτων α’βάθμιας και β’βάθμιας εκπαίδευσης στην διδασκαλία των οποίων χρησιμοποιούνται σύγχρονες ΤΠΕ </w:t>
            </w:r>
            <w:r w:rsidRPr="00723A2C">
              <w:rPr>
                <w:rFonts w:cs="Arial"/>
                <w:sz w:val="14"/>
                <w:szCs w:val="14"/>
                <w:vertAlign w:val="superscript"/>
              </w:rPr>
              <w:t>(5)</w:t>
            </w:r>
          </w:p>
        </w:tc>
        <w:tc>
          <w:tcPr>
            <w:tcW w:w="848" w:type="dxa"/>
            <w:tcBorders>
              <w:top w:val="nil"/>
              <w:left w:val="nil"/>
              <w:bottom w:val="single" w:sz="4" w:space="0" w:color="auto"/>
              <w:right w:val="single" w:sz="4" w:space="0" w:color="auto"/>
            </w:tcBorders>
            <w:tcMar>
              <w:left w:w="57" w:type="dxa"/>
              <w:right w:w="57" w:type="dxa"/>
            </w:tcMar>
            <w:vAlign w:val="bottom"/>
          </w:tcPr>
          <w:p w:rsidR="00F8755E" w:rsidRPr="00723A2C" w:rsidRDefault="00F8755E" w:rsidP="003204E2">
            <w:pPr>
              <w:spacing w:before="0" w:after="0" w:line="240" w:lineRule="auto"/>
              <w:rPr>
                <w:sz w:val="14"/>
                <w:szCs w:val="14"/>
              </w:rPr>
            </w:pPr>
            <w:r w:rsidRPr="00723A2C">
              <w:rPr>
                <w:sz w:val="14"/>
                <w:szCs w:val="14"/>
              </w:rPr>
              <w:t>Ολοκλήρωση</w:t>
            </w:r>
          </w:p>
        </w:tc>
        <w:tc>
          <w:tcPr>
            <w:tcW w:w="77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rPr>
              <w:t>0</w:t>
            </w: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lang w:val="en-US"/>
              </w:rPr>
              <w:t>0</w:t>
            </w:r>
          </w:p>
        </w:tc>
        <w:tc>
          <w:tcPr>
            <w:tcW w:w="693"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rPr>
              <w:t>0</w:t>
            </w: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rPr>
              <w:t>0</w:t>
            </w:r>
          </w:p>
        </w:tc>
        <w:tc>
          <w:tcPr>
            <w:tcW w:w="664"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Pr>
                <w:sz w:val="14"/>
                <w:szCs w:val="14"/>
              </w:rPr>
              <w:t>0</w:t>
            </w:r>
          </w:p>
        </w:tc>
        <w:tc>
          <w:tcPr>
            <w:tcW w:w="709" w:type="dxa"/>
            <w:tcBorders>
              <w:top w:val="nil"/>
              <w:left w:val="nil"/>
              <w:bottom w:val="single" w:sz="4" w:space="0" w:color="auto"/>
              <w:right w:val="single" w:sz="4" w:space="0" w:color="auto"/>
            </w:tcBorders>
            <w:noWrap/>
            <w:vAlign w:val="center"/>
          </w:tcPr>
          <w:p w:rsidR="00F8755E" w:rsidRPr="00E97EE1" w:rsidRDefault="00F8755E" w:rsidP="003204E2">
            <w:pPr>
              <w:spacing w:before="0" w:after="0" w:line="240" w:lineRule="auto"/>
              <w:jc w:val="center"/>
              <w:rPr>
                <w:sz w:val="14"/>
                <w:szCs w:val="14"/>
                <w:lang w:val="en-US"/>
              </w:rPr>
            </w:pPr>
            <w:r>
              <w:rPr>
                <w:sz w:val="14"/>
                <w:szCs w:val="14"/>
                <w:lang w:val="en-US"/>
              </w:rPr>
              <w:t>0</w:t>
            </w:r>
          </w:p>
        </w:tc>
        <w:tc>
          <w:tcPr>
            <w:tcW w:w="709" w:type="dxa"/>
            <w:tcBorders>
              <w:top w:val="nil"/>
              <w:left w:val="nil"/>
              <w:bottom w:val="single" w:sz="4" w:space="0" w:color="auto"/>
              <w:right w:val="single" w:sz="4" w:space="0" w:color="auto"/>
            </w:tcBorders>
            <w:noWrap/>
            <w:vAlign w:val="center"/>
          </w:tcPr>
          <w:p w:rsidR="00F8755E" w:rsidRPr="00055530" w:rsidRDefault="00F8755E" w:rsidP="003204E2">
            <w:pPr>
              <w:spacing w:before="0" w:after="0" w:line="240" w:lineRule="auto"/>
              <w:jc w:val="center"/>
              <w:rPr>
                <w:sz w:val="14"/>
                <w:szCs w:val="14"/>
                <w:lang w:val="en-US"/>
              </w:rPr>
            </w:pPr>
            <w:r>
              <w:rPr>
                <w:sz w:val="14"/>
                <w:szCs w:val="14"/>
                <w:lang w:val="en-US"/>
              </w:rPr>
              <w:t>0</w:t>
            </w:r>
          </w:p>
        </w:tc>
        <w:tc>
          <w:tcPr>
            <w:tcW w:w="368"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94" w:type="dxa"/>
            <w:tcBorders>
              <w:top w:val="nil"/>
              <w:left w:val="nil"/>
              <w:bottom w:val="single" w:sz="4" w:space="0" w:color="auto"/>
              <w:right w:val="single" w:sz="8" w:space="0" w:color="auto"/>
            </w:tcBorders>
            <w:vAlign w:val="center"/>
          </w:tcPr>
          <w:p w:rsidR="00F8755E" w:rsidRPr="00723A2C" w:rsidRDefault="00F8755E" w:rsidP="003204E2">
            <w:pPr>
              <w:spacing w:before="0" w:after="0" w:line="240" w:lineRule="auto"/>
              <w:jc w:val="center"/>
              <w:rPr>
                <w:sz w:val="14"/>
                <w:szCs w:val="14"/>
              </w:rPr>
            </w:pPr>
          </w:p>
        </w:tc>
      </w:tr>
      <w:tr w:rsidR="00F8755E" w:rsidRPr="00723A2C" w:rsidTr="003204E2">
        <w:trPr>
          <w:trHeight w:val="270"/>
        </w:trPr>
        <w:tc>
          <w:tcPr>
            <w:tcW w:w="1524" w:type="dxa"/>
            <w:vMerge/>
            <w:tcBorders>
              <w:top w:val="nil"/>
              <w:left w:val="single" w:sz="8" w:space="0" w:color="auto"/>
              <w:bottom w:val="single" w:sz="4" w:space="0" w:color="000000"/>
              <w:right w:val="single" w:sz="4" w:space="0" w:color="auto"/>
            </w:tcBorders>
            <w:vAlign w:val="center"/>
          </w:tcPr>
          <w:p w:rsidR="00F8755E" w:rsidRPr="00723A2C" w:rsidRDefault="00F8755E" w:rsidP="003204E2">
            <w:pPr>
              <w:spacing w:before="0" w:after="0" w:line="240" w:lineRule="auto"/>
              <w:rPr>
                <w:sz w:val="14"/>
                <w:szCs w:val="14"/>
              </w:rPr>
            </w:pPr>
          </w:p>
        </w:tc>
        <w:tc>
          <w:tcPr>
            <w:tcW w:w="848" w:type="dxa"/>
            <w:tcBorders>
              <w:top w:val="nil"/>
              <w:left w:val="nil"/>
              <w:bottom w:val="single" w:sz="4" w:space="0" w:color="auto"/>
              <w:right w:val="single" w:sz="4" w:space="0" w:color="auto"/>
            </w:tcBorders>
            <w:tcMar>
              <w:left w:w="57" w:type="dxa"/>
              <w:right w:w="57" w:type="dxa"/>
            </w:tcMar>
            <w:vAlign w:val="bottom"/>
          </w:tcPr>
          <w:p w:rsidR="00F8755E" w:rsidRPr="00723A2C" w:rsidRDefault="00F8755E" w:rsidP="003204E2">
            <w:pPr>
              <w:spacing w:before="0" w:after="0" w:line="240" w:lineRule="auto"/>
              <w:rPr>
                <w:sz w:val="14"/>
                <w:szCs w:val="14"/>
              </w:rPr>
            </w:pPr>
            <w:r w:rsidRPr="00723A2C">
              <w:rPr>
                <w:sz w:val="14"/>
                <w:szCs w:val="14"/>
              </w:rPr>
              <w:t>Στόχος</w:t>
            </w:r>
          </w:p>
        </w:tc>
        <w:tc>
          <w:tcPr>
            <w:tcW w:w="77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64"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368"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94" w:type="dxa"/>
            <w:tcBorders>
              <w:top w:val="nil"/>
              <w:left w:val="nil"/>
              <w:bottom w:val="single" w:sz="4" w:space="0" w:color="auto"/>
              <w:right w:val="single" w:sz="8" w:space="0" w:color="auto"/>
            </w:tcBorders>
            <w:vAlign w:val="center"/>
          </w:tcPr>
          <w:p w:rsidR="00F8755E" w:rsidRPr="00723A2C" w:rsidRDefault="00F8755E" w:rsidP="003204E2">
            <w:pPr>
              <w:spacing w:before="0" w:after="0" w:line="240" w:lineRule="auto"/>
              <w:jc w:val="center"/>
              <w:rPr>
                <w:sz w:val="14"/>
                <w:szCs w:val="14"/>
              </w:rPr>
            </w:pPr>
          </w:p>
        </w:tc>
      </w:tr>
      <w:tr w:rsidR="00F8755E" w:rsidRPr="00723A2C" w:rsidTr="003204E2">
        <w:trPr>
          <w:trHeight w:val="270"/>
        </w:trPr>
        <w:tc>
          <w:tcPr>
            <w:tcW w:w="1524" w:type="dxa"/>
            <w:vMerge/>
            <w:tcBorders>
              <w:top w:val="nil"/>
              <w:left w:val="single" w:sz="8" w:space="0" w:color="auto"/>
              <w:bottom w:val="single" w:sz="4" w:space="0" w:color="000000"/>
              <w:right w:val="single" w:sz="4" w:space="0" w:color="auto"/>
            </w:tcBorders>
            <w:vAlign w:val="center"/>
          </w:tcPr>
          <w:p w:rsidR="00F8755E" w:rsidRPr="00723A2C" w:rsidRDefault="00F8755E" w:rsidP="003204E2">
            <w:pPr>
              <w:spacing w:before="0" w:after="0" w:line="240" w:lineRule="auto"/>
              <w:rPr>
                <w:sz w:val="14"/>
                <w:szCs w:val="14"/>
              </w:rPr>
            </w:pPr>
          </w:p>
        </w:tc>
        <w:tc>
          <w:tcPr>
            <w:tcW w:w="848" w:type="dxa"/>
            <w:tcBorders>
              <w:top w:val="nil"/>
              <w:left w:val="nil"/>
              <w:bottom w:val="single" w:sz="4" w:space="0" w:color="auto"/>
              <w:right w:val="single" w:sz="4" w:space="0" w:color="auto"/>
            </w:tcBorders>
            <w:tcMar>
              <w:left w:w="57" w:type="dxa"/>
              <w:right w:w="57" w:type="dxa"/>
            </w:tcMar>
            <w:vAlign w:val="bottom"/>
          </w:tcPr>
          <w:p w:rsidR="00F8755E" w:rsidRPr="00723A2C" w:rsidRDefault="00F8755E" w:rsidP="003204E2">
            <w:pPr>
              <w:spacing w:before="0" w:after="0" w:line="240" w:lineRule="auto"/>
              <w:rPr>
                <w:sz w:val="14"/>
                <w:szCs w:val="14"/>
              </w:rPr>
            </w:pPr>
            <w:r w:rsidRPr="00723A2C">
              <w:rPr>
                <w:sz w:val="14"/>
                <w:szCs w:val="14"/>
              </w:rPr>
              <w:t>Αφετηρία</w:t>
            </w:r>
          </w:p>
        </w:tc>
        <w:tc>
          <w:tcPr>
            <w:tcW w:w="77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rFonts w:cs="Arial"/>
                <w:sz w:val="14"/>
                <w:szCs w:val="14"/>
              </w:rPr>
              <w:t>0%</w:t>
            </w: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64"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368"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94" w:type="dxa"/>
            <w:tcBorders>
              <w:top w:val="nil"/>
              <w:left w:val="nil"/>
              <w:bottom w:val="single" w:sz="4" w:space="0" w:color="auto"/>
              <w:right w:val="single" w:sz="8" w:space="0" w:color="auto"/>
            </w:tcBorders>
            <w:vAlign w:val="center"/>
          </w:tcPr>
          <w:p w:rsidR="00F8755E" w:rsidRPr="00723A2C" w:rsidRDefault="00F8755E" w:rsidP="003204E2">
            <w:pPr>
              <w:spacing w:before="0" w:after="0" w:line="240" w:lineRule="auto"/>
              <w:jc w:val="center"/>
              <w:rPr>
                <w:sz w:val="14"/>
                <w:szCs w:val="14"/>
              </w:rPr>
            </w:pPr>
          </w:p>
        </w:tc>
      </w:tr>
      <w:tr w:rsidR="00F8755E" w:rsidRPr="00723A2C" w:rsidTr="003204E2">
        <w:trPr>
          <w:trHeight w:val="270"/>
        </w:trPr>
        <w:tc>
          <w:tcPr>
            <w:tcW w:w="1524" w:type="dxa"/>
            <w:vMerge w:val="restart"/>
            <w:tcBorders>
              <w:top w:val="nil"/>
              <w:left w:val="single" w:sz="8" w:space="0" w:color="auto"/>
              <w:bottom w:val="single" w:sz="4" w:space="0" w:color="000000"/>
              <w:right w:val="single" w:sz="4" w:space="0" w:color="auto"/>
            </w:tcBorders>
            <w:vAlign w:val="center"/>
          </w:tcPr>
          <w:p w:rsidR="00F8755E" w:rsidRPr="00723A2C" w:rsidRDefault="00F8755E" w:rsidP="003204E2">
            <w:pPr>
              <w:spacing w:before="0" w:after="0" w:line="240" w:lineRule="auto"/>
              <w:rPr>
                <w:sz w:val="14"/>
                <w:szCs w:val="14"/>
              </w:rPr>
            </w:pPr>
            <w:r w:rsidRPr="00723A2C">
              <w:rPr>
                <w:rFonts w:cs="Arial"/>
                <w:sz w:val="14"/>
                <w:szCs w:val="14"/>
              </w:rPr>
              <w:t xml:space="preserve">Μείωση του ποσοστού μαθητών που δεν ολοκληρώνουν την κατώτερη β’βάθμια εκπαίδευση (γυμνάσιο) </w:t>
            </w:r>
          </w:p>
        </w:tc>
        <w:tc>
          <w:tcPr>
            <w:tcW w:w="848" w:type="dxa"/>
            <w:tcBorders>
              <w:top w:val="nil"/>
              <w:left w:val="nil"/>
              <w:bottom w:val="single" w:sz="4" w:space="0" w:color="auto"/>
              <w:right w:val="single" w:sz="4" w:space="0" w:color="auto"/>
            </w:tcBorders>
            <w:tcMar>
              <w:left w:w="57" w:type="dxa"/>
              <w:right w:w="57" w:type="dxa"/>
            </w:tcMar>
            <w:vAlign w:val="bottom"/>
          </w:tcPr>
          <w:p w:rsidR="00F8755E" w:rsidRPr="00723A2C" w:rsidRDefault="00F8755E" w:rsidP="003204E2">
            <w:pPr>
              <w:spacing w:before="0" w:after="0" w:line="240" w:lineRule="auto"/>
              <w:rPr>
                <w:sz w:val="14"/>
                <w:szCs w:val="14"/>
              </w:rPr>
            </w:pPr>
            <w:r w:rsidRPr="00723A2C">
              <w:rPr>
                <w:sz w:val="14"/>
                <w:szCs w:val="14"/>
              </w:rPr>
              <w:t>Ολοκλήρωση</w:t>
            </w:r>
          </w:p>
        </w:tc>
        <w:tc>
          <w:tcPr>
            <w:tcW w:w="77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rPr>
              <w:t>0</w:t>
            </w: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lang w:val="en-US"/>
              </w:rPr>
              <w:t>0</w:t>
            </w:r>
          </w:p>
        </w:tc>
        <w:tc>
          <w:tcPr>
            <w:tcW w:w="693"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rPr>
              <w:t>0</w:t>
            </w: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rPr>
              <w:t>0</w:t>
            </w:r>
          </w:p>
        </w:tc>
        <w:tc>
          <w:tcPr>
            <w:tcW w:w="664"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Pr>
                <w:sz w:val="14"/>
                <w:szCs w:val="14"/>
              </w:rPr>
              <w:t>0</w:t>
            </w: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Pr>
                <w:sz w:val="14"/>
                <w:szCs w:val="14"/>
              </w:rPr>
              <w:t>0</w:t>
            </w:r>
          </w:p>
        </w:tc>
        <w:tc>
          <w:tcPr>
            <w:tcW w:w="709" w:type="dxa"/>
            <w:tcBorders>
              <w:top w:val="nil"/>
              <w:left w:val="nil"/>
              <w:bottom w:val="single" w:sz="4" w:space="0" w:color="auto"/>
              <w:right w:val="single" w:sz="4" w:space="0" w:color="auto"/>
            </w:tcBorders>
            <w:noWrap/>
            <w:vAlign w:val="center"/>
          </w:tcPr>
          <w:p w:rsidR="00F8755E" w:rsidRPr="00055530" w:rsidRDefault="00F8755E" w:rsidP="003204E2">
            <w:pPr>
              <w:spacing w:before="0" w:after="0" w:line="240" w:lineRule="auto"/>
              <w:jc w:val="center"/>
              <w:rPr>
                <w:sz w:val="14"/>
                <w:szCs w:val="14"/>
                <w:lang w:val="en-US"/>
              </w:rPr>
            </w:pPr>
            <w:r>
              <w:rPr>
                <w:sz w:val="14"/>
                <w:szCs w:val="14"/>
                <w:lang w:val="en-US"/>
              </w:rPr>
              <w:t>0</w:t>
            </w:r>
          </w:p>
        </w:tc>
        <w:tc>
          <w:tcPr>
            <w:tcW w:w="368"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94" w:type="dxa"/>
            <w:tcBorders>
              <w:top w:val="nil"/>
              <w:left w:val="nil"/>
              <w:bottom w:val="single" w:sz="4" w:space="0" w:color="auto"/>
              <w:right w:val="single" w:sz="8" w:space="0" w:color="auto"/>
            </w:tcBorders>
            <w:vAlign w:val="center"/>
          </w:tcPr>
          <w:p w:rsidR="00F8755E" w:rsidRPr="00723A2C" w:rsidRDefault="00F8755E" w:rsidP="003204E2">
            <w:pPr>
              <w:spacing w:before="0" w:after="0" w:line="240" w:lineRule="auto"/>
              <w:jc w:val="center"/>
              <w:rPr>
                <w:sz w:val="14"/>
                <w:szCs w:val="14"/>
              </w:rPr>
            </w:pPr>
          </w:p>
        </w:tc>
      </w:tr>
      <w:tr w:rsidR="00F8755E" w:rsidRPr="00723A2C" w:rsidTr="003204E2">
        <w:trPr>
          <w:trHeight w:val="200"/>
        </w:trPr>
        <w:tc>
          <w:tcPr>
            <w:tcW w:w="1524" w:type="dxa"/>
            <w:vMerge/>
            <w:tcBorders>
              <w:top w:val="nil"/>
              <w:left w:val="single" w:sz="8" w:space="0" w:color="auto"/>
              <w:bottom w:val="single" w:sz="4" w:space="0" w:color="000000"/>
              <w:right w:val="single" w:sz="4" w:space="0" w:color="auto"/>
            </w:tcBorders>
            <w:vAlign w:val="center"/>
          </w:tcPr>
          <w:p w:rsidR="00F8755E" w:rsidRPr="00723A2C" w:rsidRDefault="00F8755E" w:rsidP="003204E2">
            <w:pPr>
              <w:spacing w:before="0" w:after="0" w:line="240" w:lineRule="auto"/>
              <w:rPr>
                <w:sz w:val="14"/>
                <w:szCs w:val="14"/>
              </w:rPr>
            </w:pPr>
          </w:p>
        </w:tc>
        <w:tc>
          <w:tcPr>
            <w:tcW w:w="848" w:type="dxa"/>
            <w:tcBorders>
              <w:top w:val="nil"/>
              <w:left w:val="nil"/>
              <w:bottom w:val="single" w:sz="4" w:space="0" w:color="auto"/>
              <w:right w:val="single" w:sz="4" w:space="0" w:color="auto"/>
            </w:tcBorders>
            <w:tcMar>
              <w:left w:w="57" w:type="dxa"/>
              <w:right w:w="57" w:type="dxa"/>
            </w:tcMar>
            <w:vAlign w:val="bottom"/>
          </w:tcPr>
          <w:p w:rsidR="00F8755E" w:rsidRPr="00723A2C" w:rsidRDefault="00F8755E" w:rsidP="003204E2">
            <w:pPr>
              <w:spacing w:before="0" w:after="0" w:line="240" w:lineRule="auto"/>
              <w:rPr>
                <w:sz w:val="14"/>
                <w:szCs w:val="14"/>
              </w:rPr>
            </w:pPr>
            <w:r w:rsidRPr="00723A2C">
              <w:rPr>
                <w:sz w:val="14"/>
                <w:szCs w:val="14"/>
              </w:rPr>
              <w:t>Στόχος</w:t>
            </w:r>
          </w:p>
        </w:tc>
        <w:tc>
          <w:tcPr>
            <w:tcW w:w="77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64"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368"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94" w:type="dxa"/>
            <w:tcBorders>
              <w:top w:val="nil"/>
              <w:left w:val="nil"/>
              <w:bottom w:val="single" w:sz="4" w:space="0" w:color="auto"/>
              <w:right w:val="single" w:sz="8" w:space="0" w:color="auto"/>
            </w:tcBorders>
            <w:vAlign w:val="center"/>
          </w:tcPr>
          <w:p w:rsidR="00F8755E" w:rsidRPr="00723A2C" w:rsidRDefault="00F8755E" w:rsidP="003204E2">
            <w:pPr>
              <w:spacing w:before="0" w:after="0" w:line="240" w:lineRule="auto"/>
              <w:jc w:val="center"/>
              <w:rPr>
                <w:sz w:val="14"/>
                <w:szCs w:val="14"/>
              </w:rPr>
            </w:pPr>
            <w:r w:rsidRPr="00723A2C">
              <w:rPr>
                <w:sz w:val="14"/>
                <w:szCs w:val="14"/>
                <w:lang w:val="en-US"/>
              </w:rPr>
              <w:t xml:space="preserve">5,5% </w:t>
            </w:r>
            <w:r w:rsidRPr="00723A2C">
              <w:rPr>
                <w:sz w:val="14"/>
                <w:szCs w:val="14"/>
                <w:vertAlign w:val="superscript"/>
                <w:lang w:val="en-US"/>
              </w:rPr>
              <w:t>(1), (6)</w:t>
            </w:r>
          </w:p>
        </w:tc>
      </w:tr>
      <w:tr w:rsidR="00F8755E" w:rsidRPr="00723A2C" w:rsidTr="003204E2">
        <w:trPr>
          <w:trHeight w:val="270"/>
        </w:trPr>
        <w:tc>
          <w:tcPr>
            <w:tcW w:w="1524" w:type="dxa"/>
            <w:vMerge/>
            <w:tcBorders>
              <w:top w:val="nil"/>
              <w:left w:val="single" w:sz="8" w:space="0" w:color="auto"/>
              <w:bottom w:val="single" w:sz="4" w:space="0" w:color="000000"/>
              <w:right w:val="single" w:sz="4" w:space="0" w:color="auto"/>
            </w:tcBorders>
            <w:vAlign w:val="center"/>
          </w:tcPr>
          <w:p w:rsidR="00F8755E" w:rsidRPr="00723A2C" w:rsidRDefault="00F8755E" w:rsidP="003204E2">
            <w:pPr>
              <w:spacing w:before="0" w:after="0" w:line="240" w:lineRule="auto"/>
              <w:rPr>
                <w:sz w:val="14"/>
                <w:szCs w:val="14"/>
              </w:rPr>
            </w:pPr>
          </w:p>
        </w:tc>
        <w:tc>
          <w:tcPr>
            <w:tcW w:w="848" w:type="dxa"/>
            <w:tcBorders>
              <w:top w:val="nil"/>
              <w:left w:val="nil"/>
              <w:bottom w:val="single" w:sz="4" w:space="0" w:color="auto"/>
              <w:right w:val="single" w:sz="4" w:space="0" w:color="auto"/>
            </w:tcBorders>
            <w:tcMar>
              <w:left w:w="57" w:type="dxa"/>
              <w:right w:w="57" w:type="dxa"/>
            </w:tcMar>
            <w:vAlign w:val="bottom"/>
          </w:tcPr>
          <w:p w:rsidR="00F8755E" w:rsidRPr="00723A2C" w:rsidRDefault="00F8755E" w:rsidP="003204E2">
            <w:pPr>
              <w:spacing w:before="0" w:after="0" w:line="240" w:lineRule="auto"/>
              <w:rPr>
                <w:sz w:val="14"/>
                <w:szCs w:val="14"/>
              </w:rPr>
            </w:pPr>
            <w:r w:rsidRPr="00723A2C">
              <w:rPr>
                <w:sz w:val="14"/>
                <w:szCs w:val="14"/>
              </w:rPr>
              <w:t>Αφετηρία</w:t>
            </w:r>
          </w:p>
        </w:tc>
        <w:tc>
          <w:tcPr>
            <w:tcW w:w="77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rFonts w:cs="Arial"/>
                <w:sz w:val="14"/>
                <w:szCs w:val="14"/>
              </w:rPr>
              <w:t>6,1%</w:t>
            </w: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64"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368"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94" w:type="dxa"/>
            <w:tcBorders>
              <w:top w:val="nil"/>
              <w:left w:val="nil"/>
              <w:bottom w:val="single" w:sz="4" w:space="0" w:color="auto"/>
              <w:right w:val="single" w:sz="8" w:space="0" w:color="auto"/>
            </w:tcBorders>
            <w:vAlign w:val="center"/>
          </w:tcPr>
          <w:p w:rsidR="00F8755E" w:rsidRPr="00723A2C" w:rsidRDefault="00F8755E" w:rsidP="003204E2">
            <w:pPr>
              <w:spacing w:before="0" w:after="0" w:line="240" w:lineRule="auto"/>
              <w:jc w:val="center"/>
              <w:rPr>
                <w:sz w:val="14"/>
                <w:szCs w:val="14"/>
              </w:rPr>
            </w:pPr>
          </w:p>
        </w:tc>
      </w:tr>
      <w:tr w:rsidR="00F8755E" w:rsidRPr="00723A2C" w:rsidTr="003204E2">
        <w:trPr>
          <w:trHeight w:val="270"/>
        </w:trPr>
        <w:tc>
          <w:tcPr>
            <w:tcW w:w="1524" w:type="dxa"/>
            <w:vMerge w:val="restart"/>
            <w:tcBorders>
              <w:top w:val="nil"/>
              <w:left w:val="single" w:sz="8" w:space="0" w:color="auto"/>
              <w:right w:val="single" w:sz="4" w:space="0" w:color="auto"/>
            </w:tcBorders>
            <w:vAlign w:val="center"/>
          </w:tcPr>
          <w:p w:rsidR="00F8755E" w:rsidRPr="007F6A5D" w:rsidRDefault="00F8755E" w:rsidP="003204E2">
            <w:pPr>
              <w:spacing w:before="0" w:after="0" w:line="240" w:lineRule="auto"/>
              <w:rPr>
                <w:sz w:val="14"/>
                <w:szCs w:val="14"/>
              </w:rPr>
            </w:pPr>
            <w:r>
              <w:rPr>
                <w:sz w:val="14"/>
                <w:szCs w:val="14"/>
              </w:rPr>
              <w:t>Ποσοστό σχολείων στα οποία εφαρμόζεται το ενιαίο αναμορφωμένο πρόγραμμα</w:t>
            </w:r>
          </w:p>
        </w:tc>
        <w:tc>
          <w:tcPr>
            <w:tcW w:w="848" w:type="dxa"/>
            <w:tcBorders>
              <w:top w:val="nil"/>
              <w:left w:val="nil"/>
              <w:bottom w:val="single" w:sz="4" w:space="0" w:color="auto"/>
              <w:right w:val="single" w:sz="4" w:space="0" w:color="auto"/>
            </w:tcBorders>
            <w:tcMar>
              <w:left w:w="57" w:type="dxa"/>
              <w:right w:w="57" w:type="dxa"/>
            </w:tcMar>
            <w:vAlign w:val="bottom"/>
          </w:tcPr>
          <w:p w:rsidR="00F8755E" w:rsidRPr="00723A2C" w:rsidRDefault="00F8755E" w:rsidP="003204E2">
            <w:pPr>
              <w:spacing w:before="0" w:after="0" w:line="240" w:lineRule="auto"/>
              <w:rPr>
                <w:sz w:val="14"/>
                <w:szCs w:val="14"/>
              </w:rPr>
            </w:pPr>
            <w:r w:rsidRPr="00723A2C">
              <w:rPr>
                <w:sz w:val="14"/>
                <w:szCs w:val="14"/>
              </w:rPr>
              <w:t>Ολοκλήρωση</w:t>
            </w:r>
          </w:p>
        </w:tc>
        <w:tc>
          <w:tcPr>
            <w:tcW w:w="77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rFonts w:cs="Arial"/>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64"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Pr>
                <w:sz w:val="14"/>
                <w:szCs w:val="14"/>
              </w:rPr>
              <w:t>22%</w:t>
            </w:r>
          </w:p>
        </w:tc>
        <w:tc>
          <w:tcPr>
            <w:tcW w:w="709" w:type="dxa"/>
            <w:tcBorders>
              <w:top w:val="nil"/>
              <w:left w:val="nil"/>
              <w:bottom w:val="single" w:sz="4" w:space="0" w:color="auto"/>
              <w:right w:val="single" w:sz="4" w:space="0" w:color="auto"/>
            </w:tcBorders>
            <w:noWrap/>
            <w:vAlign w:val="center"/>
          </w:tcPr>
          <w:p w:rsidR="00F8755E" w:rsidRPr="00055530" w:rsidRDefault="00F8755E" w:rsidP="003204E2">
            <w:pPr>
              <w:spacing w:before="0" w:after="0" w:line="240" w:lineRule="auto"/>
              <w:jc w:val="center"/>
              <w:rPr>
                <w:sz w:val="14"/>
                <w:szCs w:val="14"/>
                <w:lang w:val="en-US"/>
              </w:rPr>
            </w:pPr>
            <w:r>
              <w:rPr>
                <w:sz w:val="14"/>
                <w:szCs w:val="14"/>
                <w:lang w:val="en-US"/>
              </w:rPr>
              <w:t>30%</w:t>
            </w:r>
          </w:p>
        </w:tc>
        <w:tc>
          <w:tcPr>
            <w:tcW w:w="368"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94" w:type="dxa"/>
            <w:tcBorders>
              <w:top w:val="nil"/>
              <w:left w:val="nil"/>
              <w:bottom w:val="single" w:sz="4" w:space="0" w:color="auto"/>
              <w:right w:val="single" w:sz="8" w:space="0" w:color="auto"/>
            </w:tcBorders>
            <w:vAlign w:val="center"/>
          </w:tcPr>
          <w:p w:rsidR="00F8755E" w:rsidRPr="00723A2C" w:rsidRDefault="00F8755E" w:rsidP="003204E2">
            <w:pPr>
              <w:spacing w:before="0" w:after="0" w:line="240" w:lineRule="auto"/>
              <w:jc w:val="center"/>
              <w:rPr>
                <w:sz w:val="14"/>
                <w:szCs w:val="14"/>
              </w:rPr>
            </w:pPr>
          </w:p>
        </w:tc>
      </w:tr>
      <w:tr w:rsidR="00F8755E" w:rsidRPr="00723A2C" w:rsidTr="003204E2">
        <w:trPr>
          <w:trHeight w:val="270"/>
        </w:trPr>
        <w:tc>
          <w:tcPr>
            <w:tcW w:w="1524" w:type="dxa"/>
            <w:vMerge/>
            <w:tcBorders>
              <w:left w:val="single" w:sz="8" w:space="0" w:color="auto"/>
              <w:right w:val="single" w:sz="4" w:space="0" w:color="auto"/>
            </w:tcBorders>
            <w:vAlign w:val="center"/>
          </w:tcPr>
          <w:p w:rsidR="00F8755E" w:rsidRPr="00723A2C" w:rsidRDefault="00F8755E" w:rsidP="003204E2">
            <w:pPr>
              <w:spacing w:before="0" w:after="0" w:line="240" w:lineRule="auto"/>
              <w:rPr>
                <w:sz w:val="14"/>
                <w:szCs w:val="14"/>
              </w:rPr>
            </w:pPr>
          </w:p>
        </w:tc>
        <w:tc>
          <w:tcPr>
            <w:tcW w:w="848" w:type="dxa"/>
            <w:tcBorders>
              <w:top w:val="nil"/>
              <w:left w:val="nil"/>
              <w:bottom w:val="single" w:sz="4" w:space="0" w:color="auto"/>
              <w:right w:val="single" w:sz="4" w:space="0" w:color="auto"/>
            </w:tcBorders>
            <w:tcMar>
              <w:left w:w="57" w:type="dxa"/>
              <w:right w:w="57" w:type="dxa"/>
            </w:tcMar>
            <w:vAlign w:val="bottom"/>
          </w:tcPr>
          <w:p w:rsidR="00F8755E" w:rsidRPr="00723A2C" w:rsidRDefault="00F8755E" w:rsidP="003204E2">
            <w:pPr>
              <w:spacing w:before="0" w:after="0" w:line="240" w:lineRule="auto"/>
              <w:rPr>
                <w:sz w:val="14"/>
                <w:szCs w:val="14"/>
              </w:rPr>
            </w:pPr>
            <w:r w:rsidRPr="00723A2C">
              <w:rPr>
                <w:sz w:val="14"/>
                <w:szCs w:val="14"/>
              </w:rPr>
              <w:t>Στόχος</w:t>
            </w:r>
          </w:p>
        </w:tc>
        <w:tc>
          <w:tcPr>
            <w:tcW w:w="77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rFonts w:cs="Arial"/>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64"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368"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94" w:type="dxa"/>
            <w:tcBorders>
              <w:top w:val="nil"/>
              <w:left w:val="nil"/>
              <w:bottom w:val="single" w:sz="4" w:space="0" w:color="auto"/>
              <w:right w:val="single" w:sz="8" w:space="0" w:color="auto"/>
            </w:tcBorders>
            <w:vAlign w:val="center"/>
          </w:tcPr>
          <w:p w:rsidR="00F8755E" w:rsidRPr="00723A2C" w:rsidRDefault="00F8755E" w:rsidP="003204E2">
            <w:pPr>
              <w:spacing w:before="0" w:after="0" w:line="240" w:lineRule="auto"/>
              <w:jc w:val="center"/>
              <w:rPr>
                <w:sz w:val="14"/>
                <w:szCs w:val="14"/>
              </w:rPr>
            </w:pPr>
            <w:r>
              <w:rPr>
                <w:sz w:val="14"/>
                <w:szCs w:val="14"/>
              </w:rPr>
              <w:t xml:space="preserve">22% </w:t>
            </w:r>
            <w:r w:rsidRPr="007F6A5D">
              <w:rPr>
                <w:sz w:val="14"/>
                <w:szCs w:val="14"/>
                <w:vertAlign w:val="superscript"/>
              </w:rPr>
              <w:t>(7)</w:t>
            </w:r>
          </w:p>
        </w:tc>
      </w:tr>
      <w:tr w:rsidR="00F8755E" w:rsidRPr="00723A2C" w:rsidTr="003204E2">
        <w:trPr>
          <w:trHeight w:val="270"/>
        </w:trPr>
        <w:tc>
          <w:tcPr>
            <w:tcW w:w="1524" w:type="dxa"/>
            <w:vMerge/>
            <w:tcBorders>
              <w:left w:val="single" w:sz="8" w:space="0" w:color="auto"/>
              <w:bottom w:val="single" w:sz="4" w:space="0" w:color="000000"/>
              <w:right w:val="single" w:sz="4" w:space="0" w:color="auto"/>
            </w:tcBorders>
            <w:vAlign w:val="center"/>
          </w:tcPr>
          <w:p w:rsidR="00F8755E" w:rsidRPr="00723A2C" w:rsidRDefault="00F8755E" w:rsidP="003204E2">
            <w:pPr>
              <w:spacing w:before="0" w:after="0" w:line="240" w:lineRule="auto"/>
              <w:rPr>
                <w:sz w:val="14"/>
                <w:szCs w:val="14"/>
              </w:rPr>
            </w:pPr>
          </w:p>
        </w:tc>
        <w:tc>
          <w:tcPr>
            <w:tcW w:w="848" w:type="dxa"/>
            <w:tcBorders>
              <w:top w:val="nil"/>
              <w:left w:val="nil"/>
              <w:bottom w:val="single" w:sz="4" w:space="0" w:color="auto"/>
              <w:right w:val="single" w:sz="4" w:space="0" w:color="auto"/>
            </w:tcBorders>
            <w:tcMar>
              <w:left w:w="57" w:type="dxa"/>
              <w:right w:w="57" w:type="dxa"/>
            </w:tcMar>
            <w:vAlign w:val="bottom"/>
          </w:tcPr>
          <w:p w:rsidR="00F8755E" w:rsidRPr="00723A2C" w:rsidRDefault="00F8755E" w:rsidP="003204E2">
            <w:pPr>
              <w:spacing w:before="0" w:after="0" w:line="240" w:lineRule="auto"/>
              <w:rPr>
                <w:sz w:val="14"/>
                <w:szCs w:val="14"/>
              </w:rPr>
            </w:pPr>
            <w:r w:rsidRPr="00723A2C">
              <w:rPr>
                <w:sz w:val="14"/>
                <w:szCs w:val="14"/>
              </w:rPr>
              <w:t>Αφετηρία</w:t>
            </w:r>
          </w:p>
        </w:tc>
        <w:tc>
          <w:tcPr>
            <w:tcW w:w="77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rFonts w:cs="Arial"/>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64"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368"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94" w:type="dxa"/>
            <w:tcBorders>
              <w:top w:val="nil"/>
              <w:left w:val="nil"/>
              <w:bottom w:val="single" w:sz="4" w:space="0" w:color="auto"/>
              <w:right w:val="single" w:sz="8" w:space="0" w:color="auto"/>
            </w:tcBorders>
            <w:vAlign w:val="center"/>
          </w:tcPr>
          <w:p w:rsidR="00F8755E" w:rsidRPr="00723A2C" w:rsidRDefault="00F8755E" w:rsidP="003204E2">
            <w:pPr>
              <w:spacing w:before="0" w:after="0" w:line="240" w:lineRule="auto"/>
              <w:jc w:val="center"/>
              <w:rPr>
                <w:sz w:val="14"/>
                <w:szCs w:val="14"/>
              </w:rPr>
            </w:pPr>
          </w:p>
        </w:tc>
      </w:tr>
      <w:tr w:rsidR="00F8755E" w:rsidRPr="00723A2C" w:rsidTr="003204E2">
        <w:trPr>
          <w:trHeight w:val="359"/>
        </w:trPr>
        <w:tc>
          <w:tcPr>
            <w:tcW w:w="1524" w:type="dxa"/>
            <w:vMerge w:val="restart"/>
            <w:tcBorders>
              <w:top w:val="nil"/>
              <w:left w:val="single" w:sz="8" w:space="0" w:color="auto"/>
              <w:bottom w:val="single" w:sz="8" w:space="0" w:color="000000"/>
              <w:right w:val="single" w:sz="4" w:space="0" w:color="auto"/>
            </w:tcBorders>
            <w:vAlign w:val="center"/>
          </w:tcPr>
          <w:p w:rsidR="00F8755E" w:rsidRPr="00723A2C" w:rsidRDefault="00F8755E" w:rsidP="003204E2">
            <w:pPr>
              <w:spacing w:before="0" w:after="0" w:line="240" w:lineRule="auto"/>
              <w:rPr>
                <w:sz w:val="14"/>
                <w:szCs w:val="14"/>
              </w:rPr>
            </w:pPr>
            <w:r w:rsidRPr="00723A2C">
              <w:rPr>
                <w:rFonts w:cs="Arial"/>
                <w:sz w:val="14"/>
                <w:szCs w:val="14"/>
              </w:rPr>
              <w:t xml:space="preserve">Ποσοστό εκπαιδευτικού προσωπικού αβάθμιας και ββάθμιας εκπαιδευμένου και πιστοποιημένου σε ΤΠΕ </w:t>
            </w:r>
          </w:p>
        </w:tc>
        <w:tc>
          <w:tcPr>
            <w:tcW w:w="848" w:type="dxa"/>
            <w:tcBorders>
              <w:top w:val="nil"/>
              <w:left w:val="nil"/>
              <w:bottom w:val="single" w:sz="4" w:space="0" w:color="auto"/>
              <w:right w:val="single" w:sz="4" w:space="0" w:color="auto"/>
            </w:tcBorders>
            <w:tcMar>
              <w:left w:w="57" w:type="dxa"/>
              <w:right w:w="57" w:type="dxa"/>
            </w:tcMar>
            <w:vAlign w:val="bottom"/>
          </w:tcPr>
          <w:p w:rsidR="00F8755E" w:rsidRPr="00723A2C" w:rsidRDefault="00F8755E" w:rsidP="003204E2">
            <w:pPr>
              <w:spacing w:before="0" w:after="0" w:line="240" w:lineRule="auto"/>
              <w:rPr>
                <w:sz w:val="14"/>
                <w:szCs w:val="14"/>
              </w:rPr>
            </w:pPr>
            <w:r w:rsidRPr="00723A2C">
              <w:rPr>
                <w:sz w:val="14"/>
                <w:szCs w:val="14"/>
              </w:rPr>
              <w:t>Ολοκλήρωση</w:t>
            </w:r>
          </w:p>
        </w:tc>
        <w:tc>
          <w:tcPr>
            <w:tcW w:w="77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rPr>
              <w:t>0</w:t>
            </w: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lang w:val="en-US"/>
              </w:rPr>
              <w:t>0</w:t>
            </w:r>
          </w:p>
        </w:tc>
        <w:tc>
          <w:tcPr>
            <w:tcW w:w="693"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rPr>
              <w:t>0</w:t>
            </w: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sz w:val="14"/>
                <w:szCs w:val="14"/>
              </w:rPr>
              <w:t>0</w:t>
            </w:r>
          </w:p>
        </w:tc>
        <w:tc>
          <w:tcPr>
            <w:tcW w:w="664"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Pr>
                <w:sz w:val="14"/>
                <w:szCs w:val="14"/>
              </w:rPr>
              <w:t>0</w:t>
            </w: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Pr>
                <w:sz w:val="14"/>
                <w:szCs w:val="14"/>
              </w:rPr>
              <w:t>8,4%</w:t>
            </w:r>
          </w:p>
        </w:tc>
        <w:tc>
          <w:tcPr>
            <w:tcW w:w="709" w:type="dxa"/>
            <w:tcBorders>
              <w:top w:val="nil"/>
              <w:left w:val="nil"/>
              <w:bottom w:val="single" w:sz="4" w:space="0" w:color="auto"/>
              <w:right w:val="single" w:sz="4" w:space="0" w:color="auto"/>
            </w:tcBorders>
            <w:noWrap/>
            <w:vAlign w:val="center"/>
          </w:tcPr>
          <w:p w:rsidR="00F8755E" w:rsidRPr="00BE3A06" w:rsidRDefault="00F8755E" w:rsidP="003204E2">
            <w:pPr>
              <w:spacing w:before="0" w:after="0" w:line="240" w:lineRule="auto"/>
              <w:jc w:val="center"/>
              <w:rPr>
                <w:sz w:val="14"/>
                <w:szCs w:val="14"/>
              </w:rPr>
            </w:pPr>
            <w:r w:rsidRPr="00BE3A06">
              <w:rPr>
                <w:sz w:val="14"/>
                <w:szCs w:val="14"/>
              </w:rPr>
              <w:t>19,7%</w:t>
            </w:r>
          </w:p>
        </w:tc>
        <w:tc>
          <w:tcPr>
            <w:tcW w:w="368"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94" w:type="dxa"/>
            <w:tcBorders>
              <w:top w:val="nil"/>
              <w:left w:val="nil"/>
              <w:bottom w:val="single" w:sz="4" w:space="0" w:color="auto"/>
              <w:right w:val="single" w:sz="8" w:space="0" w:color="auto"/>
            </w:tcBorders>
            <w:vAlign w:val="center"/>
          </w:tcPr>
          <w:p w:rsidR="00F8755E" w:rsidRPr="00723A2C" w:rsidRDefault="00F8755E" w:rsidP="003204E2">
            <w:pPr>
              <w:spacing w:before="0" w:after="0" w:line="240" w:lineRule="auto"/>
              <w:jc w:val="center"/>
              <w:rPr>
                <w:sz w:val="14"/>
                <w:szCs w:val="14"/>
              </w:rPr>
            </w:pPr>
          </w:p>
        </w:tc>
      </w:tr>
      <w:tr w:rsidR="00F8755E" w:rsidRPr="00723A2C" w:rsidTr="003204E2">
        <w:trPr>
          <w:trHeight w:val="270"/>
        </w:trPr>
        <w:tc>
          <w:tcPr>
            <w:tcW w:w="1524" w:type="dxa"/>
            <w:vMerge/>
            <w:tcBorders>
              <w:top w:val="nil"/>
              <w:left w:val="single" w:sz="8" w:space="0" w:color="auto"/>
              <w:bottom w:val="single" w:sz="8" w:space="0" w:color="000000"/>
              <w:right w:val="single" w:sz="4" w:space="0" w:color="auto"/>
            </w:tcBorders>
            <w:vAlign w:val="center"/>
          </w:tcPr>
          <w:p w:rsidR="00F8755E" w:rsidRPr="00723A2C" w:rsidRDefault="00F8755E" w:rsidP="003204E2">
            <w:pPr>
              <w:spacing w:before="0" w:after="0" w:line="240" w:lineRule="auto"/>
              <w:rPr>
                <w:sz w:val="14"/>
                <w:szCs w:val="14"/>
              </w:rPr>
            </w:pPr>
          </w:p>
        </w:tc>
        <w:tc>
          <w:tcPr>
            <w:tcW w:w="848" w:type="dxa"/>
            <w:tcBorders>
              <w:top w:val="nil"/>
              <w:left w:val="nil"/>
              <w:bottom w:val="single" w:sz="4" w:space="0" w:color="auto"/>
              <w:right w:val="single" w:sz="4" w:space="0" w:color="auto"/>
            </w:tcBorders>
            <w:tcMar>
              <w:left w:w="57" w:type="dxa"/>
              <w:right w:w="57" w:type="dxa"/>
            </w:tcMar>
            <w:vAlign w:val="bottom"/>
          </w:tcPr>
          <w:p w:rsidR="00F8755E" w:rsidRPr="00723A2C" w:rsidRDefault="00F8755E" w:rsidP="003204E2">
            <w:pPr>
              <w:spacing w:before="0" w:after="0" w:line="240" w:lineRule="auto"/>
              <w:rPr>
                <w:sz w:val="14"/>
                <w:szCs w:val="14"/>
              </w:rPr>
            </w:pPr>
            <w:r w:rsidRPr="00723A2C">
              <w:rPr>
                <w:sz w:val="14"/>
                <w:szCs w:val="14"/>
              </w:rPr>
              <w:t>Στόχος</w:t>
            </w:r>
          </w:p>
        </w:tc>
        <w:tc>
          <w:tcPr>
            <w:tcW w:w="77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64"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368"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4"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94" w:type="dxa"/>
            <w:tcBorders>
              <w:top w:val="nil"/>
              <w:left w:val="nil"/>
              <w:bottom w:val="single" w:sz="4" w:space="0" w:color="auto"/>
              <w:right w:val="single" w:sz="8" w:space="0" w:color="auto"/>
            </w:tcBorders>
            <w:vAlign w:val="center"/>
          </w:tcPr>
          <w:p w:rsidR="00F8755E" w:rsidRPr="00723A2C" w:rsidRDefault="00F8755E" w:rsidP="003204E2">
            <w:pPr>
              <w:spacing w:before="0" w:after="0" w:line="240" w:lineRule="auto"/>
              <w:jc w:val="center"/>
              <w:rPr>
                <w:sz w:val="14"/>
                <w:szCs w:val="14"/>
              </w:rPr>
            </w:pPr>
            <w:r w:rsidRPr="00723A2C">
              <w:rPr>
                <w:sz w:val="14"/>
                <w:szCs w:val="14"/>
                <w:lang w:val="en-US"/>
              </w:rPr>
              <w:t>79%</w:t>
            </w:r>
          </w:p>
        </w:tc>
      </w:tr>
      <w:tr w:rsidR="00F8755E" w:rsidRPr="00723A2C" w:rsidTr="003204E2">
        <w:trPr>
          <w:trHeight w:val="285"/>
        </w:trPr>
        <w:tc>
          <w:tcPr>
            <w:tcW w:w="1524" w:type="dxa"/>
            <w:vMerge/>
            <w:tcBorders>
              <w:top w:val="nil"/>
              <w:left w:val="single" w:sz="8" w:space="0" w:color="auto"/>
              <w:bottom w:val="single" w:sz="8" w:space="0" w:color="000000"/>
              <w:right w:val="single" w:sz="4" w:space="0" w:color="auto"/>
            </w:tcBorders>
            <w:vAlign w:val="center"/>
          </w:tcPr>
          <w:p w:rsidR="00F8755E" w:rsidRPr="00723A2C" w:rsidRDefault="00F8755E" w:rsidP="003204E2">
            <w:pPr>
              <w:spacing w:before="0" w:after="0" w:line="240" w:lineRule="auto"/>
              <w:rPr>
                <w:sz w:val="14"/>
                <w:szCs w:val="14"/>
              </w:rPr>
            </w:pPr>
          </w:p>
        </w:tc>
        <w:tc>
          <w:tcPr>
            <w:tcW w:w="848" w:type="dxa"/>
            <w:tcBorders>
              <w:top w:val="nil"/>
              <w:left w:val="nil"/>
              <w:bottom w:val="single" w:sz="8" w:space="0" w:color="auto"/>
              <w:right w:val="single" w:sz="4" w:space="0" w:color="auto"/>
            </w:tcBorders>
            <w:tcMar>
              <w:left w:w="57" w:type="dxa"/>
              <w:right w:w="57" w:type="dxa"/>
            </w:tcMar>
            <w:vAlign w:val="bottom"/>
          </w:tcPr>
          <w:p w:rsidR="00F8755E" w:rsidRPr="00723A2C" w:rsidRDefault="00F8755E" w:rsidP="003204E2">
            <w:pPr>
              <w:spacing w:before="0" w:after="0" w:line="240" w:lineRule="auto"/>
              <w:rPr>
                <w:sz w:val="14"/>
                <w:szCs w:val="14"/>
              </w:rPr>
            </w:pPr>
            <w:r w:rsidRPr="00723A2C">
              <w:rPr>
                <w:sz w:val="14"/>
                <w:szCs w:val="14"/>
              </w:rPr>
              <w:t>Αφετηρία</w:t>
            </w:r>
          </w:p>
        </w:tc>
        <w:tc>
          <w:tcPr>
            <w:tcW w:w="779" w:type="dxa"/>
            <w:tcBorders>
              <w:top w:val="nil"/>
              <w:left w:val="nil"/>
              <w:bottom w:val="single" w:sz="8"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r w:rsidRPr="00723A2C">
              <w:rPr>
                <w:rFonts w:cs="Arial"/>
                <w:sz w:val="14"/>
                <w:szCs w:val="14"/>
              </w:rPr>
              <w:t>36,6%</w:t>
            </w:r>
          </w:p>
        </w:tc>
        <w:tc>
          <w:tcPr>
            <w:tcW w:w="595" w:type="dxa"/>
            <w:tcBorders>
              <w:top w:val="nil"/>
              <w:left w:val="nil"/>
              <w:bottom w:val="single" w:sz="8"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93" w:type="dxa"/>
            <w:tcBorders>
              <w:top w:val="nil"/>
              <w:left w:val="nil"/>
              <w:bottom w:val="single" w:sz="8"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8"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664" w:type="dxa"/>
            <w:tcBorders>
              <w:top w:val="nil"/>
              <w:left w:val="nil"/>
              <w:bottom w:val="single" w:sz="8"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8"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09" w:type="dxa"/>
            <w:tcBorders>
              <w:top w:val="nil"/>
              <w:left w:val="nil"/>
              <w:bottom w:val="single" w:sz="8"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368" w:type="dxa"/>
            <w:tcBorders>
              <w:top w:val="nil"/>
              <w:left w:val="nil"/>
              <w:bottom w:val="single" w:sz="8"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595" w:type="dxa"/>
            <w:tcBorders>
              <w:top w:val="nil"/>
              <w:left w:val="nil"/>
              <w:bottom w:val="single" w:sz="8" w:space="0" w:color="auto"/>
              <w:right w:val="single" w:sz="4" w:space="0" w:color="auto"/>
            </w:tcBorders>
            <w:noWrap/>
            <w:vAlign w:val="center"/>
          </w:tcPr>
          <w:p w:rsidR="00F8755E" w:rsidRPr="00723A2C" w:rsidRDefault="00F8755E" w:rsidP="003204E2">
            <w:pPr>
              <w:spacing w:before="0" w:after="0" w:line="240" w:lineRule="auto"/>
              <w:jc w:val="center"/>
              <w:rPr>
                <w:sz w:val="14"/>
                <w:szCs w:val="14"/>
              </w:rPr>
            </w:pPr>
          </w:p>
        </w:tc>
        <w:tc>
          <w:tcPr>
            <w:tcW w:w="794" w:type="dxa"/>
            <w:tcBorders>
              <w:top w:val="nil"/>
              <w:left w:val="nil"/>
              <w:bottom w:val="single" w:sz="8" w:space="0" w:color="auto"/>
              <w:right w:val="single" w:sz="8" w:space="0" w:color="auto"/>
            </w:tcBorders>
            <w:vAlign w:val="center"/>
          </w:tcPr>
          <w:p w:rsidR="00F8755E" w:rsidRPr="00723A2C" w:rsidRDefault="00F8755E" w:rsidP="003204E2">
            <w:pPr>
              <w:spacing w:before="0" w:after="0" w:line="240" w:lineRule="auto"/>
              <w:jc w:val="center"/>
              <w:rPr>
                <w:sz w:val="14"/>
                <w:szCs w:val="14"/>
              </w:rPr>
            </w:pPr>
          </w:p>
        </w:tc>
      </w:tr>
    </w:tbl>
    <w:p w:rsidR="00F8755E" w:rsidRPr="003204E2" w:rsidRDefault="00F8755E" w:rsidP="003204E2">
      <w:pPr>
        <w:rPr>
          <w:lang w:val="en-US"/>
        </w:rPr>
      </w:pPr>
    </w:p>
    <w:p w:rsidR="00F8755E" w:rsidRPr="00FD066E" w:rsidRDefault="00F8755E" w:rsidP="00C24EB7">
      <w:pPr>
        <w:spacing w:before="120"/>
        <w:rPr>
          <w:rStyle w:val="CommentReference"/>
          <w:szCs w:val="16"/>
        </w:rPr>
      </w:pPr>
      <w:r w:rsidRPr="00FD066E">
        <w:rPr>
          <w:rStyle w:val="CommentReference"/>
          <w:szCs w:val="16"/>
        </w:rPr>
        <w:t>(1)</w:t>
      </w:r>
      <w:r w:rsidRPr="00FD066E">
        <w:rPr>
          <w:rStyle w:val="CommentReference"/>
          <w:szCs w:val="16"/>
        </w:rPr>
        <w:tab/>
        <w:t>Η τιμή στόχος αναφέρεται στο σύνολο της χώρας καθώς ο δείκτης δεν έχει γεωγραφική αναφορά</w:t>
      </w:r>
    </w:p>
    <w:p w:rsidR="00F8755E" w:rsidRPr="005D66C6" w:rsidRDefault="00F8755E" w:rsidP="00C24EB7">
      <w:pPr>
        <w:spacing w:before="120"/>
        <w:rPr>
          <w:rStyle w:val="CommentReference"/>
          <w:szCs w:val="16"/>
        </w:rPr>
      </w:pPr>
      <w:r w:rsidRPr="005D66C6">
        <w:rPr>
          <w:rStyle w:val="CommentReference"/>
          <w:szCs w:val="16"/>
        </w:rPr>
        <w:t>(2)</w:t>
      </w:r>
      <w:r w:rsidRPr="005D66C6">
        <w:rPr>
          <w:rStyle w:val="CommentReference"/>
          <w:szCs w:val="16"/>
        </w:rPr>
        <w:tab/>
        <w:t>Με τον όρο «καινοτομικές κατευθύνσεις» νοείται α) η δημιουργία για πρώτη φορά στην Ελλάδα προγραμμάτων προσχολικής αγωγής και β) η ενσωμάτωση στα αναμορφούμενα προγράμματα πρωτοβάθμιας και δευτεροβάθμιας εκπαίδευσης στοιχείων MST, νέων τεχνολογιών και αειφόρου ανάπτυξης, η επέκταση της διδασκαλίας ξένων γλωσσών κλπ.</w:t>
      </w:r>
    </w:p>
    <w:p w:rsidR="00F8755E" w:rsidRPr="005D66C6" w:rsidRDefault="00F8755E" w:rsidP="00C24EB7">
      <w:pPr>
        <w:spacing w:before="120"/>
        <w:rPr>
          <w:rStyle w:val="CommentReference"/>
          <w:szCs w:val="16"/>
        </w:rPr>
      </w:pPr>
      <w:r w:rsidRPr="005D66C6">
        <w:rPr>
          <w:rStyle w:val="CommentReference"/>
          <w:szCs w:val="16"/>
        </w:rPr>
        <w:t>(3)</w:t>
      </w:r>
      <w:r w:rsidRPr="005D66C6">
        <w:rPr>
          <w:rStyle w:val="CommentReference"/>
          <w:szCs w:val="16"/>
        </w:rPr>
        <w:tab/>
        <w:t>Ο δείκτης δεν μπορεί να ποσοτικοποιηθεί προς το παρόν, διότι η διαθέσιμη εκροή της προγραμματικής περιόδου 2000-06 αφορά συμμετοχές και όχι φυσικά πρόσωπα. Ο δείκτης όμως θεωρείται σημαντικός και θα παρακολουθηθεί στην πορεία υλοποίησης με ειδική μηχανογραφική εφαρμογή.</w:t>
      </w:r>
    </w:p>
    <w:p w:rsidR="00F8755E" w:rsidRPr="005D66C6" w:rsidRDefault="00F8755E" w:rsidP="00C24EB7">
      <w:pPr>
        <w:spacing w:before="120"/>
        <w:rPr>
          <w:rStyle w:val="CommentReference"/>
          <w:szCs w:val="16"/>
        </w:rPr>
      </w:pPr>
      <w:r w:rsidRPr="005D66C6">
        <w:rPr>
          <w:rStyle w:val="CommentReference"/>
          <w:szCs w:val="16"/>
        </w:rPr>
        <w:t>(4)</w:t>
      </w:r>
      <w:r w:rsidRPr="005D66C6">
        <w:rPr>
          <w:rStyle w:val="CommentReference"/>
          <w:szCs w:val="16"/>
        </w:rPr>
        <w:tab/>
        <w:t>Ο συνολικός αριθμός των προγραμμάτων πρωτοβάθμιας και δευτεροβάθμιας που αναμένεται να αναμορφωθούν κατά τη διάρκεια της προγραμματικής περιόδου 2007-13 εκτιμάται σε περίπου 400.</w:t>
      </w:r>
    </w:p>
    <w:p w:rsidR="00F8755E" w:rsidRPr="005D66C6" w:rsidRDefault="00F8755E" w:rsidP="00C24EB7">
      <w:pPr>
        <w:spacing w:before="120"/>
        <w:rPr>
          <w:rStyle w:val="CommentReference"/>
          <w:szCs w:val="16"/>
        </w:rPr>
      </w:pPr>
      <w:r w:rsidRPr="005D66C6">
        <w:rPr>
          <w:rStyle w:val="CommentReference"/>
          <w:szCs w:val="16"/>
        </w:rPr>
        <w:t xml:space="preserve">(5) </w:t>
      </w:r>
      <w:r w:rsidRPr="005D66C6">
        <w:rPr>
          <w:rStyle w:val="CommentReference"/>
          <w:szCs w:val="16"/>
        </w:rPr>
        <w:tab/>
        <w:t>Ο δείκτης δεν μπορεί να ποσοτικοποιηθεί προς το παρόν, διότι το περιεχόμενο των σχετικών δράσεων του ΕΣ 3 δεν έχει ακόμα εξειδικευτεί. Η τιμή στόχος θα προσδιοριστεί μέσω ειδικής μελέτης, η οποία θα προσδιορίσει τις προς υλοποίηση παρεμβάσεις και τα αναμενόμενα αποτελέσματά τους.</w:t>
      </w:r>
    </w:p>
    <w:p w:rsidR="00F8755E" w:rsidRDefault="00F8755E" w:rsidP="00C24EB7">
      <w:pPr>
        <w:spacing w:before="120"/>
        <w:rPr>
          <w:rStyle w:val="CommentReference"/>
          <w:szCs w:val="16"/>
        </w:rPr>
      </w:pPr>
      <w:r w:rsidRPr="005D66C6">
        <w:rPr>
          <w:rStyle w:val="CommentReference"/>
          <w:szCs w:val="16"/>
        </w:rPr>
        <w:t xml:space="preserve">(6) </w:t>
      </w:r>
      <w:r w:rsidRPr="005D66C6">
        <w:rPr>
          <w:rStyle w:val="CommentReference"/>
          <w:szCs w:val="16"/>
        </w:rPr>
        <w:tab/>
        <w:t>Η ποσοστιαία μείωση που αναφέρεται στην τιμή στόχο θα υπολογίζεται επί της αναθεωρημένης τιμής βάσης που ισχύει κατά την έναρξη της νέας προγραμματικής περιόδου (περίοδος 2006-07), η οποία θα προσδιοριστεί με βάση επικαιροποιημένα στοιχεία. Κατά τη διάρκεια της περιόδου 2007-13 θα αναληφθούν ενέργειες ώστε η τιμή του δείκτη να παρακολουθείται πλέον σε επίκαιρη ετήσια βάση.</w:t>
      </w:r>
    </w:p>
    <w:p w:rsidR="00F8755E" w:rsidRPr="00684322" w:rsidRDefault="00F8755E" w:rsidP="00C24EB7">
      <w:pPr>
        <w:spacing w:before="120"/>
        <w:rPr>
          <w:rStyle w:val="CommentReference"/>
          <w:szCs w:val="16"/>
        </w:rPr>
      </w:pPr>
      <w:r>
        <w:rPr>
          <w:rStyle w:val="CommentReference"/>
          <w:szCs w:val="16"/>
        </w:rPr>
        <w:t>(7) Η τιμή στόχος αναφέρεται στο σύνολο της χώρας</w:t>
      </w:r>
    </w:p>
    <w:p w:rsidR="00F8755E" w:rsidRPr="00C67FFC" w:rsidRDefault="00F8755E" w:rsidP="007556BC">
      <w:r w:rsidRPr="0042773E">
        <w:rPr>
          <w:i/>
          <w:sz w:val="16"/>
          <w:szCs w:val="16"/>
        </w:rPr>
        <w:t>* Το ποσοστό αφορά και στους 3 Άξονες Προτεραιότητας</w:t>
      </w:r>
    </w:p>
    <w:p w:rsidR="00F8755E" w:rsidRDefault="00F8755E" w:rsidP="00C67FFC">
      <w:pPr>
        <w:sectPr w:rsidR="00F8755E" w:rsidSect="00A86EDA">
          <w:pgSz w:w="11906" w:h="16838"/>
          <w:pgMar w:top="1440" w:right="1797" w:bottom="1440" w:left="1797" w:header="709" w:footer="709" w:gutter="0"/>
          <w:cols w:space="708"/>
          <w:titlePg/>
          <w:docGrid w:linePitch="360"/>
        </w:sectPr>
      </w:pPr>
    </w:p>
    <w:p w:rsidR="00F8755E" w:rsidRDefault="00F8755E" w:rsidP="00A03858">
      <w:pPr>
        <w:pStyle w:val="Caption"/>
      </w:pPr>
      <w:r w:rsidRPr="00F058E5">
        <w:t>Πίνακας 3.1.α: Συμμετέχοντες ανά ομάδα στόχο σε Πράξεις ΕΚΤ του Άξονα Προτεραιότητας 1</w:t>
      </w:r>
    </w:p>
    <w:p w:rsidR="00F8755E" w:rsidRPr="00662658" w:rsidRDefault="00F8755E" w:rsidP="00662658">
      <w:pPr>
        <w:rPr>
          <w:lang w:eastAsia="el-GR"/>
        </w:rPr>
      </w:pPr>
      <w:r>
        <w:pict>
          <v:shape id="_x0000_i1038" type="#_x0000_t75" style="width:693pt;height:406.5pt">
            <v:imagedata r:id="rId27" o:title=""/>
          </v:shape>
        </w:pict>
      </w:r>
    </w:p>
    <w:p w:rsidR="00F8755E" w:rsidRDefault="00F8755E" w:rsidP="004A502F">
      <w:pPr>
        <w:spacing w:before="120" w:after="0" w:line="240" w:lineRule="auto"/>
        <w:sectPr w:rsidR="00F8755E" w:rsidSect="00510BA1">
          <w:pgSz w:w="16838" w:h="11906" w:orient="landscape"/>
          <w:pgMar w:top="899" w:right="1440" w:bottom="180" w:left="1440" w:header="708" w:footer="708" w:gutter="0"/>
          <w:cols w:space="708"/>
          <w:titlePg/>
          <w:docGrid w:linePitch="360"/>
        </w:sectPr>
      </w:pPr>
    </w:p>
    <w:p w:rsidR="00F8755E" w:rsidRPr="0011759E" w:rsidRDefault="00F8755E" w:rsidP="00F058E5">
      <w:pPr>
        <w:pStyle w:val="Caption"/>
      </w:pPr>
      <w:r w:rsidRPr="00F058E5">
        <w:t>Πίνακας 3.2: Δείκτες παρακολούθησης Άξονα Προτεραιότητας 2</w:t>
      </w:r>
    </w:p>
    <w:tbl>
      <w:tblPr>
        <w:tblW w:w="52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82"/>
        <w:gridCol w:w="36"/>
        <w:gridCol w:w="92"/>
        <w:gridCol w:w="858"/>
        <w:gridCol w:w="778"/>
        <w:gridCol w:w="596"/>
        <w:gridCol w:w="683"/>
        <w:gridCol w:w="10"/>
        <w:gridCol w:w="710"/>
        <w:gridCol w:w="664"/>
        <w:gridCol w:w="709"/>
        <w:gridCol w:w="709"/>
        <w:gridCol w:w="371"/>
        <w:gridCol w:w="596"/>
        <w:gridCol w:w="793"/>
      </w:tblGrid>
      <w:tr w:rsidR="00F8755E" w:rsidRPr="00723A2C" w:rsidTr="00A21DEC">
        <w:trPr>
          <w:trHeight w:val="255"/>
        </w:trPr>
        <w:tc>
          <w:tcPr>
            <w:tcW w:w="1510" w:type="dxa"/>
            <w:gridSpan w:val="3"/>
          </w:tcPr>
          <w:p w:rsidR="00F8755E" w:rsidRPr="00723A2C" w:rsidRDefault="00F8755E" w:rsidP="004A1128">
            <w:pPr>
              <w:spacing w:before="0" w:after="0" w:line="240" w:lineRule="auto"/>
              <w:jc w:val="center"/>
              <w:rPr>
                <w:b/>
                <w:bCs/>
                <w:sz w:val="14"/>
                <w:szCs w:val="14"/>
              </w:rPr>
            </w:pPr>
            <w:r w:rsidRPr="00723A2C">
              <w:rPr>
                <w:b/>
                <w:bCs/>
                <w:sz w:val="14"/>
                <w:szCs w:val="14"/>
              </w:rPr>
              <w:t>Δείκτες Α.Π.2</w:t>
            </w:r>
          </w:p>
        </w:tc>
        <w:tc>
          <w:tcPr>
            <w:tcW w:w="858" w:type="dxa"/>
          </w:tcPr>
          <w:p w:rsidR="00F8755E" w:rsidRPr="00723A2C" w:rsidRDefault="00F8755E" w:rsidP="004A1128">
            <w:pPr>
              <w:spacing w:before="0" w:after="0" w:line="240" w:lineRule="auto"/>
              <w:rPr>
                <w:b/>
                <w:bCs/>
                <w:sz w:val="14"/>
                <w:szCs w:val="14"/>
              </w:rPr>
            </w:pPr>
            <w:r w:rsidRPr="00723A2C">
              <w:rPr>
                <w:b/>
                <w:bCs/>
                <w:sz w:val="14"/>
                <w:szCs w:val="14"/>
              </w:rPr>
              <w:t> </w:t>
            </w:r>
          </w:p>
        </w:tc>
        <w:tc>
          <w:tcPr>
            <w:tcW w:w="778" w:type="dxa"/>
            <w:noWrap/>
          </w:tcPr>
          <w:p w:rsidR="00F8755E" w:rsidRPr="00723A2C" w:rsidRDefault="00F8755E" w:rsidP="004A1128">
            <w:pPr>
              <w:spacing w:before="0" w:after="0" w:line="240" w:lineRule="auto"/>
              <w:jc w:val="center"/>
              <w:rPr>
                <w:b/>
                <w:bCs/>
                <w:sz w:val="14"/>
                <w:szCs w:val="14"/>
              </w:rPr>
            </w:pPr>
            <w:r w:rsidRPr="00723A2C">
              <w:rPr>
                <w:b/>
                <w:bCs/>
                <w:sz w:val="14"/>
                <w:szCs w:val="14"/>
              </w:rPr>
              <w:t>2007</w:t>
            </w:r>
          </w:p>
        </w:tc>
        <w:tc>
          <w:tcPr>
            <w:tcW w:w="596" w:type="dxa"/>
            <w:noWrap/>
          </w:tcPr>
          <w:p w:rsidR="00F8755E" w:rsidRPr="00723A2C" w:rsidRDefault="00F8755E" w:rsidP="004A1128">
            <w:pPr>
              <w:spacing w:before="0" w:after="0" w:line="240" w:lineRule="auto"/>
              <w:jc w:val="center"/>
              <w:rPr>
                <w:b/>
                <w:bCs/>
                <w:sz w:val="14"/>
                <w:szCs w:val="14"/>
              </w:rPr>
            </w:pPr>
            <w:r w:rsidRPr="00723A2C">
              <w:rPr>
                <w:b/>
                <w:bCs/>
                <w:sz w:val="14"/>
                <w:szCs w:val="14"/>
              </w:rPr>
              <w:t>2008</w:t>
            </w:r>
          </w:p>
        </w:tc>
        <w:tc>
          <w:tcPr>
            <w:tcW w:w="683" w:type="dxa"/>
            <w:noWrap/>
          </w:tcPr>
          <w:p w:rsidR="00F8755E" w:rsidRPr="00723A2C" w:rsidRDefault="00F8755E" w:rsidP="004A1128">
            <w:pPr>
              <w:spacing w:before="0" w:after="0" w:line="240" w:lineRule="auto"/>
              <w:jc w:val="center"/>
              <w:rPr>
                <w:b/>
                <w:bCs/>
                <w:sz w:val="14"/>
                <w:szCs w:val="14"/>
              </w:rPr>
            </w:pPr>
            <w:r w:rsidRPr="00723A2C">
              <w:rPr>
                <w:b/>
                <w:bCs/>
                <w:sz w:val="14"/>
                <w:szCs w:val="14"/>
              </w:rPr>
              <w:t>2009</w:t>
            </w:r>
          </w:p>
        </w:tc>
        <w:tc>
          <w:tcPr>
            <w:tcW w:w="720" w:type="dxa"/>
            <w:gridSpan w:val="2"/>
            <w:noWrap/>
          </w:tcPr>
          <w:p w:rsidR="00F8755E" w:rsidRPr="00723A2C" w:rsidRDefault="00F8755E" w:rsidP="004A1128">
            <w:pPr>
              <w:spacing w:before="0" w:after="0" w:line="240" w:lineRule="auto"/>
              <w:jc w:val="center"/>
              <w:rPr>
                <w:b/>
                <w:bCs/>
                <w:sz w:val="14"/>
                <w:szCs w:val="14"/>
              </w:rPr>
            </w:pPr>
            <w:r w:rsidRPr="00723A2C">
              <w:rPr>
                <w:b/>
                <w:bCs/>
                <w:sz w:val="14"/>
                <w:szCs w:val="14"/>
              </w:rPr>
              <w:t>2010</w:t>
            </w:r>
          </w:p>
        </w:tc>
        <w:tc>
          <w:tcPr>
            <w:tcW w:w="664" w:type="dxa"/>
            <w:noWrap/>
          </w:tcPr>
          <w:p w:rsidR="00F8755E" w:rsidRPr="00723A2C" w:rsidRDefault="00F8755E" w:rsidP="004A1128">
            <w:pPr>
              <w:spacing w:before="0" w:after="0" w:line="240" w:lineRule="auto"/>
              <w:jc w:val="center"/>
              <w:rPr>
                <w:b/>
                <w:bCs/>
                <w:sz w:val="14"/>
                <w:szCs w:val="14"/>
              </w:rPr>
            </w:pPr>
            <w:r w:rsidRPr="00723A2C">
              <w:rPr>
                <w:b/>
                <w:bCs/>
                <w:sz w:val="14"/>
                <w:szCs w:val="14"/>
              </w:rPr>
              <w:t>2011</w:t>
            </w:r>
          </w:p>
        </w:tc>
        <w:tc>
          <w:tcPr>
            <w:tcW w:w="709" w:type="dxa"/>
            <w:noWrap/>
          </w:tcPr>
          <w:p w:rsidR="00F8755E" w:rsidRPr="00723A2C" w:rsidRDefault="00F8755E" w:rsidP="004A1128">
            <w:pPr>
              <w:spacing w:before="0" w:after="0" w:line="240" w:lineRule="auto"/>
              <w:jc w:val="center"/>
              <w:rPr>
                <w:b/>
                <w:bCs/>
                <w:sz w:val="14"/>
                <w:szCs w:val="14"/>
              </w:rPr>
            </w:pPr>
            <w:r w:rsidRPr="00723A2C">
              <w:rPr>
                <w:b/>
                <w:bCs/>
                <w:sz w:val="14"/>
                <w:szCs w:val="14"/>
              </w:rPr>
              <w:t>2012</w:t>
            </w:r>
          </w:p>
        </w:tc>
        <w:tc>
          <w:tcPr>
            <w:tcW w:w="709" w:type="dxa"/>
            <w:noWrap/>
          </w:tcPr>
          <w:p w:rsidR="00F8755E" w:rsidRPr="00723A2C" w:rsidRDefault="00F8755E" w:rsidP="004A1128">
            <w:pPr>
              <w:spacing w:before="0" w:after="0" w:line="240" w:lineRule="auto"/>
              <w:jc w:val="center"/>
              <w:rPr>
                <w:b/>
                <w:bCs/>
                <w:sz w:val="14"/>
                <w:szCs w:val="14"/>
              </w:rPr>
            </w:pPr>
            <w:r w:rsidRPr="00723A2C">
              <w:rPr>
                <w:b/>
                <w:bCs/>
                <w:sz w:val="14"/>
                <w:szCs w:val="14"/>
              </w:rPr>
              <w:t>2013</w:t>
            </w:r>
          </w:p>
        </w:tc>
        <w:tc>
          <w:tcPr>
            <w:tcW w:w="371" w:type="dxa"/>
            <w:noWrap/>
          </w:tcPr>
          <w:p w:rsidR="00F8755E" w:rsidRPr="00723A2C" w:rsidRDefault="00F8755E" w:rsidP="004A1128">
            <w:pPr>
              <w:spacing w:before="0" w:after="0" w:line="240" w:lineRule="auto"/>
              <w:jc w:val="center"/>
              <w:rPr>
                <w:b/>
                <w:bCs/>
                <w:sz w:val="14"/>
                <w:szCs w:val="14"/>
              </w:rPr>
            </w:pPr>
            <w:r w:rsidRPr="00723A2C">
              <w:rPr>
                <w:b/>
                <w:bCs/>
                <w:sz w:val="14"/>
                <w:szCs w:val="14"/>
              </w:rPr>
              <w:t>2014</w:t>
            </w:r>
          </w:p>
        </w:tc>
        <w:tc>
          <w:tcPr>
            <w:tcW w:w="596" w:type="dxa"/>
            <w:noWrap/>
          </w:tcPr>
          <w:p w:rsidR="00F8755E" w:rsidRPr="00723A2C" w:rsidRDefault="00F8755E" w:rsidP="004A1128">
            <w:pPr>
              <w:spacing w:before="0" w:after="0" w:line="240" w:lineRule="auto"/>
              <w:jc w:val="center"/>
              <w:rPr>
                <w:b/>
                <w:bCs/>
                <w:sz w:val="14"/>
                <w:szCs w:val="14"/>
              </w:rPr>
            </w:pPr>
            <w:r w:rsidRPr="00723A2C">
              <w:rPr>
                <w:b/>
                <w:bCs/>
                <w:sz w:val="14"/>
                <w:szCs w:val="14"/>
              </w:rPr>
              <w:t>2015</w:t>
            </w:r>
          </w:p>
        </w:tc>
        <w:tc>
          <w:tcPr>
            <w:tcW w:w="793" w:type="dxa"/>
          </w:tcPr>
          <w:p w:rsidR="00F8755E" w:rsidRPr="00723A2C" w:rsidRDefault="00F8755E" w:rsidP="004A1128">
            <w:pPr>
              <w:spacing w:before="0" w:after="0" w:line="240" w:lineRule="auto"/>
              <w:jc w:val="center"/>
              <w:rPr>
                <w:b/>
                <w:bCs/>
                <w:sz w:val="14"/>
                <w:szCs w:val="14"/>
              </w:rPr>
            </w:pPr>
            <w:r w:rsidRPr="00723A2C">
              <w:rPr>
                <w:b/>
                <w:bCs/>
                <w:sz w:val="14"/>
                <w:szCs w:val="14"/>
              </w:rPr>
              <w:t>Σύνολο</w:t>
            </w:r>
          </w:p>
        </w:tc>
      </w:tr>
      <w:tr w:rsidR="00F8755E" w:rsidRPr="00723A2C" w:rsidTr="00A21DEC">
        <w:trPr>
          <w:trHeight w:val="450"/>
        </w:trPr>
        <w:tc>
          <w:tcPr>
            <w:tcW w:w="1382" w:type="dxa"/>
            <w:vMerge w:val="restart"/>
          </w:tcPr>
          <w:p w:rsidR="00F8755E" w:rsidRPr="00723A2C" w:rsidRDefault="00F8755E" w:rsidP="004A1128">
            <w:pPr>
              <w:spacing w:before="0" w:after="0" w:line="240" w:lineRule="auto"/>
              <w:rPr>
                <w:sz w:val="14"/>
                <w:szCs w:val="14"/>
              </w:rPr>
            </w:pPr>
            <w:r w:rsidRPr="00723A2C">
              <w:rPr>
                <w:rFonts w:cs="Arial"/>
                <w:sz w:val="14"/>
                <w:szCs w:val="14"/>
              </w:rPr>
              <w:t xml:space="preserve">Αριθμός προγραμμάτων α’βάθμιας και β’βάθμιας εκπαίδευσης που αναμορφώνονται προς καινοτόμες κατευθύνσεις και εφαρμόζονται στην εκπαιδευτική διαδικασία </w:t>
            </w:r>
          </w:p>
        </w:tc>
        <w:tc>
          <w:tcPr>
            <w:tcW w:w="986" w:type="dxa"/>
            <w:gridSpan w:val="3"/>
          </w:tcPr>
          <w:p w:rsidR="00F8755E" w:rsidRPr="00723A2C" w:rsidRDefault="00F8755E" w:rsidP="004A1128">
            <w:pPr>
              <w:spacing w:before="0" w:after="0" w:line="240" w:lineRule="auto"/>
              <w:rPr>
                <w:sz w:val="14"/>
                <w:szCs w:val="14"/>
              </w:rPr>
            </w:pPr>
            <w:r w:rsidRPr="00723A2C">
              <w:rPr>
                <w:sz w:val="14"/>
                <w:szCs w:val="14"/>
              </w:rPr>
              <w:t>Ολοκλήρωση</w:t>
            </w:r>
          </w:p>
        </w:tc>
        <w:tc>
          <w:tcPr>
            <w:tcW w:w="778" w:type="dxa"/>
            <w:noWrap/>
          </w:tcPr>
          <w:p w:rsidR="00F8755E" w:rsidRPr="00723A2C" w:rsidRDefault="00F8755E" w:rsidP="004A1128">
            <w:pPr>
              <w:spacing w:before="0" w:after="0" w:line="240" w:lineRule="auto"/>
              <w:jc w:val="center"/>
              <w:rPr>
                <w:sz w:val="14"/>
                <w:szCs w:val="14"/>
              </w:rPr>
            </w:pPr>
            <w:r w:rsidRPr="00723A2C">
              <w:rPr>
                <w:sz w:val="14"/>
                <w:szCs w:val="14"/>
              </w:rPr>
              <w:t>0</w:t>
            </w:r>
          </w:p>
        </w:tc>
        <w:tc>
          <w:tcPr>
            <w:tcW w:w="596" w:type="dxa"/>
            <w:noWrap/>
          </w:tcPr>
          <w:p w:rsidR="00F8755E" w:rsidRPr="00723A2C" w:rsidRDefault="00F8755E" w:rsidP="004A1128">
            <w:pPr>
              <w:spacing w:before="0" w:after="0" w:line="240" w:lineRule="auto"/>
              <w:jc w:val="center"/>
              <w:rPr>
                <w:sz w:val="14"/>
                <w:szCs w:val="14"/>
              </w:rPr>
            </w:pPr>
            <w:r w:rsidRPr="00723A2C">
              <w:rPr>
                <w:sz w:val="14"/>
                <w:szCs w:val="14"/>
                <w:lang w:val="en-US"/>
              </w:rPr>
              <w:t>0</w:t>
            </w:r>
          </w:p>
        </w:tc>
        <w:tc>
          <w:tcPr>
            <w:tcW w:w="683" w:type="dxa"/>
            <w:noWrap/>
          </w:tcPr>
          <w:p w:rsidR="00F8755E" w:rsidRPr="00723A2C" w:rsidRDefault="00F8755E" w:rsidP="004A1128">
            <w:pPr>
              <w:spacing w:before="0" w:after="0" w:line="240" w:lineRule="auto"/>
              <w:jc w:val="center"/>
              <w:rPr>
                <w:sz w:val="14"/>
                <w:szCs w:val="14"/>
              </w:rPr>
            </w:pPr>
            <w:r w:rsidRPr="00723A2C">
              <w:rPr>
                <w:sz w:val="14"/>
                <w:szCs w:val="14"/>
              </w:rPr>
              <w:t>0</w:t>
            </w:r>
          </w:p>
        </w:tc>
        <w:tc>
          <w:tcPr>
            <w:tcW w:w="720" w:type="dxa"/>
            <w:gridSpan w:val="2"/>
            <w:noWrap/>
          </w:tcPr>
          <w:p w:rsidR="00F8755E" w:rsidRPr="00723A2C" w:rsidRDefault="00F8755E" w:rsidP="004A1128">
            <w:pPr>
              <w:spacing w:line="240" w:lineRule="auto"/>
              <w:jc w:val="center"/>
              <w:rPr>
                <w:sz w:val="14"/>
                <w:szCs w:val="14"/>
              </w:rPr>
            </w:pPr>
            <w:r w:rsidRPr="00723A2C">
              <w:rPr>
                <w:sz w:val="14"/>
                <w:szCs w:val="14"/>
              </w:rPr>
              <w:t>0</w:t>
            </w:r>
          </w:p>
        </w:tc>
        <w:tc>
          <w:tcPr>
            <w:tcW w:w="664" w:type="dxa"/>
            <w:noWrap/>
          </w:tcPr>
          <w:p w:rsidR="00F8755E" w:rsidRPr="00723A2C" w:rsidRDefault="00F8755E" w:rsidP="004A1128">
            <w:pPr>
              <w:spacing w:before="0" w:after="0" w:line="240" w:lineRule="auto"/>
              <w:jc w:val="center"/>
              <w:rPr>
                <w:sz w:val="14"/>
                <w:szCs w:val="14"/>
              </w:rPr>
            </w:pPr>
            <w:r>
              <w:rPr>
                <w:sz w:val="14"/>
                <w:szCs w:val="14"/>
              </w:rPr>
              <w:t>90</w:t>
            </w:r>
          </w:p>
        </w:tc>
        <w:tc>
          <w:tcPr>
            <w:tcW w:w="709" w:type="dxa"/>
            <w:noWrap/>
          </w:tcPr>
          <w:p w:rsidR="00F8755E" w:rsidRPr="00723A2C" w:rsidRDefault="00F8755E" w:rsidP="004A1128">
            <w:pPr>
              <w:spacing w:before="0" w:after="0" w:line="240" w:lineRule="auto"/>
              <w:jc w:val="center"/>
              <w:rPr>
                <w:sz w:val="14"/>
                <w:szCs w:val="14"/>
              </w:rPr>
            </w:pPr>
            <w:r>
              <w:rPr>
                <w:sz w:val="14"/>
                <w:szCs w:val="14"/>
              </w:rPr>
              <w:t>188</w:t>
            </w:r>
          </w:p>
        </w:tc>
        <w:tc>
          <w:tcPr>
            <w:tcW w:w="709" w:type="dxa"/>
            <w:noWrap/>
          </w:tcPr>
          <w:p w:rsidR="00F8755E" w:rsidRPr="00723A2C" w:rsidRDefault="00F8755E" w:rsidP="004A1128">
            <w:pPr>
              <w:spacing w:before="0" w:after="0" w:line="240" w:lineRule="auto"/>
              <w:jc w:val="center"/>
              <w:rPr>
                <w:sz w:val="14"/>
                <w:szCs w:val="14"/>
              </w:rPr>
            </w:pPr>
            <w:r>
              <w:rPr>
                <w:sz w:val="14"/>
                <w:szCs w:val="14"/>
              </w:rPr>
              <w:t>188</w:t>
            </w:r>
          </w:p>
        </w:tc>
        <w:tc>
          <w:tcPr>
            <w:tcW w:w="371"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793" w:type="dxa"/>
          </w:tcPr>
          <w:p w:rsidR="00F8755E" w:rsidRPr="00723A2C" w:rsidRDefault="00F8755E" w:rsidP="004A1128">
            <w:pPr>
              <w:spacing w:before="0" w:after="0" w:line="240" w:lineRule="auto"/>
              <w:jc w:val="center"/>
              <w:rPr>
                <w:sz w:val="14"/>
                <w:szCs w:val="14"/>
              </w:rPr>
            </w:pPr>
          </w:p>
        </w:tc>
      </w:tr>
      <w:tr w:rsidR="00F8755E" w:rsidRPr="00723A2C" w:rsidTr="00A21DEC">
        <w:trPr>
          <w:trHeight w:val="270"/>
        </w:trPr>
        <w:tc>
          <w:tcPr>
            <w:tcW w:w="1382" w:type="dxa"/>
            <w:vMerge/>
          </w:tcPr>
          <w:p w:rsidR="00F8755E" w:rsidRPr="00723A2C" w:rsidRDefault="00F8755E" w:rsidP="004A1128">
            <w:pPr>
              <w:spacing w:before="0" w:after="0" w:line="240" w:lineRule="auto"/>
              <w:rPr>
                <w:sz w:val="14"/>
                <w:szCs w:val="14"/>
              </w:rPr>
            </w:pPr>
          </w:p>
        </w:tc>
        <w:tc>
          <w:tcPr>
            <w:tcW w:w="986" w:type="dxa"/>
            <w:gridSpan w:val="3"/>
          </w:tcPr>
          <w:p w:rsidR="00F8755E" w:rsidRPr="00723A2C" w:rsidRDefault="00F8755E" w:rsidP="004A1128">
            <w:pPr>
              <w:spacing w:before="0" w:after="0" w:line="240" w:lineRule="auto"/>
              <w:rPr>
                <w:sz w:val="14"/>
                <w:szCs w:val="14"/>
              </w:rPr>
            </w:pPr>
            <w:r w:rsidRPr="00723A2C">
              <w:rPr>
                <w:sz w:val="14"/>
                <w:szCs w:val="14"/>
              </w:rPr>
              <w:t>Στόχος</w:t>
            </w:r>
          </w:p>
        </w:tc>
        <w:tc>
          <w:tcPr>
            <w:tcW w:w="778"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683" w:type="dxa"/>
            <w:noWrap/>
          </w:tcPr>
          <w:p w:rsidR="00F8755E" w:rsidRPr="00723A2C" w:rsidRDefault="00F8755E" w:rsidP="004A1128">
            <w:pPr>
              <w:spacing w:before="0" w:after="0" w:line="240" w:lineRule="auto"/>
              <w:jc w:val="center"/>
              <w:rPr>
                <w:sz w:val="14"/>
                <w:szCs w:val="14"/>
              </w:rPr>
            </w:pPr>
          </w:p>
        </w:tc>
        <w:tc>
          <w:tcPr>
            <w:tcW w:w="720" w:type="dxa"/>
            <w:gridSpan w:val="2"/>
            <w:noWrap/>
          </w:tcPr>
          <w:p w:rsidR="00F8755E" w:rsidRPr="00723A2C" w:rsidRDefault="00F8755E" w:rsidP="004A1128">
            <w:pPr>
              <w:spacing w:line="240" w:lineRule="auto"/>
              <w:jc w:val="center"/>
              <w:rPr>
                <w:sz w:val="14"/>
                <w:szCs w:val="14"/>
              </w:rPr>
            </w:pPr>
          </w:p>
        </w:tc>
        <w:tc>
          <w:tcPr>
            <w:tcW w:w="664"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371"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793" w:type="dxa"/>
          </w:tcPr>
          <w:p w:rsidR="00F8755E" w:rsidRPr="00723A2C" w:rsidRDefault="00F8755E" w:rsidP="004A1128">
            <w:pPr>
              <w:spacing w:before="0" w:after="0" w:line="240" w:lineRule="auto"/>
              <w:jc w:val="center"/>
              <w:rPr>
                <w:sz w:val="14"/>
                <w:szCs w:val="14"/>
              </w:rPr>
            </w:pPr>
            <w:r w:rsidRPr="00723A2C">
              <w:rPr>
                <w:rFonts w:cs="Arial"/>
                <w:sz w:val="14"/>
                <w:szCs w:val="14"/>
              </w:rPr>
              <w:t xml:space="preserve">200 </w:t>
            </w:r>
            <w:r w:rsidRPr="00723A2C">
              <w:rPr>
                <w:rFonts w:cs="Arial"/>
                <w:sz w:val="14"/>
                <w:szCs w:val="14"/>
                <w:vertAlign w:val="superscript"/>
              </w:rPr>
              <w:t>(1), (2)</w:t>
            </w:r>
          </w:p>
        </w:tc>
      </w:tr>
      <w:tr w:rsidR="00F8755E" w:rsidRPr="00723A2C" w:rsidTr="00A21DEC">
        <w:trPr>
          <w:trHeight w:val="270"/>
        </w:trPr>
        <w:tc>
          <w:tcPr>
            <w:tcW w:w="1382" w:type="dxa"/>
            <w:vMerge/>
          </w:tcPr>
          <w:p w:rsidR="00F8755E" w:rsidRPr="00723A2C" w:rsidRDefault="00F8755E" w:rsidP="004A1128">
            <w:pPr>
              <w:spacing w:before="0" w:after="0" w:line="240" w:lineRule="auto"/>
              <w:rPr>
                <w:sz w:val="14"/>
                <w:szCs w:val="14"/>
              </w:rPr>
            </w:pPr>
          </w:p>
        </w:tc>
        <w:tc>
          <w:tcPr>
            <w:tcW w:w="986" w:type="dxa"/>
            <w:gridSpan w:val="3"/>
          </w:tcPr>
          <w:p w:rsidR="00F8755E" w:rsidRPr="00723A2C" w:rsidRDefault="00F8755E" w:rsidP="004A1128">
            <w:pPr>
              <w:spacing w:before="0" w:after="0" w:line="240" w:lineRule="auto"/>
              <w:rPr>
                <w:sz w:val="14"/>
                <w:szCs w:val="14"/>
              </w:rPr>
            </w:pPr>
            <w:r w:rsidRPr="00723A2C">
              <w:rPr>
                <w:sz w:val="14"/>
                <w:szCs w:val="14"/>
              </w:rPr>
              <w:t>Αφετηρία</w:t>
            </w:r>
          </w:p>
        </w:tc>
        <w:tc>
          <w:tcPr>
            <w:tcW w:w="778" w:type="dxa"/>
            <w:noWrap/>
          </w:tcPr>
          <w:p w:rsidR="00F8755E" w:rsidRPr="00723A2C" w:rsidRDefault="00F8755E" w:rsidP="004A1128">
            <w:pPr>
              <w:spacing w:before="0" w:after="0" w:line="240" w:lineRule="auto"/>
              <w:jc w:val="center"/>
              <w:rPr>
                <w:sz w:val="14"/>
                <w:szCs w:val="14"/>
              </w:rPr>
            </w:pPr>
            <w:r w:rsidRPr="00723A2C">
              <w:rPr>
                <w:sz w:val="14"/>
                <w:szCs w:val="14"/>
                <w:lang w:val="en-US"/>
              </w:rPr>
              <w:t>415</w:t>
            </w:r>
          </w:p>
        </w:tc>
        <w:tc>
          <w:tcPr>
            <w:tcW w:w="596" w:type="dxa"/>
            <w:noWrap/>
          </w:tcPr>
          <w:p w:rsidR="00F8755E" w:rsidRPr="00723A2C" w:rsidRDefault="00F8755E" w:rsidP="004A1128">
            <w:pPr>
              <w:spacing w:before="0" w:after="0" w:line="240" w:lineRule="auto"/>
              <w:jc w:val="center"/>
              <w:rPr>
                <w:sz w:val="14"/>
                <w:szCs w:val="14"/>
              </w:rPr>
            </w:pPr>
          </w:p>
        </w:tc>
        <w:tc>
          <w:tcPr>
            <w:tcW w:w="683" w:type="dxa"/>
            <w:noWrap/>
          </w:tcPr>
          <w:p w:rsidR="00F8755E" w:rsidRPr="00723A2C" w:rsidRDefault="00F8755E" w:rsidP="004A1128">
            <w:pPr>
              <w:spacing w:before="0" w:after="0" w:line="240" w:lineRule="auto"/>
              <w:jc w:val="center"/>
              <w:rPr>
                <w:sz w:val="14"/>
                <w:szCs w:val="14"/>
              </w:rPr>
            </w:pPr>
          </w:p>
        </w:tc>
        <w:tc>
          <w:tcPr>
            <w:tcW w:w="720" w:type="dxa"/>
            <w:gridSpan w:val="2"/>
            <w:noWrap/>
          </w:tcPr>
          <w:p w:rsidR="00F8755E" w:rsidRPr="00723A2C" w:rsidRDefault="00F8755E" w:rsidP="004A1128">
            <w:pPr>
              <w:spacing w:line="240" w:lineRule="auto"/>
              <w:jc w:val="center"/>
              <w:rPr>
                <w:sz w:val="14"/>
                <w:szCs w:val="14"/>
              </w:rPr>
            </w:pPr>
          </w:p>
        </w:tc>
        <w:tc>
          <w:tcPr>
            <w:tcW w:w="664"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371"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793" w:type="dxa"/>
          </w:tcPr>
          <w:p w:rsidR="00F8755E" w:rsidRPr="00723A2C" w:rsidRDefault="00F8755E" w:rsidP="004A1128">
            <w:pPr>
              <w:spacing w:before="0" w:after="0" w:line="240" w:lineRule="auto"/>
              <w:jc w:val="center"/>
              <w:rPr>
                <w:sz w:val="14"/>
                <w:szCs w:val="14"/>
              </w:rPr>
            </w:pPr>
          </w:p>
        </w:tc>
      </w:tr>
      <w:tr w:rsidR="00F8755E" w:rsidRPr="00723A2C" w:rsidTr="00A21DEC">
        <w:trPr>
          <w:trHeight w:val="261"/>
        </w:trPr>
        <w:tc>
          <w:tcPr>
            <w:tcW w:w="1382" w:type="dxa"/>
            <w:vMerge w:val="restart"/>
          </w:tcPr>
          <w:p w:rsidR="00F8755E" w:rsidRPr="00723A2C" w:rsidRDefault="00F8755E" w:rsidP="004A1128">
            <w:pPr>
              <w:spacing w:before="0" w:after="0" w:line="240" w:lineRule="auto"/>
              <w:rPr>
                <w:sz w:val="14"/>
                <w:szCs w:val="14"/>
              </w:rPr>
            </w:pPr>
            <w:r w:rsidRPr="00723A2C">
              <w:rPr>
                <w:rFonts w:cs="Arial"/>
                <w:sz w:val="14"/>
                <w:szCs w:val="14"/>
              </w:rPr>
              <w:t>Αριθμός συστημάτων συσσώρευσης και μεταφοράς πιστωτικών μονάδων</w:t>
            </w:r>
          </w:p>
        </w:tc>
        <w:tc>
          <w:tcPr>
            <w:tcW w:w="986" w:type="dxa"/>
            <w:gridSpan w:val="3"/>
          </w:tcPr>
          <w:p w:rsidR="00F8755E" w:rsidRPr="00723A2C" w:rsidRDefault="00F8755E" w:rsidP="004A1128">
            <w:pPr>
              <w:spacing w:before="0" w:after="0" w:line="240" w:lineRule="auto"/>
              <w:rPr>
                <w:sz w:val="14"/>
                <w:szCs w:val="14"/>
              </w:rPr>
            </w:pPr>
            <w:r w:rsidRPr="00723A2C">
              <w:rPr>
                <w:sz w:val="14"/>
                <w:szCs w:val="14"/>
              </w:rPr>
              <w:t>Ολοκλήρωση</w:t>
            </w:r>
          </w:p>
        </w:tc>
        <w:tc>
          <w:tcPr>
            <w:tcW w:w="778" w:type="dxa"/>
            <w:noWrap/>
          </w:tcPr>
          <w:p w:rsidR="00F8755E" w:rsidRPr="00723A2C" w:rsidRDefault="00F8755E" w:rsidP="004A1128">
            <w:pPr>
              <w:spacing w:before="0" w:after="0" w:line="240" w:lineRule="auto"/>
              <w:jc w:val="center"/>
              <w:rPr>
                <w:sz w:val="14"/>
                <w:szCs w:val="14"/>
              </w:rPr>
            </w:pPr>
            <w:r w:rsidRPr="00723A2C">
              <w:rPr>
                <w:sz w:val="14"/>
                <w:szCs w:val="14"/>
              </w:rPr>
              <w:t>0</w:t>
            </w:r>
          </w:p>
        </w:tc>
        <w:tc>
          <w:tcPr>
            <w:tcW w:w="596" w:type="dxa"/>
            <w:noWrap/>
          </w:tcPr>
          <w:p w:rsidR="00F8755E" w:rsidRPr="00723A2C" w:rsidRDefault="00F8755E" w:rsidP="004A1128">
            <w:pPr>
              <w:spacing w:before="0" w:after="0" w:line="240" w:lineRule="auto"/>
              <w:jc w:val="center"/>
              <w:rPr>
                <w:sz w:val="14"/>
                <w:szCs w:val="14"/>
              </w:rPr>
            </w:pPr>
            <w:r w:rsidRPr="00723A2C">
              <w:rPr>
                <w:sz w:val="14"/>
                <w:szCs w:val="14"/>
                <w:lang w:val="en-US"/>
              </w:rPr>
              <w:t>0</w:t>
            </w:r>
          </w:p>
        </w:tc>
        <w:tc>
          <w:tcPr>
            <w:tcW w:w="683" w:type="dxa"/>
            <w:noWrap/>
          </w:tcPr>
          <w:p w:rsidR="00F8755E" w:rsidRPr="00723A2C" w:rsidRDefault="00F8755E" w:rsidP="004A1128">
            <w:pPr>
              <w:spacing w:before="0" w:after="0" w:line="240" w:lineRule="auto"/>
              <w:jc w:val="center"/>
              <w:rPr>
                <w:sz w:val="14"/>
                <w:szCs w:val="14"/>
              </w:rPr>
            </w:pPr>
            <w:r w:rsidRPr="00723A2C">
              <w:rPr>
                <w:sz w:val="14"/>
                <w:szCs w:val="14"/>
              </w:rPr>
              <w:t>0</w:t>
            </w:r>
          </w:p>
        </w:tc>
        <w:tc>
          <w:tcPr>
            <w:tcW w:w="720" w:type="dxa"/>
            <w:gridSpan w:val="2"/>
            <w:noWrap/>
          </w:tcPr>
          <w:p w:rsidR="00F8755E" w:rsidRPr="00723A2C" w:rsidRDefault="00F8755E" w:rsidP="004A1128">
            <w:pPr>
              <w:spacing w:line="240" w:lineRule="auto"/>
              <w:jc w:val="center"/>
              <w:rPr>
                <w:sz w:val="14"/>
                <w:szCs w:val="14"/>
              </w:rPr>
            </w:pPr>
            <w:r w:rsidRPr="00723A2C">
              <w:rPr>
                <w:sz w:val="14"/>
                <w:szCs w:val="14"/>
              </w:rPr>
              <w:t>0</w:t>
            </w:r>
          </w:p>
        </w:tc>
        <w:tc>
          <w:tcPr>
            <w:tcW w:w="664" w:type="dxa"/>
            <w:noWrap/>
          </w:tcPr>
          <w:p w:rsidR="00F8755E" w:rsidRPr="00723A2C" w:rsidRDefault="00F8755E" w:rsidP="004A1128">
            <w:pPr>
              <w:spacing w:before="0" w:after="0" w:line="240" w:lineRule="auto"/>
              <w:jc w:val="center"/>
              <w:rPr>
                <w:sz w:val="14"/>
                <w:szCs w:val="14"/>
              </w:rPr>
            </w:pPr>
            <w:r>
              <w:rPr>
                <w:sz w:val="14"/>
                <w:szCs w:val="14"/>
              </w:rPr>
              <w:t>0</w:t>
            </w:r>
          </w:p>
        </w:tc>
        <w:tc>
          <w:tcPr>
            <w:tcW w:w="709" w:type="dxa"/>
            <w:noWrap/>
          </w:tcPr>
          <w:p w:rsidR="00F8755E" w:rsidRPr="00723A2C" w:rsidRDefault="00F8755E" w:rsidP="004A1128">
            <w:pPr>
              <w:spacing w:before="0" w:after="0" w:line="240" w:lineRule="auto"/>
              <w:jc w:val="center"/>
              <w:rPr>
                <w:sz w:val="14"/>
                <w:szCs w:val="14"/>
              </w:rPr>
            </w:pPr>
            <w:r>
              <w:rPr>
                <w:sz w:val="14"/>
                <w:szCs w:val="14"/>
              </w:rPr>
              <w:t>0</w:t>
            </w:r>
          </w:p>
        </w:tc>
        <w:tc>
          <w:tcPr>
            <w:tcW w:w="709" w:type="dxa"/>
            <w:noWrap/>
          </w:tcPr>
          <w:p w:rsidR="00F8755E" w:rsidRPr="00723A2C" w:rsidRDefault="00F8755E" w:rsidP="004A1128">
            <w:pPr>
              <w:spacing w:before="0" w:after="0" w:line="240" w:lineRule="auto"/>
              <w:jc w:val="center"/>
              <w:rPr>
                <w:sz w:val="14"/>
                <w:szCs w:val="14"/>
              </w:rPr>
            </w:pPr>
            <w:r>
              <w:rPr>
                <w:sz w:val="14"/>
                <w:szCs w:val="14"/>
              </w:rPr>
              <w:t>0</w:t>
            </w:r>
          </w:p>
        </w:tc>
        <w:tc>
          <w:tcPr>
            <w:tcW w:w="371"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793" w:type="dxa"/>
          </w:tcPr>
          <w:p w:rsidR="00F8755E" w:rsidRPr="00723A2C" w:rsidRDefault="00F8755E" w:rsidP="004A1128">
            <w:pPr>
              <w:spacing w:before="0" w:after="0" w:line="240" w:lineRule="auto"/>
              <w:jc w:val="center"/>
              <w:rPr>
                <w:sz w:val="14"/>
                <w:szCs w:val="14"/>
              </w:rPr>
            </w:pPr>
          </w:p>
        </w:tc>
      </w:tr>
      <w:tr w:rsidR="00F8755E" w:rsidRPr="00723A2C" w:rsidTr="00A21DEC">
        <w:trPr>
          <w:trHeight w:val="270"/>
        </w:trPr>
        <w:tc>
          <w:tcPr>
            <w:tcW w:w="1382" w:type="dxa"/>
            <w:vMerge/>
          </w:tcPr>
          <w:p w:rsidR="00F8755E" w:rsidRPr="00723A2C" w:rsidRDefault="00F8755E" w:rsidP="004A1128">
            <w:pPr>
              <w:spacing w:before="0" w:after="0" w:line="240" w:lineRule="auto"/>
              <w:rPr>
                <w:sz w:val="14"/>
                <w:szCs w:val="14"/>
              </w:rPr>
            </w:pPr>
          </w:p>
        </w:tc>
        <w:tc>
          <w:tcPr>
            <w:tcW w:w="986" w:type="dxa"/>
            <w:gridSpan w:val="3"/>
          </w:tcPr>
          <w:p w:rsidR="00F8755E" w:rsidRPr="00723A2C" w:rsidRDefault="00F8755E" w:rsidP="004A1128">
            <w:pPr>
              <w:spacing w:before="0" w:after="0" w:line="240" w:lineRule="auto"/>
              <w:rPr>
                <w:sz w:val="14"/>
                <w:szCs w:val="14"/>
              </w:rPr>
            </w:pPr>
            <w:r w:rsidRPr="00723A2C">
              <w:rPr>
                <w:sz w:val="14"/>
                <w:szCs w:val="14"/>
              </w:rPr>
              <w:t>Στόχος</w:t>
            </w:r>
          </w:p>
        </w:tc>
        <w:tc>
          <w:tcPr>
            <w:tcW w:w="778"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683" w:type="dxa"/>
            <w:noWrap/>
          </w:tcPr>
          <w:p w:rsidR="00F8755E" w:rsidRPr="00723A2C" w:rsidRDefault="00F8755E" w:rsidP="004A1128">
            <w:pPr>
              <w:spacing w:before="0" w:after="0" w:line="240" w:lineRule="auto"/>
              <w:jc w:val="center"/>
              <w:rPr>
                <w:sz w:val="14"/>
                <w:szCs w:val="14"/>
              </w:rPr>
            </w:pPr>
          </w:p>
        </w:tc>
        <w:tc>
          <w:tcPr>
            <w:tcW w:w="720" w:type="dxa"/>
            <w:gridSpan w:val="2"/>
            <w:noWrap/>
          </w:tcPr>
          <w:p w:rsidR="00F8755E" w:rsidRPr="00723A2C" w:rsidRDefault="00F8755E" w:rsidP="004A1128">
            <w:pPr>
              <w:spacing w:line="240" w:lineRule="auto"/>
              <w:jc w:val="center"/>
              <w:rPr>
                <w:sz w:val="14"/>
                <w:szCs w:val="14"/>
              </w:rPr>
            </w:pPr>
          </w:p>
        </w:tc>
        <w:tc>
          <w:tcPr>
            <w:tcW w:w="664"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371"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793" w:type="dxa"/>
          </w:tcPr>
          <w:p w:rsidR="00F8755E" w:rsidRPr="00723A2C" w:rsidRDefault="00F8755E" w:rsidP="004A1128">
            <w:pPr>
              <w:spacing w:before="0" w:after="0" w:line="240" w:lineRule="auto"/>
              <w:jc w:val="center"/>
              <w:rPr>
                <w:sz w:val="14"/>
                <w:szCs w:val="14"/>
              </w:rPr>
            </w:pPr>
            <w:r w:rsidRPr="00723A2C">
              <w:rPr>
                <w:rFonts w:cs="Arial"/>
                <w:sz w:val="14"/>
                <w:szCs w:val="14"/>
              </w:rPr>
              <w:t>18</w:t>
            </w:r>
          </w:p>
        </w:tc>
      </w:tr>
      <w:tr w:rsidR="00F8755E" w:rsidRPr="00723A2C" w:rsidTr="00A21DEC">
        <w:trPr>
          <w:trHeight w:val="270"/>
        </w:trPr>
        <w:tc>
          <w:tcPr>
            <w:tcW w:w="1382" w:type="dxa"/>
            <w:vMerge/>
          </w:tcPr>
          <w:p w:rsidR="00F8755E" w:rsidRPr="00723A2C" w:rsidRDefault="00F8755E" w:rsidP="004A1128">
            <w:pPr>
              <w:spacing w:before="0" w:after="0" w:line="240" w:lineRule="auto"/>
              <w:rPr>
                <w:sz w:val="14"/>
                <w:szCs w:val="14"/>
              </w:rPr>
            </w:pPr>
          </w:p>
        </w:tc>
        <w:tc>
          <w:tcPr>
            <w:tcW w:w="986" w:type="dxa"/>
            <w:gridSpan w:val="3"/>
          </w:tcPr>
          <w:p w:rsidR="00F8755E" w:rsidRPr="00723A2C" w:rsidRDefault="00F8755E" w:rsidP="004A1128">
            <w:pPr>
              <w:spacing w:before="0" w:after="0" w:line="240" w:lineRule="auto"/>
              <w:rPr>
                <w:sz w:val="14"/>
                <w:szCs w:val="14"/>
              </w:rPr>
            </w:pPr>
            <w:r w:rsidRPr="00723A2C">
              <w:rPr>
                <w:sz w:val="14"/>
                <w:szCs w:val="14"/>
              </w:rPr>
              <w:t>Αφετηρία</w:t>
            </w:r>
          </w:p>
        </w:tc>
        <w:tc>
          <w:tcPr>
            <w:tcW w:w="778" w:type="dxa"/>
            <w:noWrap/>
          </w:tcPr>
          <w:p w:rsidR="00F8755E" w:rsidRPr="00723A2C" w:rsidRDefault="00F8755E" w:rsidP="004A1128">
            <w:pPr>
              <w:spacing w:before="0" w:after="0" w:line="240" w:lineRule="auto"/>
              <w:jc w:val="center"/>
              <w:rPr>
                <w:sz w:val="14"/>
                <w:szCs w:val="14"/>
              </w:rPr>
            </w:pPr>
            <w:r w:rsidRPr="00723A2C">
              <w:rPr>
                <w:sz w:val="14"/>
                <w:szCs w:val="14"/>
              </w:rPr>
              <w:t>0</w:t>
            </w:r>
          </w:p>
        </w:tc>
        <w:tc>
          <w:tcPr>
            <w:tcW w:w="596" w:type="dxa"/>
            <w:noWrap/>
          </w:tcPr>
          <w:p w:rsidR="00F8755E" w:rsidRPr="00723A2C" w:rsidRDefault="00F8755E" w:rsidP="004A1128">
            <w:pPr>
              <w:spacing w:before="0" w:after="0" w:line="240" w:lineRule="auto"/>
              <w:jc w:val="center"/>
              <w:rPr>
                <w:sz w:val="14"/>
                <w:szCs w:val="14"/>
              </w:rPr>
            </w:pPr>
          </w:p>
        </w:tc>
        <w:tc>
          <w:tcPr>
            <w:tcW w:w="683" w:type="dxa"/>
            <w:noWrap/>
          </w:tcPr>
          <w:p w:rsidR="00F8755E" w:rsidRPr="00723A2C" w:rsidRDefault="00F8755E" w:rsidP="004A1128">
            <w:pPr>
              <w:spacing w:before="0" w:after="0" w:line="240" w:lineRule="auto"/>
              <w:jc w:val="center"/>
              <w:rPr>
                <w:sz w:val="14"/>
                <w:szCs w:val="14"/>
              </w:rPr>
            </w:pPr>
          </w:p>
        </w:tc>
        <w:tc>
          <w:tcPr>
            <w:tcW w:w="720" w:type="dxa"/>
            <w:gridSpan w:val="2"/>
            <w:noWrap/>
          </w:tcPr>
          <w:p w:rsidR="00F8755E" w:rsidRPr="00723A2C" w:rsidRDefault="00F8755E" w:rsidP="004A1128">
            <w:pPr>
              <w:spacing w:line="240" w:lineRule="auto"/>
              <w:jc w:val="center"/>
              <w:rPr>
                <w:sz w:val="14"/>
                <w:szCs w:val="14"/>
              </w:rPr>
            </w:pPr>
          </w:p>
        </w:tc>
        <w:tc>
          <w:tcPr>
            <w:tcW w:w="664"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A86EDA" w:rsidRDefault="00F8755E" w:rsidP="004A1128">
            <w:pPr>
              <w:spacing w:before="0" w:after="0" w:line="240" w:lineRule="auto"/>
              <w:jc w:val="center"/>
              <w:rPr>
                <w:sz w:val="14"/>
                <w:szCs w:val="14"/>
                <w:highlight w:val="yellow"/>
              </w:rPr>
            </w:pPr>
          </w:p>
        </w:tc>
        <w:tc>
          <w:tcPr>
            <w:tcW w:w="371"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793" w:type="dxa"/>
          </w:tcPr>
          <w:p w:rsidR="00F8755E" w:rsidRPr="00723A2C" w:rsidRDefault="00F8755E" w:rsidP="004A1128">
            <w:pPr>
              <w:spacing w:before="0" w:after="0" w:line="240" w:lineRule="auto"/>
              <w:jc w:val="center"/>
              <w:rPr>
                <w:sz w:val="14"/>
                <w:szCs w:val="14"/>
              </w:rPr>
            </w:pPr>
          </w:p>
        </w:tc>
      </w:tr>
      <w:tr w:rsidR="00F8755E" w:rsidRPr="00723A2C" w:rsidTr="00A21DEC">
        <w:trPr>
          <w:trHeight w:val="390"/>
        </w:trPr>
        <w:tc>
          <w:tcPr>
            <w:tcW w:w="1382" w:type="dxa"/>
            <w:vMerge w:val="restart"/>
          </w:tcPr>
          <w:p w:rsidR="00F8755E" w:rsidRPr="00723A2C" w:rsidRDefault="00F8755E" w:rsidP="004A1128">
            <w:pPr>
              <w:spacing w:before="0" w:after="0" w:line="240" w:lineRule="auto"/>
              <w:rPr>
                <w:sz w:val="14"/>
                <w:szCs w:val="14"/>
              </w:rPr>
            </w:pPr>
            <w:r w:rsidRPr="00723A2C">
              <w:rPr>
                <w:rFonts w:cs="Arial"/>
                <w:sz w:val="14"/>
                <w:szCs w:val="14"/>
              </w:rPr>
              <w:t xml:space="preserve">Αριθμός ιδρυμάτων ανώτατης εκπαίδευσης στα οποία εφαρμόζονται διαδικασίες αξιολόγησης </w:t>
            </w:r>
          </w:p>
        </w:tc>
        <w:tc>
          <w:tcPr>
            <w:tcW w:w="986" w:type="dxa"/>
            <w:gridSpan w:val="3"/>
          </w:tcPr>
          <w:p w:rsidR="00F8755E" w:rsidRPr="00723A2C" w:rsidRDefault="00F8755E" w:rsidP="004A1128">
            <w:pPr>
              <w:spacing w:before="0" w:after="0" w:line="240" w:lineRule="auto"/>
              <w:rPr>
                <w:sz w:val="14"/>
                <w:szCs w:val="14"/>
              </w:rPr>
            </w:pPr>
            <w:r w:rsidRPr="00723A2C">
              <w:rPr>
                <w:sz w:val="14"/>
                <w:szCs w:val="14"/>
              </w:rPr>
              <w:t>Ολοκλήρωση</w:t>
            </w:r>
          </w:p>
        </w:tc>
        <w:tc>
          <w:tcPr>
            <w:tcW w:w="778" w:type="dxa"/>
            <w:noWrap/>
          </w:tcPr>
          <w:p w:rsidR="00F8755E" w:rsidRPr="00723A2C" w:rsidRDefault="00F8755E" w:rsidP="004A1128">
            <w:pPr>
              <w:spacing w:before="0" w:after="0" w:line="240" w:lineRule="auto"/>
              <w:jc w:val="center"/>
              <w:rPr>
                <w:sz w:val="14"/>
                <w:szCs w:val="14"/>
              </w:rPr>
            </w:pPr>
            <w:r w:rsidRPr="00723A2C">
              <w:rPr>
                <w:sz w:val="14"/>
                <w:szCs w:val="14"/>
              </w:rPr>
              <w:t>0</w:t>
            </w:r>
          </w:p>
        </w:tc>
        <w:tc>
          <w:tcPr>
            <w:tcW w:w="596" w:type="dxa"/>
            <w:noWrap/>
          </w:tcPr>
          <w:p w:rsidR="00F8755E" w:rsidRPr="00723A2C" w:rsidRDefault="00F8755E" w:rsidP="004A1128">
            <w:pPr>
              <w:spacing w:before="0" w:after="0" w:line="240" w:lineRule="auto"/>
              <w:jc w:val="center"/>
              <w:rPr>
                <w:sz w:val="14"/>
                <w:szCs w:val="14"/>
              </w:rPr>
            </w:pPr>
            <w:r w:rsidRPr="00723A2C">
              <w:rPr>
                <w:sz w:val="14"/>
                <w:szCs w:val="14"/>
                <w:lang w:val="en-US"/>
              </w:rPr>
              <w:t>0</w:t>
            </w:r>
          </w:p>
        </w:tc>
        <w:tc>
          <w:tcPr>
            <w:tcW w:w="683" w:type="dxa"/>
            <w:noWrap/>
          </w:tcPr>
          <w:p w:rsidR="00F8755E" w:rsidRPr="00723A2C" w:rsidRDefault="00F8755E" w:rsidP="004A1128">
            <w:pPr>
              <w:spacing w:before="0" w:after="0" w:line="240" w:lineRule="auto"/>
              <w:jc w:val="center"/>
              <w:rPr>
                <w:sz w:val="14"/>
                <w:szCs w:val="14"/>
              </w:rPr>
            </w:pPr>
            <w:r w:rsidRPr="00723A2C">
              <w:rPr>
                <w:sz w:val="14"/>
                <w:szCs w:val="14"/>
              </w:rPr>
              <w:t>0</w:t>
            </w:r>
          </w:p>
        </w:tc>
        <w:tc>
          <w:tcPr>
            <w:tcW w:w="720" w:type="dxa"/>
            <w:gridSpan w:val="2"/>
            <w:noWrap/>
          </w:tcPr>
          <w:p w:rsidR="00F8755E" w:rsidRPr="00723A2C" w:rsidRDefault="00F8755E" w:rsidP="004A1128">
            <w:pPr>
              <w:spacing w:line="240" w:lineRule="auto"/>
              <w:jc w:val="center"/>
              <w:rPr>
                <w:sz w:val="14"/>
                <w:szCs w:val="14"/>
              </w:rPr>
            </w:pPr>
            <w:r w:rsidRPr="00723A2C">
              <w:rPr>
                <w:sz w:val="14"/>
                <w:szCs w:val="14"/>
              </w:rPr>
              <w:t>6</w:t>
            </w:r>
          </w:p>
        </w:tc>
        <w:tc>
          <w:tcPr>
            <w:tcW w:w="664" w:type="dxa"/>
            <w:noWrap/>
          </w:tcPr>
          <w:p w:rsidR="00F8755E" w:rsidRPr="00723A2C" w:rsidRDefault="00F8755E" w:rsidP="004A1128">
            <w:pPr>
              <w:spacing w:before="0" w:after="0" w:line="240" w:lineRule="auto"/>
              <w:jc w:val="center"/>
              <w:rPr>
                <w:sz w:val="14"/>
                <w:szCs w:val="14"/>
              </w:rPr>
            </w:pPr>
            <w:r>
              <w:rPr>
                <w:sz w:val="14"/>
                <w:szCs w:val="14"/>
              </w:rPr>
              <w:t>17</w:t>
            </w:r>
          </w:p>
        </w:tc>
        <w:tc>
          <w:tcPr>
            <w:tcW w:w="709" w:type="dxa"/>
            <w:noWrap/>
          </w:tcPr>
          <w:p w:rsidR="00F8755E" w:rsidRPr="00723A2C" w:rsidRDefault="00F8755E" w:rsidP="004A1128">
            <w:pPr>
              <w:spacing w:before="0" w:after="0" w:line="240" w:lineRule="auto"/>
              <w:jc w:val="center"/>
              <w:rPr>
                <w:sz w:val="14"/>
                <w:szCs w:val="14"/>
              </w:rPr>
            </w:pPr>
            <w:r>
              <w:rPr>
                <w:sz w:val="14"/>
                <w:szCs w:val="14"/>
              </w:rPr>
              <w:t>17</w:t>
            </w:r>
          </w:p>
        </w:tc>
        <w:tc>
          <w:tcPr>
            <w:tcW w:w="709" w:type="dxa"/>
            <w:noWrap/>
          </w:tcPr>
          <w:p w:rsidR="00F8755E" w:rsidRPr="00816798" w:rsidRDefault="00F8755E" w:rsidP="004A1128">
            <w:pPr>
              <w:spacing w:before="0" w:after="0" w:line="240" w:lineRule="auto"/>
              <w:jc w:val="center"/>
              <w:rPr>
                <w:sz w:val="14"/>
                <w:szCs w:val="14"/>
                <w:highlight w:val="yellow"/>
              </w:rPr>
            </w:pPr>
            <w:r>
              <w:rPr>
                <w:sz w:val="14"/>
                <w:szCs w:val="14"/>
              </w:rPr>
              <w:t>19</w:t>
            </w:r>
          </w:p>
        </w:tc>
        <w:tc>
          <w:tcPr>
            <w:tcW w:w="371"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793" w:type="dxa"/>
          </w:tcPr>
          <w:p w:rsidR="00F8755E" w:rsidRPr="00723A2C" w:rsidRDefault="00F8755E" w:rsidP="004A1128">
            <w:pPr>
              <w:spacing w:before="0" w:after="0" w:line="240" w:lineRule="auto"/>
              <w:jc w:val="center"/>
              <w:rPr>
                <w:sz w:val="14"/>
                <w:szCs w:val="14"/>
              </w:rPr>
            </w:pPr>
          </w:p>
        </w:tc>
      </w:tr>
      <w:tr w:rsidR="00F8755E" w:rsidRPr="00723A2C" w:rsidTr="00A21DEC">
        <w:trPr>
          <w:trHeight w:val="270"/>
        </w:trPr>
        <w:tc>
          <w:tcPr>
            <w:tcW w:w="1382" w:type="dxa"/>
            <w:vMerge/>
          </w:tcPr>
          <w:p w:rsidR="00F8755E" w:rsidRPr="00723A2C" w:rsidRDefault="00F8755E" w:rsidP="004A1128">
            <w:pPr>
              <w:spacing w:before="0" w:after="0" w:line="240" w:lineRule="auto"/>
              <w:rPr>
                <w:sz w:val="14"/>
                <w:szCs w:val="14"/>
              </w:rPr>
            </w:pPr>
          </w:p>
        </w:tc>
        <w:tc>
          <w:tcPr>
            <w:tcW w:w="986" w:type="dxa"/>
            <w:gridSpan w:val="3"/>
          </w:tcPr>
          <w:p w:rsidR="00F8755E" w:rsidRPr="00723A2C" w:rsidRDefault="00F8755E" w:rsidP="004A1128">
            <w:pPr>
              <w:spacing w:before="0" w:after="0" w:line="240" w:lineRule="auto"/>
              <w:rPr>
                <w:sz w:val="14"/>
                <w:szCs w:val="14"/>
              </w:rPr>
            </w:pPr>
            <w:r w:rsidRPr="00723A2C">
              <w:rPr>
                <w:sz w:val="14"/>
                <w:szCs w:val="14"/>
              </w:rPr>
              <w:t>Στόχος</w:t>
            </w:r>
          </w:p>
        </w:tc>
        <w:tc>
          <w:tcPr>
            <w:tcW w:w="778"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683" w:type="dxa"/>
            <w:noWrap/>
          </w:tcPr>
          <w:p w:rsidR="00F8755E" w:rsidRPr="00723A2C" w:rsidRDefault="00F8755E" w:rsidP="004A1128">
            <w:pPr>
              <w:spacing w:before="0" w:after="0" w:line="240" w:lineRule="auto"/>
              <w:jc w:val="center"/>
              <w:rPr>
                <w:sz w:val="14"/>
                <w:szCs w:val="14"/>
              </w:rPr>
            </w:pPr>
          </w:p>
        </w:tc>
        <w:tc>
          <w:tcPr>
            <w:tcW w:w="720" w:type="dxa"/>
            <w:gridSpan w:val="2"/>
            <w:noWrap/>
          </w:tcPr>
          <w:p w:rsidR="00F8755E" w:rsidRPr="00723A2C" w:rsidRDefault="00F8755E" w:rsidP="004A1128">
            <w:pPr>
              <w:spacing w:line="240" w:lineRule="auto"/>
              <w:jc w:val="center"/>
              <w:rPr>
                <w:sz w:val="14"/>
                <w:szCs w:val="14"/>
              </w:rPr>
            </w:pPr>
          </w:p>
        </w:tc>
        <w:tc>
          <w:tcPr>
            <w:tcW w:w="664"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371"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793" w:type="dxa"/>
          </w:tcPr>
          <w:p w:rsidR="00F8755E" w:rsidRPr="00723A2C" w:rsidRDefault="00F8755E" w:rsidP="004A1128">
            <w:pPr>
              <w:spacing w:before="0" w:after="0" w:line="240" w:lineRule="auto"/>
              <w:jc w:val="center"/>
              <w:rPr>
                <w:sz w:val="14"/>
                <w:szCs w:val="14"/>
              </w:rPr>
            </w:pPr>
            <w:r w:rsidRPr="00723A2C">
              <w:rPr>
                <w:rFonts w:cs="Arial"/>
                <w:sz w:val="14"/>
                <w:szCs w:val="14"/>
              </w:rPr>
              <w:t>17</w:t>
            </w:r>
          </w:p>
        </w:tc>
      </w:tr>
      <w:tr w:rsidR="00F8755E" w:rsidRPr="00723A2C" w:rsidTr="00A21DEC">
        <w:trPr>
          <w:trHeight w:val="270"/>
        </w:trPr>
        <w:tc>
          <w:tcPr>
            <w:tcW w:w="1382" w:type="dxa"/>
            <w:vMerge/>
          </w:tcPr>
          <w:p w:rsidR="00F8755E" w:rsidRPr="00723A2C" w:rsidRDefault="00F8755E" w:rsidP="004A1128">
            <w:pPr>
              <w:spacing w:before="0" w:after="0" w:line="240" w:lineRule="auto"/>
              <w:rPr>
                <w:sz w:val="14"/>
                <w:szCs w:val="14"/>
              </w:rPr>
            </w:pPr>
          </w:p>
        </w:tc>
        <w:tc>
          <w:tcPr>
            <w:tcW w:w="986" w:type="dxa"/>
            <w:gridSpan w:val="3"/>
          </w:tcPr>
          <w:p w:rsidR="00F8755E" w:rsidRPr="00723A2C" w:rsidRDefault="00F8755E" w:rsidP="004A1128">
            <w:pPr>
              <w:spacing w:before="0" w:after="0" w:line="240" w:lineRule="auto"/>
              <w:rPr>
                <w:sz w:val="14"/>
                <w:szCs w:val="14"/>
              </w:rPr>
            </w:pPr>
            <w:r w:rsidRPr="00723A2C">
              <w:rPr>
                <w:sz w:val="14"/>
                <w:szCs w:val="14"/>
              </w:rPr>
              <w:t>Αφετηρία</w:t>
            </w:r>
          </w:p>
        </w:tc>
        <w:tc>
          <w:tcPr>
            <w:tcW w:w="778" w:type="dxa"/>
            <w:noWrap/>
          </w:tcPr>
          <w:p w:rsidR="00F8755E" w:rsidRPr="00723A2C" w:rsidRDefault="00F8755E" w:rsidP="004A1128">
            <w:pPr>
              <w:spacing w:before="0" w:after="0" w:line="240" w:lineRule="auto"/>
              <w:jc w:val="center"/>
              <w:rPr>
                <w:sz w:val="14"/>
                <w:szCs w:val="14"/>
              </w:rPr>
            </w:pPr>
            <w:r w:rsidRPr="00723A2C">
              <w:rPr>
                <w:sz w:val="14"/>
                <w:szCs w:val="14"/>
              </w:rPr>
              <w:t>0</w:t>
            </w:r>
          </w:p>
        </w:tc>
        <w:tc>
          <w:tcPr>
            <w:tcW w:w="596" w:type="dxa"/>
            <w:noWrap/>
          </w:tcPr>
          <w:p w:rsidR="00F8755E" w:rsidRPr="00723A2C" w:rsidRDefault="00F8755E" w:rsidP="004A1128">
            <w:pPr>
              <w:spacing w:before="0" w:after="0" w:line="240" w:lineRule="auto"/>
              <w:jc w:val="center"/>
              <w:rPr>
                <w:sz w:val="14"/>
                <w:szCs w:val="14"/>
              </w:rPr>
            </w:pPr>
          </w:p>
        </w:tc>
        <w:tc>
          <w:tcPr>
            <w:tcW w:w="683" w:type="dxa"/>
            <w:noWrap/>
          </w:tcPr>
          <w:p w:rsidR="00F8755E" w:rsidRPr="00723A2C" w:rsidRDefault="00F8755E" w:rsidP="004A1128">
            <w:pPr>
              <w:spacing w:before="0" w:after="0" w:line="240" w:lineRule="auto"/>
              <w:jc w:val="center"/>
              <w:rPr>
                <w:sz w:val="14"/>
                <w:szCs w:val="14"/>
              </w:rPr>
            </w:pPr>
          </w:p>
        </w:tc>
        <w:tc>
          <w:tcPr>
            <w:tcW w:w="720" w:type="dxa"/>
            <w:gridSpan w:val="2"/>
            <w:noWrap/>
          </w:tcPr>
          <w:p w:rsidR="00F8755E" w:rsidRPr="00723A2C" w:rsidRDefault="00F8755E" w:rsidP="004A1128">
            <w:pPr>
              <w:spacing w:line="240" w:lineRule="auto"/>
              <w:jc w:val="center"/>
              <w:rPr>
                <w:sz w:val="14"/>
                <w:szCs w:val="14"/>
              </w:rPr>
            </w:pPr>
          </w:p>
        </w:tc>
        <w:tc>
          <w:tcPr>
            <w:tcW w:w="664"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371"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793" w:type="dxa"/>
          </w:tcPr>
          <w:p w:rsidR="00F8755E" w:rsidRPr="00723A2C" w:rsidRDefault="00F8755E" w:rsidP="004A1128">
            <w:pPr>
              <w:spacing w:before="0" w:after="0" w:line="240" w:lineRule="auto"/>
              <w:jc w:val="center"/>
              <w:rPr>
                <w:sz w:val="14"/>
                <w:szCs w:val="14"/>
              </w:rPr>
            </w:pPr>
          </w:p>
        </w:tc>
      </w:tr>
      <w:tr w:rsidR="00F8755E" w:rsidRPr="00723A2C" w:rsidTr="00A21DEC">
        <w:trPr>
          <w:trHeight w:val="268"/>
        </w:trPr>
        <w:tc>
          <w:tcPr>
            <w:tcW w:w="1382" w:type="dxa"/>
            <w:vMerge w:val="restart"/>
          </w:tcPr>
          <w:p w:rsidR="00F8755E" w:rsidRPr="00723A2C" w:rsidRDefault="00F8755E" w:rsidP="004A1128">
            <w:pPr>
              <w:spacing w:before="0" w:after="0" w:line="240" w:lineRule="auto"/>
              <w:rPr>
                <w:sz w:val="14"/>
                <w:szCs w:val="14"/>
              </w:rPr>
            </w:pPr>
            <w:r w:rsidRPr="00723A2C">
              <w:rPr>
                <w:rFonts w:cs="Arial"/>
                <w:sz w:val="14"/>
                <w:szCs w:val="14"/>
              </w:rPr>
              <w:t xml:space="preserve">Αριθμός προγραμμάτων εξ αποστάσεως εκπαίδευσης </w:t>
            </w:r>
          </w:p>
        </w:tc>
        <w:tc>
          <w:tcPr>
            <w:tcW w:w="986" w:type="dxa"/>
            <w:gridSpan w:val="3"/>
          </w:tcPr>
          <w:p w:rsidR="00F8755E" w:rsidRPr="00723A2C" w:rsidRDefault="00F8755E" w:rsidP="004A1128">
            <w:pPr>
              <w:spacing w:before="0" w:after="0" w:line="240" w:lineRule="auto"/>
              <w:rPr>
                <w:sz w:val="14"/>
                <w:szCs w:val="14"/>
              </w:rPr>
            </w:pPr>
            <w:r w:rsidRPr="00723A2C">
              <w:rPr>
                <w:sz w:val="14"/>
                <w:szCs w:val="14"/>
              </w:rPr>
              <w:t>Ολοκλήρωση</w:t>
            </w:r>
          </w:p>
        </w:tc>
        <w:tc>
          <w:tcPr>
            <w:tcW w:w="778" w:type="dxa"/>
            <w:noWrap/>
          </w:tcPr>
          <w:p w:rsidR="00F8755E" w:rsidRPr="00723A2C" w:rsidRDefault="00F8755E" w:rsidP="004A1128">
            <w:pPr>
              <w:spacing w:before="0" w:after="0" w:line="240" w:lineRule="auto"/>
              <w:jc w:val="center"/>
              <w:rPr>
                <w:sz w:val="14"/>
                <w:szCs w:val="14"/>
              </w:rPr>
            </w:pPr>
            <w:r w:rsidRPr="00723A2C">
              <w:rPr>
                <w:sz w:val="14"/>
                <w:szCs w:val="14"/>
              </w:rPr>
              <w:t>0</w:t>
            </w:r>
          </w:p>
        </w:tc>
        <w:tc>
          <w:tcPr>
            <w:tcW w:w="596" w:type="dxa"/>
            <w:noWrap/>
          </w:tcPr>
          <w:p w:rsidR="00F8755E" w:rsidRPr="00723A2C" w:rsidRDefault="00F8755E" w:rsidP="004A1128">
            <w:pPr>
              <w:spacing w:before="0" w:after="0" w:line="240" w:lineRule="auto"/>
              <w:jc w:val="center"/>
              <w:rPr>
                <w:sz w:val="14"/>
                <w:szCs w:val="14"/>
              </w:rPr>
            </w:pPr>
            <w:r w:rsidRPr="00723A2C">
              <w:rPr>
                <w:sz w:val="14"/>
                <w:szCs w:val="14"/>
                <w:lang w:val="en-US"/>
              </w:rPr>
              <w:t>0</w:t>
            </w:r>
          </w:p>
        </w:tc>
        <w:tc>
          <w:tcPr>
            <w:tcW w:w="683" w:type="dxa"/>
            <w:noWrap/>
          </w:tcPr>
          <w:p w:rsidR="00F8755E" w:rsidRPr="00723A2C" w:rsidRDefault="00F8755E" w:rsidP="004A1128">
            <w:pPr>
              <w:spacing w:before="0" w:after="0" w:line="240" w:lineRule="auto"/>
              <w:jc w:val="center"/>
              <w:rPr>
                <w:sz w:val="14"/>
                <w:szCs w:val="14"/>
              </w:rPr>
            </w:pPr>
            <w:r w:rsidRPr="00723A2C">
              <w:rPr>
                <w:sz w:val="14"/>
                <w:szCs w:val="14"/>
              </w:rPr>
              <w:t>0</w:t>
            </w:r>
          </w:p>
        </w:tc>
        <w:tc>
          <w:tcPr>
            <w:tcW w:w="720" w:type="dxa"/>
            <w:gridSpan w:val="2"/>
            <w:noWrap/>
          </w:tcPr>
          <w:p w:rsidR="00F8755E" w:rsidRPr="00723A2C" w:rsidRDefault="00F8755E" w:rsidP="004A1128">
            <w:pPr>
              <w:spacing w:line="240" w:lineRule="auto"/>
              <w:jc w:val="center"/>
              <w:rPr>
                <w:sz w:val="14"/>
                <w:szCs w:val="14"/>
              </w:rPr>
            </w:pPr>
            <w:r w:rsidRPr="00723A2C">
              <w:rPr>
                <w:sz w:val="14"/>
                <w:szCs w:val="14"/>
              </w:rPr>
              <w:t>0</w:t>
            </w:r>
          </w:p>
        </w:tc>
        <w:tc>
          <w:tcPr>
            <w:tcW w:w="664" w:type="dxa"/>
            <w:noWrap/>
          </w:tcPr>
          <w:p w:rsidR="00F8755E" w:rsidRPr="00723A2C" w:rsidRDefault="00F8755E" w:rsidP="004A1128">
            <w:pPr>
              <w:spacing w:before="0" w:after="0" w:line="240" w:lineRule="auto"/>
              <w:jc w:val="center"/>
              <w:rPr>
                <w:sz w:val="14"/>
                <w:szCs w:val="14"/>
              </w:rPr>
            </w:pPr>
            <w:r>
              <w:rPr>
                <w:sz w:val="14"/>
                <w:szCs w:val="14"/>
              </w:rPr>
              <w:t>2</w:t>
            </w:r>
          </w:p>
        </w:tc>
        <w:tc>
          <w:tcPr>
            <w:tcW w:w="709" w:type="dxa"/>
            <w:noWrap/>
          </w:tcPr>
          <w:p w:rsidR="00F8755E" w:rsidRPr="00A44AD1" w:rsidRDefault="00F8755E" w:rsidP="004A1128">
            <w:pPr>
              <w:spacing w:before="0" w:after="0" w:line="240" w:lineRule="auto"/>
              <w:jc w:val="center"/>
              <w:rPr>
                <w:sz w:val="14"/>
                <w:szCs w:val="14"/>
                <w:lang w:val="en-US"/>
              </w:rPr>
            </w:pPr>
            <w:r>
              <w:rPr>
                <w:sz w:val="14"/>
                <w:szCs w:val="14"/>
                <w:lang w:val="en-US"/>
              </w:rPr>
              <w:t>26</w:t>
            </w:r>
          </w:p>
        </w:tc>
        <w:tc>
          <w:tcPr>
            <w:tcW w:w="709" w:type="dxa"/>
            <w:noWrap/>
          </w:tcPr>
          <w:p w:rsidR="00F8755E" w:rsidRPr="0011759E" w:rsidRDefault="00F8755E" w:rsidP="004A1128">
            <w:pPr>
              <w:spacing w:before="0" w:after="0" w:line="240" w:lineRule="auto"/>
              <w:jc w:val="center"/>
              <w:rPr>
                <w:sz w:val="14"/>
                <w:szCs w:val="14"/>
                <w:lang w:val="en-US"/>
              </w:rPr>
            </w:pPr>
            <w:r>
              <w:rPr>
                <w:sz w:val="14"/>
                <w:szCs w:val="14"/>
                <w:lang w:val="en-US"/>
              </w:rPr>
              <w:t>26</w:t>
            </w:r>
          </w:p>
        </w:tc>
        <w:tc>
          <w:tcPr>
            <w:tcW w:w="371"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793" w:type="dxa"/>
          </w:tcPr>
          <w:p w:rsidR="00F8755E" w:rsidRPr="00723A2C" w:rsidRDefault="00F8755E" w:rsidP="004A1128">
            <w:pPr>
              <w:spacing w:before="0" w:after="0" w:line="240" w:lineRule="auto"/>
              <w:jc w:val="center"/>
              <w:rPr>
                <w:sz w:val="14"/>
                <w:szCs w:val="14"/>
              </w:rPr>
            </w:pPr>
          </w:p>
        </w:tc>
      </w:tr>
      <w:tr w:rsidR="00F8755E" w:rsidRPr="00723A2C" w:rsidTr="00A21DEC">
        <w:trPr>
          <w:trHeight w:val="270"/>
        </w:trPr>
        <w:tc>
          <w:tcPr>
            <w:tcW w:w="1382" w:type="dxa"/>
            <w:vMerge/>
          </w:tcPr>
          <w:p w:rsidR="00F8755E" w:rsidRPr="00723A2C" w:rsidRDefault="00F8755E" w:rsidP="004A1128">
            <w:pPr>
              <w:spacing w:before="0" w:after="0" w:line="240" w:lineRule="auto"/>
              <w:rPr>
                <w:sz w:val="14"/>
                <w:szCs w:val="14"/>
              </w:rPr>
            </w:pPr>
          </w:p>
        </w:tc>
        <w:tc>
          <w:tcPr>
            <w:tcW w:w="986" w:type="dxa"/>
            <w:gridSpan w:val="3"/>
          </w:tcPr>
          <w:p w:rsidR="00F8755E" w:rsidRPr="00723A2C" w:rsidRDefault="00F8755E" w:rsidP="004A1128">
            <w:pPr>
              <w:spacing w:before="0" w:after="0" w:line="240" w:lineRule="auto"/>
              <w:rPr>
                <w:sz w:val="14"/>
                <w:szCs w:val="14"/>
              </w:rPr>
            </w:pPr>
            <w:r w:rsidRPr="00723A2C">
              <w:rPr>
                <w:sz w:val="14"/>
                <w:szCs w:val="14"/>
              </w:rPr>
              <w:t>Στόχος</w:t>
            </w:r>
          </w:p>
        </w:tc>
        <w:tc>
          <w:tcPr>
            <w:tcW w:w="778"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683" w:type="dxa"/>
            <w:noWrap/>
          </w:tcPr>
          <w:p w:rsidR="00F8755E" w:rsidRPr="00723A2C" w:rsidRDefault="00F8755E" w:rsidP="004A1128">
            <w:pPr>
              <w:spacing w:before="0" w:after="0" w:line="240" w:lineRule="auto"/>
              <w:jc w:val="center"/>
              <w:rPr>
                <w:sz w:val="14"/>
                <w:szCs w:val="14"/>
              </w:rPr>
            </w:pPr>
          </w:p>
        </w:tc>
        <w:tc>
          <w:tcPr>
            <w:tcW w:w="720" w:type="dxa"/>
            <w:gridSpan w:val="2"/>
            <w:noWrap/>
          </w:tcPr>
          <w:p w:rsidR="00F8755E" w:rsidRPr="00723A2C" w:rsidRDefault="00F8755E" w:rsidP="004A1128">
            <w:pPr>
              <w:spacing w:line="240" w:lineRule="auto"/>
              <w:jc w:val="center"/>
              <w:rPr>
                <w:sz w:val="14"/>
                <w:szCs w:val="14"/>
              </w:rPr>
            </w:pPr>
          </w:p>
        </w:tc>
        <w:tc>
          <w:tcPr>
            <w:tcW w:w="664"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371"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793" w:type="dxa"/>
          </w:tcPr>
          <w:p w:rsidR="00F8755E" w:rsidRPr="00723A2C" w:rsidRDefault="00F8755E" w:rsidP="004A1128">
            <w:pPr>
              <w:spacing w:before="0" w:after="0" w:line="240" w:lineRule="auto"/>
              <w:jc w:val="center"/>
              <w:rPr>
                <w:sz w:val="14"/>
                <w:szCs w:val="14"/>
              </w:rPr>
            </w:pPr>
            <w:r w:rsidRPr="00723A2C">
              <w:rPr>
                <w:rFonts w:cs="Arial"/>
                <w:sz w:val="14"/>
                <w:szCs w:val="14"/>
              </w:rPr>
              <w:t xml:space="preserve">13 </w:t>
            </w:r>
            <w:r w:rsidRPr="00723A2C">
              <w:rPr>
                <w:rFonts w:cs="Arial"/>
                <w:sz w:val="14"/>
                <w:szCs w:val="14"/>
                <w:vertAlign w:val="superscript"/>
              </w:rPr>
              <w:t>(1)</w:t>
            </w:r>
          </w:p>
        </w:tc>
      </w:tr>
      <w:tr w:rsidR="00F8755E" w:rsidRPr="00723A2C" w:rsidTr="00A21DEC">
        <w:trPr>
          <w:trHeight w:val="270"/>
        </w:trPr>
        <w:tc>
          <w:tcPr>
            <w:tcW w:w="1382" w:type="dxa"/>
            <w:vMerge/>
          </w:tcPr>
          <w:p w:rsidR="00F8755E" w:rsidRPr="00723A2C" w:rsidRDefault="00F8755E" w:rsidP="004A1128">
            <w:pPr>
              <w:spacing w:before="0" w:after="0" w:line="240" w:lineRule="auto"/>
              <w:rPr>
                <w:sz w:val="14"/>
                <w:szCs w:val="14"/>
              </w:rPr>
            </w:pPr>
          </w:p>
        </w:tc>
        <w:tc>
          <w:tcPr>
            <w:tcW w:w="986" w:type="dxa"/>
            <w:gridSpan w:val="3"/>
          </w:tcPr>
          <w:p w:rsidR="00F8755E" w:rsidRPr="00723A2C" w:rsidRDefault="00F8755E" w:rsidP="004A1128">
            <w:pPr>
              <w:spacing w:before="0" w:after="0" w:line="240" w:lineRule="auto"/>
              <w:rPr>
                <w:sz w:val="14"/>
                <w:szCs w:val="14"/>
              </w:rPr>
            </w:pPr>
            <w:r w:rsidRPr="00723A2C">
              <w:rPr>
                <w:sz w:val="14"/>
                <w:szCs w:val="14"/>
              </w:rPr>
              <w:t>Αφετηρία</w:t>
            </w:r>
          </w:p>
        </w:tc>
        <w:tc>
          <w:tcPr>
            <w:tcW w:w="778" w:type="dxa"/>
            <w:noWrap/>
          </w:tcPr>
          <w:p w:rsidR="00F8755E" w:rsidRPr="00723A2C" w:rsidRDefault="00F8755E" w:rsidP="004A1128">
            <w:pPr>
              <w:spacing w:before="0" w:after="0" w:line="240" w:lineRule="auto"/>
              <w:jc w:val="center"/>
              <w:rPr>
                <w:sz w:val="14"/>
                <w:szCs w:val="14"/>
              </w:rPr>
            </w:pPr>
            <w:r w:rsidRPr="00723A2C">
              <w:rPr>
                <w:sz w:val="14"/>
                <w:szCs w:val="14"/>
              </w:rPr>
              <w:t>0</w:t>
            </w:r>
          </w:p>
        </w:tc>
        <w:tc>
          <w:tcPr>
            <w:tcW w:w="596" w:type="dxa"/>
            <w:noWrap/>
          </w:tcPr>
          <w:p w:rsidR="00F8755E" w:rsidRPr="00723A2C" w:rsidRDefault="00F8755E" w:rsidP="004A1128">
            <w:pPr>
              <w:spacing w:before="0" w:after="0" w:line="240" w:lineRule="auto"/>
              <w:jc w:val="center"/>
              <w:rPr>
                <w:sz w:val="14"/>
                <w:szCs w:val="14"/>
              </w:rPr>
            </w:pPr>
          </w:p>
        </w:tc>
        <w:tc>
          <w:tcPr>
            <w:tcW w:w="683" w:type="dxa"/>
            <w:noWrap/>
          </w:tcPr>
          <w:p w:rsidR="00F8755E" w:rsidRPr="00723A2C" w:rsidRDefault="00F8755E" w:rsidP="004A1128">
            <w:pPr>
              <w:spacing w:before="0" w:after="0" w:line="240" w:lineRule="auto"/>
              <w:jc w:val="center"/>
              <w:rPr>
                <w:sz w:val="14"/>
                <w:szCs w:val="14"/>
              </w:rPr>
            </w:pPr>
          </w:p>
        </w:tc>
        <w:tc>
          <w:tcPr>
            <w:tcW w:w="720" w:type="dxa"/>
            <w:gridSpan w:val="2"/>
            <w:noWrap/>
          </w:tcPr>
          <w:p w:rsidR="00F8755E" w:rsidRPr="00723A2C" w:rsidRDefault="00F8755E" w:rsidP="004A1128">
            <w:pPr>
              <w:spacing w:line="240" w:lineRule="auto"/>
              <w:jc w:val="center"/>
              <w:rPr>
                <w:sz w:val="14"/>
                <w:szCs w:val="14"/>
              </w:rPr>
            </w:pPr>
          </w:p>
        </w:tc>
        <w:tc>
          <w:tcPr>
            <w:tcW w:w="664"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371"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793" w:type="dxa"/>
          </w:tcPr>
          <w:p w:rsidR="00F8755E" w:rsidRPr="00723A2C" w:rsidRDefault="00F8755E" w:rsidP="004A1128">
            <w:pPr>
              <w:spacing w:before="0" w:after="0" w:line="240" w:lineRule="auto"/>
              <w:jc w:val="center"/>
              <w:rPr>
                <w:sz w:val="14"/>
                <w:szCs w:val="14"/>
              </w:rPr>
            </w:pPr>
          </w:p>
        </w:tc>
      </w:tr>
      <w:tr w:rsidR="00F8755E" w:rsidRPr="00723A2C" w:rsidTr="00A21DEC">
        <w:trPr>
          <w:trHeight w:val="450"/>
        </w:trPr>
        <w:tc>
          <w:tcPr>
            <w:tcW w:w="1382" w:type="dxa"/>
            <w:vMerge w:val="restart"/>
          </w:tcPr>
          <w:p w:rsidR="00F8755E" w:rsidRPr="00723A2C" w:rsidRDefault="00F8755E" w:rsidP="004A1128">
            <w:pPr>
              <w:spacing w:before="0" w:after="0" w:line="240" w:lineRule="auto"/>
              <w:rPr>
                <w:sz w:val="14"/>
                <w:szCs w:val="14"/>
              </w:rPr>
            </w:pPr>
            <w:r w:rsidRPr="00723A2C">
              <w:rPr>
                <w:rFonts w:cs="Arial"/>
                <w:sz w:val="14"/>
                <w:szCs w:val="14"/>
              </w:rPr>
              <w:t>Μέσος ετήσιος αριθμός μαθητών που συμμετέχουν σε προγράμματα ενισχυτικής διδασκαλίας και διαπολιτισμικής εκπαίδευσης</w:t>
            </w:r>
          </w:p>
        </w:tc>
        <w:tc>
          <w:tcPr>
            <w:tcW w:w="986" w:type="dxa"/>
            <w:gridSpan w:val="3"/>
          </w:tcPr>
          <w:p w:rsidR="00F8755E" w:rsidRPr="00723A2C" w:rsidRDefault="00F8755E" w:rsidP="004A1128">
            <w:pPr>
              <w:spacing w:before="0" w:after="0" w:line="240" w:lineRule="auto"/>
              <w:rPr>
                <w:sz w:val="14"/>
                <w:szCs w:val="14"/>
              </w:rPr>
            </w:pPr>
            <w:r w:rsidRPr="00723A2C">
              <w:rPr>
                <w:sz w:val="14"/>
                <w:szCs w:val="14"/>
              </w:rPr>
              <w:t>Ολοκλήρωση</w:t>
            </w:r>
          </w:p>
        </w:tc>
        <w:tc>
          <w:tcPr>
            <w:tcW w:w="778" w:type="dxa"/>
            <w:noWrap/>
          </w:tcPr>
          <w:p w:rsidR="00F8755E" w:rsidRPr="00723A2C" w:rsidRDefault="00F8755E" w:rsidP="004A1128">
            <w:pPr>
              <w:spacing w:before="0" w:after="0" w:line="240" w:lineRule="auto"/>
              <w:jc w:val="center"/>
              <w:rPr>
                <w:sz w:val="14"/>
                <w:szCs w:val="14"/>
              </w:rPr>
            </w:pPr>
            <w:r w:rsidRPr="00723A2C">
              <w:rPr>
                <w:sz w:val="14"/>
                <w:szCs w:val="14"/>
              </w:rPr>
              <w:t>0</w:t>
            </w:r>
          </w:p>
        </w:tc>
        <w:tc>
          <w:tcPr>
            <w:tcW w:w="596" w:type="dxa"/>
            <w:noWrap/>
          </w:tcPr>
          <w:p w:rsidR="00F8755E" w:rsidRPr="00723A2C" w:rsidRDefault="00F8755E" w:rsidP="004A1128">
            <w:pPr>
              <w:spacing w:before="0" w:after="0" w:line="240" w:lineRule="auto"/>
              <w:jc w:val="center"/>
              <w:rPr>
                <w:sz w:val="14"/>
                <w:szCs w:val="14"/>
              </w:rPr>
            </w:pPr>
            <w:r w:rsidRPr="00723A2C">
              <w:rPr>
                <w:sz w:val="14"/>
                <w:szCs w:val="14"/>
                <w:lang w:val="en-US"/>
              </w:rPr>
              <w:t>0</w:t>
            </w:r>
          </w:p>
        </w:tc>
        <w:tc>
          <w:tcPr>
            <w:tcW w:w="683" w:type="dxa"/>
            <w:noWrap/>
          </w:tcPr>
          <w:p w:rsidR="00F8755E" w:rsidRPr="00723A2C" w:rsidRDefault="00F8755E" w:rsidP="004A1128">
            <w:pPr>
              <w:spacing w:before="0" w:after="0" w:line="240" w:lineRule="auto"/>
              <w:jc w:val="center"/>
              <w:rPr>
                <w:sz w:val="14"/>
                <w:szCs w:val="14"/>
              </w:rPr>
            </w:pPr>
            <w:r w:rsidRPr="00723A2C">
              <w:rPr>
                <w:sz w:val="14"/>
                <w:szCs w:val="14"/>
              </w:rPr>
              <w:t>0</w:t>
            </w:r>
          </w:p>
        </w:tc>
        <w:tc>
          <w:tcPr>
            <w:tcW w:w="720" w:type="dxa"/>
            <w:gridSpan w:val="2"/>
            <w:noWrap/>
          </w:tcPr>
          <w:p w:rsidR="00F8755E" w:rsidRPr="00723A2C" w:rsidRDefault="00F8755E" w:rsidP="004A1128">
            <w:pPr>
              <w:spacing w:line="240" w:lineRule="auto"/>
              <w:jc w:val="center"/>
              <w:rPr>
                <w:sz w:val="14"/>
                <w:szCs w:val="14"/>
              </w:rPr>
            </w:pPr>
            <w:r w:rsidRPr="00723A2C">
              <w:rPr>
                <w:sz w:val="14"/>
                <w:szCs w:val="14"/>
              </w:rPr>
              <w:t>0</w:t>
            </w:r>
          </w:p>
        </w:tc>
        <w:tc>
          <w:tcPr>
            <w:tcW w:w="664" w:type="dxa"/>
            <w:noWrap/>
          </w:tcPr>
          <w:p w:rsidR="00F8755E" w:rsidRPr="00723A2C" w:rsidRDefault="00F8755E" w:rsidP="004A1128">
            <w:pPr>
              <w:spacing w:before="0" w:after="0" w:line="240" w:lineRule="auto"/>
              <w:jc w:val="center"/>
              <w:rPr>
                <w:sz w:val="14"/>
                <w:szCs w:val="14"/>
              </w:rPr>
            </w:pPr>
            <w:r>
              <w:rPr>
                <w:sz w:val="14"/>
                <w:szCs w:val="14"/>
              </w:rPr>
              <w:t>10.170</w:t>
            </w:r>
          </w:p>
        </w:tc>
        <w:tc>
          <w:tcPr>
            <w:tcW w:w="709" w:type="dxa"/>
            <w:noWrap/>
          </w:tcPr>
          <w:p w:rsidR="00F8755E" w:rsidRPr="00723A2C" w:rsidRDefault="00F8755E" w:rsidP="004A1128">
            <w:pPr>
              <w:spacing w:before="0" w:after="0" w:line="240" w:lineRule="auto"/>
              <w:jc w:val="center"/>
              <w:rPr>
                <w:sz w:val="14"/>
                <w:szCs w:val="14"/>
              </w:rPr>
            </w:pPr>
            <w:r>
              <w:rPr>
                <w:sz w:val="14"/>
                <w:szCs w:val="14"/>
              </w:rPr>
              <w:t>16.910</w:t>
            </w:r>
          </w:p>
        </w:tc>
        <w:tc>
          <w:tcPr>
            <w:tcW w:w="709" w:type="dxa"/>
            <w:noWrap/>
          </w:tcPr>
          <w:p w:rsidR="00F8755E" w:rsidRPr="0011759E" w:rsidRDefault="00F8755E" w:rsidP="004A1128">
            <w:pPr>
              <w:spacing w:before="0" w:after="0" w:line="240" w:lineRule="auto"/>
              <w:jc w:val="center"/>
              <w:rPr>
                <w:sz w:val="14"/>
                <w:szCs w:val="14"/>
                <w:lang w:val="en-US"/>
              </w:rPr>
            </w:pPr>
            <w:r>
              <w:rPr>
                <w:sz w:val="14"/>
                <w:szCs w:val="14"/>
                <w:lang w:val="en-US"/>
              </w:rPr>
              <w:t>34.724</w:t>
            </w:r>
          </w:p>
        </w:tc>
        <w:tc>
          <w:tcPr>
            <w:tcW w:w="371"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793" w:type="dxa"/>
          </w:tcPr>
          <w:p w:rsidR="00F8755E" w:rsidRPr="00723A2C" w:rsidRDefault="00F8755E" w:rsidP="004A1128">
            <w:pPr>
              <w:spacing w:before="0" w:after="0" w:line="240" w:lineRule="auto"/>
              <w:jc w:val="center"/>
              <w:rPr>
                <w:sz w:val="14"/>
                <w:szCs w:val="14"/>
              </w:rPr>
            </w:pPr>
          </w:p>
        </w:tc>
      </w:tr>
      <w:tr w:rsidR="00F8755E" w:rsidRPr="00723A2C" w:rsidTr="00A21DEC">
        <w:trPr>
          <w:trHeight w:val="270"/>
        </w:trPr>
        <w:tc>
          <w:tcPr>
            <w:tcW w:w="1382" w:type="dxa"/>
            <w:vMerge/>
          </w:tcPr>
          <w:p w:rsidR="00F8755E" w:rsidRPr="00723A2C" w:rsidRDefault="00F8755E" w:rsidP="004A1128">
            <w:pPr>
              <w:spacing w:before="0" w:after="0" w:line="240" w:lineRule="auto"/>
              <w:rPr>
                <w:sz w:val="14"/>
                <w:szCs w:val="14"/>
              </w:rPr>
            </w:pPr>
          </w:p>
        </w:tc>
        <w:tc>
          <w:tcPr>
            <w:tcW w:w="986" w:type="dxa"/>
            <w:gridSpan w:val="3"/>
          </w:tcPr>
          <w:p w:rsidR="00F8755E" w:rsidRPr="00723A2C" w:rsidRDefault="00F8755E" w:rsidP="004A1128">
            <w:pPr>
              <w:spacing w:before="0" w:after="0" w:line="240" w:lineRule="auto"/>
              <w:rPr>
                <w:sz w:val="14"/>
                <w:szCs w:val="14"/>
              </w:rPr>
            </w:pPr>
            <w:r w:rsidRPr="00723A2C">
              <w:rPr>
                <w:sz w:val="14"/>
                <w:szCs w:val="14"/>
              </w:rPr>
              <w:t>Στόχος</w:t>
            </w:r>
          </w:p>
        </w:tc>
        <w:tc>
          <w:tcPr>
            <w:tcW w:w="778"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683" w:type="dxa"/>
            <w:noWrap/>
          </w:tcPr>
          <w:p w:rsidR="00F8755E" w:rsidRPr="00723A2C" w:rsidRDefault="00F8755E" w:rsidP="004A1128">
            <w:pPr>
              <w:spacing w:before="0" w:after="0" w:line="240" w:lineRule="auto"/>
              <w:jc w:val="center"/>
              <w:rPr>
                <w:sz w:val="14"/>
                <w:szCs w:val="14"/>
              </w:rPr>
            </w:pPr>
          </w:p>
        </w:tc>
        <w:tc>
          <w:tcPr>
            <w:tcW w:w="720" w:type="dxa"/>
            <w:gridSpan w:val="2"/>
            <w:noWrap/>
          </w:tcPr>
          <w:p w:rsidR="00F8755E" w:rsidRPr="00723A2C" w:rsidRDefault="00F8755E" w:rsidP="004A1128">
            <w:pPr>
              <w:spacing w:line="240" w:lineRule="auto"/>
              <w:jc w:val="center"/>
              <w:rPr>
                <w:sz w:val="14"/>
                <w:szCs w:val="14"/>
              </w:rPr>
            </w:pPr>
          </w:p>
        </w:tc>
        <w:tc>
          <w:tcPr>
            <w:tcW w:w="664"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371"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793" w:type="dxa"/>
          </w:tcPr>
          <w:p w:rsidR="00F8755E" w:rsidRPr="00723A2C" w:rsidRDefault="00F8755E" w:rsidP="004A1128">
            <w:pPr>
              <w:spacing w:before="0" w:after="0" w:line="240" w:lineRule="auto"/>
              <w:jc w:val="center"/>
              <w:rPr>
                <w:sz w:val="14"/>
                <w:szCs w:val="14"/>
              </w:rPr>
            </w:pPr>
            <w:r>
              <w:rPr>
                <w:rFonts w:cs="Arial"/>
                <w:sz w:val="14"/>
                <w:szCs w:val="14"/>
              </w:rPr>
              <w:t xml:space="preserve"> 24.700</w:t>
            </w:r>
          </w:p>
        </w:tc>
      </w:tr>
      <w:tr w:rsidR="00F8755E" w:rsidRPr="00723A2C" w:rsidTr="00A21DEC">
        <w:trPr>
          <w:trHeight w:val="270"/>
        </w:trPr>
        <w:tc>
          <w:tcPr>
            <w:tcW w:w="1382" w:type="dxa"/>
            <w:vMerge/>
          </w:tcPr>
          <w:p w:rsidR="00F8755E" w:rsidRPr="00723A2C" w:rsidRDefault="00F8755E" w:rsidP="004A1128">
            <w:pPr>
              <w:spacing w:before="0" w:after="0" w:line="240" w:lineRule="auto"/>
              <w:rPr>
                <w:sz w:val="14"/>
                <w:szCs w:val="14"/>
              </w:rPr>
            </w:pPr>
          </w:p>
        </w:tc>
        <w:tc>
          <w:tcPr>
            <w:tcW w:w="986" w:type="dxa"/>
            <w:gridSpan w:val="3"/>
          </w:tcPr>
          <w:p w:rsidR="00F8755E" w:rsidRPr="00723A2C" w:rsidRDefault="00F8755E" w:rsidP="004A1128">
            <w:pPr>
              <w:spacing w:before="0" w:after="0" w:line="240" w:lineRule="auto"/>
              <w:rPr>
                <w:sz w:val="14"/>
                <w:szCs w:val="14"/>
              </w:rPr>
            </w:pPr>
            <w:r w:rsidRPr="00723A2C">
              <w:rPr>
                <w:sz w:val="14"/>
                <w:szCs w:val="14"/>
              </w:rPr>
              <w:t>Αφετηρία</w:t>
            </w:r>
          </w:p>
        </w:tc>
        <w:tc>
          <w:tcPr>
            <w:tcW w:w="778" w:type="dxa"/>
            <w:noWrap/>
          </w:tcPr>
          <w:p w:rsidR="00F8755E" w:rsidRPr="00723A2C" w:rsidRDefault="00F8755E" w:rsidP="004A1128">
            <w:pPr>
              <w:spacing w:before="0" w:after="0" w:line="240" w:lineRule="auto"/>
              <w:jc w:val="center"/>
              <w:rPr>
                <w:sz w:val="14"/>
                <w:szCs w:val="14"/>
              </w:rPr>
            </w:pPr>
            <w:r w:rsidRPr="00723A2C">
              <w:rPr>
                <w:sz w:val="14"/>
                <w:szCs w:val="14"/>
                <w:lang w:val="en-US"/>
              </w:rPr>
              <w:t>51.376</w:t>
            </w:r>
          </w:p>
        </w:tc>
        <w:tc>
          <w:tcPr>
            <w:tcW w:w="596" w:type="dxa"/>
            <w:noWrap/>
          </w:tcPr>
          <w:p w:rsidR="00F8755E" w:rsidRPr="00723A2C" w:rsidRDefault="00F8755E" w:rsidP="004A1128">
            <w:pPr>
              <w:spacing w:before="0" w:after="0" w:line="240" w:lineRule="auto"/>
              <w:jc w:val="center"/>
              <w:rPr>
                <w:sz w:val="14"/>
                <w:szCs w:val="14"/>
              </w:rPr>
            </w:pPr>
          </w:p>
        </w:tc>
        <w:tc>
          <w:tcPr>
            <w:tcW w:w="683" w:type="dxa"/>
            <w:noWrap/>
          </w:tcPr>
          <w:p w:rsidR="00F8755E" w:rsidRPr="00723A2C" w:rsidRDefault="00F8755E" w:rsidP="004A1128">
            <w:pPr>
              <w:spacing w:before="0" w:after="0" w:line="240" w:lineRule="auto"/>
              <w:jc w:val="center"/>
              <w:rPr>
                <w:sz w:val="14"/>
                <w:szCs w:val="14"/>
              </w:rPr>
            </w:pPr>
          </w:p>
        </w:tc>
        <w:tc>
          <w:tcPr>
            <w:tcW w:w="720" w:type="dxa"/>
            <w:gridSpan w:val="2"/>
            <w:noWrap/>
          </w:tcPr>
          <w:p w:rsidR="00F8755E" w:rsidRPr="00723A2C" w:rsidRDefault="00F8755E" w:rsidP="004A1128">
            <w:pPr>
              <w:spacing w:line="240" w:lineRule="auto"/>
              <w:jc w:val="center"/>
              <w:rPr>
                <w:sz w:val="14"/>
                <w:szCs w:val="14"/>
              </w:rPr>
            </w:pPr>
          </w:p>
        </w:tc>
        <w:tc>
          <w:tcPr>
            <w:tcW w:w="664"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371"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793" w:type="dxa"/>
          </w:tcPr>
          <w:p w:rsidR="00F8755E" w:rsidRPr="00723A2C" w:rsidRDefault="00F8755E" w:rsidP="004A1128">
            <w:pPr>
              <w:spacing w:before="0" w:after="0" w:line="240" w:lineRule="auto"/>
              <w:jc w:val="center"/>
              <w:rPr>
                <w:sz w:val="14"/>
                <w:szCs w:val="14"/>
              </w:rPr>
            </w:pPr>
          </w:p>
        </w:tc>
      </w:tr>
      <w:tr w:rsidR="00F8755E" w:rsidRPr="00723A2C" w:rsidTr="00A21DEC">
        <w:trPr>
          <w:trHeight w:val="270"/>
        </w:trPr>
        <w:tc>
          <w:tcPr>
            <w:tcW w:w="1382" w:type="dxa"/>
            <w:vMerge w:val="restart"/>
          </w:tcPr>
          <w:p w:rsidR="00F8755E" w:rsidRPr="00723A2C" w:rsidRDefault="00F8755E" w:rsidP="004A1128">
            <w:pPr>
              <w:spacing w:before="0" w:after="0" w:line="240" w:lineRule="auto"/>
              <w:rPr>
                <w:sz w:val="14"/>
                <w:szCs w:val="14"/>
              </w:rPr>
            </w:pPr>
            <w:r>
              <w:rPr>
                <w:sz w:val="14"/>
                <w:szCs w:val="14"/>
              </w:rPr>
              <w:t>Αριθμός ολοήμερων σχολείων πρωτοβάθμιας εκπαίδευσης στα οποία εφαρμόζεται ενιαίο αναμορφωμένο πρόγραμμα</w:t>
            </w:r>
          </w:p>
        </w:tc>
        <w:tc>
          <w:tcPr>
            <w:tcW w:w="986" w:type="dxa"/>
            <w:gridSpan w:val="3"/>
          </w:tcPr>
          <w:p w:rsidR="00F8755E" w:rsidRPr="00723A2C" w:rsidRDefault="00F8755E" w:rsidP="004A1128">
            <w:pPr>
              <w:spacing w:before="0" w:after="0" w:line="240" w:lineRule="auto"/>
              <w:rPr>
                <w:sz w:val="14"/>
                <w:szCs w:val="14"/>
              </w:rPr>
            </w:pPr>
            <w:r w:rsidRPr="00723A2C">
              <w:rPr>
                <w:sz w:val="14"/>
                <w:szCs w:val="14"/>
              </w:rPr>
              <w:t>Ολοκλήρωση</w:t>
            </w:r>
          </w:p>
        </w:tc>
        <w:tc>
          <w:tcPr>
            <w:tcW w:w="778" w:type="dxa"/>
            <w:noWrap/>
          </w:tcPr>
          <w:p w:rsidR="00F8755E" w:rsidRPr="007A7FC8"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683" w:type="dxa"/>
            <w:noWrap/>
          </w:tcPr>
          <w:p w:rsidR="00F8755E" w:rsidRPr="00723A2C" w:rsidRDefault="00F8755E" w:rsidP="004A1128">
            <w:pPr>
              <w:spacing w:before="0" w:after="0" w:line="240" w:lineRule="auto"/>
              <w:jc w:val="center"/>
              <w:rPr>
                <w:sz w:val="14"/>
                <w:szCs w:val="14"/>
              </w:rPr>
            </w:pPr>
          </w:p>
        </w:tc>
        <w:tc>
          <w:tcPr>
            <w:tcW w:w="720" w:type="dxa"/>
            <w:gridSpan w:val="2"/>
            <w:noWrap/>
          </w:tcPr>
          <w:p w:rsidR="00F8755E" w:rsidRPr="00723A2C" w:rsidRDefault="00F8755E" w:rsidP="004A1128">
            <w:pPr>
              <w:spacing w:line="240" w:lineRule="auto"/>
              <w:jc w:val="center"/>
              <w:rPr>
                <w:sz w:val="14"/>
                <w:szCs w:val="14"/>
              </w:rPr>
            </w:pPr>
          </w:p>
        </w:tc>
        <w:tc>
          <w:tcPr>
            <w:tcW w:w="664"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r>
              <w:rPr>
                <w:sz w:val="14"/>
                <w:szCs w:val="14"/>
              </w:rPr>
              <w:t>580</w:t>
            </w:r>
          </w:p>
        </w:tc>
        <w:tc>
          <w:tcPr>
            <w:tcW w:w="709" w:type="dxa"/>
            <w:noWrap/>
          </w:tcPr>
          <w:p w:rsidR="00F8755E" w:rsidRPr="0011759E" w:rsidRDefault="00F8755E" w:rsidP="004A1128">
            <w:pPr>
              <w:spacing w:before="0" w:after="0" w:line="240" w:lineRule="auto"/>
              <w:jc w:val="center"/>
              <w:rPr>
                <w:sz w:val="14"/>
                <w:szCs w:val="14"/>
                <w:lang w:val="en-US"/>
              </w:rPr>
            </w:pPr>
            <w:r>
              <w:rPr>
                <w:sz w:val="14"/>
                <w:szCs w:val="14"/>
                <w:lang w:val="en-US"/>
              </w:rPr>
              <w:t>748</w:t>
            </w:r>
          </w:p>
        </w:tc>
        <w:tc>
          <w:tcPr>
            <w:tcW w:w="371"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793" w:type="dxa"/>
          </w:tcPr>
          <w:p w:rsidR="00F8755E" w:rsidRPr="00723A2C" w:rsidRDefault="00F8755E" w:rsidP="004A1128">
            <w:pPr>
              <w:spacing w:before="0" w:after="0" w:line="240" w:lineRule="auto"/>
              <w:jc w:val="center"/>
              <w:rPr>
                <w:sz w:val="14"/>
                <w:szCs w:val="14"/>
              </w:rPr>
            </w:pPr>
          </w:p>
        </w:tc>
      </w:tr>
      <w:tr w:rsidR="00F8755E" w:rsidRPr="00723A2C" w:rsidTr="00A21DEC">
        <w:trPr>
          <w:trHeight w:val="270"/>
        </w:trPr>
        <w:tc>
          <w:tcPr>
            <w:tcW w:w="1382" w:type="dxa"/>
            <w:vMerge/>
          </w:tcPr>
          <w:p w:rsidR="00F8755E" w:rsidRPr="00723A2C" w:rsidRDefault="00F8755E" w:rsidP="004A1128">
            <w:pPr>
              <w:spacing w:before="0" w:after="0" w:line="240" w:lineRule="auto"/>
              <w:rPr>
                <w:sz w:val="14"/>
                <w:szCs w:val="14"/>
              </w:rPr>
            </w:pPr>
          </w:p>
        </w:tc>
        <w:tc>
          <w:tcPr>
            <w:tcW w:w="986" w:type="dxa"/>
            <w:gridSpan w:val="3"/>
          </w:tcPr>
          <w:p w:rsidR="00F8755E" w:rsidRPr="00723A2C" w:rsidRDefault="00F8755E" w:rsidP="004A1128">
            <w:pPr>
              <w:spacing w:before="0" w:after="0" w:line="240" w:lineRule="auto"/>
              <w:rPr>
                <w:sz w:val="14"/>
                <w:szCs w:val="14"/>
              </w:rPr>
            </w:pPr>
            <w:r w:rsidRPr="00723A2C">
              <w:rPr>
                <w:sz w:val="14"/>
                <w:szCs w:val="14"/>
              </w:rPr>
              <w:t>Στόχος</w:t>
            </w:r>
          </w:p>
        </w:tc>
        <w:tc>
          <w:tcPr>
            <w:tcW w:w="778" w:type="dxa"/>
            <w:noWrap/>
          </w:tcPr>
          <w:p w:rsidR="00F8755E" w:rsidRPr="007A7FC8"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683" w:type="dxa"/>
            <w:noWrap/>
          </w:tcPr>
          <w:p w:rsidR="00F8755E" w:rsidRPr="00723A2C" w:rsidRDefault="00F8755E" w:rsidP="004A1128">
            <w:pPr>
              <w:spacing w:before="0" w:after="0" w:line="240" w:lineRule="auto"/>
              <w:jc w:val="center"/>
              <w:rPr>
                <w:sz w:val="14"/>
                <w:szCs w:val="14"/>
              </w:rPr>
            </w:pPr>
          </w:p>
        </w:tc>
        <w:tc>
          <w:tcPr>
            <w:tcW w:w="720" w:type="dxa"/>
            <w:gridSpan w:val="2"/>
            <w:noWrap/>
          </w:tcPr>
          <w:p w:rsidR="00F8755E" w:rsidRPr="00723A2C" w:rsidRDefault="00F8755E" w:rsidP="004A1128">
            <w:pPr>
              <w:spacing w:line="240" w:lineRule="auto"/>
              <w:jc w:val="center"/>
              <w:rPr>
                <w:sz w:val="14"/>
                <w:szCs w:val="14"/>
              </w:rPr>
            </w:pPr>
          </w:p>
        </w:tc>
        <w:tc>
          <w:tcPr>
            <w:tcW w:w="664"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371"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793" w:type="dxa"/>
          </w:tcPr>
          <w:p w:rsidR="00F8755E" w:rsidRPr="00723A2C" w:rsidRDefault="00F8755E" w:rsidP="004A1128">
            <w:pPr>
              <w:spacing w:before="0" w:after="0" w:line="240" w:lineRule="auto"/>
              <w:jc w:val="center"/>
              <w:rPr>
                <w:sz w:val="14"/>
                <w:szCs w:val="14"/>
              </w:rPr>
            </w:pPr>
            <w:r>
              <w:rPr>
                <w:sz w:val="14"/>
                <w:szCs w:val="14"/>
              </w:rPr>
              <w:t>770</w:t>
            </w:r>
          </w:p>
        </w:tc>
      </w:tr>
      <w:tr w:rsidR="00F8755E" w:rsidRPr="00723A2C" w:rsidTr="00A21DEC">
        <w:trPr>
          <w:trHeight w:val="270"/>
        </w:trPr>
        <w:tc>
          <w:tcPr>
            <w:tcW w:w="1382" w:type="dxa"/>
            <w:vMerge/>
          </w:tcPr>
          <w:p w:rsidR="00F8755E" w:rsidRPr="00723A2C" w:rsidRDefault="00F8755E" w:rsidP="004A1128">
            <w:pPr>
              <w:spacing w:before="0" w:after="0" w:line="240" w:lineRule="auto"/>
              <w:rPr>
                <w:sz w:val="14"/>
                <w:szCs w:val="14"/>
              </w:rPr>
            </w:pPr>
          </w:p>
        </w:tc>
        <w:tc>
          <w:tcPr>
            <w:tcW w:w="986" w:type="dxa"/>
            <w:gridSpan w:val="3"/>
          </w:tcPr>
          <w:p w:rsidR="00F8755E" w:rsidRPr="00723A2C" w:rsidRDefault="00F8755E" w:rsidP="004A1128">
            <w:pPr>
              <w:spacing w:before="0" w:after="0" w:line="240" w:lineRule="auto"/>
              <w:rPr>
                <w:sz w:val="14"/>
                <w:szCs w:val="14"/>
              </w:rPr>
            </w:pPr>
            <w:r w:rsidRPr="00723A2C">
              <w:rPr>
                <w:sz w:val="14"/>
                <w:szCs w:val="14"/>
              </w:rPr>
              <w:t>Αφετηρία</w:t>
            </w:r>
          </w:p>
        </w:tc>
        <w:tc>
          <w:tcPr>
            <w:tcW w:w="778" w:type="dxa"/>
            <w:noWrap/>
          </w:tcPr>
          <w:p w:rsidR="00F8755E" w:rsidRPr="007A7FC8"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683" w:type="dxa"/>
            <w:noWrap/>
          </w:tcPr>
          <w:p w:rsidR="00F8755E" w:rsidRPr="00723A2C" w:rsidRDefault="00F8755E" w:rsidP="004A1128">
            <w:pPr>
              <w:spacing w:before="0" w:after="0" w:line="240" w:lineRule="auto"/>
              <w:jc w:val="center"/>
              <w:rPr>
                <w:sz w:val="14"/>
                <w:szCs w:val="14"/>
              </w:rPr>
            </w:pPr>
          </w:p>
        </w:tc>
        <w:tc>
          <w:tcPr>
            <w:tcW w:w="720" w:type="dxa"/>
            <w:gridSpan w:val="2"/>
            <w:noWrap/>
          </w:tcPr>
          <w:p w:rsidR="00F8755E" w:rsidRPr="00723A2C" w:rsidRDefault="00F8755E" w:rsidP="004A1128">
            <w:pPr>
              <w:spacing w:line="240" w:lineRule="auto"/>
              <w:jc w:val="center"/>
              <w:rPr>
                <w:sz w:val="14"/>
                <w:szCs w:val="14"/>
              </w:rPr>
            </w:pPr>
          </w:p>
        </w:tc>
        <w:tc>
          <w:tcPr>
            <w:tcW w:w="664"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371"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793" w:type="dxa"/>
          </w:tcPr>
          <w:p w:rsidR="00F8755E" w:rsidRPr="00723A2C" w:rsidRDefault="00F8755E" w:rsidP="004A1128">
            <w:pPr>
              <w:spacing w:before="0" w:after="0" w:line="240" w:lineRule="auto"/>
              <w:jc w:val="center"/>
              <w:rPr>
                <w:sz w:val="14"/>
                <w:szCs w:val="14"/>
              </w:rPr>
            </w:pPr>
          </w:p>
        </w:tc>
      </w:tr>
      <w:tr w:rsidR="00F8755E" w:rsidRPr="00723A2C" w:rsidTr="00A21DEC">
        <w:trPr>
          <w:trHeight w:val="286"/>
        </w:trPr>
        <w:tc>
          <w:tcPr>
            <w:tcW w:w="1382" w:type="dxa"/>
            <w:vMerge w:val="restart"/>
          </w:tcPr>
          <w:p w:rsidR="00F8755E" w:rsidRPr="00723A2C" w:rsidRDefault="00F8755E" w:rsidP="004A1128">
            <w:pPr>
              <w:spacing w:before="0" w:after="0" w:line="240" w:lineRule="auto"/>
              <w:rPr>
                <w:sz w:val="14"/>
                <w:szCs w:val="14"/>
              </w:rPr>
            </w:pPr>
            <w:r w:rsidRPr="00723A2C">
              <w:rPr>
                <w:rFonts w:cs="Arial"/>
                <w:sz w:val="14"/>
                <w:szCs w:val="14"/>
              </w:rPr>
              <w:t xml:space="preserve">Μέσος ετήσιος αριθμός συμμετοχών εκπαιδευτικών αβάθμιας και β’βάθμιας που επιμορφώνονται </w:t>
            </w:r>
          </w:p>
        </w:tc>
        <w:tc>
          <w:tcPr>
            <w:tcW w:w="986" w:type="dxa"/>
            <w:gridSpan w:val="3"/>
          </w:tcPr>
          <w:p w:rsidR="00F8755E" w:rsidRPr="00723A2C" w:rsidRDefault="00F8755E" w:rsidP="004A1128">
            <w:pPr>
              <w:spacing w:before="0" w:after="0" w:line="240" w:lineRule="auto"/>
              <w:rPr>
                <w:sz w:val="14"/>
                <w:szCs w:val="14"/>
              </w:rPr>
            </w:pPr>
            <w:r w:rsidRPr="00723A2C">
              <w:rPr>
                <w:sz w:val="14"/>
                <w:szCs w:val="14"/>
              </w:rPr>
              <w:t>Ολοκλήρωση</w:t>
            </w:r>
          </w:p>
        </w:tc>
        <w:tc>
          <w:tcPr>
            <w:tcW w:w="778" w:type="dxa"/>
            <w:noWrap/>
          </w:tcPr>
          <w:p w:rsidR="00F8755E" w:rsidRPr="00723A2C" w:rsidRDefault="00F8755E" w:rsidP="004A1128">
            <w:pPr>
              <w:spacing w:before="0" w:after="0" w:line="240" w:lineRule="auto"/>
              <w:jc w:val="center"/>
              <w:rPr>
                <w:sz w:val="14"/>
                <w:szCs w:val="14"/>
              </w:rPr>
            </w:pPr>
            <w:r w:rsidRPr="00723A2C">
              <w:rPr>
                <w:sz w:val="14"/>
                <w:szCs w:val="14"/>
              </w:rPr>
              <w:t>0</w:t>
            </w:r>
          </w:p>
        </w:tc>
        <w:tc>
          <w:tcPr>
            <w:tcW w:w="596" w:type="dxa"/>
            <w:noWrap/>
          </w:tcPr>
          <w:p w:rsidR="00F8755E" w:rsidRPr="00723A2C" w:rsidRDefault="00F8755E" w:rsidP="004A1128">
            <w:pPr>
              <w:spacing w:before="0" w:after="0" w:line="240" w:lineRule="auto"/>
              <w:jc w:val="center"/>
              <w:rPr>
                <w:sz w:val="14"/>
                <w:szCs w:val="14"/>
              </w:rPr>
            </w:pPr>
            <w:r w:rsidRPr="00723A2C">
              <w:rPr>
                <w:sz w:val="14"/>
                <w:szCs w:val="14"/>
                <w:lang w:val="en-US"/>
              </w:rPr>
              <w:t>0</w:t>
            </w:r>
          </w:p>
        </w:tc>
        <w:tc>
          <w:tcPr>
            <w:tcW w:w="683" w:type="dxa"/>
            <w:noWrap/>
          </w:tcPr>
          <w:p w:rsidR="00F8755E" w:rsidRPr="00723A2C" w:rsidRDefault="00F8755E" w:rsidP="004A1128">
            <w:pPr>
              <w:spacing w:before="0" w:after="0" w:line="240" w:lineRule="auto"/>
              <w:jc w:val="center"/>
              <w:rPr>
                <w:sz w:val="14"/>
                <w:szCs w:val="14"/>
              </w:rPr>
            </w:pPr>
            <w:r w:rsidRPr="00723A2C">
              <w:rPr>
                <w:sz w:val="14"/>
                <w:szCs w:val="14"/>
              </w:rPr>
              <w:t>5.587</w:t>
            </w:r>
          </w:p>
        </w:tc>
        <w:tc>
          <w:tcPr>
            <w:tcW w:w="720" w:type="dxa"/>
            <w:gridSpan w:val="2"/>
            <w:noWrap/>
          </w:tcPr>
          <w:p w:rsidR="00F8755E" w:rsidRPr="00723A2C" w:rsidRDefault="00F8755E" w:rsidP="004A1128">
            <w:pPr>
              <w:spacing w:line="240" w:lineRule="auto"/>
              <w:jc w:val="center"/>
              <w:rPr>
                <w:sz w:val="14"/>
                <w:szCs w:val="14"/>
              </w:rPr>
            </w:pPr>
            <w:r w:rsidRPr="00723A2C">
              <w:rPr>
                <w:sz w:val="14"/>
                <w:szCs w:val="14"/>
              </w:rPr>
              <w:t>16.204</w:t>
            </w:r>
          </w:p>
        </w:tc>
        <w:tc>
          <w:tcPr>
            <w:tcW w:w="664" w:type="dxa"/>
            <w:noWrap/>
          </w:tcPr>
          <w:p w:rsidR="00F8755E" w:rsidRPr="00723A2C" w:rsidRDefault="00F8755E" w:rsidP="004A1128">
            <w:pPr>
              <w:spacing w:before="0" w:after="0" w:line="240" w:lineRule="auto"/>
              <w:jc w:val="center"/>
              <w:rPr>
                <w:sz w:val="14"/>
                <w:szCs w:val="14"/>
              </w:rPr>
            </w:pPr>
            <w:r>
              <w:rPr>
                <w:sz w:val="14"/>
                <w:szCs w:val="14"/>
              </w:rPr>
              <w:t>23.981</w:t>
            </w:r>
          </w:p>
        </w:tc>
        <w:tc>
          <w:tcPr>
            <w:tcW w:w="709" w:type="dxa"/>
            <w:noWrap/>
          </w:tcPr>
          <w:p w:rsidR="00F8755E" w:rsidRPr="00723A2C" w:rsidRDefault="00F8755E" w:rsidP="004A1128">
            <w:pPr>
              <w:spacing w:before="0" w:after="0" w:line="240" w:lineRule="auto"/>
              <w:jc w:val="center"/>
              <w:rPr>
                <w:sz w:val="14"/>
                <w:szCs w:val="14"/>
              </w:rPr>
            </w:pPr>
            <w:r>
              <w:rPr>
                <w:sz w:val="14"/>
                <w:szCs w:val="14"/>
              </w:rPr>
              <w:t>24.969</w:t>
            </w:r>
          </w:p>
        </w:tc>
        <w:tc>
          <w:tcPr>
            <w:tcW w:w="709" w:type="dxa"/>
            <w:noWrap/>
          </w:tcPr>
          <w:p w:rsidR="00F8755E" w:rsidRPr="0011759E" w:rsidRDefault="00F8755E" w:rsidP="004A1128">
            <w:pPr>
              <w:spacing w:before="0" w:after="0" w:line="240" w:lineRule="auto"/>
              <w:jc w:val="center"/>
              <w:rPr>
                <w:sz w:val="14"/>
                <w:szCs w:val="14"/>
                <w:lang w:val="en-US"/>
              </w:rPr>
            </w:pPr>
            <w:r>
              <w:rPr>
                <w:sz w:val="14"/>
                <w:szCs w:val="14"/>
                <w:lang w:val="en-US"/>
              </w:rPr>
              <w:t>25.416</w:t>
            </w:r>
          </w:p>
        </w:tc>
        <w:tc>
          <w:tcPr>
            <w:tcW w:w="371"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793" w:type="dxa"/>
          </w:tcPr>
          <w:p w:rsidR="00F8755E" w:rsidRPr="00723A2C" w:rsidRDefault="00F8755E" w:rsidP="004A1128">
            <w:pPr>
              <w:spacing w:before="0" w:after="0" w:line="240" w:lineRule="auto"/>
              <w:jc w:val="center"/>
              <w:rPr>
                <w:sz w:val="14"/>
                <w:szCs w:val="14"/>
              </w:rPr>
            </w:pPr>
          </w:p>
        </w:tc>
      </w:tr>
      <w:tr w:rsidR="00F8755E" w:rsidRPr="00723A2C" w:rsidTr="00A21DEC">
        <w:trPr>
          <w:trHeight w:val="270"/>
        </w:trPr>
        <w:tc>
          <w:tcPr>
            <w:tcW w:w="1382" w:type="dxa"/>
            <w:vMerge/>
          </w:tcPr>
          <w:p w:rsidR="00F8755E" w:rsidRPr="00723A2C" w:rsidRDefault="00F8755E" w:rsidP="004A1128">
            <w:pPr>
              <w:spacing w:before="0" w:after="0" w:line="240" w:lineRule="auto"/>
              <w:rPr>
                <w:sz w:val="14"/>
                <w:szCs w:val="14"/>
              </w:rPr>
            </w:pPr>
          </w:p>
        </w:tc>
        <w:tc>
          <w:tcPr>
            <w:tcW w:w="986" w:type="dxa"/>
            <w:gridSpan w:val="3"/>
          </w:tcPr>
          <w:p w:rsidR="00F8755E" w:rsidRPr="00723A2C" w:rsidRDefault="00F8755E" w:rsidP="004A1128">
            <w:pPr>
              <w:spacing w:before="0" w:after="0" w:line="240" w:lineRule="auto"/>
              <w:rPr>
                <w:sz w:val="14"/>
                <w:szCs w:val="14"/>
              </w:rPr>
            </w:pPr>
            <w:r w:rsidRPr="00723A2C">
              <w:rPr>
                <w:sz w:val="14"/>
                <w:szCs w:val="14"/>
              </w:rPr>
              <w:t>Στόχος</w:t>
            </w:r>
          </w:p>
        </w:tc>
        <w:tc>
          <w:tcPr>
            <w:tcW w:w="778"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683" w:type="dxa"/>
            <w:noWrap/>
          </w:tcPr>
          <w:p w:rsidR="00F8755E" w:rsidRPr="00723A2C" w:rsidRDefault="00F8755E" w:rsidP="004A1128">
            <w:pPr>
              <w:spacing w:before="0" w:after="0" w:line="240" w:lineRule="auto"/>
              <w:jc w:val="center"/>
              <w:rPr>
                <w:sz w:val="14"/>
                <w:szCs w:val="14"/>
              </w:rPr>
            </w:pPr>
          </w:p>
        </w:tc>
        <w:tc>
          <w:tcPr>
            <w:tcW w:w="720" w:type="dxa"/>
            <w:gridSpan w:val="2"/>
            <w:noWrap/>
          </w:tcPr>
          <w:p w:rsidR="00F8755E" w:rsidRPr="00723A2C" w:rsidRDefault="00F8755E" w:rsidP="004A1128">
            <w:pPr>
              <w:spacing w:line="240" w:lineRule="auto"/>
              <w:jc w:val="center"/>
              <w:rPr>
                <w:sz w:val="14"/>
                <w:szCs w:val="14"/>
              </w:rPr>
            </w:pPr>
          </w:p>
        </w:tc>
        <w:tc>
          <w:tcPr>
            <w:tcW w:w="664"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371"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793" w:type="dxa"/>
          </w:tcPr>
          <w:p w:rsidR="00F8755E" w:rsidRPr="00723A2C" w:rsidRDefault="00F8755E" w:rsidP="004A1128">
            <w:pPr>
              <w:spacing w:before="0" w:after="0" w:line="240" w:lineRule="auto"/>
              <w:jc w:val="center"/>
              <w:rPr>
                <w:sz w:val="14"/>
                <w:szCs w:val="14"/>
              </w:rPr>
            </w:pPr>
            <w:r w:rsidRPr="00723A2C">
              <w:rPr>
                <w:rFonts w:cs="Arial"/>
                <w:sz w:val="14"/>
                <w:szCs w:val="14"/>
              </w:rPr>
              <w:t>35.000</w:t>
            </w:r>
          </w:p>
        </w:tc>
      </w:tr>
      <w:tr w:rsidR="00F8755E" w:rsidRPr="00723A2C" w:rsidTr="00A21DEC">
        <w:trPr>
          <w:trHeight w:val="270"/>
        </w:trPr>
        <w:tc>
          <w:tcPr>
            <w:tcW w:w="1382" w:type="dxa"/>
            <w:vMerge/>
          </w:tcPr>
          <w:p w:rsidR="00F8755E" w:rsidRPr="00723A2C" w:rsidRDefault="00F8755E" w:rsidP="004A1128">
            <w:pPr>
              <w:spacing w:before="0" w:after="0" w:line="240" w:lineRule="auto"/>
              <w:rPr>
                <w:sz w:val="14"/>
                <w:szCs w:val="14"/>
              </w:rPr>
            </w:pPr>
          </w:p>
        </w:tc>
        <w:tc>
          <w:tcPr>
            <w:tcW w:w="986" w:type="dxa"/>
            <w:gridSpan w:val="3"/>
          </w:tcPr>
          <w:p w:rsidR="00F8755E" w:rsidRPr="00723A2C" w:rsidRDefault="00F8755E" w:rsidP="004A1128">
            <w:pPr>
              <w:spacing w:before="0" w:after="0" w:line="240" w:lineRule="auto"/>
              <w:rPr>
                <w:sz w:val="14"/>
                <w:szCs w:val="14"/>
              </w:rPr>
            </w:pPr>
            <w:r w:rsidRPr="00723A2C">
              <w:rPr>
                <w:sz w:val="14"/>
                <w:szCs w:val="14"/>
              </w:rPr>
              <w:t>Αφετηρία</w:t>
            </w:r>
          </w:p>
        </w:tc>
        <w:tc>
          <w:tcPr>
            <w:tcW w:w="778" w:type="dxa"/>
            <w:noWrap/>
          </w:tcPr>
          <w:p w:rsidR="00F8755E" w:rsidRPr="00723A2C" w:rsidRDefault="00F8755E" w:rsidP="004A1128">
            <w:pPr>
              <w:spacing w:before="0" w:after="0" w:line="240" w:lineRule="auto"/>
              <w:jc w:val="center"/>
              <w:rPr>
                <w:sz w:val="14"/>
                <w:szCs w:val="14"/>
              </w:rPr>
            </w:pPr>
            <w:r w:rsidRPr="00723A2C">
              <w:rPr>
                <w:sz w:val="14"/>
                <w:szCs w:val="14"/>
                <w:lang w:val="en-US"/>
              </w:rPr>
              <w:t>30.368</w:t>
            </w:r>
          </w:p>
        </w:tc>
        <w:tc>
          <w:tcPr>
            <w:tcW w:w="596" w:type="dxa"/>
            <w:noWrap/>
          </w:tcPr>
          <w:p w:rsidR="00F8755E" w:rsidRPr="00723A2C" w:rsidRDefault="00F8755E" w:rsidP="004A1128">
            <w:pPr>
              <w:spacing w:before="0" w:after="0" w:line="240" w:lineRule="auto"/>
              <w:jc w:val="center"/>
              <w:rPr>
                <w:sz w:val="14"/>
                <w:szCs w:val="14"/>
              </w:rPr>
            </w:pPr>
          </w:p>
        </w:tc>
        <w:tc>
          <w:tcPr>
            <w:tcW w:w="683" w:type="dxa"/>
            <w:noWrap/>
          </w:tcPr>
          <w:p w:rsidR="00F8755E" w:rsidRPr="00723A2C" w:rsidRDefault="00F8755E" w:rsidP="004A1128">
            <w:pPr>
              <w:spacing w:before="0" w:after="0" w:line="240" w:lineRule="auto"/>
              <w:jc w:val="center"/>
              <w:rPr>
                <w:sz w:val="14"/>
                <w:szCs w:val="14"/>
              </w:rPr>
            </w:pPr>
          </w:p>
        </w:tc>
        <w:tc>
          <w:tcPr>
            <w:tcW w:w="720" w:type="dxa"/>
            <w:gridSpan w:val="2"/>
            <w:noWrap/>
          </w:tcPr>
          <w:p w:rsidR="00F8755E" w:rsidRPr="00723A2C" w:rsidRDefault="00F8755E" w:rsidP="004A1128">
            <w:pPr>
              <w:spacing w:line="240" w:lineRule="auto"/>
              <w:jc w:val="center"/>
              <w:rPr>
                <w:sz w:val="14"/>
                <w:szCs w:val="14"/>
              </w:rPr>
            </w:pPr>
          </w:p>
        </w:tc>
        <w:tc>
          <w:tcPr>
            <w:tcW w:w="664"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371"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793" w:type="dxa"/>
          </w:tcPr>
          <w:p w:rsidR="00F8755E" w:rsidRPr="00723A2C" w:rsidRDefault="00F8755E" w:rsidP="004A1128">
            <w:pPr>
              <w:spacing w:before="0" w:after="0" w:line="240" w:lineRule="auto"/>
              <w:jc w:val="center"/>
              <w:rPr>
                <w:sz w:val="14"/>
                <w:szCs w:val="14"/>
              </w:rPr>
            </w:pPr>
          </w:p>
        </w:tc>
      </w:tr>
      <w:tr w:rsidR="00F8755E" w:rsidRPr="00723A2C" w:rsidTr="00A21DEC">
        <w:trPr>
          <w:trHeight w:val="357"/>
        </w:trPr>
        <w:tc>
          <w:tcPr>
            <w:tcW w:w="1382" w:type="dxa"/>
            <w:vMerge w:val="restart"/>
          </w:tcPr>
          <w:p w:rsidR="00F8755E" w:rsidRPr="00723A2C" w:rsidRDefault="00F8755E" w:rsidP="004A1128">
            <w:pPr>
              <w:spacing w:before="0" w:after="0" w:line="240" w:lineRule="auto"/>
              <w:rPr>
                <w:sz w:val="14"/>
                <w:szCs w:val="14"/>
              </w:rPr>
            </w:pPr>
            <w:r w:rsidRPr="00723A2C">
              <w:rPr>
                <w:rFonts w:cs="Arial"/>
                <w:sz w:val="14"/>
                <w:szCs w:val="14"/>
              </w:rPr>
              <w:t xml:space="preserve">Μέσος ετήσιος αριθμός εκπαιδευτικών α’βάθμιας και β’βάθμιας που επιμορφώνονται </w:t>
            </w:r>
            <w:r w:rsidRPr="00723A2C">
              <w:rPr>
                <w:rFonts w:cs="Arial"/>
                <w:sz w:val="14"/>
                <w:szCs w:val="14"/>
                <w:vertAlign w:val="superscript"/>
              </w:rPr>
              <w:t>(3)</w:t>
            </w:r>
          </w:p>
        </w:tc>
        <w:tc>
          <w:tcPr>
            <w:tcW w:w="986" w:type="dxa"/>
            <w:gridSpan w:val="3"/>
          </w:tcPr>
          <w:p w:rsidR="00F8755E" w:rsidRPr="00723A2C" w:rsidRDefault="00F8755E" w:rsidP="004A1128">
            <w:pPr>
              <w:spacing w:before="0" w:after="0" w:line="240" w:lineRule="auto"/>
              <w:rPr>
                <w:sz w:val="14"/>
                <w:szCs w:val="14"/>
              </w:rPr>
            </w:pPr>
            <w:r w:rsidRPr="00723A2C">
              <w:rPr>
                <w:sz w:val="14"/>
                <w:szCs w:val="14"/>
              </w:rPr>
              <w:t>Ολοκλήρωση</w:t>
            </w:r>
          </w:p>
        </w:tc>
        <w:tc>
          <w:tcPr>
            <w:tcW w:w="778" w:type="dxa"/>
            <w:noWrap/>
          </w:tcPr>
          <w:p w:rsidR="00F8755E" w:rsidRPr="00723A2C" w:rsidRDefault="00F8755E" w:rsidP="004A1128">
            <w:pPr>
              <w:spacing w:before="0" w:after="0" w:line="240" w:lineRule="auto"/>
              <w:jc w:val="center"/>
              <w:rPr>
                <w:sz w:val="14"/>
                <w:szCs w:val="14"/>
              </w:rPr>
            </w:pPr>
            <w:r w:rsidRPr="00723A2C">
              <w:rPr>
                <w:sz w:val="14"/>
                <w:szCs w:val="14"/>
              </w:rPr>
              <w:t>0</w:t>
            </w:r>
          </w:p>
        </w:tc>
        <w:tc>
          <w:tcPr>
            <w:tcW w:w="596" w:type="dxa"/>
            <w:noWrap/>
          </w:tcPr>
          <w:p w:rsidR="00F8755E" w:rsidRPr="00723A2C" w:rsidRDefault="00F8755E" w:rsidP="004A1128">
            <w:pPr>
              <w:spacing w:before="0" w:after="0" w:line="240" w:lineRule="auto"/>
              <w:jc w:val="center"/>
              <w:rPr>
                <w:sz w:val="14"/>
                <w:szCs w:val="14"/>
              </w:rPr>
            </w:pPr>
            <w:r w:rsidRPr="00723A2C">
              <w:rPr>
                <w:sz w:val="14"/>
                <w:szCs w:val="14"/>
                <w:lang w:val="en-US"/>
              </w:rPr>
              <w:t>0</w:t>
            </w:r>
          </w:p>
        </w:tc>
        <w:tc>
          <w:tcPr>
            <w:tcW w:w="683" w:type="dxa"/>
            <w:noWrap/>
          </w:tcPr>
          <w:p w:rsidR="00F8755E" w:rsidRPr="00723A2C" w:rsidRDefault="00F8755E" w:rsidP="004A1128">
            <w:pPr>
              <w:spacing w:before="0" w:after="0" w:line="240" w:lineRule="auto"/>
              <w:jc w:val="center"/>
              <w:rPr>
                <w:sz w:val="14"/>
                <w:szCs w:val="14"/>
              </w:rPr>
            </w:pPr>
            <w:r w:rsidRPr="00723A2C">
              <w:rPr>
                <w:sz w:val="14"/>
                <w:szCs w:val="14"/>
              </w:rPr>
              <w:t>4.934</w:t>
            </w:r>
          </w:p>
        </w:tc>
        <w:tc>
          <w:tcPr>
            <w:tcW w:w="720" w:type="dxa"/>
            <w:gridSpan w:val="2"/>
            <w:noWrap/>
          </w:tcPr>
          <w:p w:rsidR="00F8755E" w:rsidRPr="00723A2C" w:rsidRDefault="00F8755E" w:rsidP="004A1128">
            <w:pPr>
              <w:spacing w:line="240" w:lineRule="auto"/>
              <w:jc w:val="center"/>
              <w:rPr>
                <w:sz w:val="14"/>
                <w:szCs w:val="14"/>
              </w:rPr>
            </w:pPr>
            <w:r w:rsidRPr="00723A2C">
              <w:rPr>
                <w:sz w:val="14"/>
                <w:szCs w:val="14"/>
              </w:rPr>
              <w:t>14.171</w:t>
            </w:r>
          </w:p>
        </w:tc>
        <w:tc>
          <w:tcPr>
            <w:tcW w:w="664" w:type="dxa"/>
            <w:noWrap/>
          </w:tcPr>
          <w:p w:rsidR="00F8755E" w:rsidRPr="00723A2C" w:rsidRDefault="00F8755E" w:rsidP="004A1128">
            <w:pPr>
              <w:spacing w:before="0" w:after="0" w:line="240" w:lineRule="auto"/>
              <w:jc w:val="center"/>
              <w:rPr>
                <w:sz w:val="14"/>
                <w:szCs w:val="14"/>
              </w:rPr>
            </w:pPr>
            <w:r>
              <w:rPr>
                <w:sz w:val="14"/>
                <w:szCs w:val="14"/>
              </w:rPr>
              <w:t>15.043</w:t>
            </w:r>
          </w:p>
        </w:tc>
        <w:tc>
          <w:tcPr>
            <w:tcW w:w="709" w:type="dxa"/>
            <w:noWrap/>
          </w:tcPr>
          <w:p w:rsidR="00F8755E" w:rsidRPr="00723A2C" w:rsidRDefault="00F8755E" w:rsidP="004A1128">
            <w:pPr>
              <w:spacing w:before="0" w:after="0" w:line="240" w:lineRule="auto"/>
              <w:jc w:val="center"/>
              <w:rPr>
                <w:sz w:val="14"/>
                <w:szCs w:val="14"/>
              </w:rPr>
            </w:pPr>
            <w:r>
              <w:rPr>
                <w:sz w:val="14"/>
                <w:szCs w:val="14"/>
              </w:rPr>
              <w:t>15.127</w:t>
            </w:r>
          </w:p>
        </w:tc>
        <w:tc>
          <w:tcPr>
            <w:tcW w:w="709" w:type="dxa"/>
            <w:noWrap/>
          </w:tcPr>
          <w:p w:rsidR="00F8755E" w:rsidRPr="00A86EDA" w:rsidRDefault="00F8755E" w:rsidP="004A1128">
            <w:pPr>
              <w:spacing w:before="0" w:after="0" w:line="240" w:lineRule="auto"/>
              <w:jc w:val="center"/>
              <w:rPr>
                <w:sz w:val="14"/>
                <w:szCs w:val="14"/>
                <w:lang w:val="en-US"/>
              </w:rPr>
            </w:pPr>
            <w:r>
              <w:rPr>
                <w:sz w:val="14"/>
                <w:szCs w:val="14"/>
                <w:lang w:val="en-US"/>
              </w:rPr>
              <w:t>15.771</w:t>
            </w:r>
          </w:p>
        </w:tc>
        <w:tc>
          <w:tcPr>
            <w:tcW w:w="371"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793" w:type="dxa"/>
          </w:tcPr>
          <w:p w:rsidR="00F8755E" w:rsidRPr="00723A2C" w:rsidRDefault="00F8755E" w:rsidP="004A1128">
            <w:pPr>
              <w:spacing w:before="0" w:after="0" w:line="240" w:lineRule="auto"/>
              <w:jc w:val="center"/>
              <w:rPr>
                <w:sz w:val="14"/>
                <w:szCs w:val="14"/>
              </w:rPr>
            </w:pPr>
          </w:p>
        </w:tc>
      </w:tr>
      <w:tr w:rsidR="00F8755E" w:rsidRPr="00723A2C" w:rsidTr="00A21DEC">
        <w:trPr>
          <w:trHeight w:val="270"/>
        </w:trPr>
        <w:tc>
          <w:tcPr>
            <w:tcW w:w="1382" w:type="dxa"/>
            <w:vMerge/>
          </w:tcPr>
          <w:p w:rsidR="00F8755E" w:rsidRPr="00723A2C" w:rsidRDefault="00F8755E" w:rsidP="004A1128">
            <w:pPr>
              <w:spacing w:before="0" w:after="0" w:line="240" w:lineRule="auto"/>
              <w:rPr>
                <w:sz w:val="14"/>
                <w:szCs w:val="14"/>
              </w:rPr>
            </w:pPr>
          </w:p>
        </w:tc>
        <w:tc>
          <w:tcPr>
            <w:tcW w:w="986" w:type="dxa"/>
            <w:gridSpan w:val="3"/>
          </w:tcPr>
          <w:p w:rsidR="00F8755E" w:rsidRPr="00723A2C" w:rsidRDefault="00F8755E" w:rsidP="004A1128">
            <w:pPr>
              <w:spacing w:before="0" w:after="0" w:line="240" w:lineRule="auto"/>
              <w:rPr>
                <w:sz w:val="14"/>
                <w:szCs w:val="14"/>
              </w:rPr>
            </w:pPr>
            <w:r w:rsidRPr="00723A2C">
              <w:rPr>
                <w:sz w:val="14"/>
                <w:szCs w:val="14"/>
              </w:rPr>
              <w:t>Στόχος</w:t>
            </w:r>
          </w:p>
        </w:tc>
        <w:tc>
          <w:tcPr>
            <w:tcW w:w="778"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683" w:type="dxa"/>
            <w:noWrap/>
          </w:tcPr>
          <w:p w:rsidR="00F8755E" w:rsidRPr="00723A2C" w:rsidRDefault="00F8755E" w:rsidP="004A1128">
            <w:pPr>
              <w:spacing w:before="0" w:after="0" w:line="240" w:lineRule="auto"/>
              <w:jc w:val="center"/>
              <w:rPr>
                <w:sz w:val="14"/>
                <w:szCs w:val="14"/>
              </w:rPr>
            </w:pPr>
          </w:p>
        </w:tc>
        <w:tc>
          <w:tcPr>
            <w:tcW w:w="720" w:type="dxa"/>
            <w:gridSpan w:val="2"/>
            <w:noWrap/>
          </w:tcPr>
          <w:p w:rsidR="00F8755E" w:rsidRPr="00723A2C" w:rsidRDefault="00F8755E" w:rsidP="004A1128">
            <w:pPr>
              <w:spacing w:line="240" w:lineRule="auto"/>
              <w:jc w:val="center"/>
              <w:rPr>
                <w:sz w:val="14"/>
                <w:szCs w:val="14"/>
              </w:rPr>
            </w:pPr>
          </w:p>
        </w:tc>
        <w:tc>
          <w:tcPr>
            <w:tcW w:w="664"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371"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793" w:type="dxa"/>
          </w:tcPr>
          <w:p w:rsidR="00F8755E" w:rsidRPr="00723A2C" w:rsidRDefault="00F8755E" w:rsidP="004A1128">
            <w:pPr>
              <w:spacing w:before="0" w:after="0" w:line="240" w:lineRule="auto"/>
              <w:jc w:val="center"/>
              <w:rPr>
                <w:sz w:val="14"/>
                <w:szCs w:val="14"/>
              </w:rPr>
            </w:pPr>
          </w:p>
        </w:tc>
      </w:tr>
      <w:tr w:rsidR="00F8755E" w:rsidRPr="00723A2C" w:rsidTr="00A21DEC">
        <w:trPr>
          <w:trHeight w:val="270"/>
        </w:trPr>
        <w:tc>
          <w:tcPr>
            <w:tcW w:w="1382" w:type="dxa"/>
            <w:vMerge/>
          </w:tcPr>
          <w:p w:rsidR="00F8755E" w:rsidRPr="00723A2C" w:rsidRDefault="00F8755E" w:rsidP="004A1128">
            <w:pPr>
              <w:spacing w:before="0" w:after="0" w:line="240" w:lineRule="auto"/>
              <w:rPr>
                <w:sz w:val="14"/>
                <w:szCs w:val="14"/>
              </w:rPr>
            </w:pPr>
          </w:p>
        </w:tc>
        <w:tc>
          <w:tcPr>
            <w:tcW w:w="986" w:type="dxa"/>
            <w:gridSpan w:val="3"/>
          </w:tcPr>
          <w:p w:rsidR="00F8755E" w:rsidRPr="00723A2C" w:rsidRDefault="00F8755E" w:rsidP="004A1128">
            <w:pPr>
              <w:spacing w:before="0" w:after="0" w:line="240" w:lineRule="auto"/>
              <w:rPr>
                <w:sz w:val="14"/>
                <w:szCs w:val="14"/>
              </w:rPr>
            </w:pPr>
            <w:r w:rsidRPr="00723A2C">
              <w:rPr>
                <w:sz w:val="14"/>
                <w:szCs w:val="14"/>
              </w:rPr>
              <w:t>Αφετηρία</w:t>
            </w:r>
          </w:p>
        </w:tc>
        <w:tc>
          <w:tcPr>
            <w:tcW w:w="778"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683" w:type="dxa"/>
            <w:noWrap/>
          </w:tcPr>
          <w:p w:rsidR="00F8755E" w:rsidRPr="00723A2C" w:rsidRDefault="00F8755E" w:rsidP="004A1128">
            <w:pPr>
              <w:spacing w:before="0" w:after="0" w:line="240" w:lineRule="auto"/>
              <w:jc w:val="center"/>
              <w:rPr>
                <w:sz w:val="14"/>
                <w:szCs w:val="14"/>
              </w:rPr>
            </w:pPr>
          </w:p>
        </w:tc>
        <w:tc>
          <w:tcPr>
            <w:tcW w:w="720" w:type="dxa"/>
            <w:gridSpan w:val="2"/>
            <w:noWrap/>
          </w:tcPr>
          <w:p w:rsidR="00F8755E" w:rsidRPr="00723A2C" w:rsidRDefault="00F8755E" w:rsidP="004A1128">
            <w:pPr>
              <w:spacing w:line="240" w:lineRule="auto"/>
              <w:jc w:val="center"/>
              <w:rPr>
                <w:sz w:val="14"/>
                <w:szCs w:val="14"/>
              </w:rPr>
            </w:pPr>
          </w:p>
        </w:tc>
        <w:tc>
          <w:tcPr>
            <w:tcW w:w="664"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371"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793" w:type="dxa"/>
          </w:tcPr>
          <w:p w:rsidR="00F8755E" w:rsidRPr="00723A2C" w:rsidRDefault="00F8755E" w:rsidP="004A1128">
            <w:pPr>
              <w:spacing w:before="0" w:after="0" w:line="240" w:lineRule="auto"/>
              <w:jc w:val="center"/>
              <w:rPr>
                <w:sz w:val="14"/>
                <w:szCs w:val="14"/>
              </w:rPr>
            </w:pPr>
          </w:p>
        </w:tc>
      </w:tr>
      <w:tr w:rsidR="00F8755E" w:rsidRPr="00723A2C" w:rsidTr="00A21DEC">
        <w:trPr>
          <w:trHeight w:val="263"/>
        </w:trPr>
        <w:tc>
          <w:tcPr>
            <w:tcW w:w="1382" w:type="dxa"/>
            <w:vMerge w:val="restart"/>
          </w:tcPr>
          <w:p w:rsidR="00F8755E" w:rsidRPr="00723A2C" w:rsidRDefault="00F8755E" w:rsidP="004A1128">
            <w:pPr>
              <w:spacing w:before="0" w:after="0" w:line="240" w:lineRule="auto"/>
              <w:rPr>
                <w:sz w:val="14"/>
                <w:szCs w:val="14"/>
              </w:rPr>
            </w:pPr>
            <w:r w:rsidRPr="00723A2C">
              <w:rPr>
                <w:rFonts w:cs="Arial"/>
                <w:sz w:val="14"/>
                <w:szCs w:val="14"/>
              </w:rPr>
              <w:t xml:space="preserve">Αριθμός εκπαιδευτικού προσωπικού εκπαιδευμένου σε ΤΠΕ </w:t>
            </w:r>
          </w:p>
        </w:tc>
        <w:tc>
          <w:tcPr>
            <w:tcW w:w="986" w:type="dxa"/>
            <w:gridSpan w:val="3"/>
          </w:tcPr>
          <w:p w:rsidR="00F8755E" w:rsidRPr="00723A2C" w:rsidRDefault="00F8755E" w:rsidP="004A1128">
            <w:pPr>
              <w:spacing w:before="0" w:after="0" w:line="240" w:lineRule="auto"/>
              <w:rPr>
                <w:sz w:val="14"/>
                <w:szCs w:val="14"/>
              </w:rPr>
            </w:pPr>
            <w:r w:rsidRPr="00723A2C">
              <w:rPr>
                <w:sz w:val="14"/>
                <w:szCs w:val="14"/>
              </w:rPr>
              <w:t>Ολοκλήρωση</w:t>
            </w:r>
          </w:p>
        </w:tc>
        <w:tc>
          <w:tcPr>
            <w:tcW w:w="778" w:type="dxa"/>
            <w:noWrap/>
          </w:tcPr>
          <w:p w:rsidR="00F8755E" w:rsidRPr="00723A2C" w:rsidRDefault="00F8755E" w:rsidP="004A1128">
            <w:pPr>
              <w:spacing w:before="0" w:after="0" w:line="240" w:lineRule="auto"/>
              <w:jc w:val="center"/>
              <w:rPr>
                <w:sz w:val="14"/>
                <w:szCs w:val="14"/>
              </w:rPr>
            </w:pPr>
            <w:r w:rsidRPr="00723A2C">
              <w:rPr>
                <w:sz w:val="14"/>
                <w:szCs w:val="14"/>
              </w:rPr>
              <w:t>0</w:t>
            </w:r>
          </w:p>
        </w:tc>
        <w:tc>
          <w:tcPr>
            <w:tcW w:w="596" w:type="dxa"/>
            <w:noWrap/>
          </w:tcPr>
          <w:p w:rsidR="00F8755E" w:rsidRPr="00723A2C" w:rsidRDefault="00F8755E" w:rsidP="004A1128">
            <w:pPr>
              <w:spacing w:before="0" w:after="0" w:line="240" w:lineRule="auto"/>
              <w:jc w:val="center"/>
              <w:rPr>
                <w:sz w:val="14"/>
                <w:szCs w:val="14"/>
              </w:rPr>
            </w:pPr>
            <w:r w:rsidRPr="00723A2C">
              <w:rPr>
                <w:sz w:val="14"/>
                <w:szCs w:val="14"/>
                <w:lang w:val="en-US"/>
              </w:rPr>
              <w:t>0</w:t>
            </w:r>
          </w:p>
        </w:tc>
        <w:tc>
          <w:tcPr>
            <w:tcW w:w="683" w:type="dxa"/>
            <w:noWrap/>
          </w:tcPr>
          <w:p w:rsidR="00F8755E" w:rsidRPr="00723A2C" w:rsidRDefault="00F8755E" w:rsidP="004A1128">
            <w:pPr>
              <w:spacing w:before="0" w:after="0" w:line="240" w:lineRule="auto"/>
              <w:jc w:val="center"/>
              <w:rPr>
                <w:sz w:val="14"/>
                <w:szCs w:val="14"/>
              </w:rPr>
            </w:pPr>
            <w:r w:rsidRPr="00723A2C">
              <w:rPr>
                <w:sz w:val="14"/>
                <w:szCs w:val="14"/>
              </w:rPr>
              <w:t>0</w:t>
            </w:r>
          </w:p>
        </w:tc>
        <w:tc>
          <w:tcPr>
            <w:tcW w:w="720" w:type="dxa"/>
            <w:gridSpan w:val="2"/>
            <w:noWrap/>
          </w:tcPr>
          <w:p w:rsidR="00F8755E" w:rsidRPr="00723A2C" w:rsidRDefault="00F8755E" w:rsidP="004A1128">
            <w:pPr>
              <w:spacing w:line="240" w:lineRule="auto"/>
              <w:jc w:val="center"/>
              <w:rPr>
                <w:sz w:val="14"/>
                <w:szCs w:val="14"/>
              </w:rPr>
            </w:pPr>
            <w:r w:rsidRPr="00723A2C">
              <w:rPr>
                <w:sz w:val="14"/>
                <w:szCs w:val="14"/>
              </w:rPr>
              <w:t>1.483</w:t>
            </w:r>
          </w:p>
        </w:tc>
        <w:tc>
          <w:tcPr>
            <w:tcW w:w="664" w:type="dxa"/>
            <w:noWrap/>
          </w:tcPr>
          <w:p w:rsidR="00F8755E" w:rsidRPr="00723A2C" w:rsidRDefault="00F8755E" w:rsidP="004A1128">
            <w:pPr>
              <w:spacing w:before="0" w:after="0" w:line="240" w:lineRule="auto"/>
              <w:jc w:val="center"/>
              <w:rPr>
                <w:sz w:val="14"/>
                <w:szCs w:val="14"/>
              </w:rPr>
            </w:pPr>
            <w:r>
              <w:rPr>
                <w:sz w:val="14"/>
                <w:szCs w:val="14"/>
              </w:rPr>
              <w:t>3.431</w:t>
            </w:r>
          </w:p>
        </w:tc>
        <w:tc>
          <w:tcPr>
            <w:tcW w:w="709" w:type="dxa"/>
            <w:noWrap/>
          </w:tcPr>
          <w:p w:rsidR="00F8755E" w:rsidRPr="00723A2C" w:rsidRDefault="00F8755E" w:rsidP="004A1128">
            <w:pPr>
              <w:spacing w:before="0" w:after="0" w:line="240" w:lineRule="auto"/>
              <w:jc w:val="center"/>
              <w:rPr>
                <w:sz w:val="14"/>
                <w:szCs w:val="14"/>
              </w:rPr>
            </w:pPr>
            <w:r>
              <w:rPr>
                <w:sz w:val="14"/>
                <w:szCs w:val="14"/>
              </w:rPr>
              <w:t>5.696</w:t>
            </w:r>
          </w:p>
        </w:tc>
        <w:tc>
          <w:tcPr>
            <w:tcW w:w="709" w:type="dxa"/>
            <w:noWrap/>
          </w:tcPr>
          <w:p w:rsidR="00F8755E" w:rsidRPr="003A3D6D" w:rsidRDefault="00F8755E" w:rsidP="004A1128">
            <w:pPr>
              <w:spacing w:before="0" w:after="0" w:line="240" w:lineRule="auto"/>
              <w:jc w:val="center"/>
              <w:rPr>
                <w:sz w:val="14"/>
                <w:szCs w:val="14"/>
              </w:rPr>
            </w:pPr>
            <w:r>
              <w:rPr>
                <w:sz w:val="14"/>
                <w:szCs w:val="14"/>
              </w:rPr>
              <w:t>13.393</w:t>
            </w:r>
          </w:p>
        </w:tc>
        <w:tc>
          <w:tcPr>
            <w:tcW w:w="371"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793" w:type="dxa"/>
          </w:tcPr>
          <w:p w:rsidR="00F8755E" w:rsidRPr="00723A2C" w:rsidRDefault="00F8755E" w:rsidP="004A1128">
            <w:pPr>
              <w:spacing w:before="0" w:after="0" w:line="240" w:lineRule="auto"/>
              <w:jc w:val="center"/>
              <w:rPr>
                <w:sz w:val="14"/>
                <w:szCs w:val="14"/>
              </w:rPr>
            </w:pPr>
          </w:p>
        </w:tc>
      </w:tr>
      <w:tr w:rsidR="00F8755E" w:rsidRPr="00723A2C" w:rsidTr="00A21DEC">
        <w:trPr>
          <w:trHeight w:val="270"/>
        </w:trPr>
        <w:tc>
          <w:tcPr>
            <w:tcW w:w="1382" w:type="dxa"/>
            <w:vMerge/>
          </w:tcPr>
          <w:p w:rsidR="00F8755E" w:rsidRPr="00723A2C" w:rsidRDefault="00F8755E" w:rsidP="004A1128">
            <w:pPr>
              <w:spacing w:before="0" w:after="0" w:line="240" w:lineRule="auto"/>
              <w:rPr>
                <w:sz w:val="14"/>
                <w:szCs w:val="14"/>
              </w:rPr>
            </w:pPr>
          </w:p>
        </w:tc>
        <w:tc>
          <w:tcPr>
            <w:tcW w:w="986" w:type="dxa"/>
            <w:gridSpan w:val="3"/>
          </w:tcPr>
          <w:p w:rsidR="00F8755E" w:rsidRPr="00723A2C" w:rsidRDefault="00F8755E" w:rsidP="004A1128">
            <w:pPr>
              <w:spacing w:before="0" w:after="0" w:line="240" w:lineRule="auto"/>
              <w:rPr>
                <w:sz w:val="14"/>
                <w:szCs w:val="14"/>
              </w:rPr>
            </w:pPr>
            <w:r w:rsidRPr="00723A2C">
              <w:rPr>
                <w:sz w:val="14"/>
                <w:szCs w:val="14"/>
              </w:rPr>
              <w:t>Στόχος</w:t>
            </w:r>
          </w:p>
        </w:tc>
        <w:tc>
          <w:tcPr>
            <w:tcW w:w="778"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683" w:type="dxa"/>
            <w:noWrap/>
          </w:tcPr>
          <w:p w:rsidR="00F8755E" w:rsidRPr="00723A2C" w:rsidRDefault="00F8755E" w:rsidP="004A1128">
            <w:pPr>
              <w:spacing w:before="0" w:after="0" w:line="240" w:lineRule="auto"/>
              <w:jc w:val="center"/>
              <w:rPr>
                <w:sz w:val="14"/>
                <w:szCs w:val="14"/>
              </w:rPr>
            </w:pPr>
          </w:p>
        </w:tc>
        <w:tc>
          <w:tcPr>
            <w:tcW w:w="720" w:type="dxa"/>
            <w:gridSpan w:val="2"/>
            <w:noWrap/>
          </w:tcPr>
          <w:p w:rsidR="00F8755E" w:rsidRPr="00723A2C" w:rsidRDefault="00F8755E" w:rsidP="004A1128">
            <w:pPr>
              <w:spacing w:line="240" w:lineRule="auto"/>
              <w:jc w:val="center"/>
              <w:rPr>
                <w:sz w:val="14"/>
                <w:szCs w:val="14"/>
              </w:rPr>
            </w:pPr>
          </w:p>
        </w:tc>
        <w:tc>
          <w:tcPr>
            <w:tcW w:w="664"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371"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793" w:type="dxa"/>
          </w:tcPr>
          <w:p w:rsidR="00F8755E" w:rsidRPr="00723A2C" w:rsidRDefault="00F8755E" w:rsidP="004A1128">
            <w:pPr>
              <w:spacing w:before="0" w:after="0" w:line="240" w:lineRule="auto"/>
              <w:jc w:val="center"/>
              <w:rPr>
                <w:sz w:val="14"/>
                <w:szCs w:val="14"/>
              </w:rPr>
            </w:pPr>
            <w:r w:rsidRPr="00723A2C">
              <w:rPr>
                <w:rFonts w:cs="Arial"/>
                <w:sz w:val="14"/>
                <w:szCs w:val="14"/>
              </w:rPr>
              <w:t>30.000</w:t>
            </w:r>
          </w:p>
        </w:tc>
      </w:tr>
      <w:tr w:rsidR="00F8755E" w:rsidRPr="00723A2C" w:rsidTr="00A21DEC">
        <w:trPr>
          <w:trHeight w:val="270"/>
        </w:trPr>
        <w:tc>
          <w:tcPr>
            <w:tcW w:w="1382" w:type="dxa"/>
            <w:vMerge/>
          </w:tcPr>
          <w:p w:rsidR="00F8755E" w:rsidRPr="00723A2C" w:rsidRDefault="00F8755E" w:rsidP="004A1128">
            <w:pPr>
              <w:spacing w:before="0" w:after="0" w:line="240" w:lineRule="auto"/>
              <w:rPr>
                <w:sz w:val="14"/>
                <w:szCs w:val="14"/>
              </w:rPr>
            </w:pPr>
          </w:p>
        </w:tc>
        <w:tc>
          <w:tcPr>
            <w:tcW w:w="986" w:type="dxa"/>
            <w:gridSpan w:val="3"/>
          </w:tcPr>
          <w:p w:rsidR="00F8755E" w:rsidRPr="00723A2C" w:rsidRDefault="00F8755E" w:rsidP="004A1128">
            <w:pPr>
              <w:spacing w:before="0" w:after="0" w:line="240" w:lineRule="auto"/>
              <w:rPr>
                <w:sz w:val="14"/>
                <w:szCs w:val="14"/>
              </w:rPr>
            </w:pPr>
            <w:r w:rsidRPr="00723A2C">
              <w:rPr>
                <w:sz w:val="14"/>
                <w:szCs w:val="14"/>
              </w:rPr>
              <w:t>Αφετηρία</w:t>
            </w:r>
          </w:p>
        </w:tc>
        <w:tc>
          <w:tcPr>
            <w:tcW w:w="778" w:type="dxa"/>
            <w:noWrap/>
          </w:tcPr>
          <w:p w:rsidR="00F8755E" w:rsidRPr="00723A2C" w:rsidRDefault="00F8755E" w:rsidP="004A1128">
            <w:pPr>
              <w:spacing w:before="0" w:after="0" w:line="240" w:lineRule="auto"/>
              <w:jc w:val="center"/>
              <w:rPr>
                <w:sz w:val="14"/>
                <w:szCs w:val="14"/>
              </w:rPr>
            </w:pPr>
            <w:r w:rsidRPr="00723A2C">
              <w:rPr>
                <w:sz w:val="14"/>
                <w:szCs w:val="14"/>
                <w:lang w:val="en-US"/>
              </w:rPr>
              <w:t>27.250</w:t>
            </w:r>
          </w:p>
        </w:tc>
        <w:tc>
          <w:tcPr>
            <w:tcW w:w="596" w:type="dxa"/>
            <w:noWrap/>
          </w:tcPr>
          <w:p w:rsidR="00F8755E" w:rsidRPr="00723A2C" w:rsidRDefault="00F8755E" w:rsidP="004A1128">
            <w:pPr>
              <w:spacing w:before="0" w:after="0" w:line="240" w:lineRule="auto"/>
              <w:jc w:val="center"/>
              <w:rPr>
                <w:sz w:val="14"/>
                <w:szCs w:val="14"/>
              </w:rPr>
            </w:pPr>
          </w:p>
        </w:tc>
        <w:tc>
          <w:tcPr>
            <w:tcW w:w="683" w:type="dxa"/>
            <w:noWrap/>
          </w:tcPr>
          <w:p w:rsidR="00F8755E" w:rsidRPr="00723A2C" w:rsidRDefault="00F8755E" w:rsidP="004A1128">
            <w:pPr>
              <w:spacing w:before="0" w:after="0" w:line="240" w:lineRule="auto"/>
              <w:jc w:val="center"/>
              <w:rPr>
                <w:sz w:val="14"/>
                <w:szCs w:val="14"/>
              </w:rPr>
            </w:pPr>
          </w:p>
        </w:tc>
        <w:tc>
          <w:tcPr>
            <w:tcW w:w="720" w:type="dxa"/>
            <w:gridSpan w:val="2"/>
            <w:noWrap/>
          </w:tcPr>
          <w:p w:rsidR="00F8755E" w:rsidRPr="00723A2C" w:rsidRDefault="00F8755E" w:rsidP="004A1128">
            <w:pPr>
              <w:spacing w:line="240" w:lineRule="auto"/>
              <w:jc w:val="center"/>
              <w:rPr>
                <w:sz w:val="14"/>
                <w:szCs w:val="14"/>
              </w:rPr>
            </w:pPr>
          </w:p>
        </w:tc>
        <w:tc>
          <w:tcPr>
            <w:tcW w:w="664"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371"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793" w:type="dxa"/>
          </w:tcPr>
          <w:p w:rsidR="00F8755E" w:rsidRPr="00723A2C" w:rsidRDefault="00F8755E" w:rsidP="004A1128">
            <w:pPr>
              <w:spacing w:before="0" w:after="0" w:line="240" w:lineRule="auto"/>
              <w:jc w:val="center"/>
              <w:rPr>
                <w:sz w:val="14"/>
                <w:szCs w:val="14"/>
              </w:rPr>
            </w:pPr>
          </w:p>
        </w:tc>
      </w:tr>
      <w:tr w:rsidR="00F8755E" w:rsidRPr="00723A2C" w:rsidTr="00A21DEC">
        <w:trPr>
          <w:trHeight w:val="450"/>
        </w:trPr>
        <w:tc>
          <w:tcPr>
            <w:tcW w:w="1382" w:type="dxa"/>
            <w:vMerge w:val="restart"/>
          </w:tcPr>
          <w:p w:rsidR="00F8755E" w:rsidRPr="00723A2C" w:rsidRDefault="00F8755E" w:rsidP="004A1128">
            <w:pPr>
              <w:spacing w:before="0" w:after="0" w:line="240" w:lineRule="auto"/>
              <w:rPr>
                <w:sz w:val="14"/>
                <w:szCs w:val="14"/>
              </w:rPr>
            </w:pPr>
            <w:r w:rsidRPr="00723A2C">
              <w:rPr>
                <w:rFonts w:cs="Arial"/>
                <w:sz w:val="14"/>
                <w:szCs w:val="14"/>
              </w:rPr>
              <w:t xml:space="preserve">Ποσοστό προγραμμάτων αβάθμιας και β'βάθμιας εκπαίδευσης που αναμορφώνονται προς καινοτόμες κατευθύνσεις στο σύνολο των αναμορφούμενων προγραμμάτων (εντός και εκτός του ΕΠ) </w:t>
            </w:r>
          </w:p>
        </w:tc>
        <w:tc>
          <w:tcPr>
            <w:tcW w:w="986" w:type="dxa"/>
            <w:gridSpan w:val="3"/>
          </w:tcPr>
          <w:p w:rsidR="00F8755E" w:rsidRPr="00723A2C" w:rsidRDefault="00F8755E" w:rsidP="004A1128">
            <w:pPr>
              <w:spacing w:before="0" w:after="0" w:line="240" w:lineRule="auto"/>
              <w:rPr>
                <w:sz w:val="14"/>
                <w:szCs w:val="14"/>
              </w:rPr>
            </w:pPr>
            <w:r w:rsidRPr="00723A2C">
              <w:rPr>
                <w:sz w:val="14"/>
                <w:szCs w:val="14"/>
              </w:rPr>
              <w:t>Ολοκλήρωση</w:t>
            </w:r>
          </w:p>
        </w:tc>
        <w:tc>
          <w:tcPr>
            <w:tcW w:w="778" w:type="dxa"/>
            <w:noWrap/>
          </w:tcPr>
          <w:p w:rsidR="00F8755E" w:rsidRPr="00723A2C" w:rsidRDefault="00F8755E" w:rsidP="004A1128">
            <w:pPr>
              <w:spacing w:before="0" w:after="0" w:line="240" w:lineRule="auto"/>
              <w:jc w:val="center"/>
              <w:rPr>
                <w:sz w:val="14"/>
                <w:szCs w:val="14"/>
              </w:rPr>
            </w:pPr>
            <w:r w:rsidRPr="00723A2C">
              <w:rPr>
                <w:sz w:val="14"/>
                <w:szCs w:val="14"/>
              </w:rPr>
              <w:t>0</w:t>
            </w:r>
          </w:p>
        </w:tc>
        <w:tc>
          <w:tcPr>
            <w:tcW w:w="596" w:type="dxa"/>
            <w:noWrap/>
          </w:tcPr>
          <w:p w:rsidR="00F8755E" w:rsidRPr="00723A2C" w:rsidRDefault="00F8755E" w:rsidP="004A1128">
            <w:pPr>
              <w:spacing w:before="0" w:after="0" w:line="240" w:lineRule="auto"/>
              <w:jc w:val="center"/>
              <w:rPr>
                <w:sz w:val="14"/>
                <w:szCs w:val="14"/>
              </w:rPr>
            </w:pPr>
            <w:r w:rsidRPr="00723A2C">
              <w:rPr>
                <w:sz w:val="14"/>
                <w:szCs w:val="14"/>
                <w:lang w:val="en-US"/>
              </w:rPr>
              <w:t>0</w:t>
            </w:r>
          </w:p>
        </w:tc>
        <w:tc>
          <w:tcPr>
            <w:tcW w:w="683" w:type="dxa"/>
            <w:noWrap/>
          </w:tcPr>
          <w:p w:rsidR="00F8755E" w:rsidRPr="00723A2C" w:rsidRDefault="00F8755E" w:rsidP="004A1128">
            <w:pPr>
              <w:spacing w:before="0" w:after="0" w:line="240" w:lineRule="auto"/>
              <w:jc w:val="center"/>
              <w:rPr>
                <w:sz w:val="14"/>
                <w:szCs w:val="14"/>
              </w:rPr>
            </w:pPr>
            <w:r w:rsidRPr="00723A2C">
              <w:rPr>
                <w:sz w:val="14"/>
                <w:szCs w:val="14"/>
              </w:rPr>
              <w:t>0</w:t>
            </w:r>
          </w:p>
        </w:tc>
        <w:tc>
          <w:tcPr>
            <w:tcW w:w="720" w:type="dxa"/>
            <w:gridSpan w:val="2"/>
            <w:noWrap/>
          </w:tcPr>
          <w:p w:rsidR="00F8755E" w:rsidRPr="00723A2C" w:rsidRDefault="00F8755E" w:rsidP="004A1128">
            <w:pPr>
              <w:spacing w:line="240" w:lineRule="auto"/>
              <w:jc w:val="center"/>
              <w:rPr>
                <w:sz w:val="14"/>
                <w:szCs w:val="14"/>
              </w:rPr>
            </w:pPr>
            <w:r w:rsidRPr="00723A2C">
              <w:rPr>
                <w:sz w:val="14"/>
                <w:szCs w:val="14"/>
              </w:rPr>
              <w:t>0</w:t>
            </w:r>
          </w:p>
        </w:tc>
        <w:tc>
          <w:tcPr>
            <w:tcW w:w="664" w:type="dxa"/>
            <w:noWrap/>
          </w:tcPr>
          <w:p w:rsidR="00F8755E" w:rsidRPr="00723A2C" w:rsidRDefault="00F8755E" w:rsidP="004A1128">
            <w:pPr>
              <w:spacing w:before="0" w:after="0" w:line="240" w:lineRule="auto"/>
              <w:jc w:val="center"/>
              <w:rPr>
                <w:sz w:val="14"/>
                <w:szCs w:val="14"/>
              </w:rPr>
            </w:pPr>
            <w:r>
              <w:rPr>
                <w:sz w:val="14"/>
                <w:szCs w:val="14"/>
              </w:rPr>
              <w:t>22,5%</w:t>
            </w:r>
          </w:p>
        </w:tc>
        <w:tc>
          <w:tcPr>
            <w:tcW w:w="709" w:type="dxa"/>
            <w:noWrap/>
          </w:tcPr>
          <w:p w:rsidR="00F8755E" w:rsidRPr="00723A2C" w:rsidRDefault="00F8755E" w:rsidP="004A1128">
            <w:pPr>
              <w:spacing w:before="0" w:after="0" w:line="240" w:lineRule="auto"/>
              <w:jc w:val="center"/>
              <w:rPr>
                <w:sz w:val="14"/>
                <w:szCs w:val="14"/>
              </w:rPr>
            </w:pPr>
            <w:r>
              <w:rPr>
                <w:sz w:val="14"/>
                <w:szCs w:val="14"/>
              </w:rPr>
              <w:t>47%</w:t>
            </w:r>
          </w:p>
        </w:tc>
        <w:tc>
          <w:tcPr>
            <w:tcW w:w="709" w:type="dxa"/>
            <w:noWrap/>
          </w:tcPr>
          <w:p w:rsidR="00F8755E" w:rsidRPr="0011759E" w:rsidRDefault="00F8755E" w:rsidP="004A1128">
            <w:pPr>
              <w:spacing w:before="0" w:after="0" w:line="240" w:lineRule="auto"/>
              <w:jc w:val="center"/>
              <w:rPr>
                <w:sz w:val="14"/>
                <w:szCs w:val="14"/>
                <w:lang w:val="en-US"/>
              </w:rPr>
            </w:pPr>
            <w:r>
              <w:rPr>
                <w:sz w:val="14"/>
                <w:szCs w:val="14"/>
                <w:lang w:val="en-US"/>
              </w:rPr>
              <w:t>47%</w:t>
            </w:r>
          </w:p>
        </w:tc>
        <w:tc>
          <w:tcPr>
            <w:tcW w:w="371"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793" w:type="dxa"/>
          </w:tcPr>
          <w:p w:rsidR="00F8755E" w:rsidRPr="00723A2C" w:rsidRDefault="00F8755E" w:rsidP="004A1128">
            <w:pPr>
              <w:spacing w:before="0" w:after="0" w:line="240" w:lineRule="auto"/>
              <w:jc w:val="center"/>
              <w:rPr>
                <w:sz w:val="14"/>
                <w:szCs w:val="14"/>
              </w:rPr>
            </w:pPr>
          </w:p>
        </w:tc>
      </w:tr>
      <w:tr w:rsidR="00F8755E" w:rsidRPr="00723A2C" w:rsidTr="00A21DEC">
        <w:trPr>
          <w:trHeight w:val="510"/>
        </w:trPr>
        <w:tc>
          <w:tcPr>
            <w:tcW w:w="1382" w:type="dxa"/>
            <w:vMerge/>
          </w:tcPr>
          <w:p w:rsidR="00F8755E" w:rsidRPr="00723A2C" w:rsidRDefault="00F8755E" w:rsidP="004A1128">
            <w:pPr>
              <w:spacing w:before="0" w:after="0" w:line="240" w:lineRule="auto"/>
              <w:rPr>
                <w:sz w:val="14"/>
                <w:szCs w:val="14"/>
              </w:rPr>
            </w:pPr>
          </w:p>
        </w:tc>
        <w:tc>
          <w:tcPr>
            <w:tcW w:w="986" w:type="dxa"/>
            <w:gridSpan w:val="3"/>
          </w:tcPr>
          <w:p w:rsidR="00F8755E" w:rsidRPr="00723A2C" w:rsidRDefault="00F8755E" w:rsidP="004A1128">
            <w:pPr>
              <w:spacing w:before="0" w:after="0" w:line="240" w:lineRule="auto"/>
              <w:rPr>
                <w:sz w:val="14"/>
                <w:szCs w:val="14"/>
              </w:rPr>
            </w:pPr>
            <w:r w:rsidRPr="00723A2C">
              <w:rPr>
                <w:sz w:val="14"/>
                <w:szCs w:val="14"/>
              </w:rPr>
              <w:t>Στόχος</w:t>
            </w:r>
          </w:p>
        </w:tc>
        <w:tc>
          <w:tcPr>
            <w:tcW w:w="778"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683" w:type="dxa"/>
            <w:noWrap/>
          </w:tcPr>
          <w:p w:rsidR="00F8755E" w:rsidRPr="00723A2C" w:rsidRDefault="00F8755E" w:rsidP="004A1128">
            <w:pPr>
              <w:spacing w:before="0" w:after="0" w:line="240" w:lineRule="auto"/>
              <w:jc w:val="center"/>
              <w:rPr>
                <w:sz w:val="14"/>
                <w:szCs w:val="14"/>
              </w:rPr>
            </w:pPr>
          </w:p>
        </w:tc>
        <w:tc>
          <w:tcPr>
            <w:tcW w:w="720" w:type="dxa"/>
            <w:gridSpan w:val="2"/>
            <w:noWrap/>
          </w:tcPr>
          <w:p w:rsidR="00F8755E" w:rsidRPr="00723A2C" w:rsidRDefault="00F8755E" w:rsidP="004A1128">
            <w:pPr>
              <w:spacing w:line="240" w:lineRule="auto"/>
              <w:jc w:val="center"/>
              <w:rPr>
                <w:sz w:val="14"/>
                <w:szCs w:val="14"/>
              </w:rPr>
            </w:pPr>
          </w:p>
        </w:tc>
        <w:tc>
          <w:tcPr>
            <w:tcW w:w="664"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371"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793" w:type="dxa"/>
          </w:tcPr>
          <w:p w:rsidR="00F8755E" w:rsidRPr="00723A2C" w:rsidRDefault="00F8755E" w:rsidP="004A1128">
            <w:pPr>
              <w:spacing w:before="0" w:after="0" w:line="240" w:lineRule="auto"/>
              <w:jc w:val="center"/>
              <w:rPr>
                <w:sz w:val="14"/>
                <w:szCs w:val="14"/>
              </w:rPr>
            </w:pPr>
            <w:r w:rsidRPr="00723A2C">
              <w:rPr>
                <w:rFonts w:cs="Arial"/>
                <w:sz w:val="14"/>
                <w:szCs w:val="14"/>
              </w:rPr>
              <w:t xml:space="preserve">50% </w:t>
            </w:r>
            <w:r w:rsidRPr="00723A2C">
              <w:rPr>
                <w:rFonts w:cs="Arial"/>
                <w:sz w:val="14"/>
                <w:szCs w:val="14"/>
                <w:vertAlign w:val="superscript"/>
              </w:rPr>
              <w:t>(1), (2), (4)</w:t>
            </w:r>
          </w:p>
        </w:tc>
      </w:tr>
      <w:tr w:rsidR="00F8755E" w:rsidRPr="00723A2C" w:rsidTr="00A21DEC">
        <w:trPr>
          <w:trHeight w:val="270"/>
        </w:trPr>
        <w:tc>
          <w:tcPr>
            <w:tcW w:w="1382" w:type="dxa"/>
            <w:vMerge/>
          </w:tcPr>
          <w:p w:rsidR="00F8755E" w:rsidRPr="00723A2C" w:rsidRDefault="00F8755E" w:rsidP="004A1128">
            <w:pPr>
              <w:spacing w:before="0" w:after="0" w:line="240" w:lineRule="auto"/>
              <w:rPr>
                <w:sz w:val="14"/>
                <w:szCs w:val="14"/>
              </w:rPr>
            </w:pPr>
          </w:p>
        </w:tc>
        <w:tc>
          <w:tcPr>
            <w:tcW w:w="986" w:type="dxa"/>
            <w:gridSpan w:val="3"/>
          </w:tcPr>
          <w:p w:rsidR="00F8755E" w:rsidRPr="00723A2C" w:rsidRDefault="00F8755E" w:rsidP="004A1128">
            <w:pPr>
              <w:spacing w:before="0" w:after="0" w:line="240" w:lineRule="auto"/>
              <w:rPr>
                <w:sz w:val="14"/>
                <w:szCs w:val="14"/>
              </w:rPr>
            </w:pPr>
            <w:r w:rsidRPr="00723A2C">
              <w:rPr>
                <w:sz w:val="14"/>
                <w:szCs w:val="14"/>
              </w:rPr>
              <w:t>Αφετηρία</w:t>
            </w:r>
          </w:p>
        </w:tc>
        <w:tc>
          <w:tcPr>
            <w:tcW w:w="778" w:type="dxa"/>
            <w:noWrap/>
          </w:tcPr>
          <w:p w:rsidR="00F8755E" w:rsidRPr="00723A2C" w:rsidRDefault="00F8755E" w:rsidP="004A1128">
            <w:pPr>
              <w:spacing w:before="0" w:after="0" w:line="240" w:lineRule="auto"/>
              <w:jc w:val="center"/>
              <w:rPr>
                <w:sz w:val="14"/>
                <w:szCs w:val="14"/>
              </w:rPr>
            </w:pPr>
            <w:r w:rsidRPr="00723A2C">
              <w:rPr>
                <w:rFonts w:cs="Arial"/>
                <w:sz w:val="14"/>
                <w:szCs w:val="14"/>
              </w:rPr>
              <w:t>0%</w:t>
            </w:r>
          </w:p>
        </w:tc>
        <w:tc>
          <w:tcPr>
            <w:tcW w:w="596" w:type="dxa"/>
            <w:noWrap/>
          </w:tcPr>
          <w:p w:rsidR="00F8755E" w:rsidRPr="00723A2C" w:rsidRDefault="00F8755E" w:rsidP="004A1128">
            <w:pPr>
              <w:spacing w:before="0" w:after="0" w:line="240" w:lineRule="auto"/>
              <w:jc w:val="center"/>
              <w:rPr>
                <w:sz w:val="14"/>
                <w:szCs w:val="14"/>
              </w:rPr>
            </w:pPr>
          </w:p>
        </w:tc>
        <w:tc>
          <w:tcPr>
            <w:tcW w:w="683" w:type="dxa"/>
            <w:noWrap/>
          </w:tcPr>
          <w:p w:rsidR="00F8755E" w:rsidRPr="00723A2C" w:rsidRDefault="00F8755E" w:rsidP="004A1128">
            <w:pPr>
              <w:spacing w:before="0" w:after="0" w:line="240" w:lineRule="auto"/>
              <w:jc w:val="center"/>
              <w:rPr>
                <w:sz w:val="14"/>
                <w:szCs w:val="14"/>
              </w:rPr>
            </w:pPr>
          </w:p>
        </w:tc>
        <w:tc>
          <w:tcPr>
            <w:tcW w:w="720" w:type="dxa"/>
            <w:gridSpan w:val="2"/>
            <w:noWrap/>
          </w:tcPr>
          <w:p w:rsidR="00F8755E" w:rsidRPr="00723A2C" w:rsidRDefault="00F8755E" w:rsidP="004A1128">
            <w:pPr>
              <w:spacing w:line="240" w:lineRule="auto"/>
              <w:jc w:val="center"/>
              <w:rPr>
                <w:sz w:val="14"/>
                <w:szCs w:val="14"/>
              </w:rPr>
            </w:pPr>
          </w:p>
        </w:tc>
        <w:tc>
          <w:tcPr>
            <w:tcW w:w="664"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371"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793" w:type="dxa"/>
          </w:tcPr>
          <w:p w:rsidR="00F8755E" w:rsidRPr="00723A2C" w:rsidRDefault="00F8755E" w:rsidP="004A1128">
            <w:pPr>
              <w:spacing w:before="0" w:after="0" w:line="240" w:lineRule="auto"/>
              <w:jc w:val="center"/>
              <w:rPr>
                <w:sz w:val="14"/>
                <w:szCs w:val="14"/>
              </w:rPr>
            </w:pPr>
          </w:p>
        </w:tc>
      </w:tr>
      <w:tr w:rsidR="00F8755E" w:rsidRPr="00723A2C" w:rsidTr="00A21DEC">
        <w:trPr>
          <w:trHeight w:val="450"/>
        </w:trPr>
        <w:tc>
          <w:tcPr>
            <w:tcW w:w="1382" w:type="dxa"/>
            <w:vMerge w:val="restart"/>
          </w:tcPr>
          <w:p w:rsidR="00F8755E" w:rsidRPr="00723A2C" w:rsidRDefault="00F8755E" w:rsidP="004A1128">
            <w:pPr>
              <w:spacing w:before="0" w:after="0" w:line="240" w:lineRule="auto"/>
              <w:rPr>
                <w:sz w:val="14"/>
                <w:szCs w:val="14"/>
              </w:rPr>
            </w:pPr>
            <w:r w:rsidRPr="00723A2C">
              <w:rPr>
                <w:rFonts w:cs="Arial"/>
                <w:sz w:val="14"/>
                <w:szCs w:val="14"/>
              </w:rPr>
              <w:t>Ποσοστό τμημάτων ιδρυμάτων ανωτάτης εκπαίδευσης πουαξιολογήθηκαν</w:t>
            </w:r>
          </w:p>
        </w:tc>
        <w:tc>
          <w:tcPr>
            <w:tcW w:w="986" w:type="dxa"/>
            <w:gridSpan w:val="3"/>
          </w:tcPr>
          <w:p w:rsidR="00F8755E" w:rsidRPr="00723A2C" w:rsidRDefault="00F8755E" w:rsidP="004A1128">
            <w:pPr>
              <w:spacing w:before="0" w:after="0" w:line="240" w:lineRule="auto"/>
              <w:rPr>
                <w:sz w:val="14"/>
                <w:szCs w:val="14"/>
              </w:rPr>
            </w:pPr>
            <w:r w:rsidRPr="00723A2C">
              <w:rPr>
                <w:sz w:val="14"/>
                <w:szCs w:val="14"/>
              </w:rPr>
              <w:t>Ολοκλήρωση</w:t>
            </w:r>
          </w:p>
        </w:tc>
        <w:tc>
          <w:tcPr>
            <w:tcW w:w="778" w:type="dxa"/>
            <w:noWrap/>
          </w:tcPr>
          <w:p w:rsidR="00F8755E" w:rsidRPr="00723A2C" w:rsidRDefault="00F8755E" w:rsidP="004A1128">
            <w:pPr>
              <w:spacing w:before="0" w:after="0" w:line="240" w:lineRule="auto"/>
              <w:jc w:val="center"/>
              <w:rPr>
                <w:sz w:val="14"/>
                <w:szCs w:val="14"/>
              </w:rPr>
            </w:pPr>
            <w:r w:rsidRPr="00723A2C">
              <w:rPr>
                <w:sz w:val="14"/>
                <w:szCs w:val="14"/>
              </w:rPr>
              <w:t>0</w:t>
            </w:r>
          </w:p>
        </w:tc>
        <w:tc>
          <w:tcPr>
            <w:tcW w:w="596" w:type="dxa"/>
            <w:noWrap/>
          </w:tcPr>
          <w:p w:rsidR="00F8755E" w:rsidRPr="00723A2C" w:rsidRDefault="00F8755E" w:rsidP="004A1128">
            <w:pPr>
              <w:spacing w:before="0" w:after="0" w:line="240" w:lineRule="auto"/>
              <w:jc w:val="center"/>
              <w:rPr>
                <w:sz w:val="14"/>
                <w:szCs w:val="14"/>
              </w:rPr>
            </w:pPr>
            <w:r w:rsidRPr="00723A2C">
              <w:rPr>
                <w:sz w:val="14"/>
                <w:szCs w:val="14"/>
                <w:lang w:val="en-US"/>
              </w:rPr>
              <w:t>0</w:t>
            </w:r>
          </w:p>
        </w:tc>
        <w:tc>
          <w:tcPr>
            <w:tcW w:w="683" w:type="dxa"/>
            <w:noWrap/>
          </w:tcPr>
          <w:p w:rsidR="00F8755E" w:rsidRPr="00723A2C" w:rsidRDefault="00F8755E" w:rsidP="004A1128">
            <w:pPr>
              <w:spacing w:before="0" w:after="0" w:line="240" w:lineRule="auto"/>
              <w:jc w:val="center"/>
              <w:rPr>
                <w:sz w:val="14"/>
                <w:szCs w:val="14"/>
              </w:rPr>
            </w:pPr>
            <w:r w:rsidRPr="00723A2C">
              <w:rPr>
                <w:sz w:val="14"/>
                <w:szCs w:val="14"/>
              </w:rPr>
              <w:t>0</w:t>
            </w:r>
          </w:p>
        </w:tc>
        <w:tc>
          <w:tcPr>
            <w:tcW w:w="720" w:type="dxa"/>
            <w:gridSpan w:val="2"/>
            <w:noWrap/>
          </w:tcPr>
          <w:p w:rsidR="00F8755E" w:rsidRPr="00723A2C" w:rsidRDefault="00F8755E" w:rsidP="004A1128">
            <w:pPr>
              <w:spacing w:line="240" w:lineRule="auto"/>
              <w:jc w:val="center"/>
              <w:rPr>
                <w:sz w:val="14"/>
                <w:szCs w:val="14"/>
              </w:rPr>
            </w:pPr>
            <w:r>
              <w:rPr>
                <w:sz w:val="14"/>
                <w:szCs w:val="14"/>
              </w:rPr>
              <w:t>59*</w:t>
            </w:r>
          </w:p>
        </w:tc>
        <w:tc>
          <w:tcPr>
            <w:tcW w:w="664" w:type="dxa"/>
            <w:noWrap/>
          </w:tcPr>
          <w:p w:rsidR="00F8755E" w:rsidRPr="00723A2C" w:rsidRDefault="00F8755E" w:rsidP="004A1128">
            <w:pPr>
              <w:spacing w:before="0" w:after="0" w:line="240" w:lineRule="auto"/>
              <w:jc w:val="center"/>
              <w:rPr>
                <w:sz w:val="14"/>
                <w:szCs w:val="14"/>
              </w:rPr>
            </w:pPr>
            <w:r>
              <w:rPr>
                <w:sz w:val="14"/>
                <w:szCs w:val="14"/>
              </w:rPr>
              <w:t>75%</w:t>
            </w:r>
          </w:p>
        </w:tc>
        <w:tc>
          <w:tcPr>
            <w:tcW w:w="709" w:type="dxa"/>
            <w:noWrap/>
          </w:tcPr>
          <w:p w:rsidR="00F8755E" w:rsidRPr="00723A2C" w:rsidRDefault="00F8755E" w:rsidP="004A1128">
            <w:pPr>
              <w:spacing w:before="0" w:after="0" w:line="240" w:lineRule="auto"/>
              <w:jc w:val="center"/>
              <w:rPr>
                <w:sz w:val="14"/>
                <w:szCs w:val="14"/>
              </w:rPr>
            </w:pPr>
            <w:r>
              <w:rPr>
                <w:sz w:val="14"/>
                <w:szCs w:val="14"/>
              </w:rPr>
              <w:t>75%</w:t>
            </w:r>
          </w:p>
        </w:tc>
        <w:tc>
          <w:tcPr>
            <w:tcW w:w="709" w:type="dxa"/>
            <w:noWrap/>
          </w:tcPr>
          <w:p w:rsidR="00F8755E" w:rsidRPr="0011759E" w:rsidRDefault="00F8755E" w:rsidP="004A1128">
            <w:pPr>
              <w:spacing w:before="0" w:after="0" w:line="240" w:lineRule="auto"/>
              <w:jc w:val="center"/>
              <w:rPr>
                <w:sz w:val="14"/>
                <w:szCs w:val="14"/>
                <w:lang w:val="en-US"/>
              </w:rPr>
            </w:pPr>
            <w:r>
              <w:rPr>
                <w:sz w:val="14"/>
                <w:szCs w:val="14"/>
                <w:lang w:val="en-US"/>
              </w:rPr>
              <w:t>96%</w:t>
            </w:r>
          </w:p>
        </w:tc>
        <w:tc>
          <w:tcPr>
            <w:tcW w:w="371"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793" w:type="dxa"/>
          </w:tcPr>
          <w:p w:rsidR="00F8755E" w:rsidRPr="00723A2C" w:rsidRDefault="00F8755E" w:rsidP="004A1128">
            <w:pPr>
              <w:spacing w:before="0" w:after="0" w:line="240" w:lineRule="auto"/>
              <w:jc w:val="center"/>
              <w:rPr>
                <w:sz w:val="14"/>
                <w:szCs w:val="14"/>
              </w:rPr>
            </w:pPr>
          </w:p>
        </w:tc>
      </w:tr>
      <w:tr w:rsidR="00F8755E" w:rsidRPr="00723A2C" w:rsidTr="00A21DEC">
        <w:trPr>
          <w:trHeight w:val="270"/>
        </w:trPr>
        <w:tc>
          <w:tcPr>
            <w:tcW w:w="1382" w:type="dxa"/>
            <w:vMerge/>
          </w:tcPr>
          <w:p w:rsidR="00F8755E" w:rsidRPr="00723A2C" w:rsidRDefault="00F8755E" w:rsidP="004A1128">
            <w:pPr>
              <w:spacing w:before="0" w:after="0" w:line="240" w:lineRule="auto"/>
              <w:rPr>
                <w:sz w:val="14"/>
                <w:szCs w:val="14"/>
              </w:rPr>
            </w:pPr>
          </w:p>
        </w:tc>
        <w:tc>
          <w:tcPr>
            <w:tcW w:w="986" w:type="dxa"/>
            <w:gridSpan w:val="3"/>
          </w:tcPr>
          <w:p w:rsidR="00F8755E" w:rsidRPr="00723A2C" w:rsidRDefault="00F8755E" w:rsidP="004A1128">
            <w:pPr>
              <w:spacing w:before="0" w:after="0" w:line="240" w:lineRule="auto"/>
              <w:rPr>
                <w:sz w:val="14"/>
                <w:szCs w:val="14"/>
              </w:rPr>
            </w:pPr>
            <w:r w:rsidRPr="00723A2C">
              <w:rPr>
                <w:sz w:val="14"/>
                <w:szCs w:val="14"/>
              </w:rPr>
              <w:t>Στόχος</w:t>
            </w:r>
          </w:p>
        </w:tc>
        <w:tc>
          <w:tcPr>
            <w:tcW w:w="778"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683" w:type="dxa"/>
            <w:noWrap/>
          </w:tcPr>
          <w:p w:rsidR="00F8755E" w:rsidRPr="00723A2C" w:rsidRDefault="00F8755E" w:rsidP="004A1128">
            <w:pPr>
              <w:spacing w:before="0" w:after="0" w:line="240" w:lineRule="auto"/>
              <w:jc w:val="center"/>
              <w:rPr>
                <w:sz w:val="14"/>
                <w:szCs w:val="14"/>
              </w:rPr>
            </w:pPr>
          </w:p>
        </w:tc>
        <w:tc>
          <w:tcPr>
            <w:tcW w:w="720" w:type="dxa"/>
            <w:gridSpan w:val="2"/>
            <w:noWrap/>
          </w:tcPr>
          <w:p w:rsidR="00F8755E" w:rsidRPr="00723A2C" w:rsidRDefault="00F8755E" w:rsidP="004A1128">
            <w:pPr>
              <w:spacing w:line="240" w:lineRule="auto"/>
              <w:jc w:val="center"/>
              <w:rPr>
                <w:sz w:val="14"/>
                <w:szCs w:val="14"/>
              </w:rPr>
            </w:pPr>
          </w:p>
        </w:tc>
        <w:tc>
          <w:tcPr>
            <w:tcW w:w="664"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371"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793" w:type="dxa"/>
          </w:tcPr>
          <w:p w:rsidR="00F8755E" w:rsidRPr="00723A2C" w:rsidRDefault="00F8755E" w:rsidP="004A1128">
            <w:pPr>
              <w:spacing w:before="0" w:after="0" w:line="240" w:lineRule="auto"/>
              <w:jc w:val="center"/>
              <w:rPr>
                <w:sz w:val="14"/>
                <w:szCs w:val="14"/>
              </w:rPr>
            </w:pPr>
            <w:r w:rsidRPr="00723A2C">
              <w:rPr>
                <w:rFonts w:cs="Arial"/>
                <w:sz w:val="14"/>
                <w:szCs w:val="14"/>
              </w:rPr>
              <w:t>100%</w:t>
            </w:r>
          </w:p>
        </w:tc>
      </w:tr>
      <w:tr w:rsidR="00F8755E" w:rsidRPr="00723A2C" w:rsidTr="00A21DEC">
        <w:trPr>
          <w:trHeight w:val="270"/>
        </w:trPr>
        <w:tc>
          <w:tcPr>
            <w:tcW w:w="1382" w:type="dxa"/>
            <w:vMerge/>
          </w:tcPr>
          <w:p w:rsidR="00F8755E" w:rsidRPr="00723A2C" w:rsidRDefault="00F8755E" w:rsidP="004A1128">
            <w:pPr>
              <w:spacing w:before="0" w:after="0" w:line="240" w:lineRule="auto"/>
              <w:rPr>
                <w:sz w:val="14"/>
                <w:szCs w:val="14"/>
              </w:rPr>
            </w:pPr>
          </w:p>
        </w:tc>
        <w:tc>
          <w:tcPr>
            <w:tcW w:w="986" w:type="dxa"/>
            <w:gridSpan w:val="3"/>
          </w:tcPr>
          <w:p w:rsidR="00F8755E" w:rsidRPr="00723A2C" w:rsidRDefault="00F8755E" w:rsidP="004A1128">
            <w:pPr>
              <w:spacing w:before="0" w:after="0" w:line="240" w:lineRule="auto"/>
              <w:rPr>
                <w:sz w:val="14"/>
                <w:szCs w:val="14"/>
              </w:rPr>
            </w:pPr>
            <w:r w:rsidRPr="00723A2C">
              <w:rPr>
                <w:sz w:val="14"/>
                <w:szCs w:val="14"/>
              </w:rPr>
              <w:t>Αφετηρία</w:t>
            </w:r>
          </w:p>
        </w:tc>
        <w:tc>
          <w:tcPr>
            <w:tcW w:w="778" w:type="dxa"/>
            <w:noWrap/>
          </w:tcPr>
          <w:p w:rsidR="00F8755E" w:rsidRPr="00723A2C" w:rsidRDefault="00F8755E" w:rsidP="004A1128">
            <w:pPr>
              <w:spacing w:before="0" w:after="0" w:line="240" w:lineRule="auto"/>
              <w:jc w:val="center"/>
              <w:rPr>
                <w:sz w:val="14"/>
                <w:szCs w:val="14"/>
              </w:rPr>
            </w:pPr>
            <w:r w:rsidRPr="00723A2C">
              <w:rPr>
                <w:rFonts w:cs="Arial"/>
                <w:sz w:val="14"/>
                <w:szCs w:val="14"/>
              </w:rPr>
              <w:t>0%</w:t>
            </w:r>
          </w:p>
        </w:tc>
        <w:tc>
          <w:tcPr>
            <w:tcW w:w="596" w:type="dxa"/>
            <w:noWrap/>
          </w:tcPr>
          <w:p w:rsidR="00F8755E" w:rsidRPr="00723A2C" w:rsidRDefault="00F8755E" w:rsidP="004A1128">
            <w:pPr>
              <w:spacing w:before="0" w:after="0" w:line="240" w:lineRule="auto"/>
              <w:jc w:val="center"/>
              <w:rPr>
                <w:sz w:val="14"/>
                <w:szCs w:val="14"/>
              </w:rPr>
            </w:pPr>
          </w:p>
        </w:tc>
        <w:tc>
          <w:tcPr>
            <w:tcW w:w="683" w:type="dxa"/>
            <w:noWrap/>
          </w:tcPr>
          <w:p w:rsidR="00F8755E" w:rsidRPr="00723A2C" w:rsidRDefault="00F8755E" w:rsidP="004A1128">
            <w:pPr>
              <w:spacing w:before="0" w:after="0" w:line="240" w:lineRule="auto"/>
              <w:jc w:val="center"/>
              <w:rPr>
                <w:sz w:val="14"/>
                <w:szCs w:val="14"/>
              </w:rPr>
            </w:pPr>
          </w:p>
        </w:tc>
        <w:tc>
          <w:tcPr>
            <w:tcW w:w="720" w:type="dxa"/>
            <w:gridSpan w:val="2"/>
            <w:noWrap/>
          </w:tcPr>
          <w:p w:rsidR="00F8755E" w:rsidRPr="00723A2C" w:rsidRDefault="00F8755E" w:rsidP="004A1128">
            <w:pPr>
              <w:spacing w:line="240" w:lineRule="auto"/>
              <w:jc w:val="center"/>
              <w:rPr>
                <w:sz w:val="14"/>
                <w:szCs w:val="14"/>
              </w:rPr>
            </w:pPr>
          </w:p>
        </w:tc>
        <w:tc>
          <w:tcPr>
            <w:tcW w:w="664"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371"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793" w:type="dxa"/>
          </w:tcPr>
          <w:p w:rsidR="00F8755E" w:rsidRPr="00723A2C" w:rsidRDefault="00F8755E" w:rsidP="004A1128">
            <w:pPr>
              <w:spacing w:before="0" w:after="0" w:line="240" w:lineRule="auto"/>
              <w:jc w:val="center"/>
              <w:rPr>
                <w:sz w:val="14"/>
                <w:szCs w:val="14"/>
              </w:rPr>
            </w:pPr>
          </w:p>
        </w:tc>
      </w:tr>
      <w:tr w:rsidR="00F8755E" w:rsidRPr="00723A2C" w:rsidTr="00A21DEC">
        <w:trPr>
          <w:trHeight w:val="450"/>
        </w:trPr>
        <w:tc>
          <w:tcPr>
            <w:tcW w:w="1382" w:type="dxa"/>
            <w:vMerge w:val="restart"/>
          </w:tcPr>
          <w:p w:rsidR="00F8755E" w:rsidRPr="00723A2C" w:rsidRDefault="00F8755E" w:rsidP="004A1128">
            <w:pPr>
              <w:spacing w:before="0" w:after="0" w:line="240" w:lineRule="auto"/>
              <w:rPr>
                <w:sz w:val="14"/>
                <w:szCs w:val="14"/>
              </w:rPr>
            </w:pPr>
            <w:r w:rsidRPr="00723A2C">
              <w:rPr>
                <w:rFonts w:cs="Arial"/>
                <w:sz w:val="14"/>
                <w:szCs w:val="14"/>
              </w:rPr>
              <w:t xml:space="preserve">Ποσοστό μαθημάτων α’βάθμιας και β’βάθμιας εκπαίδευσης στην διδασκαλία των οποίων χρησιμοποιούνται σύγχρονες ΤΠΕ </w:t>
            </w:r>
            <w:r w:rsidRPr="00723A2C">
              <w:rPr>
                <w:rFonts w:cs="Arial"/>
                <w:sz w:val="14"/>
                <w:szCs w:val="14"/>
                <w:vertAlign w:val="superscript"/>
              </w:rPr>
              <w:t>(5)</w:t>
            </w:r>
          </w:p>
        </w:tc>
        <w:tc>
          <w:tcPr>
            <w:tcW w:w="986" w:type="dxa"/>
            <w:gridSpan w:val="3"/>
          </w:tcPr>
          <w:p w:rsidR="00F8755E" w:rsidRPr="00723A2C" w:rsidRDefault="00F8755E" w:rsidP="004A1128">
            <w:pPr>
              <w:spacing w:before="0" w:after="0" w:line="240" w:lineRule="auto"/>
              <w:rPr>
                <w:sz w:val="14"/>
                <w:szCs w:val="14"/>
              </w:rPr>
            </w:pPr>
            <w:r w:rsidRPr="00723A2C">
              <w:rPr>
                <w:sz w:val="14"/>
                <w:szCs w:val="14"/>
              </w:rPr>
              <w:t>Ολοκλήρωση</w:t>
            </w:r>
          </w:p>
        </w:tc>
        <w:tc>
          <w:tcPr>
            <w:tcW w:w="778" w:type="dxa"/>
            <w:noWrap/>
          </w:tcPr>
          <w:p w:rsidR="00F8755E" w:rsidRPr="00723A2C" w:rsidRDefault="00F8755E" w:rsidP="004A1128">
            <w:pPr>
              <w:spacing w:before="0" w:after="0" w:line="240" w:lineRule="auto"/>
              <w:jc w:val="center"/>
              <w:rPr>
                <w:sz w:val="14"/>
                <w:szCs w:val="14"/>
              </w:rPr>
            </w:pPr>
            <w:r w:rsidRPr="00723A2C">
              <w:rPr>
                <w:sz w:val="14"/>
                <w:szCs w:val="14"/>
              </w:rPr>
              <w:t>0</w:t>
            </w:r>
          </w:p>
        </w:tc>
        <w:tc>
          <w:tcPr>
            <w:tcW w:w="596" w:type="dxa"/>
            <w:noWrap/>
          </w:tcPr>
          <w:p w:rsidR="00F8755E" w:rsidRPr="00723A2C" w:rsidRDefault="00F8755E" w:rsidP="004A1128">
            <w:pPr>
              <w:spacing w:before="0" w:after="0" w:line="240" w:lineRule="auto"/>
              <w:jc w:val="center"/>
              <w:rPr>
                <w:sz w:val="14"/>
                <w:szCs w:val="14"/>
              </w:rPr>
            </w:pPr>
            <w:r w:rsidRPr="00723A2C">
              <w:rPr>
                <w:sz w:val="14"/>
                <w:szCs w:val="14"/>
                <w:lang w:val="en-US"/>
              </w:rPr>
              <w:t>0</w:t>
            </w:r>
          </w:p>
        </w:tc>
        <w:tc>
          <w:tcPr>
            <w:tcW w:w="683" w:type="dxa"/>
            <w:noWrap/>
          </w:tcPr>
          <w:p w:rsidR="00F8755E" w:rsidRPr="00723A2C" w:rsidRDefault="00F8755E" w:rsidP="004A1128">
            <w:pPr>
              <w:spacing w:before="0" w:after="0" w:line="240" w:lineRule="auto"/>
              <w:jc w:val="center"/>
              <w:rPr>
                <w:sz w:val="14"/>
                <w:szCs w:val="14"/>
              </w:rPr>
            </w:pPr>
            <w:r w:rsidRPr="00723A2C">
              <w:rPr>
                <w:sz w:val="14"/>
                <w:szCs w:val="14"/>
              </w:rPr>
              <w:t>0</w:t>
            </w:r>
          </w:p>
        </w:tc>
        <w:tc>
          <w:tcPr>
            <w:tcW w:w="720" w:type="dxa"/>
            <w:gridSpan w:val="2"/>
            <w:noWrap/>
          </w:tcPr>
          <w:p w:rsidR="00F8755E" w:rsidRPr="00723A2C" w:rsidRDefault="00F8755E" w:rsidP="004A1128">
            <w:pPr>
              <w:spacing w:line="240" w:lineRule="auto"/>
              <w:jc w:val="center"/>
              <w:rPr>
                <w:sz w:val="14"/>
                <w:szCs w:val="14"/>
              </w:rPr>
            </w:pPr>
            <w:r w:rsidRPr="00723A2C">
              <w:rPr>
                <w:sz w:val="14"/>
                <w:szCs w:val="14"/>
              </w:rPr>
              <w:t>0</w:t>
            </w:r>
          </w:p>
        </w:tc>
        <w:tc>
          <w:tcPr>
            <w:tcW w:w="664" w:type="dxa"/>
            <w:noWrap/>
          </w:tcPr>
          <w:p w:rsidR="00F8755E" w:rsidRPr="00723A2C" w:rsidRDefault="00F8755E" w:rsidP="004A1128">
            <w:pPr>
              <w:spacing w:before="0" w:after="0" w:line="240" w:lineRule="auto"/>
              <w:jc w:val="center"/>
              <w:rPr>
                <w:sz w:val="14"/>
                <w:szCs w:val="14"/>
              </w:rPr>
            </w:pPr>
            <w:r>
              <w:rPr>
                <w:sz w:val="14"/>
                <w:szCs w:val="14"/>
              </w:rPr>
              <w:t>0</w:t>
            </w:r>
          </w:p>
        </w:tc>
        <w:tc>
          <w:tcPr>
            <w:tcW w:w="709" w:type="dxa"/>
            <w:noWrap/>
          </w:tcPr>
          <w:p w:rsidR="00F8755E" w:rsidRPr="00723A2C" w:rsidRDefault="00F8755E" w:rsidP="004A1128">
            <w:pPr>
              <w:spacing w:before="0" w:after="0" w:line="240" w:lineRule="auto"/>
              <w:jc w:val="center"/>
              <w:rPr>
                <w:sz w:val="14"/>
                <w:szCs w:val="14"/>
              </w:rPr>
            </w:pPr>
            <w:r>
              <w:rPr>
                <w:sz w:val="14"/>
                <w:szCs w:val="14"/>
              </w:rPr>
              <w:t>0</w:t>
            </w:r>
          </w:p>
        </w:tc>
        <w:tc>
          <w:tcPr>
            <w:tcW w:w="709" w:type="dxa"/>
            <w:noWrap/>
          </w:tcPr>
          <w:p w:rsidR="00F8755E" w:rsidRPr="0011759E" w:rsidRDefault="00F8755E" w:rsidP="004A1128">
            <w:pPr>
              <w:spacing w:before="0" w:after="0" w:line="240" w:lineRule="auto"/>
              <w:jc w:val="center"/>
              <w:rPr>
                <w:sz w:val="14"/>
                <w:szCs w:val="14"/>
                <w:lang w:val="en-US"/>
              </w:rPr>
            </w:pPr>
            <w:r>
              <w:rPr>
                <w:sz w:val="14"/>
                <w:szCs w:val="14"/>
                <w:lang w:val="en-US"/>
              </w:rPr>
              <w:t>0</w:t>
            </w:r>
          </w:p>
        </w:tc>
        <w:tc>
          <w:tcPr>
            <w:tcW w:w="371"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793" w:type="dxa"/>
          </w:tcPr>
          <w:p w:rsidR="00F8755E" w:rsidRPr="00723A2C" w:rsidRDefault="00F8755E" w:rsidP="004A1128">
            <w:pPr>
              <w:spacing w:before="0" w:after="0" w:line="240" w:lineRule="auto"/>
              <w:jc w:val="center"/>
              <w:rPr>
                <w:sz w:val="14"/>
                <w:szCs w:val="14"/>
              </w:rPr>
            </w:pPr>
          </w:p>
        </w:tc>
      </w:tr>
      <w:tr w:rsidR="00F8755E" w:rsidRPr="00723A2C" w:rsidTr="00A21DEC">
        <w:trPr>
          <w:trHeight w:val="270"/>
        </w:trPr>
        <w:tc>
          <w:tcPr>
            <w:tcW w:w="1382" w:type="dxa"/>
            <w:vMerge/>
          </w:tcPr>
          <w:p w:rsidR="00F8755E" w:rsidRPr="00723A2C" w:rsidRDefault="00F8755E" w:rsidP="004A1128">
            <w:pPr>
              <w:spacing w:before="0" w:after="0" w:line="240" w:lineRule="auto"/>
              <w:rPr>
                <w:sz w:val="14"/>
                <w:szCs w:val="14"/>
              </w:rPr>
            </w:pPr>
          </w:p>
        </w:tc>
        <w:tc>
          <w:tcPr>
            <w:tcW w:w="986" w:type="dxa"/>
            <w:gridSpan w:val="3"/>
          </w:tcPr>
          <w:p w:rsidR="00F8755E" w:rsidRPr="00723A2C" w:rsidRDefault="00F8755E" w:rsidP="004A1128">
            <w:pPr>
              <w:spacing w:before="0" w:after="0" w:line="240" w:lineRule="auto"/>
              <w:rPr>
                <w:sz w:val="14"/>
                <w:szCs w:val="14"/>
              </w:rPr>
            </w:pPr>
            <w:r w:rsidRPr="00723A2C">
              <w:rPr>
                <w:sz w:val="14"/>
                <w:szCs w:val="14"/>
              </w:rPr>
              <w:t>Στόχος</w:t>
            </w:r>
          </w:p>
        </w:tc>
        <w:tc>
          <w:tcPr>
            <w:tcW w:w="778"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683" w:type="dxa"/>
            <w:noWrap/>
          </w:tcPr>
          <w:p w:rsidR="00F8755E" w:rsidRPr="00723A2C" w:rsidRDefault="00F8755E" w:rsidP="004A1128">
            <w:pPr>
              <w:spacing w:before="0" w:after="0" w:line="240" w:lineRule="auto"/>
              <w:jc w:val="center"/>
              <w:rPr>
                <w:sz w:val="14"/>
                <w:szCs w:val="14"/>
              </w:rPr>
            </w:pPr>
          </w:p>
        </w:tc>
        <w:tc>
          <w:tcPr>
            <w:tcW w:w="720" w:type="dxa"/>
            <w:gridSpan w:val="2"/>
            <w:noWrap/>
          </w:tcPr>
          <w:p w:rsidR="00F8755E" w:rsidRPr="00723A2C" w:rsidRDefault="00F8755E" w:rsidP="004A1128">
            <w:pPr>
              <w:spacing w:line="240" w:lineRule="auto"/>
              <w:jc w:val="center"/>
              <w:rPr>
                <w:sz w:val="14"/>
                <w:szCs w:val="14"/>
              </w:rPr>
            </w:pPr>
          </w:p>
        </w:tc>
        <w:tc>
          <w:tcPr>
            <w:tcW w:w="664"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371"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793" w:type="dxa"/>
          </w:tcPr>
          <w:p w:rsidR="00F8755E" w:rsidRPr="00723A2C" w:rsidRDefault="00F8755E" w:rsidP="004A1128">
            <w:pPr>
              <w:spacing w:before="0" w:after="0" w:line="240" w:lineRule="auto"/>
              <w:jc w:val="center"/>
              <w:rPr>
                <w:sz w:val="14"/>
                <w:szCs w:val="14"/>
              </w:rPr>
            </w:pPr>
          </w:p>
        </w:tc>
      </w:tr>
      <w:tr w:rsidR="00F8755E" w:rsidRPr="00723A2C" w:rsidTr="00A21DEC">
        <w:trPr>
          <w:trHeight w:val="270"/>
        </w:trPr>
        <w:tc>
          <w:tcPr>
            <w:tcW w:w="1382" w:type="dxa"/>
            <w:vMerge/>
          </w:tcPr>
          <w:p w:rsidR="00F8755E" w:rsidRPr="00723A2C" w:rsidRDefault="00F8755E" w:rsidP="004A1128">
            <w:pPr>
              <w:spacing w:before="0" w:after="0" w:line="240" w:lineRule="auto"/>
              <w:rPr>
                <w:sz w:val="14"/>
                <w:szCs w:val="14"/>
              </w:rPr>
            </w:pPr>
          </w:p>
        </w:tc>
        <w:tc>
          <w:tcPr>
            <w:tcW w:w="986" w:type="dxa"/>
            <w:gridSpan w:val="3"/>
          </w:tcPr>
          <w:p w:rsidR="00F8755E" w:rsidRPr="00723A2C" w:rsidRDefault="00F8755E" w:rsidP="004A1128">
            <w:pPr>
              <w:spacing w:before="0" w:after="0" w:line="240" w:lineRule="auto"/>
              <w:rPr>
                <w:sz w:val="14"/>
                <w:szCs w:val="14"/>
              </w:rPr>
            </w:pPr>
            <w:r w:rsidRPr="00723A2C">
              <w:rPr>
                <w:sz w:val="14"/>
                <w:szCs w:val="14"/>
              </w:rPr>
              <w:t>Αφετηρία</w:t>
            </w:r>
          </w:p>
        </w:tc>
        <w:tc>
          <w:tcPr>
            <w:tcW w:w="778" w:type="dxa"/>
            <w:noWrap/>
          </w:tcPr>
          <w:p w:rsidR="00F8755E" w:rsidRPr="00723A2C" w:rsidRDefault="00F8755E" w:rsidP="004A1128">
            <w:pPr>
              <w:spacing w:before="0" w:after="0" w:line="240" w:lineRule="auto"/>
              <w:jc w:val="center"/>
              <w:rPr>
                <w:sz w:val="14"/>
                <w:szCs w:val="14"/>
              </w:rPr>
            </w:pPr>
            <w:r w:rsidRPr="00723A2C">
              <w:rPr>
                <w:rFonts w:cs="Arial"/>
                <w:sz w:val="14"/>
                <w:szCs w:val="14"/>
              </w:rPr>
              <w:t>0%</w:t>
            </w:r>
          </w:p>
        </w:tc>
        <w:tc>
          <w:tcPr>
            <w:tcW w:w="596" w:type="dxa"/>
            <w:noWrap/>
          </w:tcPr>
          <w:p w:rsidR="00F8755E" w:rsidRPr="00723A2C" w:rsidRDefault="00F8755E" w:rsidP="004A1128">
            <w:pPr>
              <w:spacing w:before="0" w:after="0" w:line="240" w:lineRule="auto"/>
              <w:jc w:val="center"/>
              <w:rPr>
                <w:sz w:val="14"/>
                <w:szCs w:val="14"/>
              </w:rPr>
            </w:pPr>
          </w:p>
        </w:tc>
        <w:tc>
          <w:tcPr>
            <w:tcW w:w="683" w:type="dxa"/>
            <w:noWrap/>
          </w:tcPr>
          <w:p w:rsidR="00F8755E" w:rsidRPr="00723A2C" w:rsidRDefault="00F8755E" w:rsidP="004A1128">
            <w:pPr>
              <w:spacing w:before="0" w:after="0" w:line="240" w:lineRule="auto"/>
              <w:jc w:val="center"/>
              <w:rPr>
                <w:sz w:val="14"/>
                <w:szCs w:val="14"/>
              </w:rPr>
            </w:pPr>
          </w:p>
        </w:tc>
        <w:tc>
          <w:tcPr>
            <w:tcW w:w="720" w:type="dxa"/>
            <w:gridSpan w:val="2"/>
            <w:noWrap/>
          </w:tcPr>
          <w:p w:rsidR="00F8755E" w:rsidRPr="00723A2C" w:rsidRDefault="00F8755E" w:rsidP="004A1128">
            <w:pPr>
              <w:spacing w:line="240" w:lineRule="auto"/>
              <w:jc w:val="center"/>
              <w:rPr>
                <w:sz w:val="14"/>
                <w:szCs w:val="14"/>
              </w:rPr>
            </w:pPr>
          </w:p>
        </w:tc>
        <w:tc>
          <w:tcPr>
            <w:tcW w:w="664"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371"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793" w:type="dxa"/>
          </w:tcPr>
          <w:p w:rsidR="00F8755E" w:rsidRPr="00723A2C" w:rsidRDefault="00F8755E" w:rsidP="004A1128">
            <w:pPr>
              <w:spacing w:before="0" w:after="0" w:line="240" w:lineRule="auto"/>
              <w:jc w:val="center"/>
              <w:rPr>
                <w:sz w:val="14"/>
                <w:szCs w:val="14"/>
              </w:rPr>
            </w:pPr>
          </w:p>
        </w:tc>
      </w:tr>
      <w:tr w:rsidR="00F8755E" w:rsidRPr="00723A2C" w:rsidTr="00A21DEC">
        <w:trPr>
          <w:trHeight w:val="450"/>
        </w:trPr>
        <w:tc>
          <w:tcPr>
            <w:tcW w:w="1382" w:type="dxa"/>
            <w:vMerge w:val="restart"/>
          </w:tcPr>
          <w:p w:rsidR="00F8755E" w:rsidRPr="00723A2C" w:rsidRDefault="00F8755E" w:rsidP="004A1128">
            <w:pPr>
              <w:spacing w:before="0" w:after="0" w:line="240" w:lineRule="auto"/>
              <w:rPr>
                <w:sz w:val="14"/>
                <w:szCs w:val="14"/>
              </w:rPr>
            </w:pPr>
            <w:r w:rsidRPr="00723A2C">
              <w:rPr>
                <w:rFonts w:cs="Arial"/>
                <w:sz w:val="14"/>
                <w:szCs w:val="14"/>
              </w:rPr>
              <w:t xml:space="preserve">Μείωση του ποσοστού μαθητών που δεν ολοκληρώνουν την κατώτερη β’βάθμια εκπαίδευση (γυμνάσιο) </w:t>
            </w:r>
          </w:p>
        </w:tc>
        <w:tc>
          <w:tcPr>
            <w:tcW w:w="986" w:type="dxa"/>
            <w:gridSpan w:val="3"/>
          </w:tcPr>
          <w:p w:rsidR="00F8755E" w:rsidRPr="00723A2C" w:rsidRDefault="00F8755E" w:rsidP="004A1128">
            <w:pPr>
              <w:spacing w:before="0" w:after="0" w:line="240" w:lineRule="auto"/>
              <w:rPr>
                <w:sz w:val="14"/>
                <w:szCs w:val="14"/>
              </w:rPr>
            </w:pPr>
            <w:r w:rsidRPr="00723A2C">
              <w:rPr>
                <w:sz w:val="14"/>
                <w:szCs w:val="14"/>
              </w:rPr>
              <w:t>Ολοκλήρωση</w:t>
            </w:r>
          </w:p>
        </w:tc>
        <w:tc>
          <w:tcPr>
            <w:tcW w:w="778" w:type="dxa"/>
            <w:noWrap/>
          </w:tcPr>
          <w:p w:rsidR="00F8755E" w:rsidRPr="00723A2C" w:rsidRDefault="00F8755E" w:rsidP="004A1128">
            <w:pPr>
              <w:spacing w:before="0" w:after="0" w:line="240" w:lineRule="auto"/>
              <w:jc w:val="center"/>
              <w:rPr>
                <w:sz w:val="14"/>
                <w:szCs w:val="14"/>
              </w:rPr>
            </w:pPr>
            <w:r w:rsidRPr="00723A2C">
              <w:rPr>
                <w:sz w:val="14"/>
                <w:szCs w:val="14"/>
              </w:rPr>
              <w:t>0</w:t>
            </w:r>
          </w:p>
        </w:tc>
        <w:tc>
          <w:tcPr>
            <w:tcW w:w="596" w:type="dxa"/>
            <w:noWrap/>
          </w:tcPr>
          <w:p w:rsidR="00F8755E" w:rsidRPr="00723A2C" w:rsidRDefault="00F8755E" w:rsidP="004A1128">
            <w:pPr>
              <w:spacing w:before="0" w:after="0" w:line="240" w:lineRule="auto"/>
              <w:jc w:val="center"/>
              <w:rPr>
                <w:sz w:val="14"/>
                <w:szCs w:val="14"/>
              </w:rPr>
            </w:pPr>
            <w:r w:rsidRPr="00723A2C">
              <w:rPr>
                <w:sz w:val="14"/>
                <w:szCs w:val="14"/>
                <w:lang w:val="en-US"/>
              </w:rPr>
              <w:t>0</w:t>
            </w:r>
          </w:p>
        </w:tc>
        <w:tc>
          <w:tcPr>
            <w:tcW w:w="683" w:type="dxa"/>
            <w:noWrap/>
          </w:tcPr>
          <w:p w:rsidR="00F8755E" w:rsidRPr="00723A2C" w:rsidRDefault="00F8755E" w:rsidP="004A1128">
            <w:pPr>
              <w:spacing w:before="0" w:after="0" w:line="240" w:lineRule="auto"/>
              <w:jc w:val="center"/>
              <w:rPr>
                <w:sz w:val="14"/>
                <w:szCs w:val="14"/>
              </w:rPr>
            </w:pPr>
            <w:r w:rsidRPr="00723A2C">
              <w:rPr>
                <w:sz w:val="14"/>
                <w:szCs w:val="14"/>
              </w:rPr>
              <w:t>0</w:t>
            </w:r>
          </w:p>
        </w:tc>
        <w:tc>
          <w:tcPr>
            <w:tcW w:w="720" w:type="dxa"/>
            <w:gridSpan w:val="2"/>
            <w:noWrap/>
          </w:tcPr>
          <w:p w:rsidR="00F8755E" w:rsidRPr="00723A2C" w:rsidRDefault="00F8755E" w:rsidP="004A1128">
            <w:pPr>
              <w:spacing w:line="240" w:lineRule="auto"/>
              <w:jc w:val="center"/>
              <w:rPr>
                <w:sz w:val="14"/>
                <w:szCs w:val="14"/>
              </w:rPr>
            </w:pPr>
            <w:r w:rsidRPr="00723A2C">
              <w:rPr>
                <w:sz w:val="14"/>
                <w:szCs w:val="14"/>
              </w:rPr>
              <w:t>0</w:t>
            </w:r>
          </w:p>
        </w:tc>
        <w:tc>
          <w:tcPr>
            <w:tcW w:w="664" w:type="dxa"/>
            <w:noWrap/>
          </w:tcPr>
          <w:p w:rsidR="00F8755E" w:rsidRPr="00723A2C" w:rsidRDefault="00F8755E" w:rsidP="004A1128">
            <w:pPr>
              <w:spacing w:before="0" w:after="0" w:line="240" w:lineRule="auto"/>
              <w:jc w:val="center"/>
              <w:rPr>
                <w:sz w:val="14"/>
                <w:szCs w:val="14"/>
              </w:rPr>
            </w:pPr>
            <w:r>
              <w:rPr>
                <w:sz w:val="14"/>
                <w:szCs w:val="14"/>
              </w:rPr>
              <w:t>0</w:t>
            </w:r>
          </w:p>
        </w:tc>
        <w:tc>
          <w:tcPr>
            <w:tcW w:w="709" w:type="dxa"/>
            <w:noWrap/>
          </w:tcPr>
          <w:p w:rsidR="00F8755E" w:rsidRPr="00723A2C" w:rsidRDefault="00F8755E" w:rsidP="004A1128">
            <w:pPr>
              <w:spacing w:before="0" w:after="0" w:line="240" w:lineRule="auto"/>
              <w:jc w:val="center"/>
              <w:rPr>
                <w:sz w:val="14"/>
                <w:szCs w:val="14"/>
              </w:rPr>
            </w:pPr>
            <w:r>
              <w:rPr>
                <w:sz w:val="14"/>
                <w:szCs w:val="14"/>
              </w:rPr>
              <w:t>0</w:t>
            </w:r>
          </w:p>
        </w:tc>
        <w:tc>
          <w:tcPr>
            <w:tcW w:w="709" w:type="dxa"/>
            <w:noWrap/>
          </w:tcPr>
          <w:p w:rsidR="00F8755E" w:rsidRPr="0011759E" w:rsidRDefault="00F8755E" w:rsidP="004A1128">
            <w:pPr>
              <w:spacing w:before="0" w:after="0" w:line="240" w:lineRule="auto"/>
              <w:jc w:val="center"/>
              <w:rPr>
                <w:sz w:val="14"/>
                <w:szCs w:val="14"/>
                <w:lang w:val="en-US"/>
              </w:rPr>
            </w:pPr>
            <w:r>
              <w:rPr>
                <w:sz w:val="14"/>
                <w:szCs w:val="14"/>
                <w:lang w:val="en-US"/>
              </w:rPr>
              <w:t>0</w:t>
            </w:r>
          </w:p>
        </w:tc>
        <w:tc>
          <w:tcPr>
            <w:tcW w:w="371"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793" w:type="dxa"/>
          </w:tcPr>
          <w:p w:rsidR="00F8755E" w:rsidRPr="00723A2C" w:rsidRDefault="00F8755E" w:rsidP="004A1128">
            <w:pPr>
              <w:spacing w:before="0" w:after="0" w:line="240" w:lineRule="auto"/>
              <w:jc w:val="center"/>
              <w:rPr>
                <w:sz w:val="14"/>
                <w:szCs w:val="14"/>
              </w:rPr>
            </w:pPr>
          </w:p>
        </w:tc>
      </w:tr>
      <w:tr w:rsidR="00F8755E" w:rsidRPr="00723A2C" w:rsidTr="00A21DEC">
        <w:trPr>
          <w:trHeight w:val="510"/>
        </w:trPr>
        <w:tc>
          <w:tcPr>
            <w:tcW w:w="1382" w:type="dxa"/>
            <w:vMerge/>
          </w:tcPr>
          <w:p w:rsidR="00F8755E" w:rsidRPr="00723A2C" w:rsidRDefault="00F8755E" w:rsidP="004A1128">
            <w:pPr>
              <w:spacing w:before="0" w:after="0" w:line="240" w:lineRule="auto"/>
              <w:rPr>
                <w:sz w:val="14"/>
                <w:szCs w:val="14"/>
              </w:rPr>
            </w:pPr>
          </w:p>
        </w:tc>
        <w:tc>
          <w:tcPr>
            <w:tcW w:w="986" w:type="dxa"/>
            <w:gridSpan w:val="3"/>
          </w:tcPr>
          <w:p w:rsidR="00F8755E" w:rsidRPr="00723A2C" w:rsidRDefault="00F8755E" w:rsidP="004A1128">
            <w:pPr>
              <w:spacing w:before="0" w:after="0" w:line="240" w:lineRule="auto"/>
              <w:rPr>
                <w:sz w:val="14"/>
                <w:szCs w:val="14"/>
              </w:rPr>
            </w:pPr>
            <w:r w:rsidRPr="00723A2C">
              <w:rPr>
                <w:sz w:val="14"/>
                <w:szCs w:val="14"/>
              </w:rPr>
              <w:t>Στόχος</w:t>
            </w:r>
          </w:p>
        </w:tc>
        <w:tc>
          <w:tcPr>
            <w:tcW w:w="778"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683" w:type="dxa"/>
            <w:noWrap/>
          </w:tcPr>
          <w:p w:rsidR="00F8755E" w:rsidRPr="00723A2C" w:rsidRDefault="00F8755E" w:rsidP="004A1128">
            <w:pPr>
              <w:spacing w:before="0" w:after="0" w:line="240" w:lineRule="auto"/>
              <w:jc w:val="center"/>
              <w:rPr>
                <w:sz w:val="14"/>
                <w:szCs w:val="14"/>
              </w:rPr>
            </w:pPr>
          </w:p>
        </w:tc>
        <w:tc>
          <w:tcPr>
            <w:tcW w:w="720" w:type="dxa"/>
            <w:gridSpan w:val="2"/>
            <w:noWrap/>
          </w:tcPr>
          <w:p w:rsidR="00F8755E" w:rsidRPr="00723A2C" w:rsidRDefault="00F8755E" w:rsidP="004A1128">
            <w:pPr>
              <w:spacing w:line="240" w:lineRule="auto"/>
              <w:jc w:val="center"/>
              <w:rPr>
                <w:sz w:val="14"/>
                <w:szCs w:val="14"/>
              </w:rPr>
            </w:pPr>
          </w:p>
        </w:tc>
        <w:tc>
          <w:tcPr>
            <w:tcW w:w="664"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371"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793" w:type="dxa"/>
          </w:tcPr>
          <w:p w:rsidR="00F8755E" w:rsidRPr="00723A2C" w:rsidRDefault="00F8755E" w:rsidP="004A1128">
            <w:pPr>
              <w:spacing w:before="0" w:after="0" w:line="240" w:lineRule="auto"/>
              <w:jc w:val="center"/>
              <w:rPr>
                <w:sz w:val="14"/>
                <w:szCs w:val="14"/>
              </w:rPr>
            </w:pPr>
            <w:r w:rsidRPr="00723A2C">
              <w:rPr>
                <w:sz w:val="14"/>
                <w:szCs w:val="14"/>
                <w:lang w:val="en-US"/>
              </w:rPr>
              <w:t xml:space="preserve">5,5% </w:t>
            </w:r>
            <w:r w:rsidRPr="00723A2C">
              <w:rPr>
                <w:sz w:val="14"/>
                <w:szCs w:val="14"/>
                <w:vertAlign w:val="superscript"/>
                <w:lang w:val="en-US"/>
              </w:rPr>
              <w:t>(1), (6)</w:t>
            </w:r>
          </w:p>
        </w:tc>
      </w:tr>
      <w:tr w:rsidR="00F8755E" w:rsidRPr="00723A2C" w:rsidTr="00A21DEC">
        <w:trPr>
          <w:trHeight w:val="270"/>
        </w:trPr>
        <w:tc>
          <w:tcPr>
            <w:tcW w:w="1382" w:type="dxa"/>
            <w:vMerge/>
          </w:tcPr>
          <w:p w:rsidR="00F8755E" w:rsidRPr="00723A2C" w:rsidRDefault="00F8755E" w:rsidP="004A1128">
            <w:pPr>
              <w:spacing w:before="0" w:after="0" w:line="240" w:lineRule="auto"/>
              <w:rPr>
                <w:sz w:val="14"/>
                <w:szCs w:val="14"/>
              </w:rPr>
            </w:pPr>
          </w:p>
        </w:tc>
        <w:tc>
          <w:tcPr>
            <w:tcW w:w="986" w:type="dxa"/>
            <w:gridSpan w:val="3"/>
          </w:tcPr>
          <w:p w:rsidR="00F8755E" w:rsidRPr="00723A2C" w:rsidRDefault="00F8755E" w:rsidP="004A1128">
            <w:pPr>
              <w:spacing w:before="0" w:after="0" w:line="240" w:lineRule="auto"/>
              <w:rPr>
                <w:sz w:val="14"/>
                <w:szCs w:val="14"/>
              </w:rPr>
            </w:pPr>
            <w:r w:rsidRPr="00723A2C">
              <w:rPr>
                <w:sz w:val="14"/>
                <w:szCs w:val="14"/>
              </w:rPr>
              <w:t>Αφετηρία</w:t>
            </w:r>
          </w:p>
        </w:tc>
        <w:tc>
          <w:tcPr>
            <w:tcW w:w="778" w:type="dxa"/>
            <w:noWrap/>
          </w:tcPr>
          <w:p w:rsidR="00F8755E" w:rsidRPr="00723A2C" w:rsidRDefault="00F8755E" w:rsidP="004A1128">
            <w:pPr>
              <w:spacing w:before="0" w:after="0" w:line="240" w:lineRule="auto"/>
              <w:jc w:val="center"/>
              <w:rPr>
                <w:sz w:val="14"/>
                <w:szCs w:val="14"/>
              </w:rPr>
            </w:pPr>
            <w:r w:rsidRPr="00723A2C">
              <w:rPr>
                <w:rFonts w:cs="Arial"/>
                <w:sz w:val="14"/>
                <w:szCs w:val="14"/>
              </w:rPr>
              <w:t>6,1%</w:t>
            </w:r>
          </w:p>
        </w:tc>
        <w:tc>
          <w:tcPr>
            <w:tcW w:w="596" w:type="dxa"/>
            <w:noWrap/>
          </w:tcPr>
          <w:p w:rsidR="00F8755E" w:rsidRPr="00723A2C" w:rsidRDefault="00F8755E" w:rsidP="004A1128">
            <w:pPr>
              <w:spacing w:before="0" w:after="0" w:line="240" w:lineRule="auto"/>
              <w:jc w:val="center"/>
              <w:rPr>
                <w:sz w:val="14"/>
                <w:szCs w:val="14"/>
              </w:rPr>
            </w:pPr>
          </w:p>
        </w:tc>
        <w:tc>
          <w:tcPr>
            <w:tcW w:w="683" w:type="dxa"/>
            <w:noWrap/>
          </w:tcPr>
          <w:p w:rsidR="00F8755E" w:rsidRPr="00723A2C" w:rsidRDefault="00F8755E" w:rsidP="004A1128">
            <w:pPr>
              <w:spacing w:before="0" w:after="0" w:line="240" w:lineRule="auto"/>
              <w:jc w:val="center"/>
              <w:rPr>
                <w:sz w:val="14"/>
                <w:szCs w:val="14"/>
              </w:rPr>
            </w:pPr>
          </w:p>
        </w:tc>
        <w:tc>
          <w:tcPr>
            <w:tcW w:w="720" w:type="dxa"/>
            <w:gridSpan w:val="2"/>
            <w:noWrap/>
          </w:tcPr>
          <w:p w:rsidR="00F8755E" w:rsidRPr="00723A2C" w:rsidRDefault="00F8755E" w:rsidP="004A1128">
            <w:pPr>
              <w:spacing w:line="240" w:lineRule="auto"/>
              <w:jc w:val="center"/>
              <w:rPr>
                <w:sz w:val="14"/>
                <w:szCs w:val="14"/>
              </w:rPr>
            </w:pPr>
          </w:p>
        </w:tc>
        <w:tc>
          <w:tcPr>
            <w:tcW w:w="664"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371"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793" w:type="dxa"/>
          </w:tcPr>
          <w:p w:rsidR="00F8755E" w:rsidRPr="00723A2C" w:rsidRDefault="00F8755E" w:rsidP="004A1128">
            <w:pPr>
              <w:spacing w:before="0" w:after="0" w:line="240" w:lineRule="auto"/>
              <w:jc w:val="center"/>
              <w:rPr>
                <w:sz w:val="14"/>
                <w:szCs w:val="14"/>
              </w:rPr>
            </w:pPr>
          </w:p>
        </w:tc>
      </w:tr>
      <w:tr w:rsidR="00F8755E" w:rsidRPr="00723A2C" w:rsidTr="00A21DEC">
        <w:trPr>
          <w:trHeight w:val="270"/>
        </w:trPr>
        <w:tc>
          <w:tcPr>
            <w:tcW w:w="1418" w:type="dxa"/>
            <w:gridSpan w:val="2"/>
            <w:vMerge w:val="restart"/>
          </w:tcPr>
          <w:p w:rsidR="00F8755E" w:rsidRPr="007F6A5D" w:rsidRDefault="00F8755E" w:rsidP="004A1128">
            <w:pPr>
              <w:spacing w:before="0" w:after="0" w:line="240" w:lineRule="auto"/>
              <w:rPr>
                <w:sz w:val="14"/>
                <w:szCs w:val="14"/>
              </w:rPr>
            </w:pPr>
            <w:r>
              <w:rPr>
                <w:sz w:val="14"/>
                <w:szCs w:val="14"/>
              </w:rPr>
              <w:t>Ποσοστό σχολείων στα οποία εφαρμόζεται το ενιαίο αναμορφωμένο πρόγραμμα</w:t>
            </w:r>
          </w:p>
        </w:tc>
        <w:tc>
          <w:tcPr>
            <w:tcW w:w="950" w:type="dxa"/>
            <w:gridSpan w:val="2"/>
          </w:tcPr>
          <w:p w:rsidR="00F8755E" w:rsidRPr="00723A2C" w:rsidRDefault="00F8755E" w:rsidP="004A1128">
            <w:pPr>
              <w:spacing w:before="0" w:after="0" w:line="240" w:lineRule="auto"/>
              <w:rPr>
                <w:sz w:val="14"/>
                <w:szCs w:val="14"/>
              </w:rPr>
            </w:pPr>
            <w:r w:rsidRPr="00723A2C">
              <w:rPr>
                <w:sz w:val="14"/>
                <w:szCs w:val="14"/>
              </w:rPr>
              <w:t>Ολοκλήρωση</w:t>
            </w:r>
          </w:p>
        </w:tc>
        <w:tc>
          <w:tcPr>
            <w:tcW w:w="778" w:type="dxa"/>
            <w:noWrap/>
          </w:tcPr>
          <w:p w:rsidR="00F8755E" w:rsidRPr="00723A2C" w:rsidRDefault="00F8755E" w:rsidP="004A1128">
            <w:pPr>
              <w:spacing w:before="0" w:after="0" w:line="240" w:lineRule="auto"/>
              <w:jc w:val="center"/>
              <w:rPr>
                <w:rFonts w:cs="Arial"/>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693" w:type="dxa"/>
            <w:gridSpan w:val="2"/>
            <w:noWrap/>
          </w:tcPr>
          <w:p w:rsidR="00F8755E" w:rsidRPr="00723A2C" w:rsidRDefault="00F8755E" w:rsidP="004A1128">
            <w:pPr>
              <w:spacing w:before="0" w:after="0" w:line="240" w:lineRule="auto"/>
              <w:jc w:val="center"/>
              <w:rPr>
                <w:sz w:val="14"/>
                <w:szCs w:val="14"/>
              </w:rPr>
            </w:pPr>
          </w:p>
        </w:tc>
        <w:tc>
          <w:tcPr>
            <w:tcW w:w="710" w:type="dxa"/>
            <w:noWrap/>
          </w:tcPr>
          <w:p w:rsidR="00F8755E" w:rsidRPr="00723A2C" w:rsidRDefault="00F8755E" w:rsidP="004A1128">
            <w:pPr>
              <w:spacing w:before="0" w:after="0" w:line="240" w:lineRule="auto"/>
              <w:jc w:val="center"/>
              <w:rPr>
                <w:sz w:val="14"/>
                <w:szCs w:val="14"/>
              </w:rPr>
            </w:pPr>
          </w:p>
        </w:tc>
        <w:tc>
          <w:tcPr>
            <w:tcW w:w="664"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r>
              <w:rPr>
                <w:sz w:val="14"/>
                <w:szCs w:val="14"/>
              </w:rPr>
              <w:t>22%</w:t>
            </w:r>
          </w:p>
        </w:tc>
        <w:tc>
          <w:tcPr>
            <w:tcW w:w="709" w:type="dxa"/>
            <w:noWrap/>
          </w:tcPr>
          <w:p w:rsidR="00F8755E" w:rsidRPr="00055530" w:rsidRDefault="00F8755E" w:rsidP="004A1128">
            <w:pPr>
              <w:spacing w:before="0" w:after="0" w:line="240" w:lineRule="auto"/>
              <w:jc w:val="center"/>
              <w:rPr>
                <w:sz w:val="14"/>
                <w:szCs w:val="14"/>
                <w:lang w:val="en-US"/>
              </w:rPr>
            </w:pPr>
            <w:r>
              <w:rPr>
                <w:sz w:val="14"/>
                <w:szCs w:val="14"/>
                <w:lang w:val="en-US"/>
              </w:rPr>
              <w:t>30%</w:t>
            </w:r>
          </w:p>
        </w:tc>
        <w:tc>
          <w:tcPr>
            <w:tcW w:w="371"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793" w:type="dxa"/>
          </w:tcPr>
          <w:p w:rsidR="00F8755E" w:rsidRPr="00723A2C" w:rsidRDefault="00F8755E" w:rsidP="004A1128">
            <w:pPr>
              <w:spacing w:before="0" w:after="0" w:line="240" w:lineRule="auto"/>
              <w:jc w:val="center"/>
              <w:rPr>
                <w:sz w:val="14"/>
                <w:szCs w:val="14"/>
              </w:rPr>
            </w:pPr>
          </w:p>
        </w:tc>
      </w:tr>
      <w:tr w:rsidR="00F8755E" w:rsidRPr="00723A2C" w:rsidTr="00A21DEC">
        <w:trPr>
          <w:trHeight w:val="270"/>
        </w:trPr>
        <w:tc>
          <w:tcPr>
            <w:tcW w:w="1418" w:type="dxa"/>
            <w:gridSpan w:val="2"/>
            <w:vMerge/>
          </w:tcPr>
          <w:p w:rsidR="00F8755E" w:rsidRPr="00723A2C" w:rsidRDefault="00F8755E" w:rsidP="004A1128">
            <w:pPr>
              <w:spacing w:before="0" w:after="0" w:line="240" w:lineRule="auto"/>
              <w:rPr>
                <w:sz w:val="14"/>
                <w:szCs w:val="14"/>
              </w:rPr>
            </w:pPr>
          </w:p>
        </w:tc>
        <w:tc>
          <w:tcPr>
            <w:tcW w:w="950" w:type="dxa"/>
            <w:gridSpan w:val="2"/>
          </w:tcPr>
          <w:p w:rsidR="00F8755E" w:rsidRPr="00723A2C" w:rsidRDefault="00F8755E" w:rsidP="004A1128">
            <w:pPr>
              <w:spacing w:before="0" w:after="0" w:line="240" w:lineRule="auto"/>
              <w:rPr>
                <w:sz w:val="14"/>
                <w:szCs w:val="14"/>
              </w:rPr>
            </w:pPr>
            <w:r w:rsidRPr="00723A2C">
              <w:rPr>
                <w:sz w:val="14"/>
                <w:szCs w:val="14"/>
              </w:rPr>
              <w:t>Στόχος</w:t>
            </w:r>
          </w:p>
        </w:tc>
        <w:tc>
          <w:tcPr>
            <w:tcW w:w="778" w:type="dxa"/>
            <w:noWrap/>
          </w:tcPr>
          <w:p w:rsidR="00F8755E" w:rsidRPr="00723A2C" w:rsidRDefault="00F8755E" w:rsidP="004A1128">
            <w:pPr>
              <w:spacing w:before="0" w:after="0" w:line="240" w:lineRule="auto"/>
              <w:jc w:val="center"/>
              <w:rPr>
                <w:rFonts w:cs="Arial"/>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693" w:type="dxa"/>
            <w:gridSpan w:val="2"/>
            <w:noWrap/>
          </w:tcPr>
          <w:p w:rsidR="00F8755E" w:rsidRPr="00723A2C" w:rsidRDefault="00F8755E" w:rsidP="004A1128">
            <w:pPr>
              <w:spacing w:before="0" w:after="0" w:line="240" w:lineRule="auto"/>
              <w:jc w:val="center"/>
              <w:rPr>
                <w:sz w:val="14"/>
                <w:szCs w:val="14"/>
              </w:rPr>
            </w:pPr>
          </w:p>
        </w:tc>
        <w:tc>
          <w:tcPr>
            <w:tcW w:w="710" w:type="dxa"/>
            <w:noWrap/>
          </w:tcPr>
          <w:p w:rsidR="00F8755E" w:rsidRPr="00723A2C" w:rsidRDefault="00F8755E" w:rsidP="004A1128">
            <w:pPr>
              <w:spacing w:before="0" w:after="0" w:line="240" w:lineRule="auto"/>
              <w:jc w:val="center"/>
              <w:rPr>
                <w:sz w:val="14"/>
                <w:szCs w:val="14"/>
              </w:rPr>
            </w:pPr>
          </w:p>
        </w:tc>
        <w:tc>
          <w:tcPr>
            <w:tcW w:w="664"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371"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793" w:type="dxa"/>
          </w:tcPr>
          <w:p w:rsidR="00F8755E" w:rsidRPr="00723A2C" w:rsidRDefault="00F8755E" w:rsidP="004A1128">
            <w:pPr>
              <w:spacing w:before="0" w:after="0" w:line="240" w:lineRule="auto"/>
              <w:jc w:val="center"/>
              <w:rPr>
                <w:sz w:val="14"/>
                <w:szCs w:val="14"/>
              </w:rPr>
            </w:pPr>
            <w:r>
              <w:rPr>
                <w:sz w:val="14"/>
                <w:szCs w:val="14"/>
              </w:rPr>
              <w:t xml:space="preserve">22% </w:t>
            </w:r>
            <w:r w:rsidRPr="007F6A5D">
              <w:rPr>
                <w:sz w:val="14"/>
                <w:szCs w:val="14"/>
                <w:vertAlign w:val="superscript"/>
              </w:rPr>
              <w:t>(7)</w:t>
            </w:r>
          </w:p>
        </w:tc>
      </w:tr>
      <w:tr w:rsidR="00F8755E" w:rsidRPr="00723A2C" w:rsidTr="00A21DEC">
        <w:trPr>
          <w:trHeight w:val="270"/>
        </w:trPr>
        <w:tc>
          <w:tcPr>
            <w:tcW w:w="1418" w:type="dxa"/>
            <w:gridSpan w:val="2"/>
            <w:vMerge/>
          </w:tcPr>
          <w:p w:rsidR="00F8755E" w:rsidRPr="00723A2C" w:rsidRDefault="00F8755E" w:rsidP="004A1128">
            <w:pPr>
              <w:spacing w:before="0" w:after="0" w:line="240" w:lineRule="auto"/>
              <w:rPr>
                <w:sz w:val="14"/>
                <w:szCs w:val="14"/>
              </w:rPr>
            </w:pPr>
          </w:p>
        </w:tc>
        <w:tc>
          <w:tcPr>
            <w:tcW w:w="950" w:type="dxa"/>
            <w:gridSpan w:val="2"/>
          </w:tcPr>
          <w:p w:rsidR="00F8755E" w:rsidRPr="00723A2C" w:rsidRDefault="00F8755E" w:rsidP="004A1128">
            <w:pPr>
              <w:spacing w:before="0" w:after="0" w:line="240" w:lineRule="auto"/>
              <w:rPr>
                <w:sz w:val="14"/>
                <w:szCs w:val="14"/>
              </w:rPr>
            </w:pPr>
            <w:r w:rsidRPr="00723A2C">
              <w:rPr>
                <w:sz w:val="14"/>
                <w:szCs w:val="14"/>
              </w:rPr>
              <w:t>Αφετηρία</w:t>
            </w:r>
          </w:p>
        </w:tc>
        <w:tc>
          <w:tcPr>
            <w:tcW w:w="778" w:type="dxa"/>
            <w:noWrap/>
          </w:tcPr>
          <w:p w:rsidR="00F8755E" w:rsidRPr="00723A2C" w:rsidRDefault="00F8755E" w:rsidP="004A1128">
            <w:pPr>
              <w:spacing w:before="0" w:after="0" w:line="240" w:lineRule="auto"/>
              <w:jc w:val="center"/>
              <w:rPr>
                <w:rFonts w:cs="Arial"/>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693" w:type="dxa"/>
            <w:gridSpan w:val="2"/>
            <w:noWrap/>
          </w:tcPr>
          <w:p w:rsidR="00F8755E" w:rsidRPr="00723A2C" w:rsidRDefault="00F8755E" w:rsidP="004A1128">
            <w:pPr>
              <w:spacing w:before="0" w:after="0" w:line="240" w:lineRule="auto"/>
              <w:jc w:val="center"/>
              <w:rPr>
                <w:sz w:val="14"/>
                <w:szCs w:val="14"/>
              </w:rPr>
            </w:pPr>
          </w:p>
        </w:tc>
        <w:tc>
          <w:tcPr>
            <w:tcW w:w="710" w:type="dxa"/>
            <w:noWrap/>
          </w:tcPr>
          <w:p w:rsidR="00F8755E" w:rsidRPr="00723A2C" w:rsidRDefault="00F8755E" w:rsidP="004A1128">
            <w:pPr>
              <w:spacing w:before="0" w:after="0" w:line="240" w:lineRule="auto"/>
              <w:jc w:val="center"/>
              <w:rPr>
                <w:sz w:val="14"/>
                <w:szCs w:val="14"/>
              </w:rPr>
            </w:pPr>
          </w:p>
        </w:tc>
        <w:tc>
          <w:tcPr>
            <w:tcW w:w="664"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371"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793" w:type="dxa"/>
          </w:tcPr>
          <w:p w:rsidR="00F8755E" w:rsidRPr="00723A2C" w:rsidRDefault="00F8755E" w:rsidP="004A1128">
            <w:pPr>
              <w:spacing w:before="0" w:after="0" w:line="240" w:lineRule="auto"/>
              <w:jc w:val="center"/>
              <w:rPr>
                <w:sz w:val="14"/>
                <w:szCs w:val="14"/>
              </w:rPr>
            </w:pPr>
          </w:p>
        </w:tc>
      </w:tr>
      <w:tr w:rsidR="00F8755E" w:rsidRPr="00723A2C" w:rsidTr="00A21DEC">
        <w:trPr>
          <w:trHeight w:val="450"/>
        </w:trPr>
        <w:tc>
          <w:tcPr>
            <w:tcW w:w="1382" w:type="dxa"/>
            <w:vMerge w:val="restart"/>
          </w:tcPr>
          <w:p w:rsidR="00F8755E" w:rsidRPr="00723A2C" w:rsidRDefault="00F8755E" w:rsidP="004A1128">
            <w:pPr>
              <w:spacing w:before="0" w:after="0" w:line="240" w:lineRule="auto"/>
              <w:rPr>
                <w:sz w:val="14"/>
                <w:szCs w:val="14"/>
              </w:rPr>
            </w:pPr>
            <w:r w:rsidRPr="00723A2C">
              <w:rPr>
                <w:rFonts w:cs="Arial"/>
                <w:sz w:val="14"/>
                <w:szCs w:val="14"/>
              </w:rPr>
              <w:t xml:space="preserve">Ποσοστό εκπαιδευτικού προσωπικού αβάθμιας και ββάθμιας εκπαιδευμένου και πιστοποιημένου σε ΤΠΕ </w:t>
            </w:r>
          </w:p>
        </w:tc>
        <w:tc>
          <w:tcPr>
            <w:tcW w:w="986" w:type="dxa"/>
            <w:gridSpan w:val="3"/>
          </w:tcPr>
          <w:p w:rsidR="00F8755E" w:rsidRPr="00723A2C" w:rsidRDefault="00F8755E" w:rsidP="004A1128">
            <w:pPr>
              <w:spacing w:before="0" w:after="0" w:line="240" w:lineRule="auto"/>
              <w:rPr>
                <w:sz w:val="14"/>
                <w:szCs w:val="14"/>
              </w:rPr>
            </w:pPr>
            <w:r w:rsidRPr="00723A2C">
              <w:rPr>
                <w:sz w:val="14"/>
                <w:szCs w:val="14"/>
              </w:rPr>
              <w:t>Ολοκλήρωση</w:t>
            </w:r>
          </w:p>
        </w:tc>
        <w:tc>
          <w:tcPr>
            <w:tcW w:w="778" w:type="dxa"/>
            <w:noWrap/>
          </w:tcPr>
          <w:p w:rsidR="00F8755E" w:rsidRPr="00723A2C" w:rsidRDefault="00F8755E" w:rsidP="004A1128">
            <w:pPr>
              <w:spacing w:before="0" w:after="0" w:line="240" w:lineRule="auto"/>
              <w:jc w:val="center"/>
              <w:rPr>
                <w:sz w:val="14"/>
                <w:szCs w:val="14"/>
              </w:rPr>
            </w:pPr>
            <w:r w:rsidRPr="00723A2C">
              <w:rPr>
                <w:sz w:val="14"/>
                <w:szCs w:val="14"/>
              </w:rPr>
              <w:t>0</w:t>
            </w:r>
          </w:p>
        </w:tc>
        <w:tc>
          <w:tcPr>
            <w:tcW w:w="596" w:type="dxa"/>
            <w:noWrap/>
          </w:tcPr>
          <w:p w:rsidR="00F8755E" w:rsidRPr="00723A2C" w:rsidRDefault="00F8755E" w:rsidP="004A1128">
            <w:pPr>
              <w:spacing w:before="0" w:after="0" w:line="240" w:lineRule="auto"/>
              <w:jc w:val="center"/>
              <w:rPr>
                <w:sz w:val="14"/>
                <w:szCs w:val="14"/>
              </w:rPr>
            </w:pPr>
            <w:r w:rsidRPr="00723A2C">
              <w:rPr>
                <w:sz w:val="14"/>
                <w:szCs w:val="14"/>
                <w:lang w:val="en-US"/>
              </w:rPr>
              <w:t>0</w:t>
            </w:r>
          </w:p>
        </w:tc>
        <w:tc>
          <w:tcPr>
            <w:tcW w:w="683" w:type="dxa"/>
            <w:noWrap/>
          </w:tcPr>
          <w:p w:rsidR="00F8755E" w:rsidRPr="00723A2C" w:rsidRDefault="00F8755E" w:rsidP="004A1128">
            <w:pPr>
              <w:spacing w:before="0" w:after="0" w:line="240" w:lineRule="auto"/>
              <w:jc w:val="center"/>
              <w:rPr>
                <w:sz w:val="14"/>
                <w:szCs w:val="14"/>
              </w:rPr>
            </w:pPr>
            <w:r w:rsidRPr="00723A2C">
              <w:rPr>
                <w:sz w:val="14"/>
                <w:szCs w:val="14"/>
              </w:rPr>
              <w:t>0</w:t>
            </w:r>
          </w:p>
        </w:tc>
        <w:tc>
          <w:tcPr>
            <w:tcW w:w="720" w:type="dxa"/>
            <w:gridSpan w:val="2"/>
            <w:noWrap/>
          </w:tcPr>
          <w:p w:rsidR="00F8755E" w:rsidRPr="00723A2C" w:rsidRDefault="00F8755E" w:rsidP="004A1128">
            <w:pPr>
              <w:spacing w:line="240" w:lineRule="auto"/>
              <w:jc w:val="center"/>
              <w:rPr>
                <w:sz w:val="14"/>
                <w:szCs w:val="14"/>
              </w:rPr>
            </w:pPr>
            <w:r w:rsidRPr="00723A2C">
              <w:rPr>
                <w:sz w:val="14"/>
                <w:szCs w:val="14"/>
              </w:rPr>
              <w:t>0</w:t>
            </w:r>
          </w:p>
        </w:tc>
        <w:tc>
          <w:tcPr>
            <w:tcW w:w="664" w:type="dxa"/>
            <w:noWrap/>
          </w:tcPr>
          <w:p w:rsidR="00F8755E" w:rsidRPr="00723A2C" w:rsidRDefault="00F8755E" w:rsidP="004A1128">
            <w:pPr>
              <w:spacing w:before="0" w:after="0" w:line="240" w:lineRule="auto"/>
              <w:jc w:val="center"/>
              <w:rPr>
                <w:sz w:val="14"/>
                <w:szCs w:val="14"/>
              </w:rPr>
            </w:pPr>
            <w:r>
              <w:rPr>
                <w:sz w:val="14"/>
                <w:szCs w:val="14"/>
              </w:rPr>
              <w:t>0</w:t>
            </w:r>
          </w:p>
        </w:tc>
        <w:tc>
          <w:tcPr>
            <w:tcW w:w="709" w:type="dxa"/>
            <w:noWrap/>
          </w:tcPr>
          <w:p w:rsidR="00F8755E" w:rsidRPr="00723A2C" w:rsidRDefault="00F8755E" w:rsidP="004A1128">
            <w:pPr>
              <w:spacing w:before="0" w:after="0" w:line="240" w:lineRule="auto"/>
              <w:jc w:val="center"/>
              <w:rPr>
                <w:sz w:val="14"/>
                <w:szCs w:val="14"/>
              </w:rPr>
            </w:pPr>
            <w:r>
              <w:rPr>
                <w:sz w:val="14"/>
                <w:szCs w:val="14"/>
              </w:rPr>
              <w:t>8.4%</w:t>
            </w:r>
          </w:p>
        </w:tc>
        <w:tc>
          <w:tcPr>
            <w:tcW w:w="709" w:type="dxa"/>
            <w:noWrap/>
          </w:tcPr>
          <w:p w:rsidR="00F8755E" w:rsidRPr="0011759E" w:rsidRDefault="00F8755E" w:rsidP="004A1128">
            <w:pPr>
              <w:spacing w:before="0" w:after="0" w:line="240" w:lineRule="auto"/>
              <w:jc w:val="center"/>
              <w:rPr>
                <w:sz w:val="14"/>
                <w:szCs w:val="14"/>
                <w:lang w:val="en-US"/>
              </w:rPr>
            </w:pPr>
            <w:r>
              <w:rPr>
                <w:sz w:val="14"/>
                <w:szCs w:val="14"/>
              </w:rPr>
              <w:t>19,7</w:t>
            </w:r>
            <w:r>
              <w:rPr>
                <w:sz w:val="14"/>
                <w:szCs w:val="14"/>
                <w:lang w:val="en-US"/>
              </w:rPr>
              <w:t>%</w:t>
            </w:r>
          </w:p>
        </w:tc>
        <w:tc>
          <w:tcPr>
            <w:tcW w:w="371"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793" w:type="dxa"/>
          </w:tcPr>
          <w:p w:rsidR="00F8755E" w:rsidRPr="00723A2C" w:rsidRDefault="00F8755E" w:rsidP="004A1128">
            <w:pPr>
              <w:spacing w:before="0" w:after="0" w:line="240" w:lineRule="auto"/>
              <w:jc w:val="center"/>
              <w:rPr>
                <w:sz w:val="14"/>
                <w:szCs w:val="14"/>
              </w:rPr>
            </w:pPr>
          </w:p>
        </w:tc>
      </w:tr>
      <w:tr w:rsidR="00F8755E" w:rsidRPr="00723A2C" w:rsidTr="00A21DEC">
        <w:trPr>
          <w:trHeight w:val="270"/>
        </w:trPr>
        <w:tc>
          <w:tcPr>
            <w:tcW w:w="1382" w:type="dxa"/>
            <w:vMerge/>
          </w:tcPr>
          <w:p w:rsidR="00F8755E" w:rsidRPr="00723A2C" w:rsidRDefault="00F8755E" w:rsidP="004A1128">
            <w:pPr>
              <w:spacing w:before="0" w:after="0" w:line="240" w:lineRule="auto"/>
              <w:rPr>
                <w:sz w:val="14"/>
                <w:szCs w:val="14"/>
              </w:rPr>
            </w:pPr>
          </w:p>
        </w:tc>
        <w:tc>
          <w:tcPr>
            <w:tcW w:w="986" w:type="dxa"/>
            <w:gridSpan w:val="3"/>
          </w:tcPr>
          <w:p w:rsidR="00F8755E" w:rsidRPr="00723A2C" w:rsidRDefault="00F8755E" w:rsidP="004A1128">
            <w:pPr>
              <w:spacing w:before="0" w:after="0" w:line="240" w:lineRule="auto"/>
              <w:rPr>
                <w:sz w:val="14"/>
                <w:szCs w:val="14"/>
              </w:rPr>
            </w:pPr>
            <w:r w:rsidRPr="00723A2C">
              <w:rPr>
                <w:sz w:val="14"/>
                <w:szCs w:val="14"/>
              </w:rPr>
              <w:t>Στόχος</w:t>
            </w:r>
          </w:p>
        </w:tc>
        <w:tc>
          <w:tcPr>
            <w:tcW w:w="778"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683" w:type="dxa"/>
            <w:noWrap/>
          </w:tcPr>
          <w:p w:rsidR="00F8755E" w:rsidRPr="00723A2C" w:rsidRDefault="00F8755E" w:rsidP="004A1128">
            <w:pPr>
              <w:spacing w:before="0" w:after="0" w:line="240" w:lineRule="auto"/>
              <w:jc w:val="center"/>
              <w:rPr>
                <w:sz w:val="14"/>
                <w:szCs w:val="14"/>
              </w:rPr>
            </w:pPr>
          </w:p>
        </w:tc>
        <w:tc>
          <w:tcPr>
            <w:tcW w:w="720" w:type="dxa"/>
            <w:gridSpan w:val="2"/>
            <w:noWrap/>
          </w:tcPr>
          <w:p w:rsidR="00F8755E" w:rsidRPr="00723A2C" w:rsidRDefault="00F8755E" w:rsidP="004A1128">
            <w:pPr>
              <w:spacing w:line="240" w:lineRule="auto"/>
              <w:jc w:val="center"/>
              <w:rPr>
                <w:sz w:val="14"/>
                <w:szCs w:val="14"/>
              </w:rPr>
            </w:pPr>
          </w:p>
        </w:tc>
        <w:tc>
          <w:tcPr>
            <w:tcW w:w="664"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371"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793" w:type="dxa"/>
          </w:tcPr>
          <w:p w:rsidR="00F8755E" w:rsidRPr="00723A2C" w:rsidRDefault="00F8755E" w:rsidP="004A1128">
            <w:pPr>
              <w:spacing w:before="0" w:after="0" w:line="240" w:lineRule="auto"/>
              <w:jc w:val="center"/>
              <w:rPr>
                <w:sz w:val="14"/>
                <w:szCs w:val="14"/>
              </w:rPr>
            </w:pPr>
            <w:r w:rsidRPr="00723A2C">
              <w:rPr>
                <w:sz w:val="14"/>
                <w:szCs w:val="14"/>
                <w:lang w:val="en-US"/>
              </w:rPr>
              <w:t>79%</w:t>
            </w:r>
          </w:p>
        </w:tc>
      </w:tr>
      <w:tr w:rsidR="00F8755E" w:rsidRPr="00723A2C" w:rsidTr="00A21DEC">
        <w:trPr>
          <w:trHeight w:val="285"/>
        </w:trPr>
        <w:tc>
          <w:tcPr>
            <w:tcW w:w="1382" w:type="dxa"/>
            <w:vMerge/>
          </w:tcPr>
          <w:p w:rsidR="00F8755E" w:rsidRPr="00723A2C" w:rsidRDefault="00F8755E" w:rsidP="004A1128">
            <w:pPr>
              <w:spacing w:before="0" w:after="0" w:line="240" w:lineRule="auto"/>
              <w:rPr>
                <w:sz w:val="14"/>
                <w:szCs w:val="14"/>
              </w:rPr>
            </w:pPr>
          </w:p>
        </w:tc>
        <w:tc>
          <w:tcPr>
            <w:tcW w:w="986" w:type="dxa"/>
            <w:gridSpan w:val="3"/>
          </w:tcPr>
          <w:p w:rsidR="00F8755E" w:rsidRPr="00723A2C" w:rsidRDefault="00F8755E" w:rsidP="004A1128">
            <w:pPr>
              <w:spacing w:before="0" w:after="0" w:line="240" w:lineRule="auto"/>
              <w:rPr>
                <w:sz w:val="14"/>
                <w:szCs w:val="14"/>
              </w:rPr>
            </w:pPr>
            <w:r w:rsidRPr="00723A2C">
              <w:rPr>
                <w:sz w:val="14"/>
                <w:szCs w:val="14"/>
              </w:rPr>
              <w:t>Αφετηρία</w:t>
            </w:r>
          </w:p>
        </w:tc>
        <w:tc>
          <w:tcPr>
            <w:tcW w:w="778" w:type="dxa"/>
            <w:noWrap/>
          </w:tcPr>
          <w:p w:rsidR="00F8755E" w:rsidRPr="00723A2C" w:rsidRDefault="00F8755E" w:rsidP="004A1128">
            <w:pPr>
              <w:spacing w:before="0" w:after="0" w:line="240" w:lineRule="auto"/>
              <w:jc w:val="center"/>
              <w:rPr>
                <w:sz w:val="14"/>
                <w:szCs w:val="14"/>
              </w:rPr>
            </w:pPr>
            <w:r w:rsidRPr="00723A2C">
              <w:rPr>
                <w:rFonts w:cs="Arial"/>
                <w:sz w:val="14"/>
                <w:szCs w:val="14"/>
              </w:rPr>
              <w:t>36,6%</w:t>
            </w:r>
          </w:p>
        </w:tc>
        <w:tc>
          <w:tcPr>
            <w:tcW w:w="596" w:type="dxa"/>
            <w:noWrap/>
          </w:tcPr>
          <w:p w:rsidR="00F8755E" w:rsidRPr="00723A2C" w:rsidRDefault="00F8755E" w:rsidP="004A1128">
            <w:pPr>
              <w:spacing w:before="0" w:after="0" w:line="240" w:lineRule="auto"/>
              <w:jc w:val="center"/>
              <w:rPr>
                <w:sz w:val="14"/>
                <w:szCs w:val="14"/>
              </w:rPr>
            </w:pPr>
          </w:p>
        </w:tc>
        <w:tc>
          <w:tcPr>
            <w:tcW w:w="683" w:type="dxa"/>
            <w:noWrap/>
          </w:tcPr>
          <w:p w:rsidR="00F8755E" w:rsidRPr="00723A2C" w:rsidRDefault="00F8755E" w:rsidP="004A1128">
            <w:pPr>
              <w:spacing w:before="0" w:after="0" w:line="240" w:lineRule="auto"/>
              <w:jc w:val="center"/>
              <w:rPr>
                <w:sz w:val="14"/>
                <w:szCs w:val="14"/>
              </w:rPr>
            </w:pPr>
          </w:p>
        </w:tc>
        <w:tc>
          <w:tcPr>
            <w:tcW w:w="720" w:type="dxa"/>
            <w:gridSpan w:val="2"/>
            <w:noWrap/>
          </w:tcPr>
          <w:p w:rsidR="00F8755E" w:rsidRPr="00723A2C" w:rsidRDefault="00F8755E" w:rsidP="004A1128">
            <w:pPr>
              <w:spacing w:line="240" w:lineRule="auto"/>
              <w:jc w:val="center"/>
              <w:rPr>
                <w:sz w:val="14"/>
                <w:szCs w:val="14"/>
              </w:rPr>
            </w:pPr>
          </w:p>
        </w:tc>
        <w:tc>
          <w:tcPr>
            <w:tcW w:w="664"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709" w:type="dxa"/>
            <w:noWrap/>
          </w:tcPr>
          <w:p w:rsidR="00F8755E" w:rsidRPr="00723A2C" w:rsidRDefault="00F8755E" w:rsidP="004A1128">
            <w:pPr>
              <w:spacing w:before="0" w:after="0" w:line="240" w:lineRule="auto"/>
              <w:jc w:val="center"/>
              <w:rPr>
                <w:sz w:val="14"/>
                <w:szCs w:val="14"/>
              </w:rPr>
            </w:pPr>
          </w:p>
        </w:tc>
        <w:tc>
          <w:tcPr>
            <w:tcW w:w="371" w:type="dxa"/>
            <w:noWrap/>
          </w:tcPr>
          <w:p w:rsidR="00F8755E" w:rsidRPr="00723A2C" w:rsidRDefault="00F8755E" w:rsidP="004A1128">
            <w:pPr>
              <w:spacing w:before="0" w:after="0" w:line="240" w:lineRule="auto"/>
              <w:jc w:val="center"/>
              <w:rPr>
                <w:sz w:val="14"/>
                <w:szCs w:val="14"/>
              </w:rPr>
            </w:pPr>
          </w:p>
        </w:tc>
        <w:tc>
          <w:tcPr>
            <w:tcW w:w="596" w:type="dxa"/>
            <w:noWrap/>
          </w:tcPr>
          <w:p w:rsidR="00F8755E" w:rsidRPr="00723A2C" w:rsidRDefault="00F8755E" w:rsidP="004A1128">
            <w:pPr>
              <w:spacing w:before="0" w:after="0" w:line="240" w:lineRule="auto"/>
              <w:jc w:val="center"/>
              <w:rPr>
                <w:sz w:val="14"/>
                <w:szCs w:val="14"/>
              </w:rPr>
            </w:pPr>
          </w:p>
        </w:tc>
        <w:tc>
          <w:tcPr>
            <w:tcW w:w="793" w:type="dxa"/>
          </w:tcPr>
          <w:p w:rsidR="00F8755E" w:rsidRPr="00723A2C" w:rsidRDefault="00F8755E" w:rsidP="004A1128">
            <w:pPr>
              <w:spacing w:before="0" w:after="0" w:line="240" w:lineRule="auto"/>
              <w:jc w:val="center"/>
              <w:rPr>
                <w:sz w:val="14"/>
                <w:szCs w:val="14"/>
              </w:rPr>
            </w:pPr>
          </w:p>
        </w:tc>
      </w:tr>
    </w:tbl>
    <w:p w:rsidR="00F8755E" w:rsidRPr="00BA5F4F" w:rsidRDefault="00F8755E" w:rsidP="00BA5F4F">
      <w:pPr>
        <w:rPr>
          <w:i/>
          <w:sz w:val="16"/>
          <w:szCs w:val="16"/>
        </w:rPr>
      </w:pPr>
      <w:r w:rsidRPr="0042773E">
        <w:rPr>
          <w:i/>
          <w:sz w:val="16"/>
          <w:szCs w:val="16"/>
        </w:rPr>
        <w:t>* Το ποσοστό αφορά και στους 3 Άξονες Προτεραιότητας</w:t>
      </w:r>
    </w:p>
    <w:p w:rsidR="00F8755E" w:rsidRPr="00FD066E" w:rsidRDefault="00F8755E" w:rsidP="00BA5F4F">
      <w:pPr>
        <w:rPr>
          <w:rStyle w:val="CommentReference"/>
          <w:szCs w:val="16"/>
        </w:rPr>
      </w:pPr>
      <w:r w:rsidRPr="00FD066E">
        <w:rPr>
          <w:rStyle w:val="CommentReference"/>
          <w:szCs w:val="16"/>
        </w:rPr>
        <w:t>(1)</w:t>
      </w:r>
      <w:r w:rsidRPr="00FD066E">
        <w:rPr>
          <w:rStyle w:val="CommentReference"/>
          <w:szCs w:val="16"/>
        </w:rPr>
        <w:tab/>
        <w:t>Η τιμή στόχος αναφέρεται στο σύνολο της χώρας καθώς ο δείκτης δεν έχει γεωγραφική αναφορά</w:t>
      </w:r>
    </w:p>
    <w:p w:rsidR="00F8755E" w:rsidRPr="005D66C6" w:rsidRDefault="00F8755E" w:rsidP="00BA5F4F">
      <w:pPr>
        <w:rPr>
          <w:rStyle w:val="CommentReference"/>
          <w:szCs w:val="16"/>
        </w:rPr>
      </w:pPr>
      <w:r w:rsidRPr="005D66C6">
        <w:rPr>
          <w:rStyle w:val="CommentReference"/>
          <w:szCs w:val="16"/>
        </w:rPr>
        <w:t>(2)</w:t>
      </w:r>
      <w:r w:rsidRPr="005D66C6">
        <w:rPr>
          <w:rStyle w:val="CommentReference"/>
          <w:szCs w:val="16"/>
        </w:rPr>
        <w:tab/>
        <w:t>Με τον όρο «καινοτομικές κατευθύνσεις» νοείται α) η δημιουργία για πρώτη φορά στην Ελλάδα προγραμμάτων προσχολικής αγωγής και β) η ενσωμάτωση στα αναμορφούμενα προγράμματα πρωτοβάθμιας και δευτεροβάθμιας εκπαίδευσης στοιχείων MST, νέων τεχνολογιών και αειφόρου ανάπτυξης, η επέκταση της διδασκαλίας ξένων γλωσσών κλπ.</w:t>
      </w:r>
    </w:p>
    <w:p w:rsidR="00F8755E" w:rsidRPr="005D66C6" w:rsidRDefault="00F8755E" w:rsidP="00BA5F4F">
      <w:pPr>
        <w:rPr>
          <w:rStyle w:val="CommentReference"/>
          <w:szCs w:val="16"/>
        </w:rPr>
      </w:pPr>
      <w:r w:rsidRPr="005D66C6">
        <w:rPr>
          <w:rStyle w:val="CommentReference"/>
          <w:szCs w:val="16"/>
        </w:rPr>
        <w:t>(3)</w:t>
      </w:r>
      <w:r w:rsidRPr="005D66C6">
        <w:rPr>
          <w:rStyle w:val="CommentReference"/>
          <w:szCs w:val="16"/>
        </w:rPr>
        <w:tab/>
        <w:t>Ο δείκτης δεν μπορεί να ποσοτικοποιηθεί προς το παρόν, διότι η διαθέσιμη εκροή της προγραμματικής περιόδου 2000-06 αφορά συμμετοχές και όχι φυσικά πρόσωπα. Ο δείκτης όμως θεωρείται σημαντικός και θα παρακολουθηθεί στην πορεία υλοποίησης με ειδική μηχανογραφική εφαρμογή.</w:t>
      </w:r>
    </w:p>
    <w:p w:rsidR="00F8755E" w:rsidRPr="005D66C6" w:rsidRDefault="00F8755E" w:rsidP="00BA5F4F">
      <w:pPr>
        <w:rPr>
          <w:rStyle w:val="CommentReference"/>
          <w:szCs w:val="16"/>
        </w:rPr>
      </w:pPr>
      <w:r w:rsidRPr="005D66C6">
        <w:rPr>
          <w:rStyle w:val="CommentReference"/>
          <w:szCs w:val="16"/>
        </w:rPr>
        <w:t>(4)</w:t>
      </w:r>
      <w:r w:rsidRPr="005D66C6">
        <w:rPr>
          <w:rStyle w:val="CommentReference"/>
          <w:szCs w:val="16"/>
        </w:rPr>
        <w:tab/>
        <w:t>Ο συνολικός αριθμός των προγραμμάτων πρωτοβάθμιας και δευτεροβάθμιας που αναμένεται να αναμορφωθούν κατά τη διάρκεια της προγραμματικής περιόδου 2007-13 εκτιμάται σε περίπου 400.</w:t>
      </w:r>
    </w:p>
    <w:p w:rsidR="00F8755E" w:rsidRPr="005D66C6" w:rsidRDefault="00F8755E" w:rsidP="00BA5F4F">
      <w:pPr>
        <w:rPr>
          <w:rStyle w:val="CommentReference"/>
          <w:szCs w:val="16"/>
        </w:rPr>
      </w:pPr>
      <w:r w:rsidRPr="005D66C6">
        <w:rPr>
          <w:rStyle w:val="CommentReference"/>
          <w:szCs w:val="16"/>
        </w:rPr>
        <w:t xml:space="preserve">(5) </w:t>
      </w:r>
      <w:r w:rsidRPr="005D66C6">
        <w:rPr>
          <w:rStyle w:val="CommentReference"/>
          <w:szCs w:val="16"/>
        </w:rPr>
        <w:tab/>
        <w:t>Ο δείκτης δεν μπορεί να ποσοτικοποιηθεί προς το παρόν, διότι το περιεχόμενο των σχετικών δράσεων του ΕΣ 3 δεν έχει ακόμα εξειδικευτεί. Η τιμή στόχος θα προσδιοριστεί μέσω ειδικής μελέτης, η οποία θα προσδιορίσει τις προς υλοποίηση παρεμβάσεις και τα αναμενόμενα αποτελέσματά τους.</w:t>
      </w:r>
    </w:p>
    <w:p w:rsidR="00F8755E" w:rsidRPr="00684322" w:rsidRDefault="00F8755E" w:rsidP="00BA5F4F">
      <w:pPr>
        <w:rPr>
          <w:rStyle w:val="CommentReference"/>
          <w:szCs w:val="16"/>
        </w:rPr>
      </w:pPr>
      <w:r w:rsidRPr="005D66C6">
        <w:rPr>
          <w:rStyle w:val="CommentReference"/>
          <w:szCs w:val="16"/>
        </w:rPr>
        <w:t xml:space="preserve">(6) </w:t>
      </w:r>
      <w:r w:rsidRPr="005D66C6">
        <w:rPr>
          <w:rStyle w:val="CommentReference"/>
          <w:szCs w:val="16"/>
        </w:rPr>
        <w:tab/>
        <w:t>Η ποσοστιαία μείωση που αναφέρεται στην τιμή στόχο θα υπολογίζεται επί της αναθεωρημένης τιμής βάσης που ισχύει κατά την έναρξη της νέας προγραμματικής περιόδου (περίοδος 2006-07), η οποία θα προσδιοριστεί με βάση επικαιροποιημένα στοιχεία. Κατά τη διάρκεια της περιόδου 2007-13 θα αναληφθούν ενέργειες ώστε η τιμή του δείκτη να παρακολουθείται πλέον σε επίκαιρη ετήσια βάση.</w:t>
      </w:r>
    </w:p>
    <w:p w:rsidR="00F8755E" w:rsidRPr="00BA5F4F" w:rsidRDefault="00F8755E" w:rsidP="00C67FFC">
      <w:pPr>
        <w:rPr>
          <w:b/>
        </w:rPr>
        <w:sectPr w:rsidR="00F8755E" w:rsidRPr="00BA5F4F" w:rsidSect="00D346D4">
          <w:pgSz w:w="11906" w:h="16838"/>
          <w:pgMar w:top="1440" w:right="1800" w:bottom="1440" w:left="1800" w:header="708" w:footer="708" w:gutter="0"/>
          <w:cols w:space="708"/>
          <w:titlePg/>
          <w:docGrid w:linePitch="360"/>
        </w:sectPr>
      </w:pPr>
    </w:p>
    <w:p w:rsidR="00F8755E" w:rsidRPr="003820C8" w:rsidRDefault="00F8755E" w:rsidP="003820C8">
      <w:pPr>
        <w:pStyle w:val="Caption"/>
        <w:jc w:val="left"/>
      </w:pPr>
      <w:r w:rsidRPr="00F058E5">
        <w:t>Πίνακας 3.2.α: Συμμετέχοντες ανά ομάδα στόχο σε Πράξεις ΕΚΤ του Άξονα Προτεραιότητας</w:t>
      </w:r>
      <w:r>
        <w:t xml:space="preserve">  </w:t>
      </w:r>
      <w:r w:rsidRPr="00CB5889">
        <w:t>2</w:t>
      </w:r>
      <w:r w:rsidRPr="00F058E5">
        <w:t xml:space="preserve"> </w:t>
      </w:r>
      <w:r>
        <w:pict>
          <v:shape id="_x0000_i1039" type="#_x0000_t75" style="width:672pt;height:405pt">
            <v:imagedata r:id="rId28" o:title=""/>
          </v:shape>
        </w:pict>
      </w:r>
    </w:p>
    <w:p w:rsidR="00F8755E" w:rsidRPr="00662658" w:rsidRDefault="00F8755E" w:rsidP="00662658">
      <w:pPr>
        <w:rPr>
          <w:lang w:eastAsia="el-GR"/>
        </w:rPr>
        <w:sectPr w:rsidR="00F8755E" w:rsidRPr="00662658" w:rsidSect="00CB5889">
          <w:pgSz w:w="16838" w:h="11906" w:orient="landscape"/>
          <w:pgMar w:top="1438" w:right="1440" w:bottom="1800" w:left="1440" w:header="708" w:footer="708" w:gutter="0"/>
          <w:cols w:space="708"/>
          <w:titlePg/>
          <w:docGrid w:linePitch="360"/>
        </w:sectPr>
      </w:pPr>
    </w:p>
    <w:p w:rsidR="00F8755E" w:rsidRPr="00DF0C29" w:rsidRDefault="00F8755E" w:rsidP="00077E88">
      <w:pPr>
        <w:pStyle w:val="Caption"/>
        <w:rPr>
          <w:rStyle w:val="CommentReference"/>
          <w:sz w:val="22"/>
          <w:szCs w:val="22"/>
        </w:rPr>
      </w:pPr>
      <w:r w:rsidRPr="00DF0C29">
        <w:rPr>
          <w:rStyle w:val="CommentReference"/>
          <w:sz w:val="22"/>
          <w:szCs w:val="22"/>
        </w:rPr>
        <w:t>Πίνακας 3.3: Δείκτες παρακολούθησης Άξονα Προτεραιότητας 3</w:t>
      </w:r>
    </w:p>
    <w:tbl>
      <w:tblPr>
        <w:tblW w:w="5224" w:type="pct"/>
        <w:tblInd w:w="108" w:type="dxa"/>
        <w:tblLayout w:type="fixed"/>
        <w:tblLook w:val="0000"/>
      </w:tblPr>
      <w:tblGrid>
        <w:gridCol w:w="1418"/>
        <w:gridCol w:w="1030"/>
        <w:gridCol w:w="720"/>
        <w:gridCol w:w="540"/>
        <w:gridCol w:w="720"/>
        <w:gridCol w:w="720"/>
        <w:gridCol w:w="720"/>
        <w:gridCol w:w="619"/>
        <w:gridCol w:w="743"/>
        <w:gridCol w:w="347"/>
        <w:gridCol w:w="579"/>
        <w:gridCol w:w="748"/>
      </w:tblGrid>
      <w:tr w:rsidR="00F8755E" w:rsidRPr="00723A2C" w:rsidTr="00381789">
        <w:trPr>
          <w:trHeight w:val="255"/>
          <w:tblHeader/>
        </w:trPr>
        <w:tc>
          <w:tcPr>
            <w:tcW w:w="1418" w:type="dxa"/>
            <w:tcBorders>
              <w:top w:val="single" w:sz="8" w:space="0" w:color="auto"/>
              <w:left w:val="single" w:sz="8" w:space="0" w:color="auto"/>
              <w:bottom w:val="single" w:sz="4" w:space="0" w:color="auto"/>
              <w:right w:val="nil"/>
            </w:tcBorders>
            <w:shd w:val="clear" w:color="auto" w:fill="C6D9F1"/>
            <w:vAlign w:val="center"/>
          </w:tcPr>
          <w:p w:rsidR="00F8755E" w:rsidRPr="00723A2C" w:rsidRDefault="00F8755E" w:rsidP="00097481">
            <w:pPr>
              <w:spacing w:before="0" w:after="0" w:line="240" w:lineRule="auto"/>
              <w:jc w:val="center"/>
              <w:rPr>
                <w:bCs/>
                <w:sz w:val="14"/>
                <w:szCs w:val="14"/>
              </w:rPr>
            </w:pPr>
            <w:r w:rsidRPr="00723A2C">
              <w:rPr>
                <w:bCs/>
                <w:sz w:val="14"/>
                <w:szCs w:val="14"/>
              </w:rPr>
              <w:t>Δείκτες Α.Π.3</w:t>
            </w:r>
          </w:p>
        </w:tc>
        <w:tc>
          <w:tcPr>
            <w:tcW w:w="1030" w:type="dxa"/>
            <w:tcBorders>
              <w:top w:val="single" w:sz="8" w:space="0" w:color="auto"/>
              <w:left w:val="nil"/>
              <w:bottom w:val="single" w:sz="4" w:space="0" w:color="auto"/>
              <w:right w:val="single" w:sz="4" w:space="0" w:color="auto"/>
            </w:tcBorders>
            <w:shd w:val="clear" w:color="auto" w:fill="C6D9F1"/>
            <w:vAlign w:val="center"/>
          </w:tcPr>
          <w:p w:rsidR="00F8755E" w:rsidRPr="00723A2C" w:rsidRDefault="00F8755E" w:rsidP="00097481">
            <w:pPr>
              <w:spacing w:before="0" w:after="0" w:line="240" w:lineRule="auto"/>
              <w:rPr>
                <w:bCs/>
                <w:sz w:val="14"/>
                <w:szCs w:val="14"/>
              </w:rPr>
            </w:pPr>
            <w:r w:rsidRPr="00723A2C">
              <w:rPr>
                <w:bCs/>
                <w:sz w:val="14"/>
                <w:szCs w:val="14"/>
              </w:rPr>
              <w:t> </w:t>
            </w:r>
          </w:p>
        </w:tc>
        <w:tc>
          <w:tcPr>
            <w:tcW w:w="720" w:type="dxa"/>
            <w:tcBorders>
              <w:top w:val="single" w:sz="8" w:space="0" w:color="auto"/>
              <w:left w:val="nil"/>
              <w:bottom w:val="single" w:sz="4" w:space="0" w:color="auto"/>
              <w:right w:val="single" w:sz="4" w:space="0" w:color="auto"/>
            </w:tcBorders>
            <w:shd w:val="clear" w:color="auto" w:fill="C6D9F1"/>
            <w:noWrap/>
            <w:vAlign w:val="center"/>
          </w:tcPr>
          <w:p w:rsidR="00F8755E" w:rsidRPr="00723A2C" w:rsidRDefault="00F8755E" w:rsidP="00097481">
            <w:pPr>
              <w:spacing w:before="0" w:after="0" w:line="240" w:lineRule="auto"/>
              <w:jc w:val="center"/>
              <w:rPr>
                <w:bCs/>
                <w:sz w:val="14"/>
                <w:szCs w:val="14"/>
              </w:rPr>
            </w:pPr>
            <w:r w:rsidRPr="00723A2C">
              <w:rPr>
                <w:bCs/>
                <w:sz w:val="14"/>
                <w:szCs w:val="14"/>
              </w:rPr>
              <w:t>2007</w:t>
            </w:r>
          </w:p>
        </w:tc>
        <w:tc>
          <w:tcPr>
            <w:tcW w:w="540" w:type="dxa"/>
            <w:tcBorders>
              <w:top w:val="single" w:sz="8" w:space="0" w:color="auto"/>
              <w:left w:val="nil"/>
              <w:bottom w:val="single" w:sz="4" w:space="0" w:color="auto"/>
              <w:right w:val="single" w:sz="4" w:space="0" w:color="auto"/>
            </w:tcBorders>
            <w:shd w:val="clear" w:color="auto" w:fill="C6D9F1"/>
            <w:noWrap/>
            <w:vAlign w:val="center"/>
          </w:tcPr>
          <w:p w:rsidR="00F8755E" w:rsidRPr="00C306D4" w:rsidRDefault="00F8755E" w:rsidP="00097481">
            <w:pPr>
              <w:spacing w:before="0" w:after="0" w:line="240" w:lineRule="auto"/>
              <w:jc w:val="center"/>
              <w:rPr>
                <w:bCs/>
                <w:sz w:val="12"/>
                <w:szCs w:val="12"/>
              </w:rPr>
            </w:pPr>
            <w:r w:rsidRPr="00C306D4">
              <w:rPr>
                <w:bCs/>
                <w:sz w:val="12"/>
                <w:szCs w:val="12"/>
              </w:rPr>
              <w:t>2008</w:t>
            </w:r>
          </w:p>
        </w:tc>
        <w:tc>
          <w:tcPr>
            <w:tcW w:w="720" w:type="dxa"/>
            <w:tcBorders>
              <w:top w:val="single" w:sz="8" w:space="0" w:color="auto"/>
              <w:left w:val="nil"/>
              <w:bottom w:val="single" w:sz="4" w:space="0" w:color="auto"/>
              <w:right w:val="single" w:sz="4" w:space="0" w:color="auto"/>
            </w:tcBorders>
            <w:shd w:val="clear" w:color="auto" w:fill="C6D9F1"/>
            <w:noWrap/>
            <w:vAlign w:val="center"/>
          </w:tcPr>
          <w:p w:rsidR="00F8755E" w:rsidRPr="00723A2C" w:rsidRDefault="00F8755E" w:rsidP="00097481">
            <w:pPr>
              <w:spacing w:before="0" w:after="0" w:line="240" w:lineRule="auto"/>
              <w:jc w:val="center"/>
              <w:rPr>
                <w:bCs/>
                <w:sz w:val="14"/>
                <w:szCs w:val="14"/>
              </w:rPr>
            </w:pPr>
            <w:r w:rsidRPr="00723A2C">
              <w:rPr>
                <w:bCs/>
                <w:sz w:val="14"/>
                <w:szCs w:val="14"/>
              </w:rPr>
              <w:t>2009</w:t>
            </w:r>
          </w:p>
        </w:tc>
        <w:tc>
          <w:tcPr>
            <w:tcW w:w="720" w:type="dxa"/>
            <w:tcBorders>
              <w:top w:val="single" w:sz="8" w:space="0" w:color="auto"/>
              <w:left w:val="nil"/>
              <w:bottom w:val="single" w:sz="4" w:space="0" w:color="auto"/>
              <w:right w:val="single" w:sz="4" w:space="0" w:color="auto"/>
            </w:tcBorders>
            <w:shd w:val="clear" w:color="auto" w:fill="C6D9F1"/>
            <w:noWrap/>
            <w:vAlign w:val="center"/>
          </w:tcPr>
          <w:p w:rsidR="00F8755E" w:rsidRPr="00723A2C" w:rsidRDefault="00F8755E" w:rsidP="00097481">
            <w:pPr>
              <w:spacing w:before="0" w:after="0" w:line="240" w:lineRule="auto"/>
              <w:jc w:val="center"/>
              <w:rPr>
                <w:bCs/>
                <w:sz w:val="14"/>
                <w:szCs w:val="14"/>
              </w:rPr>
            </w:pPr>
            <w:r w:rsidRPr="00723A2C">
              <w:rPr>
                <w:bCs/>
                <w:sz w:val="14"/>
                <w:szCs w:val="14"/>
              </w:rPr>
              <w:t>2010</w:t>
            </w:r>
          </w:p>
        </w:tc>
        <w:tc>
          <w:tcPr>
            <w:tcW w:w="720" w:type="dxa"/>
            <w:tcBorders>
              <w:top w:val="single" w:sz="8" w:space="0" w:color="auto"/>
              <w:left w:val="nil"/>
              <w:bottom w:val="single" w:sz="4" w:space="0" w:color="auto"/>
              <w:right w:val="single" w:sz="4" w:space="0" w:color="auto"/>
            </w:tcBorders>
            <w:shd w:val="clear" w:color="auto" w:fill="C6D9F1"/>
            <w:noWrap/>
            <w:vAlign w:val="center"/>
          </w:tcPr>
          <w:p w:rsidR="00F8755E" w:rsidRPr="00723A2C" w:rsidRDefault="00F8755E" w:rsidP="00097481">
            <w:pPr>
              <w:spacing w:before="0" w:after="0" w:line="240" w:lineRule="auto"/>
              <w:jc w:val="center"/>
              <w:rPr>
                <w:bCs/>
                <w:sz w:val="14"/>
                <w:szCs w:val="14"/>
              </w:rPr>
            </w:pPr>
            <w:r w:rsidRPr="00723A2C">
              <w:rPr>
                <w:bCs/>
                <w:sz w:val="14"/>
                <w:szCs w:val="14"/>
              </w:rPr>
              <w:t>2011</w:t>
            </w:r>
          </w:p>
        </w:tc>
        <w:tc>
          <w:tcPr>
            <w:tcW w:w="619" w:type="dxa"/>
            <w:tcBorders>
              <w:top w:val="single" w:sz="8" w:space="0" w:color="auto"/>
              <w:left w:val="nil"/>
              <w:bottom w:val="single" w:sz="4" w:space="0" w:color="auto"/>
              <w:right w:val="single" w:sz="4" w:space="0" w:color="auto"/>
            </w:tcBorders>
            <w:shd w:val="clear" w:color="auto" w:fill="C6D9F1"/>
            <w:noWrap/>
            <w:vAlign w:val="center"/>
          </w:tcPr>
          <w:p w:rsidR="00F8755E" w:rsidRPr="00723A2C" w:rsidRDefault="00F8755E" w:rsidP="00097481">
            <w:pPr>
              <w:spacing w:before="0" w:after="0" w:line="240" w:lineRule="auto"/>
              <w:jc w:val="center"/>
              <w:rPr>
                <w:bCs/>
                <w:sz w:val="14"/>
                <w:szCs w:val="14"/>
              </w:rPr>
            </w:pPr>
            <w:r w:rsidRPr="00723A2C">
              <w:rPr>
                <w:bCs/>
                <w:sz w:val="14"/>
                <w:szCs w:val="14"/>
              </w:rPr>
              <w:t>2012</w:t>
            </w:r>
          </w:p>
        </w:tc>
        <w:tc>
          <w:tcPr>
            <w:tcW w:w="743" w:type="dxa"/>
            <w:tcBorders>
              <w:top w:val="single" w:sz="8" w:space="0" w:color="auto"/>
              <w:left w:val="nil"/>
              <w:bottom w:val="single" w:sz="4" w:space="0" w:color="auto"/>
              <w:right w:val="single" w:sz="4" w:space="0" w:color="auto"/>
            </w:tcBorders>
            <w:shd w:val="clear" w:color="auto" w:fill="C6D9F1"/>
            <w:noWrap/>
            <w:vAlign w:val="center"/>
          </w:tcPr>
          <w:p w:rsidR="00F8755E" w:rsidRPr="00723A2C" w:rsidRDefault="00F8755E" w:rsidP="00097481">
            <w:pPr>
              <w:spacing w:before="0" w:after="0" w:line="240" w:lineRule="auto"/>
              <w:jc w:val="center"/>
              <w:rPr>
                <w:bCs/>
                <w:sz w:val="14"/>
                <w:szCs w:val="14"/>
              </w:rPr>
            </w:pPr>
            <w:r w:rsidRPr="00723A2C">
              <w:rPr>
                <w:bCs/>
                <w:sz w:val="14"/>
                <w:szCs w:val="14"/>
              </w:rPr>
              <w:t>2013</w:t>
            </w:r>
          </w:p>
        </w:tc>
        <w:tc>
          <w:tcPr>
            <w:tcW w:w="347" w:type="dxa"/>
            <w:tcBorders>
              <w:top w:val="single" w:sz="8" w:space="0" w:color="auto"/>
              <w:left w:val="nil"/>
              <w:bottom w:val="single" w:sz="4" w:space="0" w:color="auto"/>
              <w:right w:val="single" w:sz="4" w:space="0" w:color="auto"/>
            </w:tcBorders>
            <w:shd w:val="clear" w:color="auto" w:fill="C6D9F1"/>
            <w:noWrap/>
            <w:vAlign w:val="center"/>
          </w:tcPr>
          <w:p w:rsidR="00F8755E" w:rsidRPr="00723A2C" w:rsidRDefault="00F8755E" w:rsidP="00097481">
            <w:pPr>
              <w:spacing w:before="0" w:after="0" w:line="240" w:lineRule="auto"/>
              <w:jc w:val="center"/>
              <w:rPr>
                <w:bCs/>
                <w:sz w:val="14"/>
                <w:szCs w:val="14"/>
              </w:rPr>
            </w:pPr>
            <w:r w:rsidRPr="00723A2C">
              <w:rPr>
                <w:bCs/>
                <w:sz w:val="14"/>
                <w:szCs w:val="14"/>
              </w:rPr>
              <w:t>2014</w:t>
            </w:r>
          </w:p>
        </w:tc>
        <w:tc>
          <w:tcPr>
            <w:tcW w:w="579" w:type="dxa"/>
            <w:tcBorders>
              <w:top w:val="single" w:sz="8" w:space="0" w:color="auto"/>
              <w:left w:val="nil"/>
              <w:bottom w:val="single" w:sz="4" w:space="0" w:color="auto"/>
              <w:right w:val="single" w:sz="4" w:space="0" w:color="auto"/>
            </w:tcBorders>
            <w:shd w:val="clear" w:color="auto" w:fill="C6D9F1"/>
            <w:noWrap/>
            <w:vAlign w:val="center"/>
          </w:tcPr>
          <w:p w:rsidR="00F8755E" w:rsidRPr="00723A2C" w:rsidRDefault="00F8755E" w:rsidP="00097481">
            <w:pPr>
              <w:spacing w:before="0" w:after="0" w:line="240" w:lineRule="auto"/>
              <w:jc w:val="center"/>
              <w:rPr>
                <w:bCs/>
                <w:sz w:val="14"/>
                <w:szCs w:val="14"/>
              </w:rPr>
            </w:pPr>
            <w:r w:rsidRPr="00723A2C">
              <w:rPr>
                <w:bCs/>
                <w:sz w:val="14"/>
                <w:szCs w:val="14"/>
              </w:rPr>
              <w:t>2015</w:t>
            </w:r>
          </w:p>
        </w:tc>
        <w:tc>
          <w:tcPr>
            <w:tcW w:w="748" w:type="dxa"/>
            <w:tcBorders>
              <w:top w:val="single" w:sz="8" w:space="0" w:color="auto"/>
              <w:left w:val="nil"/>
              <w:bottom w:val="single" w:sz="4" w:space="0" w:color="auto"/>
              <w:right w:val="single" w:sz="8" w:space="0" w:color="auto"/>
            </w:tcBorders>
            <w:shd w:val="clear" w:color="auto" w:fill="C6D9F1"/>
            <w:vAlign w:val="center"/>
          </w:tcPr>
          <w:p w:rsidR="00F8755E" w:rsidRPr="00723A2C" w:rsidRDefault="00F8755E" w:rsidP="00097481">
            <w:pPr>
              <w:spacing w:before="0" w:after="0" w:line="240" w:lineRule="auto"/>
              <w:jc w:val="center"/>
              <w:rPr>
                <w:bCs/>
                <w:sz w:val="14"/>
                <w:szCs w:val="14"/>
              </w:rPr>
            </w:pPr>
            <w:r w:rsidRPr="00723A2C">
              <w:rPr>
                <w:bCs/>
                <w:sz w:val="14"/>
                <w:szCs w:val="14"/>
              </w:rPr>
              <w:t>Σύνολο</w:t>
            </w:r>
          </w:p>
        </w:tc>
      </w:tr>
      <w:tr w:rsidR="00F8755E" w:rsidRPr="00723A2C" w:rsidTr="00381789">
        <w:trPr>
          <w:trHeight w:val="450"/>
        </w:trPr>
        <w:tc>
          <w:tcPr>
            <w:tcW w:w="1418" w:type="dxa"/>
            <w:vMerge w:val="restart"/>
            <w:tcBorders>
              <w:top w:val="nil"/>
              <w:left w:val="single" w:sz="8" w:space="0" w:color="auto"/>
              <w:bottom w:val="single" w:sz="4" w:space="0" w:color="000000"/>
              <w:right w:val="single" w:sz="4" w:space="0" w:color="auto"/>
            </w:tcBorders>
            <w:vAlign w:val="center"/>
          </w:tcPr>
          <w:p w:rsidR="00F8755E" w:rsidRPr="00723A2C" w:rsidRDefault="00F8755E" w:rsidP="00097481">
            <w:pPr>
              <w:spacing w:before="0" w:after="0" w:line="240" w:lineRule="auto"/>
              <w:rPr>
                <w:sz w:val="14"/>
                <w:szCs w:val="14"/>
              </w:rPr>
            </w:pPr>
            <w:r w:rsidRPr="00723A2C">
              <w:rPr>
                <w:rFonts w:cs="Arial"/>
                <w:sz w:val="14"/>
                <w:szCs w:val="14"/>
              </w:rPr>
              <w:t xml:space="preserve">Αριθμός προγραμμάτων α’βάθμιας και β’βάθμιας εκπαίδευσης που αναμορφώνονται προς καινοτόμες κατευθύνσεις και εφαρμόζονται στην εκπαιδευτική διαδικασία </w:t>
            </w:r>
          </w:p>
        </w:tc>
        <w:tc>
          <w:tcPr>
            <w:tcW w:w="103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097481">
            <w:pPr>
              <w:spacing w:before="0" w:after="0" w:line="240" w:lineRule="auto"/>
              <w:rPr>
                <w:sz w:val="14"/>
                <w:szCs w:val="14"/>
              </w:rPr>
            </w:pPr>
            <w:r w:rsidRPr="00723A2C">
              <w:rPr>
                <w:sz w:val="14"/>
                <w:szCs w:val="14"/>
              </w:rPr>
              <w:t>Ολοκλήρωση</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sidRPr="00723A2C">
              <w:rPr>
                <w:sz w:val="14"/>
                <w:szCs w:val="14"/>
              </w:rPr>
              <w:t>0</w:t>
            </w:r>
          </w:p>
        </w:tc>
        <w:tc>
          <w:tcPr>
            <w:tcW w:w="54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sidRPr="00723A2C">
              <w:rPr>
                <w:sz w:val="14"/>
                <w:szCs w:val="14"/>
                <w:lang w:val="en-US"/>
              </w:rPr>
              <w:t>0</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sidRPr="00723A2C">
              <w:rPr>
                <w:sz w:val="14"/>
                <w:szCs w:val="14"/>
              </w:rPr>
              <w:t>0</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line="240" w:lineRule="auto"/>
              <w:jc w:val="center"/>
              <w:rPr>
                <w:sz w:val="14"/>
                <w:szCs w:val="14"/>
              </w:rPr>
            </w:pPr>
            <w:r w:rsidRPr="00723A2C">
              <w:rPr>
                <w:sz w:val="14"/>
                <w:szCs w:val="14"/>
              </w:rPr>
              <w:t>0</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Pr>
                <w:sz w:val="14"/>
                <w:szCs w:val="14"/>
              </w:rPr>
              <w:t>90</w:t>
            </w:r>
          </w:p>
        </w:tc>
        <w:tc>
          <w:tcPr>
            <w:tcW w:w="61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Pr>
                <w:sz w:val="14"/>
                <w:szCs w:val="14"/>
              </w:rPr>
              <w:t>188</w:t>
            </w:r>
          </w:p>
        </w:tc>
        <w:tc>
          <w:tcPr>
            <w:tcW w:w="743" w:type="dxa"/>
            <w:tcBorders>
              <w:top w:val="nil"/>
              <w:left w:val="nil"/>
              <w:bottom w:val="single" w:sz="4" w:space="0" w:color="auto"/>
              <w:right w:val="single" w:sz="4" w:space="0" w:color="auto"/>
            </w:tcBorders>
            <w:noWrap/>
            <w:vAlign w:val="center"/>
          </w:tcPr>
          <w:p w:rsidR="00F8755E" w:rsidRPr="00381789" w:rsidRDefault="00F8755E" w:rsidP="00097481">
            <w:pPr>
              <w:spacing w:before="0" w:after="0" w:line="240" w:lineRule="auto"/>
              <w:jc w:val="center"/>
              <w:rPr>
                <w:sz w:val="14"/>
                <w:szCs w:val="14"/>
                <w:lang w:val="en-US"/>
              </w:rPr>
            </w:pPr>
            <w:r>
              <w:rPr>
                <w:sz w:val="14"/>
                <w:szCs w:val="14"/>
                <w:lang w:val="en-US"/>
              </w:rPr>
              <w:t>188</w:t>
            </w:r>
          </w:p>
        </w:tc>
        <w:tc>
          <w:tcPr>
            <w:tcW w:w="347"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7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8" w:type="dxa"/>
            <w:tcBorders>
              <w:top w:val="nil"/>
              <w:left w:val="nil"/>
              <w:bottom w:val="single" w:sz="4" w:space="0" w:color="auto"/>
              <w:right w:val="single" w:sz="8" w:space="0" w:color="auto"/>
            </w:tcBorders>
            <w:vAlign w:val="center"/>
          </w:tcPr>
          <w:p w:rsidR="00F8755E" w:rsidRPr="00723A2C" w:rsidRDefault="00F8755E" w:rsidP="00097481">
            <w:pPr>
              <w:spacing w:before="0" w:after="0" w:line="240" w:lineRule="auto"/>
              <w:jc w:val="center"/>
              <w:rPr>
                <w:sz w:val="14"/>
                <w:szCs w:val="14"/>
              </w:rPr>
            </w:pPr>
          </w:p>
        </w:tc>
      </w:tr>
      <w:tr w:rsidR="00F8755E" w:rsidRPr="00723A2C" w:rsidTr="00381789">
        <w:trPr>
          <w:trHeight w:val="270"/>
        </w:trPr>
        <w:tc>
          <w:tcPr>
            <w:tcW w:w="1418" w:type="dxa"/>
            <w:vMerge/>
            <w:tcBorders>
              <w:top w:val="nil"/>
              <w:left w:val="single" w:sz="8" w:space="0" w:color="auto"/>
              <w:bottom w:val="single" w:sz="4" w:space="0" w:color="000000"/>
              <w:right w:val="single" w:sz="4" w:space="0" w:color="auto"/>
            </w:tcBorders>
            <w:vAlign w:val="center"/>
          </w:tcPr>
          <w:p w:rsidR="00F8755E" w:rsidRPr="00723A2C" w:rsidRDefault="00F8755E" w:rsidP="00097481">
            <w:pPr>
              <w:spacing w:before="0" w:after="0" w:line="240" w:lineRule="auto"/>
              <w:rPr>
                <w:sz w:val="14"/>
                <w:szCs w:val="14"/>
              </w:rPr>
            </w:pPr>
          </w:p>
        </w:tc>
        <w:tc>
          <w:tcPr>
            <w:tcW w:w="103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097481">
            <w:pPr>
              <w:spacing w:before="0" w:after="0" w:line="240" w:lineRule="auto"/>
              <w:rPr>
                <w:sz w:val="14"/>
                <w:szCs w:val="14"/>
              </w:rPr>
            </w:pPr>
            <w:r w:rsidRPr="00723A2C">
              <w:rPr>
                <w:sz w:val="14"/>
                <w:szCs w:val="14"/>
              </w:rPr>
              <w:t>Στόχος</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4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61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3"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347"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7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8" w:type="dxa"/>
            <w:tcBorders>
              <w:top w:val="nil"/>
              <w:left w:val="nil"/>
              <w:bottom w:val="single" w:sz="4" w:space="0" w:color="auto"/>
              <w:right w:val="single" w:sz="8" w:space="0" w:color="auto"/>
            </w:tcBorders>
            <w:vAlign w:val="center"/>
          </w:tcPr>
          <w:p w:rsidR="00F8755E" w:rsidRPr="00723A2C" w:rsidRDefault="00F8755E" w:rsidP="00097481">
            <w:pPr>
              <w:spacing w:before="0" w:after="0" w:line="240" w:lineRule="auto"/>
              <w:jc w:val="center"/>
              <w:rPr>
                <w:sz w:val="14"/>
                <w:szCs w:val="14"/>
              </w:rPr>
            </w:pPr>
            <w:r w:rsidRPr="00723A2C">
              <w:rPr>
                <w:rFonts w:cs="Arial"/>
                <w:sz w:val="14"/>
                <w:szCs w:val="14"/>
              </w:rPr>
              <w:t xml:space="preserve">200 </w:t>
            </w:r>
            <w:r w:rsidRPr="00723A2C">
              <w:rPr>
                <w:rFonts w:cs="Arial"/>
                <w:sz w:val="14"/>
                <w:szCs w:val="14"/>
                <w:vertAlign w:val="superscript"/>
              </w:rPr>
              <w:t>(1), (2)</w:t>
            </w:r>
          </w:p>
        </w:tc>
      </w:tr>
      <w:tr w:rsidR="00F8755E" w:rsidRPr="00723A2C" w:rsidTr="00381789">
        <w:trPr>
          <w:trHeight w:val="270"/>
        </w:trPr>
        <w:tc>
          <w:tcPr>
            <w:tcW w:w="1418" w:type="dxa"/>
            <w:vMerge/>
            <w:tcBorders>
              <w:top w:val="nil"/>
              <w:left w:val="single" w:sz="8" w:space="0" w:color="auto"/>
              <w:bottom w:val="single" w:sz="4" w:space="0" w:color="000000"/>
              <w:right w:val="single" w:sz="4" w:space="0" w:color="auto"/>
            </w:tcBorders>
            <w:vAlign w:val="center"/>
          </w:tcPr>
          <w:p w:rsidR="00F8755E" w:rsidRPr="00723A2C" w:rsidRDefault="00F8755E" w:rsidP="00097481">
            <w:pPr>
              <w:spacing w:before="0" w:after="0" w:line="240" w:lineRule="auto"/>
              <w:rPr>
                <w:sz w:val="14"/>
                <w:szCs w:val="14"/>
              </w:rPr>
            </w:pPr>
          </w:p>
        </w:tc>
        <w:tc>
          <w:tcPr>
            <w:tcW w:w="103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097481">
            <w:pPr>
              <w:spacing w:before="0" w:after="0" w:line="240" w:lineRule="auto"/>
              <w:rPr>
                <w:sz w:val="14"/>
                <w:szCs w:val="14"/>
              </w:rPr>
            </w:pPr>
            <w:r w:rsidRPr="00723A2C">
              <w:rPr>
                <w:sz w:val="14"/>
                <w:szCs w:val="14"/>
              </w:rPr>
              <w:t>Αφετηρία</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sidRPr="00723A2C">
              <w:rPr>
                <w:sz w:val="14"/>
                <w:szCs w:val="14"/>
                <w:lang w:val="en-US"/>
              </w:rPr>
              <w:t>415</w:t>
            </w:r>
          </w:p>
        </w:tc>
        <w:tc>
          <w:tcPr>
            <w:tcW w:w="54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61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3"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347"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7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8" w:type="dxa"/>
            <w:tcBorders>
              <w:top w:val="nil"/>
              <w:left w:val="nil"/>
              <w:bottom w:val="single" w:sz="4" w:space="0" w:color="auto"/>
              <w:right w:val="single" w:sz="8" w:space="0" w:color="auto"/>
            </w:tcBorders>
            <w:vAlign w:val="center"/>
          </w:tcPr>
          <w:p w:rsidR="00F8755E" w:rsidRPr="00723A2C" w:rsidRDefault="00F8755E" w:rsidP="00097481">
            <w:pPr>
              <w:spacing w:before="0" w:after="0" w:line="240" w:lineRule="auto"/>
              <w:jc w:val="center"/>
              <w:rPr>
                <w:sz w:val="14"/>
                <w:szCs w:val="14"/>
              </w:rPr>
            </w:pPr>
          </w:p>
        </w:tc>
      </w:tr>
      <w:tr w:rsidR="00F8755E" w:rsidRPr="00723A2C" w:rsidTr="00381789">
        <w:trPr>
          <w:trHeight w:val="450"/>
        </w:trPr>
        <w:tc>
          <w:tcPr>
            <w:tcW w:w="1418" w:type="dxa"/>
            <w:vMerge w:val="restart"/>
            <w:tcBorders>
              <w:top w:val="nil"/>
              <w:left w:val="single" w:sz="8" w:space="0" w:color="auto"/>
              <w:bottom w:val="single" w:sz="4" w:space="0" w:color="000000"/>
              <w:right w:val="single" w:sz="4" w:space="0" w:color="auto"/>
            </w:tcBorders>
            <w:vAlign w:val="center"/>
          </w:tcPr>
          <w:p w:rsidR="00F8755E" w:rsidRPr="00723A2C" w:rsidRDefault="00F8755E" w:rsidP="00097481">
            <w:pPr>
              <w:spacing w:before="0" w:after="0" w:line="240" w:lineRule="auto"/>
              <w:rPr>
                <w:sz w:val="14"/>
                <w:szCs w:val="14"/>
              </w:rPr>
            </w:pPr>
            <w:r w:rsidRPr="00723A2C">
              <w:rPr>
                <w:rFonts w:cs="Arial"/>
                <w:sz w:val="14"/>
                <w:szCs w:val="14"/>
              </w:rPr>
              <w:t>Αριθμός συστημάτων συσσώρευσης και μεταφοράς πιστωτικών μονάδων</w:t>
            </w:r>
          </w:p>
        </w:tc>
        <w:tc>
          <w:tcPr>
            <w:tcW w:w="103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097481">
            <w:pPr>
              <w:spacing w:before="0" w:after="0" w:line="240" w:lineRule="auto"/>
              <w:rPr>
                <w:sz w:val="14"/>
                <w:szCs w:val="14"/>
              </w:rPr>
            </w:pPr>
            <w:r w:rsidRPr="00723A2C">
              <w:rPr>
                <w:sz w:val="14"/>
                <w:szCs w:val="14"/>
              </w:rPr>
              <w:t>Ολοκλήρωση</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sidRPr="00723A2C">
              <w:rPr>
                <w:sz w:val="14"/>
                <w:szCs w:val="14"/>
              </w:rPr>
              <w:t>0</w:t>
            </w:r>
          </w:p>
        </w:tc>
        <w:tc>
          <w:tcPr>
            <w:tcW w:w="54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sidRPr="00723A2C">
              <w:rPr>
                <w:sz w:val="14"/>
                <w:szCs w:val="14"/>
                <w:lang w:val="en-US"/>
              </w:rPr>
              <w:t>0</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sidRPr="00723A2C">
              <w:rPr>
                <w:sz w:val="14"/>
                <w:szCs w:val="14"/>
              </w:rPr>
              <w:t>0</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line="240" w:lineRule="auto"/>
              <w:jc w:val="center"/>
              <w:rPr>
                <w:sz w:val="14"/>
                <w:szCs w:val="14"/>
              </w:rPr>
            </w:pPr>
            <w:r w:rsidRPr="00723A2C">
              <w:rPr>
                <w:sz w:val="14"/>
                <w:szCs w:val="14"/>
              </w:rPr>
              <w:t>0</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Pr>
                <w:sz w:val="14"/>
                <w:szCs w:val="14"/>
              </w:rPr>
              <w:t>0</w:t>
            </w:r>
          </w:p>
        </w:tc>
        <w:tc>
          <w:tcPr>
            <w:tcW w:w="61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Pr>
                <w:sz w:val="14"/>
                <w:szCs w:val="14"/>
              </w:rPr>
              <w:t>0</w:t>
            </w:r>
          </w:p>
        </w:tc>
        <w:tc>
          <w:tcPr>
            <w:tcW w:w="743" w:type="dxa"/>
            <w:tcBorders>
              <w:top w:val="nil"/>
              <w:left w:val="nil"/>
              <w:bottom w:val="single" w:sz="4" w:space="0" w:color="auto"/>
              <w:right w:val="single" w:sz="4" w:space="0" w:color="auto"/>
            </w:tcBorders>
            <w:noWrap/>
            <w:vAlign w:val="center"/>
          </w:tcPr>
          <w:p w:rsidR="00F8755E" w:rsidRPr="00381789" w:rsidRDefault="00F8755E" w:rsidP="00097481">
            <w:pPr>
              <w:spacing w:before="0" w:after="0" w:line="240" w:lineRule="auto"/>
              <w:jc w:val="center"/>
              <w:rPr>
                <w:sz w:val="14"/>
                <w:szCs w:val="14"/>
                <w:lang w:val="en-US"/>
              </w:rPr>
            </w:pPr>
            <w:r>
              <w:rPr>
                <w:sz w:val="14"/>
                <w:szCs w:val="14"/>
                <w:lang w:val="en-US"/>
              </w:rPr>
              <w:t>0</w:t>
            </w:r>
          </w:p>
        </w:tc>
        <w:tc>
          <w:tcPr>
            <w:tcW w:w="347"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7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8" w:type="dxa"/>
            <w:tcBorders>
              <w:top w:val="nil"/>
              <w:left w:val="nil"/>
              <w:bottom w:val="single" w:sz="4" w:space="0" w:color="auto"/>
              <w:right w:val="single" w:sz="8" w:space="0" w:color="auto"/>
            </w:tcBorders>
            <w:vAlign w:val="center"/>
          </w:tcPr>
          <w:p w:rsidR="00F8755E" w:rsidRPr="00723A2C" w:rsidRDefault="00F8755E" w:rsidP="00097481">
            <w:pPr>
              <w:spacing w:before="0" w:after="0" w:line="240" w:lineRule="auto"/>
              <w:jc w:val="center"/>
              <w:rPr>
                <w:sz w:val="14"/>
                <w:szCs w:val="14"/>
              </w:rPr>
            </w:pPr>
          </w:p>
        </w:tc>
      </w:tr>
      <w:tr w:rsidR="00F8755E" w:rsidRPr="00723A2C" w:rsidTr="00381789">
        <w:trPr>
          <w:trHeight w:val="270"/>
        </w:trPr>
        <w:tc>
          <w:tcPr>
            <w:tcW w:w="1418" w:type="dxa"/>
            <w:vMerge/>
            <w:tcBorders>
              <w:top w:val="nil"/>
              <w:left w:val="single" w:sz="8" w:space="0" w:color="auto"/>
              <w:bottom w:val="single" w:sz="4" w:space="0" w:color="000000"/>
              <w:right w:val="single" w:sz="4" w:space="0" w:color="auto"/>
            </w:tcBorders>
            <w:vAlign w:val="center"/>
          </w:tcPr>
          <w:p w:rsidR="00F8755E" w:rsidRPr="00723A2C" w:rsidRDefault="00F8755E" w:rsidP="00097481">
            <w:pPr>
              <w:spacing w:before="0" w:after="0" w:line="240" w:lineRule="auto"/>
              <w:rPr>
                <w:sz w:val="14"/>
                <w:szCs w:val="14"/>
              </w:rPr>
            </w:pPr>
          </w:p>
        </w:tc>
        <w:tc>
          <w:tcPr>
            <w:tcW w:w="103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097481">
            <w:pPr>
              <w:spacing w:before="0" w:after="0" w:line="240" w:lineRule="auto"/>
              <w:rPr>
                <w:sz w:val="14"/>
                <w:szCs w:val="14"/>
              </w:rPr>
            </w:pPr>
            <w:r w:rsidRPr="00723A2C">
              <w:rPr>
                <w:sz w:val="14"/>
                <w:szCs w:val="14"/>
              </w:rPr>
              <w:t>Στόχος</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4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61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3"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347"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7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8" w:type="dxa"/>
            <w:tcBorders>
              <w:top w:val="nil"/>
              <w:left w:val="nil"/>
              <w:bottom w:val="single" w:sz="4" w:space="0" w:color="auto"/>
              <w:right w:val="single" w:sz="8" w:space="0" w:color="auto"/>
            </w:tcBorders>
            <w:vAlign w:val="center"/>
          </w:tcPr>
          <w:p w:rsidR="00F8755E" w:rsidRPr="00723A2C" w:rsidRDefault="00F8755E" w:rsidP="00097481">
            <w:pPr>
              <w:spacing w:before="0" w:after="0" w:line="240" w:lineRule="auto"/>
              <w:jc w:val="center"/>
              <w:rPr>
                <w:sz w:val="14"/>
                <w:szCs w:val="14"/>
              </w:rPr>
            </w:pPr>
            <w:r w:rsidRPr="00723A2C">
              <w:rPr>
                <w:rFonts w:cs="Arial"/>
                <w:sz w:val="14"/>
                <w:szCs w:val="14"/>
              </w:rPr>
              <w:t>3</w:t>
            </w:r>
          </w:p>
        </w:tc>
      </w:tr>
      <w:tr w:rsidR="00F8755E" w:rsidRPr="00723A2C" w:rsidTr="00381789">
        <w:trPr>
          <w:trHeight w:val="270"/>
        </w:trPr>
        <w:tc>
          <w:tcPr>
            <w:tcW w:w="1418" w:type="dxa"/>
            <w:vMerge/>
            <w:tcBorders>
              <w:top w:val="nil"/>
              <w:left w:val="single" w:sz="8" w:space="0" w:color="auto"/>
              <w:bottom w:val="single" w:sz="4" w:space="0" w:color="000000"/>
              <w:right w:val="single" w:sz="4" w:space="0" w:color="auto"/>
            </w:tcBorders>
            <w:vAlign w:val="center"/>
          </w:tcPr>
          <w:p w:rsidR="00F8755E" w:rsidRPr="00723A2C" w:rsidRDefault="00F8755E" w:rsidP="00097481">
            <w:pPr>
              <w:spacing w:before="0" w:after="0" w:line="240" w:lineRule="auto"/>
              <w:rPr>
                <w:sz w:val="14"/>
                <w:szCs w:val="14"/>
              </w:rPr>
            </w:pPr>
          </w:p>
        </w:tc>
        <w:tc>
          <w:tcPr>
            <w:tcW w:w="103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097481">
            <w:pPr>
              <w:spacing w:before="0" w:after="0" w:line="240" w:lineRule="auto"/>
              <w:rPr>
                <w:sz w:val="14"/>
                <w:szCs w:val="14"/>
              </w:rPr>
            </w:pPr>
            <w:r w:rsidRPr="00723A2C">
              <w:rPr>
                <w:sz w:val="14"/>
                <w:szCs w:val="14"/>
              </w:rPr>
              <w:t>Αφετηρία</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sidRPr="00723A2C">
              <w:rPr>
                <w:sz w:val="14"/>
                <w:szCs w:val="14"/>
              </w:rPr>
              <w:t>0</w:t>
            </w:r>
          </w:p>
        </w:tc>
        <w:tc>
          <w:tcPr>
            <w:tcW w:w="54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61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3"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347"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7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8" w:type="dxa"/>
            <w:tcBorders>
              <w:top w:val="nil"/>
              <w:left w:val="nil"/>
              <w:bottom w:val="single" w:sz="4" w:space="0" w:color="auto"/>
              <w:right w:val="single" w:sz="8" w:space="0" w:color="auto"/>
            </w:tcBorders>
            <w:vAlign w:val="center"/>
          </w:tcPr>
          <w:p w:rsidR="00F8755E" w:rsidRPr="00723A2C" w:rsidRDefault="00F8755E" w:rsidP="00097481">
            <w:pPr>
              <w:spacing w:before="0" w:after="0" w:line="240" w:lineRule="auto"/>
              <w:jc w:val="center"/>
              <w:rPr>
                <w:sz w:val="14"/>
                <w:szCs w:val="14"/>
              </w:rPr>
            </w:pPr>
          </w:p>
        </w:tc>
      </w:tr>
      <w:tr w:rsidR="00F8755E" w:rsidRPr="00723A2C" w:rsidTr="00381789">
        <w:trPr>
          <w:trHeight w:val="450"/>
        </w:trPr>
        <w:tc>
          <w:tcPr>
            <w:tcW w:w="1418" w:type="dxa"/>
            <w:vMerge w:val="restart"/>
            <w:tcBorders>
              <w:top w:val="nil"/>
              <w:left w:val="single" w:sz="8" w:space="0" w:color="auto"/>
              <w:bottom w:val="single" w:sz="4" w:space="0" w:color="000000"/>
              <w:right w:val="single" w:sz="4" w:space="0" w:color="auto"/>
            </w:tcBorders>
            <w:vAlign w:val="center"/>
          </w:tcPr>
          <w:p w:rsidR="00F8755E" w:rsidRPr="00723A2C" w:rsidRDefault="00F8755E" w:rsidP="00097481">
            <w:pPr>
              <w:spacing w:before="0" w:after="0" w:line="240" w:lineRule="auto"/>
              <w:rPr>
                <w:sz w:val="14"/>
                <w:szCs w:val="14"/>
              </w:rPr>
            </w:pPr>
            <w:r w:rsidRPr="00723A2C">
              <w:rPr>
                <w:rFonts w:cs="Arial"/>
                <w:sz w:val="14"/>
                <w:szCs w:val="14"/>
              </w:rPr>
              <w:t xml:space="preserve">Αριθμός ιδρυμάτων ανωτάτης εκπαίδευσης στα οποία εφαρμόζονται διαδικασίες αξιολόγησης </w:t>
            </w:r>
          </w:p>
        </w:tc>
        <w:tc>
          <w:tcPr>
            <w:tcW w:w="103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097481">
            <w:pPr>
              <w:spacing w:before="0" w:after="0" w:line="240" w:lineRule="auto"/>
              <w:rPr>
                <w:sz w:val="14"/>
                <w:szCs w:val="14"/>
              </w:rPr>
            </w:pPr>
            <w:r w:rsidRPr="00723A2C">
              <w:rPr>
                <w:sz w:val="14"/>
                <w:szCs w:val="14"/>
              </w:rPr>
              <w:t>Ολοκλήρωση</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sidRPr="00723A2C">
              <w:rPr>
                <w:sz w:val="14"/>
                <w:szCs w:val="14"/>
              </w:rPr>
              <w:t>0</w:t>
            </w:r>
          </w:p>
        </w:tc>
        <w:tc>
          <w:tcPr>
            <w:tcW w:w="54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sidRPr="00723A2C">
              <w:rPr>
                <w:sz w:val="14"/>
                <w:szCs w:val="14"/>
                <w:lang w:val="en-US"/>
              </w:rPr>
              <w:t>0</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sidRPr="00723A2C">
              <w:rPr>
                <w:sz w:val="14"/>
                <w:szCs w:val="14"/>
              </w:rPr>
              <w:t>0</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line="240" w:lineRule="auto"/>
              <w:jc w:val="center"/>
              <w:rPr>
                <w:sz w:val="14"/>
                <w:szCs w:val="14"/>
              </w:rPr>
            </w:pPr>
            <w:r w:rsidRPr="00723A2C">
              <w:rPr>
                <w:sz w:val="14"/>
                <w:szCs w:val="14"/>
              </w:rPr>
              <w:t>1</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Pr>
                <w:sz w:val="14"/>
                <w:szCs w:val="14"/>
              </w:rPr>
              <w:t>3</w:t>
            </w:r>
          </w:p>
        </w:tc>
        <w:tc>
          <w:tcPr>
            <w:tcW w:w="61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Pr>
                <w:sz w:val="14"/>
                <w:szCs w:val="14"/>
              </w:rPr>
              <w:t>3</w:t>
            </w:r>
          </w:p>
        </w:tc>
        <w:tc>
          <w:tcPr>
            <w:tcW w:w="743" w:type="dxa"/>
            <w:tcBorders>
              <w:top w:val="nil"/>
              <w:left w:val="nil"/>
              <w:bottom w:val="single" w:sz="4" w:space="0" w:color="auto"/>
              <w:right w:val="single" w:sz="4" w:space="0" w:color="auto"/>
            </w:tcBorders>
            <w:noWrap/>
            <w:vAlign w:val="center"/>
          </w:tcPr>
          <w:p w:rsidR="00F8755E" w:rsidRPr="00381789" w:rsidRDefault="00F8755E" w:rsidP="00097481">
            <w:pPr>
              <w:spacing w:before="0" w:after="0" w:line="240" w:lineRule="auto"/>
              <w:jc w:val="center"/>
              <w:rPr>
                <w:sz w:val="14"/>
                <w:szCs w:val="14"/>
                <w:highlight w:val="yellow"/>
                <w:lang w:val="en-US"/>
              </w:rPr>
            </w:pPr>
            <w:r w:rsidRPr="003A3D6D">
              <w:rPr>
                <w:sz w:val="14"/>
                <w:szCs w:val="14"/>
                <w:lang w:val="en-US"/>
              </w:rPr>
              <w:t>1</w:t>
            </w:r>
            <w:r>
              <w:rPr>
                <w:rStyle w:val="FootnoteReference"/>
                <w:szCs w:val="14"/>
                <w:lang w:val="en-US"/>
              </w:rPr>
              <w:footnoteReference w:id="7"/>
            </w:r>
          </w:p>
        </w:tc>
        <w:tc>
          <w:tcPr>
            <w:tcW w:w="347"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7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8" w:type="dxa"/>
            <w:tcBorders>
              <w:top w:val="nil"/>
              <w:left w:val="nil"/>
              <w:bottom w:val="single" w:sz="4" w:space="0" w:color="auto"/>
              <w:right w:val="single" w:sz="8" w:space="0" w:color="auto"/>
            </w:tcBorders>
            <w:vAlign w:val="center"/>
          </w:tcPr>
          <w:p w:rsidR="00F8755E" w:rsidRPr="00723A2C" w:rsidRDefault="00F8755E" w:rsidP="00097481">
            <w:pPr>
              <w:spacing w:before="0" w:after="0" w:line="240" w:lineRule="auto"/>
              <w:jc w:val="center"/>
              <w:rPr>
                <w:sz w:val="14"/>
                <w:szCs w:val="14"/>
              </w:rPr>
            </w:pPr>
          </w:p>
        </w:tc>
      </w:tr>
      <w:tr w:rsidR="00F8755E" w:rsidRPr="00723A2C" w:rsidTr="00381789">
        <w:trPr>
          <w:trHeight w:val="270"/>
        </w:trPr>
        <w:tc>
          <w:tcPr>
            <w:tcW w:w="1418" w:type="dxa"/>
            <w:vMerge/>
            <w:tcBorders>
              <w:top w:val="nil"/>
              <w:left w:val="single" w:sz="8" w:space="0" w:color="auto"/>
              <w:bottom w:val="single" w:sz="4" w:space="0" w:color="000000"/>
              <w:right w:val="single" w:sz="4" w:space="0" w:color="auto"/>
            </w:tcBorders>
            <w:vAlign w:val="center"/>
          </w:tcPr>
          <w:p w:rsidR="00F8755E" w:rsidRPr="00723A2C" w:rsidRDefault="00F8755E" w:rsidP="00097481">
            <w:pPr>
              <w:spacing w:before="0" w:after="0" w:line="240" w:lineRule="auto"/>
              <w:rPr>
                <w:sz w:val="14"/>
                <w:szCs w:val="14"/>
              </w:rPr>
            </w:pPr>
          </w:p>
        </w:tc>
        <w:tc>
          <w:tcPr>
            <w:tcW w:w="103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097481">
            <w:pPr>
              <w:spacing w:before="0" w:after="0" w:line="240" w:lineRule="auto"/>
              <w:rPr>
                <w:sz w:val="14"/>
                <w:szCs w:val="14"/>
              </w:rPr>
            </w:pPr>
            <w:r w:rsidRPr="00723A2C">
              <w:rPr>
                <w:sz w:val="14"/>
                <w:szCs w:val="14"/>
              </w:rPr>
              <w:t>Στόχος</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4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61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3"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347"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7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8" w:type="dxa"/>
            <w:tcBorders>
              <w:top w:val="nil"/>
              <w:left w:val="nil"/>
              <w:bottom w:val="single" w:sz="4" w:space="0" w:color="auto"/>
              <w:right w:val="single" w:sz="8" w:space="0" w:color="auto"/>
            </w:tcBorders>
            <w:vAlign w:val="center"/>
          </w:tcPr>
          <w:p w:rsidR="00F8755E" w:rsidRPr="00723A2C" w:rsidRDefault="00F8755E" w:rsidP="00097481">
            <w:pPr>
              <w:spacing w:before="0" w:after="0" w:line="240" w:lineRule="auto"/>
              <w:jc w:val="center"/>
              <w:rPr>
                <w:sz w:val="14"/>
                <w:szCs w:val="14"/>
              </w:rPr>
            </w:pPr>
            <w:r w:rsidRPr="00723A2C">
              <w:rPr>
                <w:rFonts w:cs="Arial"/>
                <w:sz w:val="14"/>
                <w:szCs w:val="14"/>
              </w:rPr>
              <w:t>3</w:t>
            </w:r>
          </w:p>
        </w:tc>
      </w:tr>
      <w:tr w:rsidR="00F8755E" w:rsidRPr="00723A2C" w:rsidTr="00381789">
        <w:trPr>
          <w:trHeight w:val="270"/>
        </w:trPr>
        <w:tc>
          <w:tcPr>
            <w:tcW w:w="1418" w:type="dxa"/>
            <w:vMerge/>
            <w:tcBorders>
              <w:top w:val="nil"/>
              <w:left w:val="single" w:sz="8" w:space="0" w:color="auto"/>
              <w:bottom w:val="single" w:sz="4" w:space="0" w:color="000000"/>
              <w:right w:val="single" w:sz="4" w:space="0" w:color="auto"/>
            </w:tcBorders>
            <w:vAlign w:val="center"/>
          </w:tcPr>
          <w:p w:rsidR="00F8755E" w:rsidRPr="00723A2C" w:rsidRDefault="00F8755E" w:rsidP="00097481">
            <w:pPr>
              <w:spacing w:before="0" w:after="0" w:line="240" w:lineRule="auto"/>
              <w:rPr>
                <w:sz w:val="14"/>
                <w:szCs w:val="14"/>
              </w:rPr>
            </w:pPr>
          </w:p>
        </w:tc>
        <w:tc>
          <w:tcPr>
            <w:tcW w:w="103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097481">
            <w:pPr>
              <w:spacing w:before="0" w:after="0" w:line="240" w:lineRule="auto"/>
              <w:rPr>
                <w:sz w:val="14"/>
                <w:szCs w:val="14"/>
              </w:rPr>
            </w:pPr>
            <w:r w:rsidRPr="00723A2C">
              <w:rPr>
                <w:sz w:val="14"/>
                <w:szCs w:val="14"/>
              </w:rPr>
              <w:t>Αφετηρία</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sidRPr="00723A2C">
              <w:rPr>
                <w:sz w:val="14"/>
                <w:szCs w:val="14"/>
              </w:rPr>
              <w:t>0</w:t>
            </w:r>
          </w:p>
        </w:tc>
        <w:tc>
          <w:tcPr>
            <w:tcW w:w="54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61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3"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347"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7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8" w:type="dxa"/>
            <w:tcBorders>
              <w:top w:val="nil"/>
              <w:left w:val="nil"/>
              <w:bottom w:val="single" w:sz="4" w:space="0" w:color="auto"/>
              <w:right w:val="single" w:sz="8" w:space="0" w:color="auto"/>
            </w:tcBorders>
            <w:vAlign w:val="center"/>
          </w:tcPr>
          <w:p w:rsidR="00F8755E" w:rsidRPr="00723A2C" w:rsidRDefault="00F8755E" w:rsidP="00097481">
            <w:pPr>
              <w:spacing w:before="0" w:after="0" w:line="240" w:lineRule="auto"/>
              <w:jc w:val="center"/>
              <w:rPr>
                <w:sz w:val="14"/>
                <w:szCs w:val="14"/>
              </w:rPr>
            </w:pPr>
          </w:p>
        </w:tc>
      </w:tr>
      <w:tr w:rsidR="00F8755E" w:rsidRPr="00723A2C" w:rsidTr="00381789">
        <w:trPr>
          <w:trHeight w:val="450"/>
        </w:trPr>
        <w:tc>
          <w:tcPr>
            <w:tcW w:w="1418" w:type="dxa"/>
            <w:vMerge w:val="restart"/>
            <w:tcBorders>
              <w:top w:val="nil"/>
              <w:left w:val="single" w:sz="8" w:space="0" w:color="auto"/>
              <w:bottom w:val="single" w:sz="4" w:space="0" w:color="000000"/>
              <w:right w:val="single" w:sz="4" w:space="0" w:color="auto"/>
            </w:tcBorders>
            <w:vAlign w:val="center"/>
          </w:tcPr>
          <w:p w:rsidR="00F8755E" w:rsidRPr="00723A2C" w:rsidRDefault="00F8755E" w:rsidP="00097481">
            <w:pPr>
              <w:spacing w:before="0" w:after="0" w:line="240" w:lineRule="auto"/>
              <w:rPr>
                <w:sz w:val="14"/>
                <w:szCs w:val="14"/>
              </w:rPr>
            </w:pPr>
            <w:r w:rsidRPr="00723A2C">
              <w:rPr>
                <w:rFonts w:cs="Arial"/>
                <w:sz w:val="14"/>
                <w:szCs w:val="14"/>
              </w:rPr>
              <w:t xml:space="preserve">Αριθμός προγραμμάτων εξ αποστάσεως εκπαίδευσης </w:t>
            </w:r>
          </w:p>
        </w:tc>
        <w:tc>
          <w:tcPr>
            <w:tcW w:w="103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097481">
            <w:pPr>
              <w:spacing w:before="0" w:after="0" w:line="240" w:lineRule="auto"/>
              <w:rPr>
                <w:sz w:val="14"/>
                <w:szCs w:val="14"/>
              </w:rPr>
            </w:pPr>
            <w:r w:rsidRPr="00723A2C">
              <w:rPr>
                <w:sz w:val="14"/>
                <w:szCs w:val="14"/>
              </w:rPr>
              <w:t>Ολοκλήρωση</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sidRPr="00723A2C">
              <w:rPr>
                <w:sz w:val="14"/>
                <w:szCs w:val="14"/>
              </w:rPr>
              <w:t>0</w:t>
            </w:r>
          </w:p>
        </w:tc>
        <w:tc>
          <w:tcPr>
            <w:tcW w:w="54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sidRPr="00723A2C">
              <w:rPr>
                <w:sz w:val="14"/>
                <w:szCs w:val="14"/>
                <w:lang w:val="en-US"/>
              </w:rPr>
              <w:t>0</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sidRPr="00723A2C">
              <w:rPr>
                <w:sz w:val="14"/>
                <w:szCs w:val="14"/>
              </w:rPr>
              <w:t>0</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line="240" w:lineRule="auto"/>
              <w:jc w:val="center"/>
              <w:rPr>
                <w:sz w:val="14"/>
                <w:szCs w:val="14"/>
              </w:rPr>
            </w:pPr>
            <w:r w:rsidRPr="00723A2C">
              <w:rPr>
                <w:sz w:val="14"/>
                <w:szCs w:val="14"/>
              </w:rPr>
              <w:t>0</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Pr>
                <w:sz w:val="14"/>
                <w:szCs w:val="14"/>
              </w:rPr>
              <w:t>2</w:t>
            </w:r>
          </w:p>
        </w:tc>
        <w:tc>
          <w:tcPr>
            <w:tcW w:w="619" w:type="dxa"/>
            <w:tcBorders>
              <w:top w:val="nil"/>
              <w:left w:val="nil"/>
              <w:bottom w:val="single" w:sz="4" w:space="0" w:color="auto"/>
              <w:right w:val="single" w:sz="4" w:space="0" w:color="auto"/>
            </w:tcBorders>
            <w:noWrap/>
            <w:vAlign w:val="center"/>
          </w:tcPr>
          <w:p w:rsidR="00F8755E" w:rsidRPr="00A44AD1" w:rsidRDefault="00F8755E" w:rsidP="00097481">
            <w:pPr>
              <w:spacing w:before="0" w:after="0" w:line="240" w:lineRule="auto"/>
              <w:jc w:val="center"/>
              <w:rPr>
                <w:sz w:val="14"/>
                <w:szCs w:val="14"/>
                <w:lang w:val="en-US"/>
              </w:rPr>
            </w:pPr>
            <w:r>
              <w:rPr>
                <w:sz w:val="14"/>
                <w:szCs w:val="14"/>
                <w:lang w:val="en-US"/>
              </w:rPr>
              <w:t>26</w:t>
            </w:r>
          </w:p>
        </w:tc>
        <w:tc>
          <w:tcPr>
            <w:tcW w:w="743" w:type="dxa"/>
            <w:tcBorders>
              <w:top w:val="nil"/>
              <w:left w:val="nil"/>
              <w:bottom w:val="single" w:sz="4" w:space="0" w:color="auto"/>
              <w:right w:val="single" w:sz="4" w:space="0" w:color="auto"/>
            </w:tcBorders>
            <w:noWrap/>
            <w:vAlign w:val="center"/>
          </w:tcPr>
          <w:p w:rsidR="00F8755E" w:rsidRPr="00381789" w:rsidRDefault="00F8755E" w:rsidP="00097481">
            <w:pPr>
              <w:spacing w:before="0" w:after="0" w:line="240" w:lineRule="auto"/>
              <w:jc w:val="center"/>
              <w:rPr>
                <w:sz w:val="14"/>
                <w:szCs w:val="14"/>
                <w:lang w:val="en-US"/>
              </w:rPr>
            </w:pPr>
            <w:r>
              <w:rPr>
                <w:sz w:val="14"/>
                <w:szCs w:val="14"/>
                <w:lang w:val="en-US"/>
              </w:rPr>
              <w:t>26</w:t>
            </w:r>
          </w:p>
        </w:tc>
        <w:tc>
          <w:tcPr>
            <w:tcW w:w="347"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7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8" w:type="dxa"/>
            <w:tcBorders>
              <w:top w:val="nil"/>
              <w:left w:val="nil"/>
              <w:bottom w:val="single" w:sz="4" w:space="0" w:color="auto"/>
              <w:right w:val="single" w:sz="8" w:space="0" w:color="auto"/>
            </w:tcBorders>
            <w:vAlign w:val="center"/>
          </w:tcPr>
          <w:p w:rsidR="00F8755E" w:rsidRPr="00723A2C" w:rsidRDefault="00F8755E" w:rsidP="00097481">
            <w:pPr>
              <w:spacing w:before="0" w:after="0" w:line="240" w:lineRule="auto"/>
              <w:jc w:val="center"/>
              <w:rPr>
                <w:sz w:val="14"/>
                <w:szCs w:val="14"/>
              </w:rPr>
            </w:pPr>
          </w:p>
        </w:tc>
      </w:tr>
      <w:tr w:rsidR="00F8755E" w:rsidRPr="00723A2C" w:rsidTr="00381789">
        <w:trPr>
          <w:trHeight w:val="270"/>
        </w:trPr>
        <w:tc>
          <w:tcPr>
            <w:tcW w:w="1418" w:type="dxa"/>
            <w:vMerge/>
            <w:tcBorders>
              <w:top w:val="nil"/>
              <w:left w:val="single" w:sz="8" w:space="0" w:color="auto"/>
              <w:bottom w:val="single" w:sz="4" w:space="0" w:color="000000"/>
              <w:right w:val="single" w:sz="4" w:space="0" w:color="auto"/>
            </w:tcBorders>
            <w:vAlign w:val="center"/>
          </w:tcPr>
          <w:p w:rsidR="00F8755E" w:rsidRPr="00723A2C" w:rsidRDefault="00F8755E" w:rsidP="00097481">
            <w:pPr>
              <w:spacing w:before="0" w:after="0" w:line="240" w:lineRule="auto"/>
              <w:rPr>
                <w:sz w:val="14"/>
                <w:szCs w:val="14"/>
              </w:rPr>
            </w:pPr>
          </w:p>
        </w:tc>
        <w:tc>
          <w:tcPr>
            <w:tcW w:w="103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097481">
            <w:pPr>
              <w:spacing w:before="0" w:after="0" w:line="240" w:lineRule="auto"/>
              <w:rPr>
                <w:sz w:val="14"/>
                <w:szCs w:val="14"/>
              </w:rPr>
            </w:pPr>
            <w:r w:rsidRPr="00723A2C">
              <w:rPr>
                <w:sz w:val="14"/>
                <w:szCs w:val="14"/>
              </w:rPr>
              <w:t>Στόχος</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4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61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3"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347"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7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8" w:type="dxa"/>
            <w:tcBorders>
              <w:top w:val="nil"/>
              <w:left w:val="nil"/>
              <w:bottom w:val="single" w:sz="4" w:space="0" w:color="auto"/>
              <w:right w:val="single" w:sz="8" w:space="0" w:color="auto"/>
            </w:tcBorders>
            <w:vAlign w:val="center"/>
          </w:tcPr>
          <w:p w:rsidR="00F8755E" w:rsidRPr="00723A2C" w:rsidRDefault="00F8755E" w:rsidP="00097481">
            <w:pPr>
              <w:spacing w:before="0" w:after="0" w:line="240" w:lineRule="auto"/>
              <w:jc w:val="center"/>
              <w:rPr>
                <w:sz w:val="14"/>
                <w:szCs w:val="14"/>
              </w:rPr>
            </w:pPr>
            <w:r w:rsidRPr="00723A2C">
              <w:rPr>
                <w:rFonts w:cs="Arial"/>
                <w:sz w:val="14"/>
                <w:szCs w:val="14"/>
              </w:rPr>
              <w:t xml:space="preserve">13 </w:t>
            </w:r>
            <w:r w:rsidRPr="00723A2C">
              <w:rPr>
                <w:rFonts w:cs="Arial"/>
                <w:sz w:val="14"/>
                <w:szCs w:val="14"/>
                <w:vertAlign w:val="superscript"/>
              </w:rPr>
              <w:t>(1)</w:t>
            </w:r>
          </w:p>
        </w:tc>
      </w:tr>
      <w:tr w:rsidR="00F8755E" w:rsidRPr="00723A2C" w:rsidTr="00381789">
        <w:trPr>
          <w:trHeight w:val="270"/>
        </w:trPr>
        <w:tc>
          <w:tcPr>
            <w:tcW w:w="1418" w:type="dxa"/>
            <w:vMerge/>
            <w:tcBorders>
              <w:top w:val="nil"/>
              <w:left w:val="single" w:sz="8" w:space="0" w:color="auto"/>
              <w:bottom w:val="single" w:sz="4" w:space="0" w:color="000000"/>
              <w:right w:val="single" w:sz="4" w:space="0" w:color="auto"/>
            </w:tcBorders>
            <w:vAlign w:val="center"/>
          </w:tcPr>
          <w:p w:rsidR="00F8755E" w:rsidRPr="00723A2C" w:rsidRDefault="00F8755E" w:rsidP="00097481">
            <w:pPr>
              <w:spacing w:before="0" w:after="0" w:line="240" w:lineRule="auto"/>
              <w:rPr>
                <w:sz w:val="14"/>
                <w:szCs w:val="14"/>
              </w:rPr>
            </w:pPr>
          </w:p>
        </w:tc>
        <w:tc>
          <w:tcPr>
            <w:tcW w:w="103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097481">
            <w:pPr>
              <w:spacing w:before="0" w:after="0" w:line="240" w:lineRule="auto"/>
              <w:rPr>
                <w:sz w:val="14"/>
                <w:szCs w:val="14"/>
              </w:rPr>
            </w:pPr>
            <w:r w:rsidRPr="00723A2C">
              <w:rPr>
                <w:sz w:val="14"/>
                <w:szCs w:val="14"/>
              </w:rPr>
              <w:t>Αφετηρία</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sidRPr="00723A2C">
              <w:rPr>
                <w:sz w:val="14"/>
                <w:szCs w:val="14"/>
              </w:rPr>
              <w:t>0</w:t>
            </w:r>
          </w:p>
        </w:tc>
        <w:tc>
          <w:tcPr>
            <w:tcW w:w="54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61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3"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347"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7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8" w:type="dxa"/>
            <w:tcBorders>
              <w:top w:val="nil"/>
              <w:left w:val="nil"/>
              <w:bottom w:val="single" w:sz="4" w:space="0" w:color="auto"/>
              <w:right w:val="single" w:sz="8" w:space="0" w:color="auto"/>
            </w:tcBorders>
            <w:vAlign w:val="center"/>
          </w:tcPr>
          <w:p w:rsidR="00F8755E" w:rsidRPr="00723A2C" w:rsidRDefault="00F8755E" w:rsidP="00097481">
            <w:pPr>
              <w:spacing w:before="0" w:after="0" w:line="240" w:lineRule="auto"/>
              <w:jc w:val="center"/>
              <w:rPr>
                <w:sz w:val="14"/>
                <w:szCs w:val="14"/>
              </w:rPr>
            </w:pPr>
          </w:p>
        </w:tc>
      </w:tr>
      <w:tr w:rsidR="00F8755E" w:rsidRPr="00723A2C" w:rsidTr="00381789">
        <w:trPr>
          <w:trHeight w:val="450"/>
        </w:trPr>
        <w:tc>
          <w:tcPr>
            <w:tcW w:w="1418" w:type="dxa"/>
            <w:vMerge w:val="restart"/>
            <w:tcBorders>
              <w:top w:val="nil"/>
              <w:left w:val="single" w:sz="8" w:space="0" w:color="auto"/>
              <w:bottom w:val="single" w:sz="4" w:space="0" w:color="000000"/>
              <w:right w:val="single" w:sz="4" w:space="0" w:color="auto"/>
            </w:tcBorders>
            <w:vAlign w:val="center"/>
          </w:tcPr>
          <w:p w:rsidR="00F8755E" w:rsidRPr="00723A2C" w:rsidRDefault="00F8755E" w:rsidP="00097481">
            <w:pPr>
              <w:spacing w:before="0" w:after="0" w:line="240" w:lineRule="auto"/>
              <w:rPr>
                <w:sz w:val="14"/>
                <w:szCs w:val="14"/>
              </w:rPr>
            </w:pPr>
            <w:r w:rsidRPr="00723A2C">
              <w:rPr>
                <w:rFonts w:cs="Arial"/>
                <w:sz w:val="14"/>
                <w:szCs w:val="14"/>
              </w:rPr>
              <w:t>Μέσος ετήσιος αριθμός μαθητών που συμμετέχουν σε προγράμματα ενισχυτικής διδασκαλίας και διαπολιτισμικής εκπαίδευσης</w:t>
            </w:r>
          </w:p>
        </w:tc>
        <w:tc>
          <w:tcPr>
            <w:tcW w:w="103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097481">
            <w:pPr>
              <w:spacing w:before="0" w:after="0" w:line="240" w:lineRule="auto"/>
              <w:rPr>
                <w:sz w:val="14"/>
                <w:szCs w:val="14"/>
              </w:rPr>
            </w:pPr>
            <w:r w:rsidRPr="00723A2C">
              <w:rPr>
                <w:sz w:val="14"/>
                <w:szCs w:val="14"/>
              </w:rPr>
              <w:t>Ολοκλήρωση</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sidRPr="00723A2C">
              <w:rPr>
                <w:sz w:val="14"/>
                <w:szCs w:val="14"/>
              </w:rPr>
              <w:t>0</w:t>
            </w:r>
          </w:p>
        </w:tc>
        <w:tc>
          <w:tcPr>
            <w:tcW w:w="54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sidRPr="00723A2C">
              <w:rPr>
                <w:sz w:val="14"/>
                <w:szCs w:val="14"/>
                <w:lang w:val="en-US"/>
              </w:rPr>
              <w:t>0</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sidRPr="00723A2C">
              <w:rPr>
                <w:sz w:val="14"/>
                <w:szCs w:val="14"/>
              </w:rPr>
              <w:t>0</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line="240" w:lineRule="auto"/>
              <w:jc w:val="center"/>
              <w:rPr>
                <w:sz w:val="14"/>
                <w:szCs w:val="14"/>
              </w:rPr>
            </w:pPr>
            <w:r w:rsidRPr="00723A2C">
              <w:rPr>
                <w:sz w:val="14"/>
                <w:szCs w:val="14"/>
              </w:rPr>
              <w:t>0</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Pr>
                <w:sz w:val="14"/>
                <w:szCs w:val="14"/>
              </w:rPr>
              <w:t>640</w:t>
            </w:r>
          </w:p>
        </w:tc>
        <w:tc>
          <w:tcPr>
            <w:tcW w:w="61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Pr>
                <w:sz w:val="14"/>
                <w:szCs w:val="14"/>
              </w:rPr>
              <w:t>1.659</w:t>
            </w:r>
          </w:p>
        </w:tc>
        <w:tc>
          <w:tcPr>
            <w:tcW w:w="743" w:type="dxa"/>
            <w:tcBorders>
              <w:top w:val="nil"/>
              <w:left w:val="nil"/>
              <w:bottom w:val="single" w:sz="4" w:space="0" w:color="auto"/>
              <w:right w:val="single" w:sz="4" w:space="0" w:color="auto"/>
            </w:tcBorders>
            <w:noWrap/>
            <w:vAlign w:val="center"/>
          </w:tcPr>
          <w:p w:rsidR="00F8755E" w:rsidRPr="00381789" w:rsidRDefault="00F8755E" w:rsidP="00097481">
            <w:pPr>
              <w:spacing w:before="0" w:after="0" w:line="240" w:lineRule="auto"/>
              <w:jc w:val="center"/>
              <w:rPr>
                <w:sz w:val="14"/>
                <w:szCs w:val="14"/>
                <w:lang w:val="en-US"/>
              </w:rPr>
            </w:pPr>
            <w:r>
              <w:rPr>
                <w:sz w:val="14"/>
                <w:szCs w:val="14"/>
                <w:lang w:val="en-US"/>
              </w:rPr>
              <w:t>4.995</w:t>
            </w:r>
          </w:p>
        </w:tc>
        <w:tc>
          <w:tcPr>
            <w:tcW w:w="347"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7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8" w:type="dxa"/>
            <w:tcBorders>
              <w:top w:val="nil"/>
              <w:left w:val="nil"/>
              <w:bottom w:val="single" w:sz="4" w:space="0" w:color="auto"/>
              <w:right w:val="single" w:sz="8" w:space="0" w:color="auto"/>
            </w:tcBorders>
            <w:vAlign w:val="center"/>
          </w:tcPr>
          <w:p w:rsidR="00F8755E" w:rsidRPr="00723A2C" w:rsidRDefault="00F8755E" w:rsidP="00097481">
            <w:pPr>
              <w:spacing w:before="0" w:after="0" w:line="240" w:lineRule="auto"/>
              <w:jc w:val="center"/>
              <w:rPr>
                <w:sz w:val="14"/>
                <w:szCs w:val="14"/>
              </w:rPr>
            </w:pPr>
          </w:p>
        </w:tc>
      </w:tr>
      <w:tr w:rsidR="00F8755E" w:rsidRPr="00723A2C" w:rsidTr="00381789">
        <w:trPr>
          <w:trHeight w:val="270"/>
        </w:trPr>
        <w:tc>
          <w:tcPr>
            <w:tcW w:w="1418" w:type="dxa"/>
            <w:vMerge/>
            <w:tcBorders>
              <w:top w:val="nil"/>
              <w:left w:val="single" w:sz="8" w:space="0" w:color="auto"/>
              <w:bottom w:val="single" w:sz="4" w:space="0" w:color="000000"/>
              <w:right w:val="single" w:sz="4" w:space="0" w:color="auto"/>
            </w:tcBorders>
            <w:vAlign w:val="center"/>
          </w:tcPr>
          <w:p w:rsidR="00F8755E" w:rsidRPr="00723A2C" w:rsidRDefault="00F8755E" w:rsidP="00097481">
            <w:pPr>
              <w:spacing w:before="0" w:after="0" w:line="240" w:lineRule="auto"/>
              <w:rPr>
                <w:sz w:val="14"/>
                <w:szCs w:val="14"/>
              </w:rPr>
            </w:pPr>
          </w:p>
        </w:tc>
        <w:tc>
          <w:tcPr>
            <w:tcW w:w="103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097481">
            <w:pPr>
              <w:spacing w:before="0" w:after="0" w:line="240" w:lineRule="auto"/>
              <w:rPr>
                <w:sz w:val="14"/>
                <w:szCs w:val="14"/>
              </w:rPr>
            </w:pPr>
            <w:r w:rsidRPr="00723A2C">
              <w:rPr>
                <w:sz w:val="14"/>
                <w:szCs w:val="14"/>
              </w:rPr>
              <w:t>Στόχος</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4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61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3"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347"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7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8" w:type="dxa"/>
            <w:tcBorders>
              <w:top w:val="nil"/>
              <w:left w:val="nil"/>
              <w:bottom w:val="single" w:sz="4" w:space="0" w:color="auto"/>
              <w:right w:val="single" w:sz="8" w:space="0" w:color="auto"/>
            </w:tcBorders>
            <w:vAlign w:val="center"/>
          </w:tcPr>
          <w:p w:rsidR="00F8755E" w:rsidRDefault="00F8755E" w:rsidP="00097481">
            <w:pPr>
              <w:spacing w:before="0" w:after="0" w:line="240" w:lineRule="auto"/>
              <w:jc w:val="center"/>
              <w:rPr>
                <w:rFonts w:cs="Arial"/>
                <w:sz w:val="14"/>
                <w:szCs w:val="14"/>
              </w:rPr>
            </w:pPr>
            <w:r>
              <w:rPr>
                <w:rFonts w:cs="Arial"/>
                <w:sz w:val="14"/>
                <w:szCs w:val="14"/>
              </w:rPr>
              <w:t xml:space="preserve"> </w:t>
            </w:r>
          </w:p>
          <w:p w:rsidR="00F8755E" w:rsidRPr="00723A2C" w:rsidRDefault="00F8755E" w:rsidP="00097481">
            <w:pPr>
              <w:spacing w:before="0" w:after="0" w:line="240" w:lineRule="auto"/>
              <w:jc w:val="center"/>
              <w:rPr>
                <w:sz w:val="14"/>
                <w:szCs w:val="14"/>
              </w:rPr>
            </w:pPr>
            <w:r>
              <w:rPr>
                <w:rFonts w:cs="Arial"/>
                <w:sz w:val="14"/>
                <w:szCs w:val="14"/>
              </w:rPr>
              <w:t>2.000</w:t>
            </w:r>
          </w:p>
        </w:tc>
      </w:tr>
      <w:tr w:rsidR="00F8755E" w:rsidRPr="00723A2C" w:rsidTr="00381789">
        <w:trPr>
          <w:trHeight w:val="270"/>
        </w:trPr>
        <w:tc>
          <w:tcPr>
            <w:tcW w:w="1418" w:type="dxa"/>
            <w:vMerge/>
            <w:tcBorders>
              <w:top w:val="nil"/>
              <w:left w:val="single" w:sz="8" w:space="0" w:color="auto"/>
              <w:bottom w:val="single" w:sz="4" w:space="0" w:color="000000"/>
              <w:right w:val="single" w:sz="4" w:space="0" w:color="auto"/>
            </w:tcBorders>
            <w:vAlign w:val="center"/>
          </w:tcPr>
          <w:p w:rsidR="00F8755E" w:rsidRPr="00723A2C" w:rsidRDefault="00F8755E" w:rsidP="00097481">
            <w:pPr>
              <w:spacing w:before="0" w:after="0" w:line="240" w:lineRule="auto"/>
              <w:rPr>
                <w:sz w:val="14"/>
                <w:szCs w:val="14"/>
              </w:rPr>
            </w:pPr>
          </w:p>
        </w:tc>
        <w:tc>
          <w:tcPr>
            <w:tcW w:w="103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097481">
            <w:pPr>
              <w:spacing w:before="0" w:after="0" w:line="240" w:lineRule="auto"/>
              <w:rPr>
                <w:sz w:val="14"/>
                <w:szCs w:val="14"/>
              </w:rPr>
            </w:pPr>
            <w:r w:rsidRPr="00723A2C">
              <w:rPr>
                <w:sz w:val="14"/>
                <w:szCs w:val="14"/>
              </w:rPr>
              <w:t>Αφετηρία</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sidRPr="00723A2C">
              <w:rPr>
                <w:sz w:val="14"/>
                <w:szCs w:val="14"/>
                <w:lang w:val="en-US"/>
              </w:rPr>
              <w:t>3.299</w:t>
            </w:r>
          </w:p>
        </w:tc>
        <w:tc>
          <w:tcPr>
            <w:tcW w:w="54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61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3"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347"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7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8" w:type="dxa"/>
            <w:tcBorders>
              <w:top w:val="nil"/>
              <w:left w:val="nil"/>
              <w:bottom w:val="single" w:sz="4" w:space="0" w:color="auto"/>
              <w:right w:val="single" w:sz="8" w:space="0" w:color="auto"/>
            </w:tcBorders>
            <w:vAlign w:val="center"/>
          </w:tcPr>
          <w:p w:rsidR="00F8755E" w:rsidRPr="00723A2C" w:rsidRDefault="00F8755E" w:rsidP="00097481">
            <w:pPr>
              <w:spacing w:before="0" w:after="0" w:line="240" w:lineRule="auto"/>
              <w:jc w:val="center"/>
              <w:rPr>
                <w:sz w:val="14"/>
                <w:szCs w:val="14"/>
              </w:rPr>
            </w:pPr>
          </w:p>
        </w:tc>
      </w:tr>
      <w:tr w:rsidR="00F8755E" w:rsidRPr="00723A2C" w:rsidTr="00381789">
        <w:trPr>
          <w:trHeight w:val="270"/>
        </w:trPr>
        <w:tc>
          <w:tcPr>
            <w:tcW w:w="1418" w:type="dxa"/>
            <w:vMerge w:val="restart"/>
            <w:tcBorders>
              <w:top w:val="nil"/>
              <w:left w:val="single" w:sz="8" w:space="0" w:color="auto"/>
              <w:right w:val="single" w:sz="4" w:space="0" w:color="auto"/>
            </w:tcBorders>
            <w:vAlign w:val="center"/>
          </w:tcPr>
          <w:p w:rsidR="00F8755E" w:rsidRPr="00723A2C" w:rsidRDefault="00F8755E" w:rsidP="00097481">
            <w:pPr>
              <w:spacing w:before="0" w:after="0" w:line="240" w:lineRule="auto"/>
              <w:rPr>
                <w:sz w:val="14"/>
                <w:szCs w:val="14"/>
              </w:rPr>
            </w:pPr>
            <w:r>
              <w:rPr>
                <w:sz w:val="14"/>
                <w:szCs w:val="14"/>
              </w:rPr>
              <w:t>Αριθμός ολοήμερων σχολείων πρωτοβάθμιας εκπαίδευσης στα οποία εφαρμόζεται ενιαίο αναμορφωμένο πρόγραμμα</w:t>
            </w:r>
          </w:p>
        </w:tc>
        <w:tc>
          <w:tcPr>
            <w:tcW w:w="103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097481">
            <w:pPr>
              <w:spacing w:before="0" w:after="0" w:line="240" w:lineRule="auto"/>
              <w:rPr>
                <w:sz w:val="14"/>
                <w:szCs w:val="14"/>
              </w:rPr>
            </w:pPr>
            <w:r w:rsidRPr="00723A2C">
              <w:rPr>
                <w:sz w:val="14"/>
                <w:szCs w:val="14"/>
              </w:rPr>
              <w:t>Ολοκλήρωση</w:t>
            </w:r>
          </w:p>
        </w:tc>
        <w:tc>
          <w:tcPr>
            <w:tcW w:w="720" w:type="dxa"/>
            <w:tcBorders>
              <w:top w:val="nil"/>
              <w:left w:val="nil"/>
              <w:bottom w:val="single" w:sz="4" w:space="0" w:color="auto"/>
              <w:right w:val="single" w:sz="4" w:space="0" w:color="auto"/>
            </w:tcBorders>
            <w:noWrap/>
            <w:vAlign w:val="center"/>
          </w:tcPr>
          <w:p w:rsidR="00F8755E" w:rsidRPr="00474F35" w:rsidRDefault="00F8755E" w:rsidP="00097481">
            <w:pPr>
              <w:spacing w:before="0" w:after="0" w:line="240" w:lineRule="auto"/>
              <w:jc w:val="center"/>
              <w:rPr>
                <w:sz w:val="14"/>
                <w:szCs w:val="14"/>
              </w:rPr>
            </w:pPr>
          </w:p>
        </w:tc>
        <w:tc>
          <w:tcPr>
            <w:tcW w:w="54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61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Pr>
                <w:sz w:val="14"/>
                <w:szCs w:val="14"/>
              </w:rPr>
              <w:t>67</w:t>
            </w:r>
          </w:p>
        </w:tc>
        <w:tc>
          <w:tcPr>
            <w:tcW w:w="743" w:type="dxa"/>
            <w:tcBorders>
              <w:top w:val="nil"/>
              <w:left w:val="nil"/>
              <w:bottom w:val="single" w:sz="4" w:space="0" w:color="auto"/>
              <w:right w:val="single" w:sz="4" w:space="0" w:color="auto"/>
            </w:tcBorders>
            <w:noWrap/>
            <w:vAlign w:val="center"/>
          </w:tcPr>
          <w:p w:rsidR="00F8755E" w:rsidRPr="0011759E" w:rsidRDefault="00F8755E" w:rsidP="00097481">
            <w:pPr>
              <w:spacing w:before="0" w:after="0" w:line="240" w:lineRule="auto"/>
              <w:jc w:val="center"/>
              <w:rPr>
                <w:sz w:val="14"/>
                <w:szCs w:val="14"/>
                <w:lang w:val="en-US"/>
              </w:rPr>
            </w:pPr>
            <w:r>
              <w:rPr>
                <w:sz w:val="14"/>
                <w:szCs w:val="14"/>
                <w:lang w:val="en-US"/>
              </w:rPr>
              <w:t>114</w:t>
            </w:r>
          </w:p>
        </w:tc>
        <w:tc>
          <w:tcPr>
            <w:tcW w:w="347"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7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8" w:type="dxa"/>
            <w:tcBorders>
              <w:top w:val="nil"/>
              <w:left w:val="nil"/>
              <w:bottom w:val="single" w:sz="4" w:space="0" w:color="auto"/>
              <w:right w:val="single" w:sz="8" w:space="0" w:color="auto"/>
            </w:tcBorders>
            <w:vAlign w:val="center"/>
          </w:tcPr>
          <w:p w:rsidR="00F8755E" w:rsidRPr="00723A2C" w:rsidRDefault="00F8755E" w:rsidP="00097481">
            <w:pPr>
              <w:spacing w:before="0" w:after="0" w:line="240" w:lineRule="auto"/>
              <w:jc w:val="center"/>
              <w:rPr>
                <w:sz w:val="14"/>
                <w:szCs w:val="14"/>
              </w:rPr>
            </w:pPr>
          </w:p>
        </w:tc>
      </w:tr>
      <w:tr w:rsidR="00F8755E" w:rsidRPr="00723A2C" w:rsidTr="00381789">
        <w:trPr>
          <w:trHeight w:val="270"/>
        </w:trPr>
        <w:tc>
          <w:tcPr>
            <w:tcW w:w="1418" w:type="dxa"/>
            <w:vMerge/>
            <w:tcBorders>
              <w:left w:val="single" w:sz="8" w:space="0" w:color="auto"/>
              <w:right w:val="single" w:sz="4" w:space="0" w:color="auto"/>
            </w:tcBorders>
            <w:vAlign w:val="center"/>
          </w:tcPr>
          <w:p w:rsidR="00F8755E" w:rsidRPr="00723A2C" w:rsidRDefault="00F8755E" w:rsidP="00097481">
            <w:pPr>
              <w:spacing w:before="0" w:after="0" w:line="240" w:lineRule="auto"/>
              <w:rPr>
                <w:sz w:val="14"/>
                <w:szCs w:val="14"/>
              </w:rPr>
            </w:pPr>
          </w:p>
        </w:tc>
        <w:tc>
          <w:tcPr>
            <w:tcW w:w="103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097481">
            <w:pPr>
              <w:spacing w:before="0" w:after="0" w:line="240" w:lineRule="auto"/>
              <w:rPr>
                <w:sz w:val="14"/>
                <w:szCs w:val="14"/>
              </w:rPr>
            </w:pPr>
            <w:r w:rsidRPr="00723A2C">
              <w:rPr>
                <w:sz w:val="14"/>
                <w:szCs w:val="14"/>
              </w:rPr>
              <w:t>Στόχος</w:t>
            </w:r>
          </w:p>
        </w:tc>
        <w:tc>
          <w:tcPr>
            <w:tcW w:w="720" w:type="dxa"/>
            <w:tcBorders>
              <w:top w:val="nil"/>
              <w:left w:val="nil"/>
              <w:bottom w:val="single" w:sz="4" w:space="0" w:color="auto"/>
              <w:right w:val="single" w:sz="4" w:space="0" w:color="auto"/>
            </w:tcBorders>
            <w:noWrap/>
            <w:vAlign w:val="center"/>
          </w:tcPr>
          <w:p w:rsidR="00F8755E" w:rsidRPr="00474F35" w:rsidRDefault="00F8755E" w:rsidP="00097481">
            <w:pPr>
              <w:spacing w:before="0" w:after="0" w:line="240" w:lineRule="auto"/>
              <w:jc w:val="center"/>
              <w:rPr>
                <w:sz w:val="14"/>
                <w:szCs w:val="14"/>
              </w:rPr>
            </w:pPr>
          </w:p>
        </w:tc>
        <w:tc>
          <w:tcPr>
            <w:tcW w:w="54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61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3"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347"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7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8" w:type="dxa"/>
            <w:tcBorders>
              <w:top w:val="nil"/>
              <w:left w:val="nil"/>
              <w:bottom w:val="single" w:sz="4" w:space="0" w:color="auto"/>
              <w:right w:val="single" w:sz="8" w:space="0" w:color="auto"/>
            </w:tcBorders>
            <w:vAlign w:val="center"/>
          </w:tcPr>
          <w:p w:rsidR="00F8755E" w:rsidRPr="00723A2C" w:rsidRDefault="00F8755E" w:rsidP="00097481">
            <w:pPr>
              <w:spacing w:before="0" w:after="0" w:line="240" w:lineRule="auto"/>
              <w:jc w:val="center"/>
              <w:rPr>
                <w:sz w:val="14"/>
                <w:szCs w:val="14"/>
              </w:rPr>
            </w:pPr>
            <w:r>
              <w:rPr>
                <w:sz w:val="14"/>
                <w:szCs w:val="14"/>
              </w:rPr>
              <w:t>65</w:t>
            </w:r>
          </w:p>
        </w:tc>
      </w:tr>
      <w:tr w:rsidR="00F8755E" w:rsidRPr="00723A2C" w:rsidTr="00381789">
        <w:trPr>
          <w:trHeight w:val="270"/>
        </w:trPr>
        <w:tc>
          <w:tcPr>
            <w:tcW w:w="1418" w:type="dxa"/>
            <w:vMerge/>
            <w:tcBorders>
              <w:left w:val="single" w:sz="8" w:space="0" w:color="auto"/>
              <w:bottom w:val="single" w:sz="4" w:space="0" w:color="000000"/>
              <w:right w:val="single" w:sz="4" w:space="0" w:color="auto"/>
            </w:tcBorders>
            <w:vAlign w:val="center"/>
          </w:tcPr>
          <w:p w:rsidR="00F8755E" w:rsidRPr="00723A2C" w:rsidRDefault="00F8755E" w:rsidP="00097481">
            <w:pPr>
              <w:spacing w:before="0" w:after="0" w:line="240" w:lineRule="auto"/>
              <w:rPr>
                <w:sz w:val="14"/>
                <w:szCs w:val="14"/>
              </w:rPr>
            </w:pPr>
          </w:p>
        </w:tc>
        <w:tc>
          <w:tcPr>
            <w:tcW w:w="103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097481">
            <w:pPr>
              <w:spacing w:before="0" w:after="0" w:line="240" w:lineRule="auto"/>
              <w:rPr>
                <w:sz w:val="14"/>
                <w:szCs w:val="14"/>
              </w:rPr>
            </w:pPr>
            <w:r w:rsidRPr="00723A2C">
              <w:rPr>
                <w:sz w:val="14"/>
                <w:szCs w:val="14"/>
              </w:rPr>
              <w:t>Αφετηρία</w:t>
            </w:r>
          </w:p>
        </w:tc>
        <w:tc>
          <w:tcPr>
            <w:tcW w:w="720" w:type="dxa"/>
            <w:tcBorders>
              <w:top w:val="nil"/>
              <w:left w:val="nil"/>
              <w:bottom w:val="single" w:sz="4" w:space="0" w:color="auto"/>
              <w:right w:val="single" w:sz="4" w:space="0" w:color="auto"/>
            </w:tcBorders>
            <w:noWrap/>
            <w:vAlign w:val="center"/>
          </w:tcPr>
          <w:p w:rsidR="00F8755E" w:rsidRPr="00474F35" w:rsidRDefault="00F8755E" w:rsidP="00097481">
            <w:pPr>
              <w:spacing w:before="0" w:after="0" w:line="240" w:lineRule="auto"/>
              <w:jc w:val="center"/>
              <w:rPr>
                <w:sz w:val="14"/>
                <w:szCs w:val="14"/>
              </w:rPr>
            </w:pPr>
          </w:p>
        </w:tc>
        <w:tc>
          <w:tcPr>
            <w:tcW w:w="54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61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3"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347"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7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8" w:type="dxa"/>
            <w:tcBorders>
              <w:top w:val="nil"/>
              <w:left w:val="nil"/>
              <w:bottom w:val="single" w:sz="4" w:space="0" w:color="auto"/>
              <w:right w:val="single" w:sz="8" w:space="0" w:color="auto"/>
            </w:tcBorders>
            <w:vAlign w:val="center"/>
          </w:tcPr>
          <w:p w:rsidR="00F8755E" w:rsidRPr="00723A2C" w:rsidRDefault="00F8755E" w:rsidP="00097481">
            <w:pPr>
              <w:spacing w:before="0" w:after="0" w:line="240" w:lineRule="auto"/>
              <w:jc w:val="center"/>
              <w:rPr>
                <w:sz w:val="14"/>
                <w:szCs w:val="14"/>
              </w:rPr>
            </w:pPr>
          </w:p>
        </w:tc>
      </w:tr>
      <w:tr w:rsidR="00F8755E" w:rsidRPr="00723A2C" w:rsidTr="00381789">
        <w:trPr>
          <w:trHeight w:val="450"/>
        </w:trPr>
        <w:tc>
          <w:tcPr>
            <w:tcW w:w="1418" w:type="dxa"/>
            <w:vMerge w:val="restart"/>
            <w:tcBorders>
              <w:top w:val="nil"/>
              <w:left w:val="single" w:sz="8" w:space="0" w:color="auto"/>
              <w:bottom w:val="single" w:sz="4" w:space="0" w:color="000000"/>
              <w:right w:val="single" w:sz="4" w:space="0" w:color="auto"/>
            </w:tcBorders>
            <w:vAlign w:val="center"/>
          </w:tcPr>
          <w:p w:rsidR="00F8755E" w:rsidRPr="00723A2C" w:rsidRDefault="00F8755E" w:rsidP="00097481">
            <w:pPr>
              <w:spacing w:before="0" w:after="0" w:line="240" w:lineRule="auto"/>
              <w:rPr>
                <w:sz w:val="14"/>
                <w:szCs w:val="14"/>
              </w:rPr>
            </w:pPr>
            <w:r w:rsidRPr="00723A2C">
              <w:rPr>
                <w:rFonts w:cs="Arial"/>
                <w:sz w:val="14"/>
                <w:szCs w:val="14"/>
              </w:rPr>
              <w:t xml:space="preserve">Μέσος ετήσιος αριθμός συμμετοχών εκπαιδευτικών αβάθμιας και β’βάθμιας που επιμορφώνονται </w:t>
            </w:r>
          </w:p>
        </w:tc>
        <w:tc>
          <w:tcPr>
            <w:tcW w:w="103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097481">
            <w:pPr>
              <w:spacing w:before="0" w:after="0" w:line="240" w:lineRule="auto"/>
              <w:rPr>
                <w:sz w:val="14"/>
                <w:szCs w:val="14"/>
              </w:rPr>
            </w:pPr>
            <w:r w:rsidRPr="00723A2C">
              <w:rPr>
                <w:sz w:val="14"/>
                <w:szCs w:val="14"/>
              </w:rPr>
              <w:t>Ολοκλήρωση</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sidRPr="00723A2C">
              <w:rPr>
                <w:sz w:val="14"/>
                <w:szCs w:val="14"/>
              </w:rPr>
              <w:t>0</w:t>
            </w:r>
          </w:p>
        </w:tc>
        <w:tc>
          <w:tcPr>
            <w:tcW w:w="54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sidRPr="00723A2C">
              <w:rPr>
                <w:sz w:val="14"/>
                <w:szCs w:val="14"/>
                <w:lang w:val="en-US"/>
              </w:rPr>
              <w:t>0</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sidRPr="00723A2C">
              <w:rPr>
                <w:sz w:val="14"/>
                <w:szCs w:val="14"/>
              </w:rPr>
              <w:t>1.070</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line="240" w:lineRule="auto"/>
              <w:jc w:val="center"/>
              <w:rPr>
                <w:sz w:val="14"/>
                <w:szCs w:val="14"/>
              </w:rPr>
            </w:pPr>
            <w:r w:rsidRPr="00723A2C">
              <w:rPr>
                <w:sz w:val="14"/>
                <w:szCs w:val="14"/>
              </w:rPr>
              <w:t>2.627</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Pr>
                <w:sz w:val="14"/>
                <w:szCs w:val="14"/>
              </w:rPr>
              <w:t>2.761</w:t>
            </w:r>
          </w:p>
        </w:tc>
        <w:tc>
          <w:tcPr>
            <w:tcW w:w="61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Pr>
                <w:sz w:val="14"/>
                <w:szCs w:val="14"/>
              </w:rPr>
              <w:t>2.863</w:t>
            </w:r>
          </w:p>
        </w:tc>
        <w:tc>
          <w:tcPr>
            <w:tcW w:w="743" w:type="dxa"/>
            <w:tcBorders>
              <w:top w:val="nil"/>
              <w:left w:val="nil"/>
              <w:bottom w:val="single" w:sz="4" w:space="0" w:color="auto"/>
              <w:right w:val="single" w:sz="4" w:space="0" w:color="auto"/>
            </w:tcBorders>
            <w:noWrap/>
            <w:vAlign w:val="center"/>
          </w:tcPr>
          <w:p w:rsidR="00F8755E" w:rsidRPr="0011759E" w:rsidRDefault="00F8755E" w:rsidP="00097481">
            <w:pPr>
              <w:spacing w:before="0" w:after="0" w:line="240" w:lineRule="auto"/>
              <w:jc w:val="center"/>
              <w:rPr>
                <w:sz w:val="14"/>
                <w:szCs w:val="14"/>
                <w:lang w:val="en-US"/>
              </w:rPr>
            </w:pPr>
            <w:r>
              <w:rPr>
                <w:sz w:val="14"/>
                <w:szCs w:val="14"/>
                <w:lang w:val="en-US"/>
              </w:rPr>
              <w:t>2.897</w:t>
            </w:r>
          </w:p>
        </w:tc>
        <w:tc>
          <w:tcPr>
            <w:tcW w:w="347"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7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8" w:type="dxa"/>
            <w:tcBorders>
              <w:top w:val="nil"/>
              <w:left w:val="nil"/>
              <w:bottom w:val="single" w:sz="4" w:space="0" w:color="auto"/>
              <w:right w:val="single" w:sz="8" w:space="0" w:color="auto"/>
            </w:tcBorders>
            <w:vAlign w:val="center"/>
          </w:tcPr>
          <w:p w:rsidR="00F8755E" w:rsidRPr="00723A2C" w:rsidRDefault="00F8755E" w:rsidP="00097481">
            <w:pPr>
              <w:spacing w:before="0" w:after="0" w:line="240" w:lineRule="auto"/>
              <w:jc w:val="center"/>
              <w:rPr>
                <w:sz w:val="14"/>
                <w:szCs w:val="14"/>
              </w:rPr>
            </w:pPr>
          </w:p>
        </w:tc>
      </w:tr>
      <w:tr w:rsidR="00F8755E" w:rsidRPr="00723A2C" w:rsidTr="00381789">
        <w:trPr>
          <w:trHeight w:val="270"/>
        </w:trPr>
        <w:tc>
          <w:tcPr>
            <w:tcW w:w="1418" w:type="dxa"/>
            <w:vMerge/>
            <w:tcBorders>
              <w:top w:val="nil"/>
              <w:left w:val="single" w:sz="8" w:space="0" w:color="auto"/>
              <w:bottom w:val="single" w:sz="4" w:space="0" w:color="000000"/>
              <w:right w:val="single" w:sz="4" w:space="0" w:color="auto"/>
            </w:tcBorders>
            <w:vAlign w:val="center"/>
          </w:tcPr>
          <w:p w:rsidR="00F8755E" w:rsidRPr="00723A2C" w:rsidRDefault="00F8755E" w:rsidP="00097481">
            <w:pPr>
              <w:spacing w:before="0" w:after="0" w:line="240" w:lineRule="auto"/>
              <w:rPr>
                <w:sz w:val="14"/>
                <w:szCs w:val="14"/>
              </w:rPr>
            </w:pPr>
          </w:p>
        </w:tc>
        <w:tc>
          <w:tcPr>
            <w:tcW w:w="103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097481">
            <w:pPr>
              <w:spacing w:before="0" w:after="0" w:line="240" w:lineRule="auto"/>
              <w:rPr>
                <w:sz w:val="14"/>
                <w:szCs w:val="14"/>
              </w:rPr>
            </w:pPr>
            <w:r w:rsidRPr="00723A2C">
              <w:rPr>
                <w:sz w:val="14"/>
                <w:szCs w:val="14"/>
              </w:rPr>
              <w:t>Στόχος</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4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61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3"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347"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7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8" w:type="dxa"/>
            <w:tcBorders>
              <w:top w:val="nil"/>
              <w:left w:val="nil"/>
              <w:bottom w:val="single" w:sz="4" w:space="0" w:color="auto"/>
              <w:right w:val="single" w:sz="8" w:space="0" w:color="auto"/>
            </w:tcBorders>
            <w:vAlign w:val="center"/>
          </w:tcPr>
          <w:p w:rsidR="00F8755E" w:rsidRPr="00723A2C" w:rsidRDefault="00F8755E" w:rsidP="00097481">
            <w:pPr>
              <w:spacing w:before="0" w:after="0" w:line="240" w:lineRule="auto"/>
              <w:jc w:val="center"/>
              <w:rPr>
                <w:sz w:val="14"/>
                <w:szCs w:val="14"/>
              </w:rPr>
            </w:pPr>
            <w:r w:rsidRPr="00723A2C">
              <w:rPr>
                <w:rFonts w:cs="Arial"/>
                <w:sz w:val="14"/>
                <w:szCs w:val="14"/>
              </w:rPr>
              <w:t>2.300</w:t>
            </w:r>
          </w:p>
        </w:tc>
      </w:tr>
      <w:tr w:rsidR="00F8755E" w:rsidRPr="00723A2C" w:rsidTr="00381789">
        <w:trPr>
          <w:trHeight w:val="270"/>
        </w:trPr>
        <w:tc>
          <w:tcPr>
            <w:tcW w:w="1418" w:type="dxa"/>
            <w:vMerge/>
            <w:tcBorders>
              <w:top w:val="nil"/>
              <w:left w:val="single" w:sz="8" w:space="0" w:color="auto"/>
              <w:bottom w:val="single" w:sz="4" w:space="0" w:color="000000"/>
              <w:right w:val="single" w:sz="4" w:space="0" w:color="auto"/>
            </w:tcBorders>
            <w:vAlign w:val="center"/>
          </w:tcPr>
          <w:p w:rsidR="00F8755E" w:rsidRPr="00723A2C" w:rsidRDefault="00F8755E" w:rsidP="00097481">
            <w:pPr>
              <w:spacing w:before="0" w:after="0" w:line="240" w:lineRule="auto"/>
              <w:rPr>
                <w:sz w:val="14"/>
                <w:szCs w:val="14"/>
              </w:rPr>
            </w:pPr>
          </w:p>
        </w:tc>
        <w:tc>
          <w:tcPr>
            <w:tcW w:w="103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097481">
            <w:pPr>
              <w:spacing w:before="0" w:after="0" w:line="240" w:lineRule="auto"/>
              <w:rPr>
                <w:sz w:val="14"/>
                <w:szCs w:val="14"/>
              </w:rPr>
            </w:pPr>
            <w:r w:rsidRPr="00723A2C">
              <w:rPr>
                <w:sz w:val="14"/>
                <w:szCs w:val="14"/>
              </w:rPr>
              <w:t>Αφετηρία</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sidRPr="00723A2C">
              <w:rPr>
                <w:sz w:val="14"/>
                <w:szCs w:val="14"/>
                <w:lang w:val="en-US"/>
              </w:rPr>
              <w:t>1.950</w:t>
            </w:r>
          </w:p>
        </w:tc>
        <w:tc>
          <w:tcPr>
            <w:tcW w:w="54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61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3"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347"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7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8" w:type="dxa"/>
            <w:tcBorders>
              <w:top w:val="nil"/>
              <w:left w:val="nil"/>
              <w:bottom w:val="single" w:sz="4" w:space="0" w:color="auto"/>
              <w:right w:val="single" w:sz="8" w:space="0" w:color="auto"/>
            </w:tcBorders>
            <w:vAlign w:val="center"/>
          </w:tcPr>
          <w:p w:rsidR="00F8755E" w:rsidRPr="00723A2C" w:rsidRDefault="00F8755E" w:rsidP="00097481">
            <w:pPr>
              <w:spacing w:before="0" w:after="0" w:line="240" w:lineRule="auto"/>
              <w:jc w:val="center"/>
              <w:rPr>
                <w:sz w:val="14"/>
                <w:szCs w:val="14"/>
              </w:rPr>
            </w:pPr>
          </w:p>
        </w:tc>
      </w:tr>
      <w:tr w:rsidR="00F8755E" w:rsidRPr="00723A2C" w:rsidTr="00381789">
        <w:trPr>
          <w:trHeight w:val="450"/>
        </w:trPr>
        <w:tc>
          <w:tcPr>
            <w:tcW w:w="1418" w:type="dxa"/>
            <w:vMerge w:val="restart"/>
            <w:tcBorders>
              <w:top w:val="nil"/>
              <w:left w:val="single" w:sz="8" w:space="0" w:color="auto"/>
              <w:bottom w:val="single" w:sz="4" w:space="0" w:color="000000"/>
              <w:right w:val="single" w:sz="4" w:space="0" w:color="auto"/>
            </w:tcBorders>
            <w:vAlign w:val="center"/>
          </w:tcPr>
          <w:p w:rsidR="00F8755E" w:rsidRPr="00723A2C" w:rsidRDefault="00F8755E" w:rsidP="00097481">
            <w:pPr>
              <w:spacing w:before="0" w:after="0" w:line="240" w:lineRule="auto"/>
              <w:rPr>
                <w:sz w:val="14"/>
                <w:szCs w:val="14"/>
              </w:rPr>
            </w:pPr>
            <w:r w:rsidRPr="00723A2C">
              <w:rPr>
                <w:rFonts w:cs="Arial"/>
                <w:sz w:val="14"/>
                <w:szCs w:val="14"/>
              </w:rPr>
              <w:t xml:space="preserve">Μέσος ετήσιος αριθμός εκπαιδευτικών α’βάθμιας και β’βάθμιας που επιμορφώνονται </w:t>
            </w:r>
            <w:r w:rsidRPr="00723A2C">
              <w:rPr>
                <w:rFonts w:cs="Arial"/>
                <w:sz w:val="14"/>
                <w:szCs w:val="14"/>
                <w:vertAlign w:val="superscript"/>
              </w:rPr>
              <w:t>(3)</w:t>
            </w:r>
          </w:p>
        </w:tc>
        <w:tc>
          <w:tcPr>
            <w:tcW w:w="103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097481">
            <w:pPr>
              <w:spacing w:before="0" w:after="0" w:line="240" w:lineRule="auto"/>
              <w:rPr>
                <w:sz w:val="14"/>
                <w:szCs w:val="14"/>
              </w:rPr>
            </w:pPr>
            <w:r w:rsidRPr="00723A2C">
              <w:rPr>
                <w:sz w:val="14"/>
                <w:szCs w:val="14"/>
              </w:rPr>
              <w:t>Ολοκλήρωση</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sidRPr="00723A2C">
              <w:rPr>
                <w:sz w:val="14"/>
                <w:szCs w:val="14"/>
              </w:rPr>
              <w:t>0</w:t>
            </w:r>
          </w:p>
        </w:tc>
        <w:tc>
          <w:tcPr>
            <w:tcW w:w="54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sidRPr="00723A2C">
              <w:rPr>
                <w:sz w:val="14"/>
                <w:szCs w:val="14"/>
                <w:lang w:val="en-US"/>
              </w:rPr>
              <w:t>0</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sidRPr="00723A2C">
              <w:rPr>
                <w:sz w:val="14"/>
                <w:szCs w:val="14"/>
              </w:rPr>
              <w:t>1.006</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line="240" w:lineRule="auto"/>
              <w:jc w:val="center"/>
              <w:rPr>
                <w:sz w:val="14"/>
                <w:szCs w:val="14"/>
              </w:rPr>
            </w:pPr>
            <w:r w:rsidRPr="00723A2C">
              <w:rPr>
                <w:sz w:val="14"/>
                <w:szCs w:val="14"/>
              </w:rPr>
              <w:t>2.475</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Pr>
                <w:sz w:val="14"/>
                <w:szCs w:val="14"/>
              </w:rPr>
              <w:t>2.560</w:t>
            </w:r>
          </w:p>
        </w:tc>
        <w:tc>
          <w:tcPr>
            <w:tcW w:w="61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Pr>
                <w:sz w:val="14"/>
                <w:szCs w:val="14"/>
              </w:rPr>
              <w:t>2.560</w:t>
            </w:r>
          </w:p>
        </w:tc>
        <w:tc>
          <w:tcPr>
            <w:tcW w:w="743" w:type="dxa"/>
            <w:tcBorders>
              <w:top w:val="nil"/>
              <w:left w:val="nil"/>
              <w:bottom w:val="single" w:sz="4" w:space="0" w:color="auto"/>
              <w:right w:val="single" w:sz="4" w:space="0" w:color="auto"/>
            </w:tcBorders>
            <w:noWrap/>
            <w:vAlign w:val="center"/>
          </w:tcPr>
          <w:p w:rsidR="00F8755E" w:rsidRPr="0011759E" w:rsidRDefault="00F8755E" w:rsidP="00097481">
            <w:pPr>
              <w:spacing w:before="0" w:after="0" w:line="240" w:lineRule="auto"/>
              <w:jc w:val="center"/>
              <w:rPr>
                <w:sz w:val="14"/>
                <w:szCs w:val="14"/>
                <w:lang w:val="en-US"/>
              </w:rPr>
            </w:pPr>
            <w:r>
              <w:rPr>
                <w:sz w:val="14"/>
                <w:szCs w:val="14"/>
                <w:lang w:val="en-US"/>
              </w:rPr>
              <w:t>2.605</w:t>
            </w:r>
          </w:p>
        </w:tc>
        <w:tc>
          <w:tcPr>
            <w:tcW w:w="347"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7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8" w:type="dxa"/>
            <w:tcBorders>
              <w:top w:val="nil"/>
              <w:left w:val="nil"/>
              <w:bottom w:val="single" w:sz="4" w:space="0" w:color="auto"/>
              <w:right w:val="single" w:sz="8" w:space="0" w:color="auto"/>
            </w:tcBorders>
            <w:vAlign w:val="center"/>
          </w:tcPr>
          <w:p w:rsidR="00F8755E" w:rsidRPr="00723A2C" w:rsidRDefault="00F8755E" w:rsidP="00097481">
            <w:pPr>
              <w:spacing w:before="0" w:after="0" w:line="240" w:lineRule="auto"/>
              <w:jc w:val="center"/>
              <w:rPr>
                <w:sz w:val="14"/>
                <w:szCs w:val="14"/>
              </w:rPr>
            </w:pPr>
          </w:p>
        </w:tc>
      </w:tr>
      <w:tr w:rsidR="00F8755E" w:rsidRPr="00723A2C" w:rsidTr="00381789">
        <w:trPr>
          <w:trHeight w:val="270"/>
        </w:trPr>
        <w:tc>
          <w:tcPr>
            <w:tcW w:w="1418" w:type="dxa"/>
            <w:vMerge/>
            <w:tcBorders>
              <w:top w:val="nil"/>
              <w:left w:val="single" w:sz="8" w:space="0" w:color="auto"/>
              <w:bottom w:val="single" w:sz="4" w:space="0" w:color="000000"/>
              <w:right w:val="single" w:sz="4" w:space="0" w:color="auto"/>
            </w:tcBorders>
            <w:vAlign w:val="center"/>
          </w:tcPr>
          <w:p w:rsidR="00F8755E" w:rsidRPr="00723A2C" w:rsidRDefault="00F8755E" w:rsidP="00097481">
            <w:pPr>
              <w:spacing w:before="0" w:after="0" w:line="240" w:lineRule="auto"/>
              <w:rPr>
                <w:sz w:val="14"/>
                <w:szCs w:val="14"/>
              </w:rPr>
            </w:pPr>
          </w:p>
        </w:tc>
        <w:tc>
          <w:tcPr>
            <w:tcW w:w="103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097481">
            <w:pPr>
              <w:spacing w:before="0" w:after="0" w:line="240" w:lineRule="auto"/>
              <w:rPr>
                <w:sz w:val="14"/>
                <w:szCs w:val="14"/>
              </w:rPr>
            </w:pPr>
            <w:r w:rsidRPr="00723A2C">
              <w:rPr>
                <w:sz w:val="14"/>
                <w:szCs w:val="14"/>
              </w:rPr>
              <w:t>Στόχος</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4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61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3"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347"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7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8" w:type="dxa"/>
            <w:tcBorders>
              <w:top w:val="nil"/>
              <w:left w:val="nil"/>
              <w:bottom w:val="single" w:sz="4" w:space="0" w:color="auto"/>
              <w:right w:val="single" w:sz="8" w:space="0" w:color="auto"/>
            </w:tcBorders>
            <w:vAlign w:val="center"/>
          </w:tcPr>
          <w:p w:rsidR="00F8755E" w:rsidRPr="00723A2C" w:rsidRDefault="00F8755E" w:rsidP="00097481">
            <w:pPr>
              <w:spacing w:before="0" w:after="0" w:line="240" w:lineRule="auto"/>
              <w:jc w:val="center"/>
              <w:rPr>
                <w:sz w:val="14"/>
                <w:szCs w:val="14"/>
              </w:rPr>
            </w:pPr>
          </w:p>
        </w:tc>
      </w:tr>
      <w:tr w:rsidR="00F8755E" w:rsidRPr="00723A2C" w:rsidTr="00381789">
        <w:trPr>
          <w:trHeight w:val="270"/>
        </w:trPr>
        <w:tc>
          <w:tcPr>
            <w:tcW w:w="1418" w:type="dxa"/>
            <w:vMerge/>
            <w:tcBorders>
              <w:top w:val="nil"/>
              <w:left w:val="single" w:sz="8" w:space="0" w:color="auto"/>
              <w:bottom w:val="single" w:sz="4" w:space="0" w:color="000000"/>
              <w:right w:val="single" w:sz="4" w:space="0" w:color="auto"/>
            </w:tcBorders>
            <w:vAlign w:val="center"/>
          </w:tcPr>
          <w:p w:rsidR="00F8755E" w:rsidRPr="00723A2C" w:rsidRDefault="00F8755E" w:rsidP="00097481">
            <w:pPr>
              <w:spacing w:before="0" w:after="0" w:line="240" w:lineRule="auto"/>
              <w:rPr>
                <w:sz w:val="14"/>
                <w:szCs w:val="14"/>
              </w:rPr>
            </w:pPr>
          </w:p>
        </w:tc>
        <w:tc>
          <w:tcPr>
            <w:tcW w:w="103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097481">
            <w:pPr>
              <w:spacing w:before="0" w:after="0" w:line="240" w:lineRule="auto"/>
              <w:rPr>
                <w:sz w:val="14"/>
                <w:szCs w:val="14"/>
              </w:rPr>
            </w:pPr>
            <w:r w:rsidRPr="00723A2C">
              <w:rPr>
                <w:sz w:val="14"/>
                <w:szCs w:val="14"/>
              </w:rPr>
              <w:t>Αφετηρία</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4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61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3"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347"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7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8" w:type="dxa"/>
            <w:tcBorders>
              <w:top w:val="nil"/>
              <w:left w:val="nil"/>
              <w:bottom w:val="single" w:sz="4" w:space="0" w:color="auto"/>
              <w:right w:val="single" w:sz="8" w:space="0" w:color="auto"/>
            </w:tcBorders>
            <w:vAlign w:val="center"/>
          </w:tcPr>
          <w:p w:rsidR="00F8755E" w:rsidRPr="00723A2C" w:rsidRDefault="00F8755E" w:rsidP="00097481">
            <w:pPr>
              <w:spacing w:before="0" w:after="0" w:line="240" w:lineRule="auto"/>
              <w:jc w:val="center"/>
              <w:rPr>
                <w:sz w:val="14"/>
                <w:szCs w:val="14"/>
              </w:rPr>
            </w:pPr>
          </w:p>
        </w:tc>
      </w:tr>
      <w:tr w:rsidR="00F8755E" w:rsidRPr="00723A2C" w:rsidTr="00381789">
        <w:trPr>
          <w:trHeight w:val="450"/>
        </w:trPr>
        <w:tc>
          <w:tcPr>
            <w:tcW w:w="1418" w:type="dxa"/>
            <w:vMerge w:val="restart"/>
            <w:tcBorders>
              <w:top w:val="nil"/>
              <w:left w:val="single" w:sz="8" w:space="0" w:color="auto"/>
              <w:bottom w:val="single" w:sz="4" w:space="0" w:color="000000"/>
              <w:right w:val="single" w:sz="4" w:space="0" w:color="auto"/>
            </w:tcBorders>
            <w:vAlign w:val="center"/>
          </w:tcPr>
          <w:p w:rsidR="00F8755E" w:rsidRPr="00723A2C" w:rsidRDefault="00F8755E" w:rsidP="00097481">
            <w:pPr>
              <w:spacing w:before="0" w:after="0" w:line="240" w:lineRule="auto"/>
              <w:rPr>
                <w:sz w:val="14"/>
                <w:szCs w:val="14"/>
              </w:rPr>
            </w:pPr>
            <w:r w:rsidRPr="00723A2C">
              <w:rPr>
                <w:rFonts w:cs="Arial"/>
                <w:sz w:val="14"/>
                <w:szCs w:val="14"/>
              </w:rPr>
              <w:t xml:space="preserve">Αριθμός εκπαιδευτικού προσωπικού εκπαιδευμένου σε ΤΠΕ </w:t>
            </w:r>
          </w:p>
        </w:tc>
        <w:tc>
          <w:tcPr>
            <w:tcW w:w="103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097481">
            <w:pPr>
              <w:spacing w:before="0" w:after="0" w:line="240" w:lineRule="auto"/>
              <w:rPr>
                <w:sz w:val="14"/>
                <w:szCs w:val="14"/>
              </w:rPr>
            </w:pPr>
            <w:r w:rsidRPr="00723A2C">
              <w:rPr>
                <w:sz w:val="14"/>
                <w:szCs w:val="14"/>
              </w:rPr>
              <w:t>Ολοκλήρωση</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sidRPr="00723A2C">
              <w:rPr>
                <w:sz w:val="14"/>
                <w:szCs w:val="14"/>
              </w:rPr>
              <w:t>0</w:t>
            </w:r>
          </w:p>
        </w:tc>
        <w:tc>
          <w:tcPr>
            <w:tcW w:w="54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sidRPr="00723A2C">
              <w:rPr>
                <w:sz w:val="14"/>
                <w:szCs w:val="14"/>
                <w:lang w:val="en-US"/>
              </w:rPr>
              <w:t>0</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sidRPr="00723A2C">
              <w:rPr>
                <w:sz w:val="14"/>
                <w:szCs w:val="14"/>
              </w:rPr>
              <w:t>0</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line="240" w:lineRule="auto"/>
              <w:jc w:val="center"/>
              <w:rPr>
                <w:sz w:val="14"/>
                <w:szCs w:val="14"/>
              </w:rPr>
            </w:pPr>
            <w:r w:rsidRPr="00723A2C">
              <w:rPr>
                <w:sz w:val="14"/>
                <w:szCs w:val="14"/>
              </w:rPr>
              <w:t>233</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Pr>
                <w:sz w:val="14"/>
                <w:szCs w:val="14"/>
              </w:rPr>
              <w:t>465</w:t>
            </w:r>
          </w:p>
        </w:tc>
        <w:tc>
          <w:tcPr>
            <w:tcW w:w="61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Pr>
                <w:sz w:val="14"/>
                <w:szCs w:val="14"/>
              </w:rPr>
              <w:t>695</w:t>
            </w:r>
          </w:p>
        </w:tc>
        <w:tc>
          <w:tcPr>
            <w:tcW w:w="743" w:type="dxa"/>
            <w:tcBorders>
              <w:top w:val="nil"/>
              <w:left w:val="nil"/>
              <w:bottom w:val="single" w:sz="4" w:space="0" w:color="auto"/>
              <w:right w:val="single" w:sz="4" w:space="0" w:color="auto"/>
            </w:tcBorders>
            <w:noWrap/>
            <w:vAlign w:val="center"/>
          </w:tcPr>
          <w:p w:rsidR="00F8755E" w:rsidRPr="003A3D6D" w:rsidRDefault="00F8755E" w:rsidP="00097481">
            <w:pPr>
              <w:spacing w:before="0" w:after="0" w:line="240" w:lineRule="auto"/>
              <w:jc w:val="center"/>
              <w:rPr>
                <w:sz w:val="14"/>
                <w:szCs w:val="14"/>
              </w:rPr>
            </w:pPr>
            <w:r w:rsidRPr="003A3D6D">
              <w:rPr>
                <w:sz w:val="14"/>
                <w:szCs w:val="14"/>
              </w:rPr>
              <w:t>2.121</w:t>
            </w:r>
          </w:p>
        </w:tc>
        <w:tc>
          <w:tcPr>
            <w:tcW w:w="347"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7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8" w:type="dxa"/>
            <w:tcBorders>
              <w:top w:val="nil"/>
              <w:left w:val="nil"/>
              <w:bottom w:val="single" w:sz="4" w:space="0" w:color="auto"/>
              <w:right w:val="single" w:sz="8" w:space="0" w:color="auto"/>
            </w:tcBorders>
            <w:vAlign w:val="center"/>
          </w:tcPr>
          <w:p w:rsidR="00F8755E" w:rsidRPr="00723A2C" w:rsidRDefault="00F8755E" w:rsidP="00097481">
            <w:pPr>
              <w:spacing w:before="0" w:after="0" w:line="240" w:lineRule="auto"/>
              <w:jc w:val="center"/>
              <w:rPr>
                <w:sz w:val="14"/>
                <w:szCs w:val="14"/>
              </w:rPr>
            </w:pPr>
          </w:p>
        </w:tc>
      </w:tr>
      <w:tr w:rsidR="00F8755E" w:rsidRPr="00723A2C" w:rsidTr="00381789">
        <w:trPr>
          <w:trHeight w:val="270"/>
        </w:trPr>
        <w:tc>
          <w:tcPr>
            <w:tcW w:w="1418" w:type="dxa"/>
            <w:vMerge/>
            <w:tcBorders>
              <w:top w:val="nil"/>
              <w:left w:val="single" w:sz="8" w:space="0" w:color="auto"/>
              <w:bottom w:val="single" w:sz="4" w:space="0" w:color="000000"/>
              <w:right w:val="single" w:sz="4" w:space="0" w:color="auto"/>
            </w:tcBorders>
            <w:vAlign w:val="center"/>
          </w:tcPr>
          <w:p w:rsidR="00F8755E" w:rsidRPr="00723A2C" w:rsidRDefault="00F8755E" w:rsidP="00097481">
            <w:pPr>
              <w:spacing w:before="0" w:after="0" w:line="240" w:lineRule="auto"/>
              <w:rPr>
                <w:sz w:val="14"/>
                <w:szCs w:val="14"/>
              </w:rPr>
            </w:pPr>
          </w:p>
        </w:tc>
        <w:tc>
          <w:tcPr>
            <w:tcW w:w="103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097481">
            <w:pPr>
              <w:spacing w:before="0" w:after="0" w:line="240" w:lineRule="auto"/>
              <w:rPr>
                <w:sz w:val="14"/>
                <w:szCs w:val="14"/>
              </w:rPr>
            </w:pPr>
            <w:r w:rsidRPr="00723A2C">
              <w:rPr>
                <w:sz w:val="14"/>
                <w:szCs w:val="14"/>
              </w:rPr>
              <w:t>Στόχος</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4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61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3"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347"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7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8" w:type="dxa"/>
            <w:tcBorders>
              <w:top w:val="nil"/>
              <w:left w:val="nil"/>
              <w:bottom w:val="single" w:sz="4" w:space="0" w:color="auto"/>
              <w:right w:val="single" w:sz="8" w:space="0" w:color="auto"/>
            </w:tcBorders>
            <w:vAlign w:val="center"/>
          </w:tcPr>
          <w:p w:rsidR="00F8755E" w:rsidRPr="00723A2C" w:rsidRDefault="00F8755E" w:rsidP="00097481">
            <w:pPr>
              <w:spacing w:before="0" w:after="0" w:line="240" w:lineRule="auto"/>
              <w:jc w:val="center"/>
              <w:rPr>
                <w:sz w:val="14"/>
                <w:szCs w:val="14"/>
              </w:rPr>
            </w:pPr>
            <w:r w:rsidRPr="00723A2C">
              <w:rPr>
                <w:rFonts w:cs="Arial"/>
                <w:sz w:val="14"/>
                <w:szCs w:val="14"/>
              </w:rPr>
              <w:t>2.000</w:t>
            </w:r>
          </w:p>
        </w:tc>
      </w:tr>
      <w:tr w:rsidR="00F8755E" w:rsidRPr="00723A2C" w:rsidTr="00381789">
        <w:trPr>
          <w:trHeight w:val="270"/>
        </w:trPr>
        <w:tc>
          <w:tcPr>
            <w:tcW w:w="1418" w:type="dxa"/>
            <w:vMerge/>
            <w:tcBorders>
              <w:top w:val="nil"/>
              <w:left w:val="single" w:sz="8" w:space="0" w:color="auto"/>
              <w:bottom w:val="single" w:sz="4" w:space="0" w:color="000000"/>
              <w:right w:val="single" w:sz="4" w:space="0" w:color="auto"/>
            </w:tcBorders>
            <w:vAlign w:val="center"/>
          </w:tcPr>
          <w:p w:rsidR="00F8755E" w:rsidRPr="00723A2C" w:rsidRDefault="00F8755E" w:rsidP="00097481">
            <w:pPr>
              <w:spacing w:before="0" w:after="0" w:line="240" w:lineRule="auto"/>
              <w:rPr>
                <w:sz w:val="14"/>
                <w:szCs w:val="14"/>
              </w:rPr>
            </w:pPr>
          </w:p>
        </w:tc>
        <w:tc>
          <w:tcPr>
            <w:tcW w:w="103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097481">
            <w:pPr>
              <w:spacing w:before="0" w:after="0" w:line="240" w:lineRule="auto"/>
              <w:rPr>
                <w:sz w:val="14"/>
                <w:szCs w:val="14"/>
              </w:rPr>
            </w:pPr>
            <w:r w:rsidRPr="00723A2C">
              <w:rPr>
                <w:sz w:val="14"/>
                <w:szCs w:val="14"/>
              </w:rPr>
              <w:t>Αφετηρία</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sidRPr="00723A2C">
              <w:rPr>
                <w:sz w:val="14"/>
                <w:szCs w:val="14"/>
                <w:lang w:val="en-US"/>
              </w:rPr>
              <w:t>1.750</w:t>
            </w:r>
          </w:p>
        </w:tc>
        <w:tc>
          <w:tcPr>
            <w:tcW w:w="54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61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3"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347"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7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8" w:type="dxa"/>
            <w:tcBorders>
              <w:top w:val="nil"/>
              <w:left w:val="nil"/>
              <w:bottom w:val="single" w:sz="4" w:space="0" w:color="auto"/>
              <w:right w:val="single" w:sz="8" w:space="0" w:color="auto"/>
            </w:tcBorders>
            <w:vAlign w:val="center"/>
          </w:tcPr>
          <w:p w:rsidR="00F8755E" w:rsidRPr="00723A2C" w:rsidRDefault="00F8755E" w:rsidP="00097481">
            <w:pPr>
              <w:spacing w:before="0" w:after="0" w:line="240" w:lineRule="auto"/>
              <w:jc w:val="center"/>
              <w:rPr>
                <w:sz w:val="14"/>
                <w:szCs w:val="14"/>
              </w:rPr>
            </w:pPr>
          </w:p>
        </w:tc>
      </w:tr>
      <w:tr w:rsidR="00F8755E" w:rsidRPr="00723A2C" w:rsidTr="00381789">
        <w:trPr>
          <w:trHeight w:val="450"/>
        </w:trPr>
        <w:tc>
          <w:tcPr>
            <w:tcW w:w="1418" w:type="dxa"/>
            <w:vMerge w:val="restart"/>
            <w:tcBorders>
              <w:top w:val="nil"/>
              <w:left w:val="single" w:sz="8" w:space="0" w:color="auto"/>
              <w:bottom w:val="single" w:sz="4" w:space="0" w:color="000000"/>
              <w:right w:val="single" w:sz="4" w:space="0" w:color="auto"/>
            </w:tcBorders>
            <w:vAlign w:val="center"/>
          </w:tcPr>
          <w:p w:rsidR="00F8755E" w:rsidRPr="00723A2C" w:rsidRDefault="00F8755E" w:rsidP="00097481">
            <w:pPr>
              <w:spacing w:before="0" w:after="0" w:line="240" w:lineRule="auto"/>
              <w:rPr>
                <w:sz w:val="14"/>
                <w:szCs w:val="14"/>
              </w:rPr>
            </w:pPr>
            <w:r w:rsidRPr="00723A2C">
              <w:rPr>
                <w:rFonts w:cs="Arial"/>
                <w:sz w:val="14"/>
                <w:szCs w:val="14"/>
              </w:rPr>
              <w:t xml:space="preserve">Ποσοστό προγραμμάτων αβάθμιας και β'βάθμιας εκπαίδευσης που αναμορφώνονται προς καινοτόμες κατευθύνσεις στο σύνολο των αναμορφούμενων προγραμμάτων (εντός και εκτός του ΕΠ) </w:t>
            </w:r>
          </w:p>
        </w:tc>
        <w:tc>
          <w:tcPr>
            <w:tcW w:w="103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097481">
            <w:pPr>
              <w:spacing w:before="0" w:after="0" w:line="240" w:lineRule="auto"/>
              <w:rPr>
                <w:sz w:val="14"/>
                <w:szCs w:val="14"/>
              </w:rPr>
            </w:pPr>
            <w:r w:rsidRPr="00723A2C">
              <w:rPr>
                <w:sz w:val="14"/>
                <w:szCs w:val="14"/>
              </w:rPr>
              <w:t>Ολοκλήρωση</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sidRPr="00723A2C">
              <w:rPr>
                <w:sz w:val="14"/>
                <w:szCs w:val="14"/>
              </w:rPr>
              <w:t>0</w:t>
            </w:r>
          </w:p>
        </w:tc>
        <w:tc>
          <w:tcPr>
            <w:tcW w:w="54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sidRPr="00723A2C">
              <w:rPr>
                <w:sz w:val="14"/>
                <w:szCs w:val="14"/>
                <w:lang w:val="en-US"/>
              </w:rPr>
              <w:t>0</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sidRPr="00723A2C">
              <w:rPr>
                <w:sz w:val="14"/>
                <w:szCs w:val="14"/>
              </w:rPr>
              <w:t>0</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line="240" w:lineRule="auto"/>
              <w:jc w:val="center"/>
              <w:rPr>
                <w:sz w:val="14"/>
                <w:szCs w:val="14"/>
              </w:rPr>
            </w:pPr>
            <w:r w:rsidRPr="00723A2C">
              <w:rPr>
                <w:sz w:val="14"/>
                <w:szCs w:val="14"/>
              </w:rPr>
              <w:t>0</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Pr>
                <w:sz w:val="14"/>
                <w:szCs w:val="14"/>
              </w:rPr>
              <w:t>22,5%</w:t>
            </w:r>
          </w:p>
        </w:tc>
        <w:tc>
          <w:tcPr>
            <w:tcW w:w="61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Pr>
                <w:sz w:val="14"/>
                <w:szCs w:val="14"/>
              </w:rPr>
              <w:t>47%</w:t>
            </w:r>
          </w:p>
        </w:tc>
        <w:tc>
          <w:tcPr>
            <w:tcW w:w="743" w:type="dxa"/>
            <w:tcBorders>
              <w:top w:val="nil"/>
              <w:left w:val="nil"/>
              <w:bottom w:val="single" w:sz="4" w:space="0" w:color="auto"/>
              <w:right w:val="single" w:sz="4" w:space="0" w:color="auto"/>
            </w:tcBorders>
            <w:noWrap/>
            <w:vAlign w:val="center"/>
          </w:tcPr>
          <w:p w:rsidR="00F8755E" w:rsidRPr="0011759E" w:rsidRDefault="00F8755E" w:rsidP="00097481">
            <w:pPr>
              <w:spacing w:before="0" w:after="0" w:line="240" w:lineRule="auto"/>
              <w:jc w:val="center"/>
              <w:rPr>
                <w:sz w:val="14"/>
                <w:szCs w:val="14"/>
                <w:lang w:val="en-US"/>
              </w:rPr>
            </w:pPr>
            <w:r>
              <w:rPr>
                <w:sz w:val="14"/>
                <w:szCs w:val="14"/>
                <w:lang w:val="en-US"/>
              </w:rPr>
              <w:t>47%</w:t>
            </w:r>
          </w:p>
        </w:tc>
        <w:tc>
          <w:tcPr>
            <w:tcW w:w="347"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7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8" w:type="dxa"/>
            <w:tcBorders>
              <w:top w:val="nil"/>
              <w:left w:val="nil"/>
              <w:bottom w:val="single" w:sz="4" w:space="0" w:color="auto"/>
              <w:right w:val="single" w:sz="8" w:space="0" w:color="auto"/>
            </w:tcBorders>
            <w:vAlign w:val="center"/>
          </w:tcPr>
          <w:p w:rsidR="00F8755E" w:rsidRPr="00723A2C" w:rsidRDefault="00F8755E" w:rsidP="00097481">
            <w:pPr>
              <w:spacing w:before="0" w:after="0" w:line="240" w:lineRule="auto"/>
              <w:jc w:val="center"/>
              <w:rPr>
                <w:sz w:val="14"/>
                <w:szCs w:val="14"/>
              </w:rPr>
            </w:pPr>
          </w:p>
        </w:tc>
      </w:tr>
      <w:tr w:rsidR="00F8755E" w:rsidRPr="00723A2C" w:rsidTr="00381789">
        <w:trPr>
          <w:trHeight w:val="510"/>
        </w:trPr>
        <w:tc>
          <w:tcPr>
            <w:tcW w:w="1418" w:type="dxa"/>
            <w:vMerge/>
            <w:tcBorders>
              <w:top w:val="nil"/>
              <w:left w:val="single" w:sz="8" w:space="0" w:color="auto"/>
              <w:bottom w:val="single" w:sz="4" w:space="0" w:color="000000"/>
              <w:right w:val="single" w:sz="4" w:space="0" w:color="auto"/>
            </w:tcBorders>
            <w:vAlign w:val="center"/>
          </w:tcPr>
          <w:p w:rsidR="00F8755E" w:rsidRPr="00723A2C" w:rsidRDefault="00F8755E" w:rsidP="00097481">
            <w:pPr>
              <w:spacing w:before="0" w:after="0" w:line="240" w:lineRule="auto"/>
              <w:rPr>
                <w:sz w:val="14"/>
                <w:szCs w:val="14"/>
              </w:rPr>
            </w:pPr>
          </w:p>
        </w:tc>
        <w:tc>
          <w:tcPr>
            <w:tcW w:w="103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097481">
            <w:pPr>
              <w:spacing w:before="0" w:after="0" w:line="240" w:lineRule="auto"/>
              <w:rPr>
                <w:sz w:val="14"/>
                <w:szCs w:val="14"/>
              </w:rPr>
            </w:pPr>
            <w:r w:rsidRPr="00723A2C">
              <w:rPr>
                <w:sz w:val="14"/>
                <w:szCs w:val="14"/>
              </w:rPr>
              <w:t>Στόχος</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4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61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3"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347"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7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8" w:type="dxa"/>
            <w:tcBorders>
              <w:top w:val="nil"/>
              <w:left w:val="nil"/>
              <w:bottom w:val="single" w:sz="4" w:space="0" w:color="auto"/>
              <w:right w:val="single" w:sz="8" w:space="0" w:color="auto"/>
            </w:tcBorders>
            <w:vAlign w:val="center"/>
          </w:tcPr>
          <w:p w:rsidR="00F8755E" w:rsidRPr="00723A2C" w:rsidRDefault="00F8755E" w:rsidP="00097481">
            <w:pPr>
              <w:spacing w:before="0" w:after="0" w:line="240" w:lineRule="auto"/>
              <w:jc w:val="center"/>
              <w:rPr>
                <w:sz w:val="14"/>
                <w:szCs w:val="14"/>
              </w:rPr>
            </w:pPr>
            <w:r w:rsidRPr="00723A2C">
              <w:rPr>
                <w:rFonts w:cs="Arial"/>
                <w:sz w:val="14"/>
                <w:szCs w:val="14"/>
              </w:rPr>
              <w:t xml:space="preserve">50% </w:t>
            </w:r>
            <w:r w:rsidRPr="00723A2C">
              <w:rPr>
                <w:rFonts w:cs="Arial"/>
                <w:sz w:val="14"/>
                <w:szCs w:val="14"/>
                <w:vertAlign w:val="superscript"/>
              </w:rPr>
              <w:t>(1), (2), (4)</w:t>
            </w:r>
          </w:p>
        </w:tc>
      </w:tr>
      <w:tr w:rsidR="00F8755E" w:rsidRPr="00723A2C" w:rsidTr="00381789">
        <w:trPr>
          <w:trHeight w:val="270"/>
        </w:trPr>
        <w:tc>
          <w:tcPr>
            <w:tcW w:w="1418" w:type="dxa"/>
            <w:vMerge/>
            <w:tcBorders>
              <w:top w:val="nil"/>
              <w:left w:val="single" w:sz="8" w:space="0" w:color="auto"/>
              <w:bottom w:val="single" w:sz="4" w:space="0" w:color="000000"/>
              <w:right w:val="single" w:sz="4" w:space="0" w:color="auto"/>
            </w:tcBorders>
            <w:vAlign w:val="center"/>
          </w:tcPr>
          <w:p w:rsidR="00F8755E" w:rsidRPr="00723A2C" w:rsidRDefault="00F8755E" w:rsidP="00097481">
            <w:pPr>
              <w:spacing w:before="0" w:after="0" w:line="240" w:lineRule="auto"/>
              <w:rPr>
                <w:sz w:val="14"/>
                <w:szCs w:val="14"/>
              </w:rPr>
            </w:pPr>
          </w:p>
        </w:tc>
        <w:tc>
          <w:tcPr>
            <w:tcW w:w="103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097481">
            <w:pPr>
              <w:spacing w:before="0" w:after="0" w:line="240" w:lineRule="auto"/>
              <w:rPr>
                <w:sz w:val="14"/>
                <w:szCs w:val="14"/>
              </w:rPr>
            </w:pPr>
            <w:r w:rsidRPr="00723A2C">
              <w:rPr>
                <w:sz w:val="14"/>
                <w:szCs w:val="14"/>
              </w:rPr>
              <w:t>Αφετηρία</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sidRPr="00723A2C">
              <w:rPr>
                <w:rFonts w:cs="Arial"/>
                <w:sz w:val="14"/>
                <w:szCs w:val="14"/>
              </w:rPr>
              <w:t>0%</w:t>
            </w:r>
          </w:p>
        </w:tc>
        <w:tc>
          <w:tcPr>
            <w:tcW w:w="54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61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3"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347"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7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8" w:type="dxa"/>
            <w:tcBorders>
              <w:top w:val="nil"/>
              <w:left w:val="nil"/>
              <w:bottom w:val="single" w:sz="4" w:space="0" w:color="auto"/>
              <w:right w:val="single" w:sz="8" w:space="0" w:color="auto"/>
            </w:tcBorders>
            <w:vAlign w:val="center"/>
          </w:tcPr>
          <w:p w:rsidR="00F8755E" w:rsidRPr="00723A2C" w:rsidRDefault="00F8755E" w:rsidP="00097481">
            <w:pPr>
              <w:spacing w:before="0" w:after="0" w:line="240" w:lineRule="auto"/>
              <w:jc w:val="center"/>
              <w:rPr>
                <w:sz w:val="14"/>
                <w:szCs w:val="14"/>
              </w:rPr>
            </w:pPr>
          </w:p>
        </w:tc>
      </w:tr>
      <w:tr w:rsidR="00F8755E" w:rsidRPr="00723A2C" w:rsidTr="00381789">
        <w:trPr>
          <w:trHeight w:val="450"/>
        </w:trPr>
        <w:tc>
          <w:tcPr>
            <w:tcW w:w="1418" w:type="dxa"/>
            <w:vMerge w:val="restart"/>
            <w:tcBorders>
              <w:top w:val="nil"/>
              <w:left w:val="single" w:sz="8" w:space="0" w:color="auto"/>
              <w:bottom w:val="single" w:sz="4" w:space="0" w:color="000000"/>
              <w:right w:val="single" w:sz="4" w:space="0" w:color="auto"/>
            </w:tcBorders>
            <w:vAlign w:val="center"/>
          </w:tcPr>
          <w:p w:rsidR="00F8755E" w:rsidRPr="00723A2C" w:rsidRDefault="00F8755E" w:rsidP="00097481">
            <w:pPr>
              <w:spacing w:before="0" w:after="0" w:line="240" w:lineRule="auto"/>
              <w:rPr>
                <w:sz w:val="14"/>
                <w:szCs w:val="14"/>
              </w:rPr>
            </w:pPr>
            <w:r w:rsidRPr="00723A2C">
              <w:rPr>
                <w:rFonts w:cs="Arial"/>
                <w:sz w:val="14"/>
                <w:szCs w:val="14"/>
              </w:rPr>
              <w:t>Ποσοστό τμημάτων ιδρυμάτων ανωτάτης εκπαίδευσης πουαξιολογήθηκαν</w:t>
            </w:r>
          </w:p>
        </w:tc>
        <w:tc>
          <w:tcPr>
            <w:tcW w:w="103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097481">
            <w:pPr>
              <w:spacing w:before="0" w:after="0" w:line="240" w:lineRule="auto"/>
              <w:rPr>
                <w:sz w:val="14"/>
                <w:szCs w:val="14"/>
              </w:rPr>
            </w:pPr>
            <w:r w:rsidRPr="00723A2C">
              <w:rPr>
                <w:sz w:val="14"/>
                <w:szCs w:val="14"/>
              </w:rPr>
              <w:t>Ολοκλήρωση</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sidRPr="00723A2C">
              <w:rPr>
                <w:sz w:val="14"/>
                <w:szCs w:val="14"/>
              </w:rPr>
              <w:t>0</w:t>
            </w:r>
          </w:p>
        </w:tc>
        <w:tc>
          <w:tcPr>
            <w:tcW w:w="54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sidRPr="00723A2C">
              <w:rPr>
                <w:sz w:val="14"/>
                <w:szCs w:val="14"/>
                <w:lang w:val="en-US"/>
              </w:rPr>
              <w:t>0</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sidRPr="00723A2C">
              <w:rPr>
                <w:sz w:val="14"/>
                <w:szCs w:val="14"/>
              </w:rPr>
              <w:t>0</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line="240" w:lineRule="auto"/>
              <w:jc w:val="center"/>
              <w:rPr>
                <w:sz w:val="14"/>
                <w:szCs w:val="14"/>
              </w:rPr>
            </w:pPr>
            <w:r>
              <w:rPr>
                <w:sz w:val="14"/>
                <w:szCs w:val="14"/>
              </w:rPr>
              <w:t>59*</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Pr>
                <w:sz w:val="14"/>
                <w:szCs w:val="14"/>
              </w:rPr>
              <w:t>75%</w:t>
            </w:r>
          </w:p>
        </w:tc>
        <w:tc>
          <w:tcPr>
            <w:tcW w:w="61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Pr>
                <w:sz w:val="14"/>
                <w:szCs w:val="14"/>
              </w:rPr>
              <w:t>75%</w:t>
            </w:r>
          </w:p>
        </w:tc>
        <w:tc>
          <w:tcPr>
            <w:tcW w:w="743" w:type="dxa"/>
            <w:tcBorders>
              <w:top w:val="nil"/>
              <w:left w:val="nil"/>
              <w:bottom w:val="single" w:sz="4" w:space="0" w:color="auto"/>
              <w:right w:val="single" w:sz="4" w:space="0" w:color="auto"/>
            </w:tcBorders>
            <w:noWrap/>
            <w:vAlign w:val="center"/>
          </w:tcPr>
          <w:p w:rsidR="00F8755E" w:rsidRPr="0011759E" w:rsidRDefault="00F8755E" w:rsidP="00097481">
            <w:pPr>
              <w:spacing w:before="0" w:after="0" w:line="240" w:lineRule="auto"/>
              <w:jc w:val="center"/>
              <w:rPr>
                <w:sz w:val="14"/>
                <w:szCs w:val="14"/>
                <w:lang w:val="en-US"/>
              </w:rPr>
            </w:pPr>
            <w:r>
              <w:rPr>
                <w:sz w:val="14"/>
                <w:szCs w:val="14"/>
                <w:lang w:val="en-US"/>
              </w:rPr>
              <w:t>96%</w:t>
            </w:r>
          </w:p>
        </w:tc>
        <w:tc>
          <w:tcPr>
            <w:tcW w:w="347"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7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8" w:type="dxa"/>
            <w:tcBorders>
              <w:top w:val="nil"/>
              <w:left w:val="nil"/>
              <w:bottom w:val="single" w:sz="4" w:space="0" w:color="auto"/>
              <w:right w:val="single" w:sz="8" w:space="0" w:color="auto"/>
            </w:tcBorders>
            <w:vAlign w:val="center"/>
          </w:tcPr>
          <w:p w:rsidR="00F8755E" w:rsidRPr="00723A2C" w:rsidRDefault="00F8755E" w:rsidP="00097481">
            <w:pPr>
              <w:spacing w:before="0" w:after="0" w:line="240" w:lineRule="auto"/>
              <w:jc w:val="center"/>
              <w:rPr>
                <w:sz w:val="14"/>
                <w:szCs w:val="14"/>
              </w:rPr>
            </w:pPr>
          </w:p>
        </w:tc>
      </w:tr>
      <w:tr w:rsidR="00F8755E" w:rsidRPr="00723A2C" w:rsidTr="00381789">
        <w:trPr>
          <w:trHeight w:val="270"/>
        </w:trPr>
        <w:tc>
          <w:tcPr>
            <w:tcW w:w="1418" w:type="dxa"/>
            <w:vMerge/>
            <w:tcBorders>
              <w:top w:val="nil"/>
              <w:left w:val="single" w:sz="8" w:space="0" w:color="auto"/>
              <w:bottom w:val="single" w:sz="4" w:space="0" w:color="000000"/>
              <w:right w:val="single" w:sz="4" w:space="0" w:color="auto"/>
            </w:tcBorders>
            <w:vAlign w:val="center"/>
          </w:tcPr>
          <w:p w:rsidR="00F8755E" w:rsidRPr="00723A2C" w:rsidRDefault="00F8755E" w:rsidP="00097481">
            <w:pPr>
              <w:spacing w:before="0" w:after="0" w:line="240" w:lineRule="auto"/>
              <w:rPr>
                <w:sz w:val="14"/>
                <w:szCs w:val="14"/>
              </w:rPr>
            </w:pPr>
          </w:p>
        </w:tc>
        <w:tc>
          <w:tcPr>
            <w:tcW w:w="103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097481">
            <w:pPr>
              <w:spacing w:before="0" w:after="0" w:line="240" w:lineRule="auto"/>
              <w:rPr>
                <w:sz w:val="14"/>
                <w:szCs w:val="14"/>
              </w:rPr>
            </w:pPr>
            <w:r w:rsidRPr="00723A2C">
              <w:rPr>
                <w:sz w:val="14"/>
                <w:szCs w:val="14"/>
              </w:rPr>
              <w:t>Στόχος</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4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61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3"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347"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7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8" w:type="dxa"/>
            <w:tcBorders>
              <w:top w:val="nil"/>
              <w:left w:val="nil"/>
              <w:bottom w:val="single" w:sz="4" w:space="0" w:color="auto"/>
              <w:right w:val="single" w:sz="8" w:space="0" w:color="auto"/>
            </w:tcBorders>
            <w:vAlign w:val="center"/>
          </w:tcPr>
          <w:p w:rsidR="00F8755E" w:rsidRPr="00723A2C" w:rsidRDefault="00F8755E" w:rsidP="00097481">
            <w:pPr>
              <w:spacing w:before="0" w:after="0" w:line="240" w:lineRule="auto"/>
              <w:jc w:val="center"/>
              <w:rPr>
                <w:sz w:val="14"/>
                <w:szCs w:val="14"/>
              </w:rPr>
            </w:pPr>
            <w:r w:rsidRPr="00723A2C">
              <w:rPr>
                <w:rFonts w:cs="Arial"/>
                <w:sz w:val="14"/>
                <w:szCs w:val="14"/>
              </w:rPr>
              <w:t>100%</w:t>
            </w:r>
          </w:p>
        </w:tc>
      </w:tr>
      <w:tr w:rsidR="00F8755E" w:rsidRPr="00723A2C" w:rsidTr="00381789">
        <w:trPr>
          <w:trHeight w:val="270"/>
        </w:trPr>
        <w:tc>
          <w:tcPr>
            <w:tcW w:w="1418" w:type="dxa"/>
            <w:vMerge/>
            <w:tcBorders>
              <w:top w:val="nil"/>
              <w:left w:val="single" w:sz="8" w:space="0" w:color="auto"/>
              <w:bottom w:val="single" w:sz="4" w:space="0" w:color="000000"/>
              <w:right w:val="single" w:sz="4" w:space="0" w:color="auto"/>
            </w:tcBorders>
            <w:vAlign w:val="center"/>
          </w:tcPr>
          <w:p w:rsidR="00F8755E" w:rsidRPr="00723A2C" w:rsidRDefault="00F8755E" w:rsidP="00097481">
            <w:pPr>
              <w:spacing w:before="0" w:after="0" w:line="240" w:lineRule="auto"/>
              <w:rPr>
                <w:sz w:val="14"/>
                <w:szCs w:val="14"/>
              </w:rPr>
            </w:pPr>
          </w:p>
        </w:tc>
        <w:tc>
          <w:tcPr>
            <w:tcW w:w="103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097481">
            <w:pPr>
              <w:spacing w:before="0" w:after="0" w:line="240" w:lineRule="auto"/>
              <w:rPr>
                <w:sz w:val="14"/>
                <w:szCs w:val="14"/>
              </w:rPr>
            </w:pPr>
            <w:r w:rsidRPr="00723A2C">
              <w:rPr>
                <w:sz w:val="14"/>
                <w:szCs w:val="14"/>
              </w:rPr>
              <w:t>Αφετηρία</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sidRPr="00723A2C">
              <w:rPr>
                <w:rFonts w:cs="Arial"/>
                <w:sz w:val="14"/>
                <w:szCs w:val="14"/>
              </w:rPr>
              <w:t>0%</w:t>
            </w:r>
          </w:p>
        </w:tc>
        <w:tc>
          <w:tcPr>
            <w:tcW w:w="54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61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3"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347"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7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8" w:type="dxa"/>
            <w:tcBorders>
              <w:top w:val="nil"/>
              <w:left w:val="nil"/>
              <w:bottom w:val="single" w:sz="4" w:space="0" w:color="auto"/>
              <w:right w:val="single" w:sz="8" w:space="0" w:color="auto"/>
            </w:tcBorders>
            <w:vAlign w:val="center"/>
          </w:tcPr>
          <w:p w:rsidR="00F8755E" w:rsidRPr="00723A2C" w:rsidRDefault="00F8755E" w:rsidP="00097481">
            <w:pPr>
              <w:spacing w:before="0" w:after="0" w:line="240" w:lineRule="auto"/>
              <w:jc w:val="center"/>
              <w:rPr>
                <w:sz w:val="14"/>
                <w:szCs w:val="14"/>
              </w:rPr>
            </w:pPr>
          </w:p>
        </w:tc>
      </w:tr>
      <w:tr w:rsidR="00F8755E" w:rsidRPr="00723A2C" w:rsidTr="00381789">
        <w:trPr>
          <w:trHeight w:val="450"/>
        </w:trPr>
        <w:tc>
          <w:tcPr>
            <w:tcW w:w="1418" w:type="dxa"/>
            <w:vMerge w:val="restart"/>
            <w:tcBorders>
              <w:top w:val="nil"/>
              <w:left w:val="single" w:sz="8" w:space="0" w:color="auto"/>
              <w:bottom w:val="single" w:sz="4" w:space="0" w:color="000000"/>
              <w:right w:val="single" w:sz="4" w:space="0" w:color="auto"/>
            </w:tcBorders>
            <w:vAlign w:val="center"/>
          </w:tcPr>
          <w:p w:rsidR="00F8755E" w:rsidRPr="00723A2C" w:rsidRDefault="00F8755E" w:rsidP="00097481">
            <w:pPr>
              <w:spacing w:before="0" w:after="0" w:line="240" w:lineRule="auto"/>
              <w:rPr>
                <w:sz w:val="14"/>
                <w:szCs w:val="14"/>
              </w:rPr>
            </w:pPr>
            <w:r w:rsidRPr="00723A2C">
              <w:rPr>
                <w:rFonts w:cs="Arial"/>
                <w:sz w:val="14"/>
                <w:szCs w:val="14"/>
              </w:rPr>
              <w:t xml:space="preserve">Ποσοστό μαθημάτων α’βάθμιας και β’βάθμιας εκπαίδευσης στην διδασκαλία των οποίων χρησιμοποιούνται σύγχρονες ΤΠΕ </w:t>
            </w:r>
            <w:r w:rsidRPr="00723A2C">
              <w:rPr>
                <w:rFonts w:cs="Arial"/>
                <w:sz w:val="14"/>
                <w:szCs w:val="14"/>
                <w:vertAlign w:val="superscript"/>
              </w:rPr>
              <w:t>(5)</w:t>
            </w:r>
          </w:p>
        </w:tc>
        <w:tc>
          <w:tcPr>
            <w:tcW w:w="103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097481">
            <w:pPr>
              <w:spacing w:before="0" w:after="0" w:line="240" w:lineRule="auto"/>
              <w:rPr>
                <w:sz w:val="14"/>
                <w:szCs w:val="14"/>
              </w:rPr>
            </w:pPr>
            <w:r w:rsidRPr="00723A2C">
              <w:rPr>
                <w:sz w:val="14"/>
                <w:szCs w:val="14"/>
              </w:rPr>
              <w:t>Ολοκλήρωση</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sidRPr="00723A2C">
              <w:rPr>
                <w:sz w:val="14"/>
                <w:szCs w:val="14"/>
              </w:rPr>
              <w:t>0</w:t>
            </w:r>
          </w:p>
        </w:tc>
        <w:tc>
          <w:tcPr>
            <w:tcW w:w="54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sidRPr="00723A2C">
              <w:rPr>
                <w:sz w:val="14"/>
                <w:szCs w:val="14"/>
                <w:lang w:val="en-US"/>
              </w:rPr>
              <w:t>0</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sidRPr="00723A2C">
              <w:rPr>
                <w:sz w:val="14"/>
                <w:szCs w:val="14"/>
              </w:rPr>
              <w:t>0</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line="240" w:lineRule="auto"/>
              <w:jc w:val="center"/>
              <w:rPr>
                <w:sz w:val="14"/>
                <w:szCs w:val="14"/>
              </w:rPr>
            </w:pPr>
            <w:r w:rsidRPr="00723A2C">
              <w:rPr>
                <w:sz w:val="14"/>
                <w:szCs w:val="14"/>
              </w:rPr>
              <w:t>0</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Pr>
                <w:sz w:val="14"/>
                <w:szCs w:val="14"/>
              </w:rPr>
              <w:t>0</w:t>
            </w:r>
          </w:p>
        </w:tc>
        <w:tc>
          <w:tcPr>
            <w:tcW w:w="61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Pr>
                <w:sz w:val="14"/>
                <w:szCs w:val="14"/>
              </w:rPr>
              <w:t>0</w:t>
            </w:r>
          </w:p>
        </w:tc>
        <w:tc>
          <w:tcPr>
            <w:tcW w:w="743" w:type="dxa"/>
            <w:tcBorders>
              <w:top w:val="nil"/>
              <w:left w:val="nil"/>
              <w:bottom w:val="single" w:sz="4" w:space="0" w:color="auto"/>
              <w:right w:val="single" w:sz="4" w:space="0" w:color="auto"/>
            </w:tcBorders>
            <w:noWrap/>
            <w:vAlign w:val="center"/>
          </w:tcPr>
          <w:p w:rsidR="00F8755E" w:rsidRPr="0011759E" w:rsidRDefault="00F8755E" w:rsidP="00097481">
            <w:pPr>
              <w:spacing w:before="0" w:after="0" w:line="240" w:lineRule="auto"/>
              <w:jc w:val="center"/>
              <w:rPr>
                <w:sz w:val="14"/>
                <w:szCs w:val="14"/>
                <w:lang w:val="en-US"/>
              </w:rPr>
            </w:pPr>
            <w:r>
              <w:rPr>
                <w:sz w:val="14"/>
                <w:szCs w:val="14"/>
                <w:lang w:val="en-US"/>
              </w:rPr>
              <w:t>0</w:t>
            </w:r>
          </w:p>
        </w:tc>
        <w:tc>
          <w:tcPr>
            <w:tcW w:w="347"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7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8" w:type="dxa"/>
            <w:tcBorders>
              <w:top w:val="nil"/>
              <w:left w:val="nil"/>
              <w:bottom w:val="single" w:sz="4" w:space="0" w:color="auto"/>
              <w:right w:val="single" w:sz="8" w:space="0" w:color="auto"/>
            </w:tcBorders>
            <w:vAlign w:val="center"/>
          </w:tcPr>
          <w:p w:rsidR="00F8755E" w:rsidRPr="00723A2C" w:rsidRDefault="00F8755E" w:rsidP="00097481">
            <w:pPr>
              <w:spacing w:before="0" w:after="0" w:line="240" w:lineRule="auto"/>
              <w:jc w:val="center"/>
              <w:rPr>
                <w:sz w:val="14"/>
                <w:szCs w:val="14"/>
              </w:rPr>
            </w:pPr>
          </w:p>
        </w:tc>
      </w:tr>
      <w:tr w:rsidR="00F8755E" w:rsidRPr="00723A2C" w:rsidTr="00381789">
        <w:trPr>
          <w:trHeight w:val="270"/>
        </w:trPr>
        <w:tc>
          <w:tcPr>
            <w:tcW w:w="1418" w:type="dxa"/>
            <w:vMerge/>
            <w:tcBorders>
              <w:top w:val="nil"/>
              <w:left w:val="single" w:sz="8" w:space="0" w:color="auto"/>
              <w:bottom w:val="single" w:sz="4" w:space="0" w:color="000000"/>
              <w:right w:val="single" w:sz="4" w:space="0" w:color="auto"/>
            </w:tcBorders>
            <w:vAlign w:val="center"/>
          </w:tcPr>
          <w:p w:rsidR="00F8755E" w:rsidRPr="00723A2C" w:rsidRDefault="00F8755E" w:rsidP="00097481">
            <w:pPr>
              <w:spacing w:before="0" w:after="0" w:line="240" w:lineRule="auto"/>
              <w:rPr>
                <w:sz w:val="14"/>
                <w:szCs w:val="14"/>
              </w:rPr>
            </w:pPr>
          </w:p>
        </w:tc>
        <w:tc>
          <w:tcPr>
            <w:tcW w:w="103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097481">
            <w:pPr>
              <w:spacing w:before="0" w:after="0" w:line="240" w:lineRule="auto"/>
              <w:rPr>
                <w:sz w:val="14"/>
                <w:szCs w:val="14"/>
              </w:rPr>
            </w:pPr>
            <w:r w:rsidRPr="00723A2C">
              <w:rPr>
                <w:sz w:val="14"/>
                <w:szCs w:val="14"/>
              </w:rPr>
              <w:t>Στόχος</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4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61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3"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347"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7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8" w:type="dxa"/>
            <w:tcBorders>
              <w:top w:val="nil"/>
              <w:left w:val="nil"/>
              <w:bottom w:val="single" w:sz="4" w:space="0" w:color="auto"/>
              <w:right w:val="single" w:sz="8" w:space="0" w:color="auto"/>
            </w:tcBorders>
            <w:vAlign w:val="center"/>
          </w:tcPr>
          <w:p w:rsidR="00F8755E" w:rsidRPr="00723A2C" w:rsidRDefault="00F8755E" w:rsidP="00097481">
            <w:pPr>
              <w:spacing w:before="0" w:after="0" w:line="240" w:lineRule="auto"/>
              <w:jc w:val="center"/>
              <w:rPr>
                <w:sz w:val="14"/>
                <w:szCs w:val="14"/>
              </w:rPr>
            </w:pPr>
          </w:p>
        </w:tc>
      </w:tr>
      <w:tr w:rsidR="00F8755E" w:rsidRPr="00723A2C" w:rsidTr="00381789">
        <w:trPr>
          <w:trHeight w:val="270"/>
        </w:trPr>
        <w:tc>
          <w:tcPr>
            <w:tcW w:w="1418" w:type="dxa"/>
            <w:vMerge/>
            <w:tcBorders>
              <w:top w:val="nil"/>
              <w:left w:val="single" w:sz="8" w:space="0" w:color="auto"/>
              <w:bottom w:val="single" w:sz="4" w:space="0" w:color="000000"/>
              <w:right w:val="single" w:sz="4" w:space="0" w:color="auto"/>
            </w:tcBorders>
            <w:vAlign w:val="center"/>
          </w:tcPr>
          <w:p w:rsidR="00F8755E" w:rsidRPr="00723A2C" w:rsidRDefault="00F8755E" w:rsidP="00097481">
            <w:pPr>
              <w:spacing w:before="0" w:after="0" w:line="240" w:lineRule="auto"/>
              <w:rPr>
                <w:sz w:val="14"/>
                <w:szCs w:val="14"/>
              </w:rPr>
            </w:pPr>
          </w:p>
        </w:tc>
        <w:tc>
          <w:tcPr>
            <w:tcW w:w="103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097481">
            <w:pPr>
              <w:spacing w:before="0" w:after="0" w:line="240" w:lineRule="auto"/>
              <w:rPr>
                <w:sz w:val="14"/>
                <w:szCs w:val="14"/>
              </w:rPr>
            </w:pPr>
            <w:r w:rsidRPr="00723A2C">
              <w:rPr>
                <w:sz w:val="14"/>
                <w:szCs w:val="14"/>
              </w:rPr>
              <w:t>Αφετηρία</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sidRPr="00723A2C">
              <w:rPr>
                <w:rFonts w:cs="Arial"/>
                <w:sz w:val="14"/>
                <w:szCs w:val="14"/>
              </w:rPr>
              <w:t>0%</w:t>
            </w:r>
          </w:p>
        </w:tc>
        <w:tc>
          <w:tcPr>
            <w:tcW w:w="54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61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3"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347"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7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8" w:type="dxa"/>
            <w:tcBorders>
              <w:top w:val="nil"/>
              <w:left w:val="nil"/>
              <w:bottom w:val="single" w:sz="4" w:space="0" w:color="auto"/>
              <w:right w:val="single" w:sz="8" w:space="0" w:color="auto"/>
            </w:tcBorders>
            <w:vAlign w:val="center"/>
          </w:tcPr>
          <w:p w:rsidR="00F8755E" w:rsidRPr="00723A2C" w:rsidRDefault="00F8755E" w:rsidP="00097481">
            <w:pPr>
              <w:spacing w:before="0" w:after="0" w:line="240" w:lineRule="auto"/>
              <w:jc w:val="center"/>
              <w:rPr>
                <w:sz w:val="14"/>
                <w:szCs w:val="14"/>
              </w:rPr>
            </w:pPr>
          </w:p>
        </w:tc>
      </w:tr>
      <w:tr w:rsidR="00F8755E" w:rsidRPr="00723A2C" w:rsidTr="00381789">
        <w:trPr>
          <w:trHeight w:val="450"/>
        </w:trPr>
        <w:tc>
          <w:tcPr>
            <w:tcW w:w="1418" w:type="dxa"/>
            <w:vMerge w:val="restart"/>
            <w:tcBorders>
              <w:top w:val="nil"/>
              <w:left w:val="single" w:sz="8" w:space="0" w:color="auto"/>
              <w:bottom w:val="single" w:sz="4" w:space="0" w:color="000000"/>
              <w:right w:val="single" w:sz="4" w:space="0" w:color="auto"/>
            </w:tcBorders>
            <w:vAlign w:val="center"/>
          </w:tcPr>
          <w:p w:rsidR="00F8755E" w:rsidRPr="00723A2C" w:rsidRDefault="00F8755E" w:rsidP="00097481">
            <w:pPr>
              <w:spacing w:before="0" w:after="0" w:line="240" w:lineRule="auto"/>
              <w:rPr>
                <w:sz w:val="14"/>
                <w:szCs w:val="14"/>
              </w:rPr>
            </w:pPr>
            <w:r w:rsidRPr="00723A2C">
              <w:rPr>
                <w:rFonts w:cs="Arial"/>
                <w:sz w:val="14"/>
                <w:szCs w:val="14"/>
              </w:rPr>
              <w:t xml:space="preserve">Μείωση του ποσοστού μαθητών που δεν ολοκληρώνουν την κατώτερη β’βάθμια εκπαίδευση (γυμνάσιο) </w:t>
            </w:r>
          </w:p>
        </w:tc>
        <w:tc>
          <w:tcPr>
            <w:tcW w:w="103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097481">
            <w:pPr>
              <w:spacing w:before="0" w:after="0" w:line="240" w:lineRule="auto"/>
              <w:rPr>
                <w:sz w:val="14"/>
                <w:szCs w:val="14"/>
              </w:rPr>
            </w:pPr>
            <w:r>
              <w:rPr>
                <w:sz w:val="14"/>
                <w:szCs w:val="14"/>
              </w:rPr>
              <w:t>&lt;</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sidRPr="00723A2C">
              <w:rPr>
                <w:sz w:val="14"/>
                <w:szCs w:val="14"/>
              </w:rPr>
              <w:t>0</w:t>
            </w:r>
          </w:p>
        </w:tc>
        <w:tc>
          <w:tcPr>
            <w:tcW w:w="54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sidRPr="00723A2C">
              <w:rPr>
                <w:sz w:val="14"/>
                <w:szCs w:val="14"/>
                <w:lang w:val="en-US"/>
              </w:rPr>
              <w:t>0</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sidRPr="00723A2C">
              <w:rPr>
                <w:sz w:val="14"/>
                <w:szCs w:val="14"/>
              </w:rPr>
              <w:t>0</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line="240" w:lineRule="auto"/>
              <w:jc w:val="center"/>
              <w:rPr>
                <w:sz w:val="14"/>
                <w:szCs w:val="14"/>
              </w:rPr>
            </w:pPr>
            <w:r w:rsidRPr="00723A2C">
              <w:rPr>
                <w:sz w:val="14"/>
                <w:szCs w:val="14"/>
              </w:rPr>
              <w:t>0</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Pr>
                <w:sz w:val="14"/>
                <w:szCs w:val="14"/>
              </w:rPr>
              <w:t>0</w:t>
            </w:r>
          </w:p>
        </w:tc>
        <w:tc>
          <w:tcPr>
            <w:tcW w:w="61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Pr>
                <w:sz w:val="14"/>
                <w:szCs w:val="14"/>
              </w:rPr>
              <w:t>0</w:t>
            </w:r>
          </w:p>
        </w:tc>
        <w:tc>
          <w:tcPr>
            <w:tcW w:w="743" w:type="dxa"/>
            <w:tcBorders>
              <w:top w:val="nil"/>
              <w:left w:val="nil"/>
              <w:bottom w:val="single" w:sz="4" w:space="0" w:color="auto"/>
              <w:right w:val="single" w:sz="4" w:space="0" w:color="auto"/>
            </w:tcBorders>
            <w:noWrap/>
            <w:vAlign w:val="center"/>
          </w:tcPr>
          <w:p w:rsidR="00F8755E" w:rsidRPr="0011759E" w:rsidRDefault="00F8755E" w:rsidP="00097481">
            <w:pPr>
              <w:spacing w:before="0" w:after="0" w:line="240" w:lineRule="auto"/>
              <w:jc w:val="center"/>
              <w:rPr>
                <w:sz w:val="14"/>
                <w:szCs w:val="14"/>
                <w:lang w:val="en-US"/>
              </w:rPr>
            </w:pPr>
            <w:r>
              <w:rPr>
                <w:sz w:val="14"/>
                <w:szCs w:val="14"/>
                <w:lang w:val="en-US"/>
              </w:rPr>
              <w:t>0</w:t>
            </w:r>
          </w:p>
        </w:tc>
        <w:tc>
          <w:tcPr>
            <w:tcW w:w="347"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7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8" w:type="dxa"/>
            <w:tcBorders>
              <w:top w:val="nil"/>
              <w:left w:val="nil"/>
              <w:bottom w:val="single" w:sz="4" w:space="0" w:color="auto"/>
              <w:right w:val="single" w:sz="8" w:space="0" w:color="auto"/>
            </w:tcBorders>
            <w:vAlign w:val="center"/>
          </w:tcPr>
          <w:p w:rsidR="00F8755E" w:rsidRPr="00723A2C" w:rsidRDefault="00F8755E" w:rsidP="00097481">
            <w:pPr>
              <w:spacing w:before="0" w:after="0" w:line="240" w:lineRule="auto"/>
              <w:jc w:val="center"/>
              <w:rPr>
                <w:sz w:val="14"/>
                <w:szCs w:val="14"/>
              </w:rPr>
            </w:pPr>
          </w:p>
        </w:tc>
      </w:tr>
      <w:tr w:rsidR="00F8755E" w:rsidRPr="00723A2C" w:rsidTr="00381789">
        <w:trPr>
          <w:trHeight w:val="510"/>
        </w:trPr>
        <w:tc>
          <w:tcPr>
            <w:tcW w:w="1418" w:type="dxa"/>
            <w:vMerge/>
            <w:tcBorders>
              <w:top w:val="nil"/>
              <w:left w:val="single" w:sz="8" w:space="0" w:color="auto"/>
              <w:bottom w:val="single" w:sz="4" w:space="0" w:color="000000"/>
              <w:right w:val="single" w:sz="4" w:space="0" w:color="auto"/>
            </w:tcBorders>
            <w:vAlign w:val="center"/>
          </w:tcPr>
          <w:p w:rsidR="00F8755E" w:rsidRPr="00723A2C" w:rsidRDefault="00F8755E" w:rsidP="00097481">
            <w:pPr>
              <w:spacing w:before="0" w:after="0" w:line="240" w:lineRule="auto"/>
              <w:rPr>
                <w:sz w:val="14"/>
                <w:szCs w:val="14"/>
              </w:rPr>
            </w:pPr>
          </w:p>
        </w:tc>
        <w:tc>
          <w:tcPr>
            <w:tcW w:w="103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097481">
            <w:pPr>
              <w:spacing w:before="0" w:after="0" w:line="240" w:lineRule="auto"/>
              <w:rPr>
                <w:sz w:val="14"/>
                <w:szCs w:val="14"/>
              </w:rPr>
            </w:pPr>
            <w:r w:rsidRPr="00723A2C">
              <w:rPr>
                <w:sz w:val="14"/>
                <w:szCs w:val="14"/>
              </w:rPr>
              <w:t>Στόχος</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4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61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3"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347"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7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8" w:type="dxa"/>
            <w:tcBorders>
              <w:top w:val="nil"/>
              <w:left w:val="nil"/>
              <w:bottom w:val="single" w:sz="4" w:space="0" w:color="auto"/>
              <w:right w:val="single" w:sz="8" w:space="0" w:color="auto"/>
            </w:tcBorders>
            <w:vAlign w:val="center"/>
          </w:tcPr>
          <w:p w:rsidR="00F8755E" w:rsidRPr="00723A2C" w:rsidRDefault="00F8755E" w:rsidP="00097481">
            <w:pPr>
              <w:spacing w:before="0" w:after="0" w:line="240" w:lineRule="auto"/>
              <w:jc w:val="center"/>
              <w:rPr>
                <w:sz w:val="14"/>
                <w:szCs w:val="14"/>
              </w:rPr>
            </w:pPr>
            <w:r w:rsidRPr="00723A2C">
              <w:rPr>
                <w:sz w:val="14"/>
                <w:szCs w:val="14"/>
                <w:lang w:val="en-US"/>
              </w:rPr>
              <w:t xml:space="preserve">5,5% </w:t>
            </w:r>
            <w:r w:rsidRPr="00723A2C">
              <w:rPr>
                <w:sz w:val="14"/>
                <w:szCs w:val="14"/>
                <w:vertAlign w:val="superscript"/>
                <w:lang w:val="en-US"/>
              </w:rPr>
              <w:t>(1), (6)</w:t>
            </w:r>
          </w:p>
        </w:tc>
      </w:tr>
      <w:tr w:rsidR="00F8755E" w:rsidRPr="00723A2C" w:rsidTr="00381789">
        <w:trPr>
          <w:trHeight w:val="270"/>
        </w:trPr>
        <w:tc>
          <w:tcPr>
            <w:tcW w:w="1418" w:type="dxa"/>
            <w:vMerge/>
            <w:tcBorders>
              <w:top w:val="nil"/>
              <w:left w:val="single" w:sz="8" w:space="0" w:color="auto"/>
              <w:bottom w:val="single" w:sz="4" w:space="0" w:color="000000"/>
              <w:right w:val="single" w:sz="4" w:space="0" w:color="auto"/>
            </w:tcBorders>
            <w:vAlign w:val="center"/>
          </w:tcPr>
          <w:p w:rsidR="00F8755E" w:rsidRPr="00723A2C" w:rsidRDefault="00F8755E" w:rsidP="00097481">
            <w:pPr>
              <w:spacing w:before="0" w:after="0" w:line="240" w:lineRule="auto"/>
              <w:rPr>
                <w:sz w:val="14"/>
                <w:szCs w:val="14"/>
              </w:rPr>
            </w:pPr>
          </w:p>
        </w:tc>
        <w:tc>
          <w:tcPr>
            <w:tcW w:w="103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097481">
            <w:pPr>
              <w:spacing w:before="0" w:after="0" w:line="240" w:lineRule="auto"/>
              <w:rPr>
                <w:sz w:val="14"/>
                <w:szCs w:val="14"/>
              </w:rPr>
            </w:pPr>
            <w:r w:rsidRPr="00723A2C">
              <w:rPr>
                <w:sz w:val="14"/>
                <w:szCs w:val="14"/>
              </w:rPr>
              <w:t>Αφετηρία</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sidRPr="00723A2C">
              <w:rPr>
                <w:rFonts w:cs="Arial"/>
                <w:sz w:val="14"/>
                <w:szCs w:val="14"/>
              </w:rPr>
              <w:t>6,1%</w:t>
            </w:r>
          </w:p>
        </w:tc>
        <w:tc>
          <w:tcPr>
            <w:tcW w:w="54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61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3"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347"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7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8" w:type="dxa"/>
            <w:tcBorders>
              <w:top w:val="nil"/>
              <w:left w:val="nil"/>
              <w:bottom w:val="single" w:sz="4" w:space="0" w:color="auto"/>
              <w:right w:val="single" w:sz="8" w:space="0" w:color="auto"/>
            </w:tcBorders>
            <w:vAlign w:val="center"/>
          </w:tcPr>
          <w:p w:rsidR="00F8755E" w:rsidRPr="00723A2C" w:rsidRDefault="00F8755E" w:rsidP="00097481">
            <w:pPr>
              <w:spacing w:before="0" w:after="0" w:line="240" w:lineRule="auto"/>
              <w:jc w:val="center"/>
              <w:rPr>
                <w:sz w:val="14"/>
                <w:szCs w:val="14"/>
              </w:rPr>
            </w:pPr>
          </w:p>
        </w:tc>
      </w:tr>
      <w:tr w:rsidR="00F8755E" w:rsidRPr="00723A2C" w:rsidTr="00381789">
        <w:trPr>
          <w:trHeight w:val="270"/>
        </w:trPr>
        <w:tc>
          <w:tcPr>
            <w:tcW w:w="1418" w:type="dxa"/>
            <w:vMerge w:val="restart"/>
            <w:tcBorders>
              <w:top w:val="nil"/>
              <w:left w:val="single" w:sz="8" w:space="0" w:color="auto"/>
              <w:right w:val="single" w:sz="4" w:space="0" w:color="auto"/>
            </w:tcBorders>
            <w:vAlign w:val="center"/>
          </w:tcPr>
          <w:p w:rsidR="00F8755E" w:rsidRPr="00723A2C" w:rsidRDefault="00F8755E" w:rsidP="00097481">
            <w:pPr>
              <w:spacing w:before="0" w:after="0" w:line="240" w:lineRule="auto"/>
              <w:rPr>
                <w:sz w:val="14"/>
                <w:szCs w:val="14"/>
              </w:rPr>
            </w:pPr>
            <w:r>
              <w:rPr>
                <w:sz w:val="14"/>
                <w:szCs w:val="14"/>
              </w:rPr>
              <w:t>Ποσοστό σχολείων στα οποία εφαρμόζεται το ενιαίο αναμοεφωμένο πρόγραμμα</w:t>
            </w:r>
          </w:p>
        </w:tc>
        <w:tc>
          <w:tcPr>
            <w:tcW w:w="103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097481">
            <w:pPr>
              <w:spacing w:before="0" w:after="0" w:line="240" w:lineRule="auto"/>
              <w:rPr>
                <w:sz w:val="14"/>
                <w:szCs w:val="14"/>
              </w:rPr>
            </w:pPr>
            <w:r w:rsidRPr="00723A2C">
              <w:rPr>
                <w:sz w:val="14"/>
                <w:szCs w:val="14"/>
              </w:rPr>
              <w:t>Αφετηρία</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rFonts w:cs="Arial"/>
                <w:sz w:val="14"/>
                <w:szCs w:val="14"/>
              </w:rPr>
            </w:pPr>
          </w:p>
        </w:tc>
        <w:tc>
          <w:tcPr>
            <w:tcW w:w="54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61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Pr>
                <w:sz w:val="14"/>
                <w:szCs w:val="14"/>
              </w:rPr>
              <w:t>22%</w:t>
            </w:r>
          </w:p>
        </w:tc>
        <w:tc>
          <w:tcPr>
            <w:tcW w:w="743" w:type="dxa"/>
            <w:tcBorders>
              <w:top w:val="nil"/>
              <w:left w:val="nil"/>
              <w:bottom w:val="single" w:sz="4" w:space="0" w:color="auto"/>
              <w:right w:val="single" w:sz="4" w:space="0" w:color="auto"/>
            </w:tcBorders>
            <w:noWrap/>
            <w:vAlign w:val="center"/>
          </w:tcPr>
          <w:p w:rsidR="00F8755E" w:rsidRPr="0011759E" w:rsidRDefault="00F8755E" w:rsidP="00097481">
            <w:pPr>
              <w:spacing w:before="0" w:after="0" w:line="240" w:lineRule="auto"/>
              <w:jc w:val="center"/>
              <w:rPr>
                <w:sz w:val="14"/>
                <w:szCs w:val="14"/>
                <w:lang w:val="en-US"/>
              </w:rPr>
            </w:pPr>
            <w:r>
              <w:rPr>
                <w:sz w:val="14"/>
                <w:szCs w:val="14"/>
                <w:lang w:val="en-US"/>
              </w:rPr>
              <w:t>30%</w:t>
            </w:r>
          </w:p>
        </w:tc>
        <w:tc>
          <w:tcPr>
            <w:tcW w:w="347"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7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8" w:type="dxa"/>
            <w:tcBorders>
              <w:top w:val="nil"/>
              <w:left w:val="nil"/>
              <w:bottom w:val="single" w:sz="4" w:space="0" w:color="auto"/>
              <w:right w:val="single" w:sz="8" w:space="0" w:color="auto"/>
            </w:tcBorders>
            <w:vAlign w:val="center"/>
          </w:tcPr>
          <w:p w:rsidR="00F8755E" w:rsidRPr="00723A2C" w:rsidRDefault="00F8755E" w:rsidP="00097481">
            <w:pPr>
              <w:spacing w:before="0" w:after="0" w:line="240" w:lineRule="auto"/>
              <w:jc w:val="center"/>
              <w:rPr>
                <w:sz w:val="14"/>
                <w:szCs w:val="14"/>
              </w:rPr>
            </w:pPr>
            <w:r>
              <w:rPr>
                <w:sz w:val="14"/>
                <w:szCs w:val="14"/>
              </w:rPr>
              <w:t>22%</w:t>
            </w:r>
          </w:p>
        </w:tc>
      </w:tr>
      <w:tr w:rsidR="00F8755E" w:rsidRPr="00723A2C" w:rsidTr="00381789">
        <w:trPr>
          <w:trHeight w:val="270"/>
        </w:trPr>
        <w:tc>
          <w:tcPr>
            <w:tcW w:w="1418" w:type="dxa"/>
            <w:vMerge/>
            <w:tcBorders>
              <w:left w:val="single" w:sz="8" w:space="0" w:color="auto"/>
              <w:right w:val="single" w:sz="4" w:space="0" w:color="auto"/>
            </w:tcBorders>
            <w:vAlign w:val="center"/>
          </w:tcPr>
          <w:p w:rsidR="00F8755E" w:rsidRPr="00723A2C" w:rsidRDefault="00F8755E" w:rsidP="00097481">
            <w:pPr>
              <w:spacing w:before="0" w:after="0" w:line="240" w:lineRule="auto"/>
              <w:rPr>
                <w:sz w:val="14"/>
                <w:szCs w:val="14"/>
              </w:rPr>
            </w:pPr>
          </w:p>
        </w:tc>
        <w:tc>
          <w:tcPr>
            <w:tcW w:w="103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097481">
            <w:pPr>
              <w:spacing w:before="0" w:after="0" w:line="240" w:lineRule="auto"/>
              <w:rPr>
                <w:sz w:val="14"/>
                <w:szCs w:val="14"/>
              </w:rPr>
            </w:pPr>
            <w:r w:rsidRPr="00723A2C">
              <w:rPr>
                <w:sz w:val="14"/>
                <w:szCs w:val="14"/>
              </w:rPr>
              <w:t>Στόχος</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rFonts w:cs="Arial"/>
                <w:sz w:val="14"/>
                <w:szCs w:val="14"/>
              </w:rPr>
            </w:pPr>
          </w:p>
        </w:tc>
        <w:tc>
          <w:tcPr>
            <w:tcW w:w="54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61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3"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347"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7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8" w:type="dxa"/>
            <w:tcBorders>
              <w:top w:val="nil"/>
              <w:left w:val="nil"/>
              <w:bottom w:val="single" w:sz="4" w:space="0" w:color="auto"/>
              <w:right w:val="single" w:sz="8" w:space="0" w:color="auto"/>
            </w:tcBorders>
            <w:vAlign w:val="center"/>
          </w:tcPr>
          <w:p w:rsidR="00F8755E" w:rsidRPr="00723A2C" w:rsidRDefault="00F8755E" w:rsidP="00097481">
            <w:pPr>
              <w:spacing w:before="0" w:after="0" w:line="240" w:lineRule="auto"/>
              <w:jc w:val="center"/>
              <w:rPr>
                <w:sz w:val="14"/>
                <w:szCs w:val="14"/>
              </w:rPr>
            </w:pPr>
          </w:p>
        </w:tc>
      </w:tr>
      <w:tr w:rsidR="00F8755E" w:rsidRPr="00723A2C" w:rsidTr="00381789">
        <w:trPr>
          <w:trHeight w:val="270"/>
        </w:trPr>
        <w:tc>
          <w:tcPr>
            <w:tcW w:w="1418" w:type="dxa"/>
            <w:vMerge/>
            <w:tcBorders>
              <w:left w:val="single" w:sz="8" w:space="0" w:color="auto"/>
              <w:bottom w:val="single" w:sz="4" w:space="0" w:color="000000"/>
              <w:right w:val="single" w:sz="4" w:space="0" w:color="auto"/>
            </w:tcBorders>
            <w:vAlign w:val="center"/>
          </w:tcPr>
          <w:p w:rsidR="00F8755E" w:rsidRPr="00723A2C" w:rsidRDefault="00F8755E" w:rsidP="00097481">
            <w:pPr>
              <w:spacing w:before="0" w:after="0" w:line="240" w:lineRule="auto"/>
              <w:rPr>
                <w:sz w:val="14"/>
                <w:szCs w:val="14"/>
              </w:rPr>
            </w:pPr>
          </w:p>
        </w:tc>
        <w:tc>
          <w:tcPr>
            <w:tcW w:w="103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097481">
            <w:pPr>
              <w:spacing w:before="0" w:after="0" w:line="240" w:lineRule="auto"/>
              <w:rPr>
                <w:sz w:val="14"/>
                <w:szCs w:val="14"/>
              </w:rPr>
            </w:pPr>
            <w:r w:rsidRPr="00723A2C">
              <w:rPr>
                <w:sz w:val="14"/>
                <w:szCs w:val="14"/>
              </w:rPr>
              <w:t>Αφετηρία</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rFonts w:cs="Arial"/>
                <w:sz w:val="14"/>
                <w:szCs w:val="14"/>
              </w:rPr>
            </w:pPr>
          </w:p>
        </w:tc>
        <w:tc>
          <w:tcPr>
            <w:tcW w:w="54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61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3"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347"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7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8" w:type="dxa"/>
            <w:tcBorders>
              <w:top w:val="nil"/>
              <w:left w:val="nil"/>
              <w:bottom w:val="single" w:sz="4" w:space="0" w:color="auto"/>
              <w:right w:val="single" w:sz="8" w:space="0" w:color="auto"/>
            </w:tcBorders>
            <w:vAlign w:val="center"/>
          </w:tcPr>
          <w:p w:rsidR="00F8755E" w:rsidRPr="00723A2C" w:rsidRDefault="00F8755E" w:rsidP="00097481">
            <w:pPr>
              <w:spacing w:before="0" w:after="0" w:line="240" w:lineRule="auto"/>
              <w:jc w:val="center"/>
              <w:rPr>
                <w:sz w:val="14"/>
                <w:szCs w:val="14"/>
              </w:rPr>
            </w:pPr>
          </w:p>
        </w:tc>
      </w:tr>
      <w:tr w:rsidR="00F8755E" w:rsidRPr="00723A2C" w:rsidTr="00381789">
        <w:trPr>
          <w:trHeight w:val="450"/>
        </w:trPr>
        <w:tc>
          <w:tcPr>
            <w:tcW w:w="1418" w:type="dxa"/>
            <w:vMerge w:val="restart"/>
            <w:tcBorders>
              <w:top w:val="nil"/>
              <w:left w:val="single" w:sz="8" w:space="0" w:color="auto"/>
              <w:bottom w:val="single" w:sz="8" w:space="0" w:color="000000"/>
              <w:right w:val="single" w:sz="4" w:space="0" w:color="auto"/>
            </w:tcBorders>
            <w:vAlign w:val="center"/>
          </w:tcPr>
          <w:p w:rsidR="00F8755E" w:rsidRPr="00723A2C" w:rsidRDefault="00F8755E" w:rsidP="00097481">
            <w:pPr>
              <w:spacing w:before="0" w:after="0" w:line="240" w:lineRule="auto"/>
              <w:rPr>
                <w:sz w:val="14"/>
                <w:szCs w:val="14"/>
              </w:rPr>
            </w:pPr>
            <w:r w:rsidRPr="00723A2C">
              <w:rPr>
                <w:rFonts w:cs="Arial"/>
                <w:sz w:val="14"/>
                <w:szCs w:val="14"/>
              </w:rPr>
              <w:t xml:space="preserve">Ποσοστό εκπαιδευτικού προσωπικού αβάθμιας και ββάθμιας εκπαιδευμένου και πιστοποιημένου σε ΤΠΕ </w:t>
            </w:r>
          </w:p>
        </w:tc>
        <w:tc>
          <w:tcPr>
            <w:tcW w:w="103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097481">
            <w:pPr>
              <w:spacing w:before="0" w:after="0" w:line="240" w:lineRule="auto"/>
              <w:rPr>
                <w:sz w:val="14"/>
                <w:szCs w:val="14"/>
              </w:rPr>
            </w:pPr>
            <w:r w:rsidRPr="00723A2C">
              <w:rPr>
                <w:sz w:val="14"/>
                <w:szCs w:val="14"/>
              </w:rPr>
              <w:t>Ολοκλήρωση</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sidRPr="00723A2C">
              <w:rPr>
                <w:sz w:val="14"/>
                <w:szCs w:val="14"/>
              </w:rPr>
              <w:t>0</w:t>
            </w:r>
          </w:p>
        </w:tc>
        <w:tc>
          <w:tcPr>
            <w:tcW w:w="54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sidRPr="00723A2C">
              <w:rPr>
                <w:sz w:val="14"/>
                <w:szCs w:val="14"/>
                <w:lang w:val="en-US"/>
              </w:rPr>
              <w:t>0</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sidRPr="00723A2C">
              <w:rPr>
                <w:sz w:val="14"/>
                <w:szCs w:val="14"/>
              </w:rPr>
              <w:t>0</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line="240" w:lineRule="auto"/>
              <w:jc w:val="center"/>
              <w:rPr>
                <w:sz w:val="14"/>
                <w:szCs w:val="14"/>
              </w:rPr>
            </w:pPr>
            <w:r w:rsidRPr="00723A2C">
              <w:rPr>
                <w:sz w:val="14"/>
                <w:szCs w:val="14"/>
              </w:rPr>
              <w:t>0</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Pr>
                <w:sz w:val="14"/>
                <w:szCs w:val="14"/>
              </w:rPr>
              <w:t>0</w:t>
            </w:r>
          </w:p>
        </w:tc>
        <w:tc>
          <w:tcPr>
            <w:tcW w:w="61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Pr>
                <w:sz w:val="14"/>
                <w:szCs w:val="14"/>
              </w:rPr>
              <w:t>8,4%</w:t>
            </w:r>
          </w:p>
        </w:tc>
        <w:tc>
          <w:tcPr>
            <w:tcW w:w="743" w:type="dxa"/>
            <w:tcBorders>
              <w:top w:val="nil"/>
              <w:left w:val="nil"/>
              <w:bottom w:val="single" w:sz="4" w:space="0" w:color="auto"/>
              <w:right w:val="single" w:sz="4" w:space="0" w:color="auto"/>
            </w:tcBorders>
            <w:noWrap/>
            <w:vAlign w:val="center"/>
          </w:tcPr>
          <w:p w:rsidR="00F8755E" w:rsidRPr="0011759E" w:rsidRDefault="00F8755E" w:rsidP="00097481">
            <w:pPr>
              <w:spacing w:before="0" w:after="0" w:line="240" w:lineRule="auto"/>
              <w:jc w:val="center"/>
              <w:rPr>
                <w:sz w:val="14"/>
                <w:szCs w:val="14"/>
                <w:lang w:val="en-US"/>
              </w:rPr>
            </w:pPr>
            <w:r>
              <w:rPr>
                <w:sz w:val="14"/>
                <w:szCs w:val="14"/>
              </w:rPr>
              <w:t>19,7</w:t>
            </w:r>
            <w:r>
              <w:rPr>
                <w:sz w:val="14"/>
                <w:szCs w:val="14"/>
                <w:lang w:val="en-US"/>
              </w:rPr>
              <w:t>%</w:t>
            </w:r>
          </w:p>
        </w:tc>
        <w:tc>
          <w:tcPr>
            <w:tcW w:w="347"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7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8" w:type="dxa"/>
            <w:tcBorders>
              <w:top w:val="nil"/>
              <w:left w:val="nil"/>
              <w:bottom w:val="single" w:sz="4" w:space="0" w:color="auto"/>
              <w:right w:val="single" w:sz="8" w:space="0" w:color="auto"/>
            </w:tcBorders>
            <w:vAlign w:val="center"/>
          </w:tcPr>
          <w:p w:rsidR="00F8755E" w:rsidRPr="00723A2C" w:rsidRDefault="00F8755E" w:rsidP="00097481">
            <w:pPr>
              <w:spacing w:before="0" w:after="0" w:line="240" w:lineRule="auto"/>
              <w:jc w:val="center"/>
              <w:rPr>
                <w:sz w:val="14"/>
                <w:szCs w:val="14"/>
              </w:rPr>
            </w:pPr>
          </w:p>
        </w:tc>
      </w:tr>
      <w:tr w:rsidR="00F8755E" w:rsidRPr="00723A2C" w:rsidTr="00381789">
        <w:trPr>
          <w:trHeight w:val="270"/>
        </w:trPr>
        <w:tc>
          <w:tcPr>
            <w:tcW w:w="1418" w:type="dxa"/>
            <w:vMerge/>
            <w:tcBorders>
              <w:top w:val="nil"/>
              <w:left w:val="single" w:sz="8" w:space="0" w:color="auto"/>
              <w:bottom w:val="single" w:sz="8" w:space="0" w:color="000000"/>
              <w:right w:val="single" w:sz="4" w:space="0" w:color="auto"/>
            </w:tcBorders>
            <w:vAlign w:val="center"/>
          </w:tcPr>
          <w:p w:rsidR="00F8755E" w:rsidRPr="00723A2C" w:rsidRDefault="00F8755E" w:rsidP="00097481">
            <w:pPr>
              <w:spacing w:before="0" w:after="0" w:line="240" w:lineRule="auto"/>
              <w:rPr>
                <w:sz w:val="14"/>
                <w:szCs w:val="14"/>
              </w:rPr>
            </w:pPr>
          </w:p>
        </w:tc>
        <w:tc>
          <w:tcPr>
            <w:tcW w:w="1030" w:type="dxa"/>
            <w:tcBorders>
              <w:top w:val="nil"/>
              <w:left w:val="nil"/>
              <w:bottom w:val="single" w:sz="4" w:space="0" w:color="auto"/>
              <w:right w:val="single" w:sz="4" w:space="0" w:color="auto"/>
            </w:tcBorders>
            <w:tcMar>
              <w:left w:w="57" w:type="dxa"/>
              <w:right w:w="57" w:type="dxa"/>
            </w:tcMar>
            <w:vAlign w:val="center"/>
          </w:tcPr>
          <w:p w:rsidR="00F8755E" w:rsidRPr="00723A2C" w:rsidRDefault="00F8755E" w:rsidP="00097481">
            <w:pPr>
              <w:spacing w:before="0" w:after="0" w:line="240" w:lineRule="auto"/>
              <w:rPr>
                <w:sz w:val="14"/>
                <w:szCs w:val="14"/>
              </w:rPr>
            </w:pPr>
            <w:r w:rsidRPr="00723A2C">
              <w:rPr>
                <w:sz w:val="14"/>
                <w:szCs w:val="14"/>
              </w:rPr>
              <w:t>Στόχος</w:t>
            </w: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4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line="240" w:lineRule="auto"/>
              <w:jc w:val="center"/>
              <w:rPr>
                <w:sz w:val="14"/>
                <w:szCs w:val="14"/>
              </w:rPr>
            </w:pPr>
          </w:p>
        </w:tc>
        <w:tc>
          <w:tcPr>
            <w:tcW w:w="720"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61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3"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347"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79" w:type="dxa"/>
            <w:tcBorders>
              <w:top w:val="nil"/>
              <w:left w:val="nil"/>
              <w:bottom w:val="single" w:sz="4"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8" w:type="dxa"/>
            <w:tcBorders>
              <w:top w:val="nil"/>
              <w:left w:val="nil"/>
              <w:bottom w:val="single" w:sz="4" w:space="0" w:color="auto"/>
              <w:right w:val="single" w:sz="8" w:space="0" w:color="auto"/>
            </w:tcBorders>
            <w:vAlign w:val="center"/>
          </w:tcPr>
          <w:p w:rsidR="00F8755E" w:rsidRPr="00723A2C" w:rsidRDefault="00F8755E" w:rsidP="00097481">
            <w:pPr>
              <w:spacing w:before="0" w:after="0" w:line="240" w:lineRule="auto"/>
              <w:jc w:val="center"/>
              <w:rPr>
                <w:sz w:val="14"/>
                <w:szCs w:val="14"/>
              </w:rPr>
            </w:pPr>
            <w:r w:rsidRPr="00723A2C">
              <w:rPr>
                <w:sz w:val="14"/>
                <w:szCs w:val="14"/>
                <w:lang w:val="en-US"/>
              </w:rPr>
              <w:t>79%</w:t>
            </w:r>
          </w:p>
        </w:tc>
      </w:tr>
      <w:tr w:rsidR="00F8755E" w:rsidRPr="00723A2C" w:rsidTr="00381789">
        <w:trPr>
          <w:trHeight w:val="285"/>
        </w:trPr>
        <w:tc>
          <w:tcPr>
            <w:tcW w:w="1418" w:type="dxa"/>
            <w:vMerge/>
            <w:tcBorders>
              <w:top w:val="nil"/>
              <w:left w:val="single" w:sz="8" w:space="0" w:color="auto"/>
              <w:bottom w:val="single" w:sz="8" w:space="0" w:color="000000"/>
              <w:right w:val="single" w:sz="4" w:space="0" w:color="auto"/>
            </w:tcBorders>
            <w:vAlign w:val="center"/>
          </w:tcPr>
          <w:p w:rsidR="00F8755E" w:rsidRPr="00723A2C" w:rsidRDefault="00F8755E" w:rsidP="00097481">
            <w:pPr>
              <w:spacing w:before="0" w:after="0" w:line="240" w:lineRule="auto"/>
              <w:rPr>
                <w:sz w:val="14"/>
                <w:szCs w:val="14"/>
              </w:rPr>
            </w:pPr>
          </w:p>
        </w:tc>
        <w:tc>
          <w:tcPr>
            <w:tcW w:w="1030" w:type="dxa"/>
            <w:tcBorders>
              <w:top w:val="nil"/>
              <w:left w:val="nil"/>
              <w:bottom w:val="single" w:sz="8" w:space="0" w:color="auto"/>
              <w:right w:val="single" w:sz="4" w:space="0" w:color="auto"/>
            </w:tcBorders>
            <w:tcMar>
              <w:left w:w="57" w:type="dxa"/>
              <w:right w:w="57" w:type="dxa"/>
            </w:tcMar>
            <w:vAlign w:val="center"/>
          </w:tcPr>
          <w:p w:rsidR="00F8755E" w:rsidRPr="00723A2C" w:rsidRDefault="00F8755E" w:rsidP="00097481">
            <w:pPr>
              <w:spacing w:before="0" w:after="0" w:line="240" w:lineRule="auto"/>
              <w:rPr>
                <w:sz w:val="14"/>
                <w:szCs w:val="14"/>
              </w:rPr>
            </w:pPr>
            <w:r w:rsidRPr="00723A2C">
              <w:rPr>
                <w:sz w:val="14"/>
                <w:szCs w:val="14"/>
              </w:rPr>
              <w:t>Αφετηρία</w:t>
            </w:r>
          </w:p>
        </w:tc>
        <w:tc>
          <w:tcPr>
            <w:tcW w:w="720" w:type="dxa"/>
            <w:tcBorders>
              <w:top w:val="nil"/>
              <w:left w:val="nil"/>
              <w:bottom w:val="single" w:sz="8"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r w:rsidRPr="00723A2C">
              <w:rPr>
                <w:rFonts w:cs="Arial"/>
                <w:sz w:val="14"/>
                <w:szCs w:val="14"/>
              </w:rPr>
              <w:t>36,6%</w:t>
            </w:r>
          </w:p>
        </w:tc>
        <w:tc>
          <w:tcPr>
            <w:tcW w:w="540" w:type="dxa"/>
            <w:tcBorders>
              <w:top w:val="nil"/>
              <w:left w:val="nil"/>
              <w:bottom w:val="single" w:sz="8"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8"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20" w:type="dxa"/>
            <w:tcBorders>
              <w:top w:val="nil"/>
              <w:left w:val="nil"/>
              <w:bottom w:val="single" w:sz="8" w:space="0" w:color="auto"/>
              <w:right w:val="single" w:sz="4" w:space="0" w:color="auto"/>
            </w:tcBorders>
            <w:noWrap/>
            <w:vAlign w:val="center"/>
          </w:tcPr>
          <w:p w:rsidR="00F8755E" w:rsidRPr="00723A2C" w:rsidRDefault="00F8755E" w:rsidP="00097481">
            <w:pPr>
              <w:spacing w:line="240" w:lineRule="auto"/>
              <w:jc w:val="center"/>
              <w:rPr>
                <w:sz w:val="14"/>
                <w:szCs w:val="14"/>
              </w:rPr>
            </w:pPr>
          </w:p>
        </w:tc>
        <w:tc>
          <w:tcPr>
            <w:tcW w:w="720" w:type="dxa"/>
            <w:tcBorders>
              <w:top w:val="nil"/>
              <w:left w:val="nil"/>
              <w:bottom w:val="single" w:sz="8"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619" w:type="dxa"/>
            <w:tcBorders>
              <w:top w:val="nil"/>
              <w:left w:val="nil"/>
              <w:bottom w:val="single" w:sz="8"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3" w:type="dxa"/>
            <w:tcBorders>
              <w:top w:val="nil"/>
              <w:left w:val="nil"/>
              <w:bottom w:val="single" w:sz="8"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347" w:type="dxa"/>
            <w:tcBorders>
              <w:top w:val="nil"/>
              <w:left w:val="nil"/>
              <w:bottom w:val="single" w:sz="8"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579" w:type="dxa"/>
            <w:tcBorders>
              <w:top w:val="nil"/>
              <w:left w:val="nil"/>
              <w:bottom w:val="single" w:sz="8" w:space="0" w:color="auto"/>
              <w:right w:val="single" w:sz="4" w:space="0" w:color="auto"/>
            </w:tcBorders>
            <w:noWrap/>
            <w:vAlign w:val="center"/>
          </w:tcPr>
          <w:p w:rsidR="00F8755E" w:rsidRPr="00723A2C" w:rsidRDefault="00F8755E" w:rsidP="00097481">
            <w:pPr>
              <w:spacing w:before="0" w:after="0" w:line="240" w:lineRule="auto"/>
              <w:jc w:val="center"/>
              <w:rPr>
                <w:sz w:val="14"/>
                <w:szCs w:val="14"/>
              </w:rPr>
            </w:pPr>
          </w:p>
        </w:tc>
        <w:tc>
          <w:tcPr>
            <w:tcW w:w="748" w:type="dxa"/>
            <w:tcBorders>
              <w:top w:val="nil"/>
              <w:left w:val="nil"/>
              <w:bottom w:val="single" w:sz="8" w:space="0" w:color="auto"/>
              <w:right w:val="single" w:sz="8" w:space="0" w:color="auto"/>
            </w:tcBorders>
            <w:vAlign w:val="center"/>
          </w:tcPr>
          <w:p w:rsidR="00F8755E" w:rsidRPr="00723A2C" w:rsidRDefault="00F8755E" w:rsidP="00097481">
            <w:pPr>
              <w:spacing w:before="0" w:after="0" w:line="240" w:lineRule="auto"/>
              <w:jc w:val="center"/>
              <w:rPr>
                <w:sz w:val="14"/>
                <w:szCs w:val="14"/>
              </w:rPr>
            </w:pPr>
          </w:p>
        </w:tc>
      </w:tr>
    </w:tbl>
    <w:p w:rsidR="00F8755E" w:rsidRPr="0042773E" w:rsidRDefault="00F8755E" w:rsidP="00736B20">
      <w:pPr>
        <w:rPr>
          <w:rStyle w:val="CommentReference"/>
          <w:i/>
          <w:szCs w:val="16"/>
        </w:rPr>
      </w:pPr>
      <w:r w:rsidRPr="0042773E">
        <w:rPr>
          <w:i/>
          <w:sz w:val="16"/>
          <w:szCs w:val="16"/>
        </w:rPr>
        <w:t>* Το ποσοστό αφορά και στους 3 Άξονες Προτεραιότητας</w:t>
      </w:r>
    </w:p>
    <w:p w:rsidR="00F8755E" w:rsidRPr="00FD066E" w:rsidRDefault="00F8755E" w:rsidP="00736B20">
      <w:pPr>
        <w:rPr>
          <w:rStyle w:val="CommentReference"/>
          <w:szCs w:val="16"/>
        </w:rPr>
      </w:pPr>
      <w:r w:rsidRPr="00FD066E">
        <w:rPr>
          <w:rStyle w:val="CommentReference"/>
          <w:szCs w:val="16"/>
        </w:rPr>
        <w:t>(1)</w:t>
      </w:r>
      <w:r w:rsidRPr="00FD066E">
        <w:rPr>
          <w:rStyle w:val="CommentReference"/>
          <w:szCs w:val="16"/>
        </w:rPr>
        <w:tab/>
        <w:t>Η τιμή στόχος αναφέρεται στο σύνολο της χώρας καθώς ο δείκτης δεν έχει γεωγραφική αναφορά</w:t>
      </w:r>
    </w:p>
    <w:p w:rsidR="00F8755E" w:rsidRPr="005D66C6" w:rsidRDefault="00F8755E" w:rsidP="00736B20">
      <w:pPr>
        <w:rPr>
          <w:rStyle w:val="CommentReference"/>
          <w:szCs w:val="16"/>
        </w:rPr>
      </w:pPr>
      <w:r w:rsidRPr="005D66C6">
        <w:rPr>
          <w:rStyle w:val="CommentReference"/>
          <w:szCs w:val="16"/>
        </w:rPr>
        <w:t>(2)</w:t>
      </w:r>
      <w:r w:rsidRPr="005D66C6">
        <w:rPr>
          <w:rStyle w:val="CommentReference"/>
          <w:szCs w:val="16"/>
        </w:rPr>
        <w:tab/>
        <w:t>Με τον όρο «καινοτομικές κατευθύνσεις» νοείται α) η δημιουργία για πρώτη φορά στην Ελλάδα προγραμμάτων προσχολικής αγωγής και β) η ενσωμάτωση στα αναμορφούμενα προγράμματα πρωτοβάθμιας και δευτεροβάθμιας εκπαίδευσης στοιχείων MST, νέων τεχνολογιών και αειφόρου ανάπτυξης, η επέκταση της διδασκαλίας ξένων γλωσσών κλπ.</w:t>
      </w:r>
    </w:p>
    <w:p w:rsidR="00F8755E" w:rsidRPr="005D66C6" w:rsidRDefault="00F8755E" w:rsidP="00736B20">
      <w:pPr>
        <w:rPr>
          <w:rStyle w:val="CommentReference"/>
          <w:szCs w:val="16"/>
        </w:rPr>
      </w:pPr>
      <w:r w:rsidRPr="005D66C6">
        <w:rPr>
          <w:rStyle w:val="CommentReference"/>
          <w:szCs w:val="16"/>
        </w:rPr>
        <w:t>(3)</w:t>
      </w:r>
      <w:r w:rsidRPr="005D66C6">
        <w:rPr>
          <w:rStyle w:val="CommentReference"/>
          <w:szCs w:val="16"/>
        </w:rPr>
        <w:tab/>
        <w:t>Ο δείκτης δεν μπορεί να ποσοτικοποιηθεί προς το παρόν, διότι η διαθέσιμη εκροή της προγραμματικής περιόδου 2000-06 αφορά συμμετοχές και όχι φυσικά πρόσωπα. Ο δείκτης όμως θεωρείται σημαντικός και θα παρακολουθηθεί στην πορεία υλοποίησης με ειδική μηχανογραφική εφαρμογή.</w:t>
      </w:r>
    </w:p>
    <w:p w:rsidR="00F8755E" w:rsidRPr="005D66C6" w:rsidRDefault="00F8755E" w:rsidP="00736B20">
      <w:pPr>
        <w:rPr>
          <w:rStyle w:val="CommentReference"/>
          <w:szCs w:val="16"/>
        </w:rPr>
      </w:pPr>
      <w:r w:rsidRPr="005D66C6">
        <w:rPr>
          <w:rStyle w:val="CommentReference"/>
          <w:szCs w:val="16"/>
        </w:rPr>
        <w:t>(4)</w:t>
      </w:r>
      <w:r w:rsidRPr="005D66C6">
        <w:rPr>
          <w:rStyle w:val="CommentReference"/>
          <w:szCs w:val="16"/>
        </w:rPr>
        <w:tab/>
        <w:t>Ο συνολικός αριθμός των προγραμμάτων πρωτοβάθμιας και δευτεροβάθμιας που αναμένεται να αναμορφωθούν κατά τη διάρκεια της προγραμματικής περιόδου 2007-13 εκτιμάται σε περίπου 400.</w:t>
      </w:r>
    </w:p>
    <w:p w:rsidR="00F8755E" w:rsidRPr="005D66C6" w:rsidRDefault="00F8755E" w:rsidP="00736B20">
      <w:pPr>
        <w:rPr>
          <w:rStyle w:val="CommentReference"/>
          <w:szCs w:val="16"/>
        </w:rPr>
      </w:pPr>
      <w:r w:rsidRPr="005D66C6">
        <w:rPr>
          <w:rStyle w:val="CommentReference"/>
          <w:szCs w:val="16"/>
        </w:rPr>
        <w:t xml:space="preserve">(5) </w:t>
      </w:r>
      <w:r w:rsidRPr="005D66C6">
        <w:rPr>
          <w:rStyle w:val="CommentReference"/>
          <w:szCs w:val="16"/>
        </w:rPr>
        <w:tab/>
        <w:t>Ο δείκτης δεν μπορεί να ποσοτικοποιηθεί προς το παρόν, διότι το περιεχόμενο των σχετικών δράσεων του ΕΣ 3 δεν έχει ακόμα εξειδικευτεί. Η τιμή στόχος θα προσδιοριστεί μέσω ειδικής μελέτης, η οποία θα προσδιορίσει τις προς υλοποίηση παρεμβάσεις και τα αναμενόμενα αποτελέσματά τους.</w:t>
      </w:r>
    </w:p>
    <w:p w:rsidR="00F8755E" w:rsidRPr="00684322" w:rsidRDefault="00F8755E" w:rsidP="00736B20">
      <w:pPr>
        <w:rPr>
          <w:rStyle w:val="CommentReference"/>
          <w:szCs w:val="16"/>
        </w:rPr>
      </w:pPr>
      <w:r w:rsidRPr="005D66C6">
        <w:rPr>
          <w:rStyle w:val="CommentReference"/>
          <w:szCs w:val="16"/>
        </w:rPr>
        <w:t xml:space="preserve">(6) </w:t>
      </w:r>
      <w:r w:rsidRPr="005D66C6">
        <w:rPr>
          <w:rStyle w:val="CommentReference"/>
          <w:szCs w:val="16"/>
        </w:rPr>
        <w:tab/>
        <w:t>Η ποσοστιαία μείωση που αναφέρεται στην τιμή στόχο θα υπολογίζεται επί της αναθεωρημένης τιμής βάσης που ισχύει κατά την έναρξη της νέας προγραμματικής περιόδου (περίοδος 2006-07), η οποία θα προσδιοριστεί με βάση επικαιροποιημένα στοιχεία. Κατά τη διάρκεια της περιόδου 2007-13 θα αναληφθούν ενέργειες ώστε η τιμή του δείκτη να παρακολουθείται πλέον σε επίκαιρη ετήσια βάση.</w:t>
      </w:r>
    </w:p>
    <w:p w:rsidR="00F8755E" w:rsidRDefault="00F8755E" w:rsidP="00C67FFC">
      <w:pPr>
        <w:sectPr w:rsidR="00F8755E" w:rsidSect="00D346D4">
          <w:pgSz w:w="11906" w:h="16838"/>
          <w:pgMar w:top="1440" w:right="1800" w:bottom="1440" w:left="1800" w:header="708" w:footer="708" w:gutter="0"/>
          <w:cols w:space="708"/>
          <w:titlePg/>
          <w:docGrid w:linePitch="360"/>
        </w:sectPr>
      </w:pPr>
    </w:p>
    <w:p w:rsidR="00F8755E" w:rsidRDefault="00F8755E" w:rsidP="007556BC">
      <w:pPr>
        <w:pStyle w:val="Caption"/>
      </w:pPr>
      <w:r w:rsidRPr="007556BC">
        <w:t>Πίνακας 3.3.α: Συμμετέχοντες ανά ομάδα στόχο σε Πράξεις ΕΚΤ του Άξονα Προτεραιότητας 3</w:t>
      </w:r>
    </w:p>
    <w:p w:rsidR="00F8755E" w:rsidRDefault="00F8755E" w:rsidP="00C67FFC"/>
    <w:p w:rsidR="00F8755E" w:rsidRDefault="00F8755E" w:rsidP="00C67FFC">
      <w:pPr>
        <w:sectPr w:rsidR="00F8755E" w:rsidSect="006A116F">
          <w:pgSz w:w="16838" w:h="11906" w:orient="landscape"/>
          <w:pgMar w:top="1079" w:right="1440" w:bottom="1079" w:left="1440" w:header="708" w:footer="708" w:gutter="0"/>
          <w:cols w:space="708"/>
          <w:titlePg/>
          <w:docGrid w:linePitch="360"/>
        </w:sectPr>
      </w:pPr>
      <w:r>
        <w:pict>
          <v:shape id="_x0000_i1040" type="#_x0000_t75" style="width:681pt;height:405pt">
            <v:imagedata r:id="rId29" o:title=""/>
          </v:shape>
        </w:pict>
      </w:r>
    </w:p>
    <w:p w:rsidR="00F8755E" w:rsidRDefault="00F8755E" w:rsidP="00E36870">
      <w:pPr>
        <w:pStyle w:val="Heading4"/>
        <w:numPr>
          <w:ilvl w:val="3"/>
          <w:numId w:val="16"/>
        </w:numPr>
      </w:pPr>
      <w:r>
        <w:t>Αποτύπωση της χρηματοοικονομικής προόδου των Αξόνων Προτεραιότητας 1, 2, 3</w:t>
      </w:r>
    </w:p>
    <w:p w:rsidR="00F8755E" w:rsidRDefault="00F8755E" w:rsidP="00015854">
      <w:r>
        <w:t xml:space="preserve">Η χρηματοδότηση των Αξόνων Προτεραιότητας 1,2,3 προέρχεται από το Ευρωπαϊκό Κοινωνικό Ταμείο (ΕΚΤ) και από εθνικούς πόρους. Ο συνολικός προϋπολογισμός τους είναι </w:t>
      </w:r>
      <w:r>
        <w:rPr>
          <w:rStyle w:val="Strong"/>
          <w:bCs/>
        </w:rPr>
        <w:t>781,9</w:t>
      </w:r>
      <w:r w:rsidRPr="007556BC">
        <w:rPr>
          <w:rStyle w:val="Strong"/>
          <w:bCs/>
        </w:rPr>
        <w:t xml:space="preserve"> Μ€</w:t>
      </w:r>
      <w:r>
        <w:t xml:space="preserve"> και το ποσοστό βαρύτητας της κατηγορίας αυτών των Αξόνων στο Πρόγραμμα ανέρχεται στο </w:t>
      </w:r>
      <w:r>
        <w:rPr>
          <w:rStyle w:val="Strong"/>
          <w:bCs/>
        </w:rPr>
        <w:t xml:space="preserve">46,2% </w:t>
      </w:r>
      <w:r w:rsidRPr="003B49E9">
        <w:rPr>
          <w:rStyle w:val="Strong"/>
          <w:b w:val="0"/>
          <w:bCs/>
        </w:rPr>
        <w:t>[έγκριση με την αρ. Ε(2007)546534/16-11-2007 Απόφαση της Ε</w:t>
      </w:r>
      <w:r>
        <w:rPr>
          <w:rStyle w:val="Strong"/>
          <w:b w:val="0"/>
          <w:bCs/>
        </w:rPr>
        <w:t>υ</w:t>
      </w:r>
      <w:r w:rsidRPr="003B49E9">
        <w:rPr>
          <w:rStyle w:val="Strong"/>
          <w:b w:val="0"/>
          <w:bCs/>
        </w:rPr>
        <w:t xml:space="preserve">ρωπαϊκής Επιτροπής όπως τροποποιήθηκε με </w:t>
      </w:r>
      <w:r>
        <w:rPr>
          <w:rStyle w:val="Strong"/>
          <w:b w:val="0"/>
          <w:bCs/>
        </w:rPr>
        <w:t>τις</w:t>
      </w:r>
      <w:r w:rsidRPr="003B49E9">
        <w:rPr>
          <w:rStyle w:val="Strong"/>
          <w:b w:val="0"/>
          <w:bCs/>
        </w:rPr>
        <w:t xml:space="preserve"> αρ. Ε(2011)8228/18-11-2011</w:t>
      </w:r>
      <w:r>
        <w:rPr>
          <w:rStyle w:val="Strong"/>
          <w:b w:val="0"/>
          <w:bCs/>
        </w:rPr>
        <w:t xml:space="preserve">,ι </w:t>
      </w:r>
      <w:r>
        <w:rPr>
          <w:rStyle w:val="Strong"/>
          <w:b w:val="0"/>
          <w:bCs/>
          <w:lang w:val="en-US"/>
        </w:rPr>
        <w:t>C</w:t>
      </w:r>
      <w:r w:rsidRPr="00F64CB2">
        <w:rPr>
          <w:rStyle w:val="Strong"/>
          <w:b w:val="0"/>
          <w:bCs/>
        </w:rPr>
        <w:t xml:space="preserve">(2012)9777/18-12-2012 </w:t>
      </w:r>
      <w:r>
        <w:rPr>
          <w:rStyle w:val="Strong"/>
          <w:b w:val="0"/>
          <w:bCs/>
        </w:rPr>
        <w:t xml:space="preserve">και </w:t>
      </w:r>
      <w:r>
        <w:rPr>
          <w:rStyle w:val="Strong"/>
          <w:b w:val="0"/>
          <w:bCs/>
          <w:lang w:val="en-US"/>
        </w:rPr>
        <w:t>C</w:t>
      </w:r>
      <w:r w:rsidRPr="00B31819">
        <w:rPr>
          <w:rStyle w:val="Strong"/>
          <w:b w:val="0"/>
          <w:bCs/>
        </w:rPr>
        <w:t xml:space="preserve">(2013)9090/12-12-2013 </w:t>
      </w:r>
      <w:r>
        <w:rPr>
          <w:rStyle w:val="Strong"/>
          <w:b w:val="0"/>
          <w:bCs/>
        </w:rPr>
        <w:t>Αποφάσεις</w:t>
      </w:r>
      <w:r w:rsidRPr="003B49E9">
        <w:rPr>
          <w:rStyle w:val="Strong"/>
          <w:b w:val="0"/>
          <w:bCs/>
        </w:rPr>
        <w:t xml:space="preserve"> της Ευρωπαϊκής Επιτροπής]</w:t>
      </w:r>
      <w:r>
        <w:t>. Για κάθε άξονα ο π/υ έχει ως εξής:</w:t>
      </w:r>
    </w:p>
    <w:p w:rsidR="00F8755E" w:rsidRDefault="00F8755E" w:rsidP="00077E88">
      <w:r>
        <w:t xml:space="preserve"> Για κάθε άξονα ο π/υ έχει ως εξής:</w:t>
      </w:r>
    </w:p>
    <w:p w:rsidR="00F8755E" w:rsidRDefault="00F8755E" w:rsidP="00077E88">
      <w:r>
        <w:t xml:space="preserve">Ο Άξονας Προτεραιότητας 1 έχει συνολικό προϋπολογισμό </w:t>
      </w:r>
      <w:r w:rsidRPr="00B31819">
        <w:rPr>
          <w:rStyle w:val="Strong"/>
          <w:bCs/>
        </w:rPr>
        <w:t>424.2</w:t>
      </w:r>
      <w:r w:rsidRPr="007556BC">
        <w:rPr>
          <w:rStyle w:val="Strong"/>
          <w:bCs/>
        </w:rPr>
        <w:t xml:space="preserve"> Μ€</w:t>
      </w:r>
      <w:r>
        <w:t xml:space="preserve"> και το ποσοστό συγχρηματοδότησης από το ΕΚΤ ανέρχεται στο </w:t>
      </w:r>
      <w:r w:rsidRPr="00B31819">
        <w:rPr>
          <w:rStyle w:val="Strong"/>
          <w:bCs/>
        </w:rPr>
        <w:t>85</w:t>
      </w:r>
      <w:r w:rsidRPr="007556BC">
        <w:rPr>
          <w:rStyle w:val="Strong"/>
          <w:bCs/>
        </w:rPr>
        <w:t>%</w:t>
      </w:r>
      <w:r>
        <w:t>.</w:t>
      </w:r>
    </w:p>
    <w:p w:rsidR="00F8755E" w:rsidRDefault="00F8755E" w:rsidP="00077E88">
      <w:r>
        <w:t xml:space="preserve">Ο Άξονας Προτεραιότητας 2 έχει συνολικό προϋπολογισμό </w:t>
      </w:r>
      <w:r w:rsidRPr="00B31819">
        <w:rPr>
          <w:rStyle w:val="Strong"/>
          <w:bCs/>
        </w:rPr>
        <w:t>323.1</w:t>
      </w:r>
      <w:r w:rsidRPr="007556BC">
        <w:rPr>
          <w:rStyle w:val="Strong"/>
          <w:bCs/>
        </w:rPr>
        <w:t xml:space="preserve"> Μ€</w:t>
      </w:r>
      <w:r>
        <w:t xml:space="preserve"> και το ποσοστό συγχρηματοδότησης από το ΕΚΤ ανέρχεται στο </w:t>
      </w:r>
      <w:r w:rsidRPr="00B31819">
        <w:rPr>
          <w:rStyle w:val="Strong"/>
          <w:bCs/>
        </w:rPr>
        <w:t>85</w:t>
      </w:r>
      <w:r w:rsidRPr="007556BC">
        <w:rPr>
          <w:rStyle w:val="Strong"/>
          <w:bCs/>
        </w:rPr>
        <w:t>%</w:t>
      </w:r>
      <w:r>
        <w:t>.</w:t>
      </w:r>
    </w:p>
    <w:p w:rsidR="00F8755E" w:rsidRDefault="00F8755E" w:rsidP="00077E88">
      <w:r>
        <w:t xml:space="preserve">Ο Άξονας Προτεραιότητας 3 έχει συνολικό προϋπολογισμό </w:t>
      </w:r>
      <w:r w:rsidRPr="00B31819">
        <w:rPr>
          <w:rStyle w:val="Strong"/>
          <w:bCs/>
        </w:rPr>
        <w:t>34.7</w:t>
      </w:r>
      <w:r w:rsidRPr="007556BC">
        <w:rPr>
          <w:rStyle w:val="Strong"/>
          <w:bCs/>
        </w:rPr>
        <w:t xml:space="preserve"> Μ€</w:t>
      </w:r>
      <w:r>
        <w:t xml:space="preserve"> και το ποσοστό συγχρηματοδότησης από το ΕΚΤ ανέρχεται στο </w:t>
      </w:r>
      <w:r w:rsidRPr="00B31819">
        <w:rPr>
          <w:rStyle w:val="Strong"/>
          <w:bCs/>
        </w:rPr>
        <w:t>85</w:t>
      </w:r>
      <w:r w:rsidRPr="007556BC">
        <w:rPr>
          <w:rStyle w:val="Strong"/>
          <w:bCs/>
        </w:rPr>
        <w:t>%</w:t>
      </w:r>
      <w:r>
        <w:t>.</w:t>
      </w:r>
    </w:p>
    <w:p w:rsidR="00F8755E" w:rsidRPr="008D7E33" w:rsidRDefault="00F8755E" w:rsidP="00077E88">
      <w:pPr>
        <w:rPr>
          <w:lang w:val="en-US"/>
        </w:rPr>
      </w:pPr>
      <w:r w:rsidRPr="006C5228">
        <w:t xml:space="preserve">Έως το τέλος του </w:t>
      </w:r>
      <w:r>
        <w:rPr>
          <w:lang w:val="en-US"/>
        </w:rPr>
        <w:t>2013</w:t>
      </w:r>
    </w:p>
    <w:p w:rsidR="00F8755E" w:rsidRDefault="00F8755E" w:rsidP="00BE223F">
      <w:pPr>
        <w:pStyle w:val="ListBullet2"/>
        <w:numPr>
          <w:ilvl w:val="0"/>
          <w:numId w:val="18"/>
        </w:numPr>
        <w:tabs>
          <w:tab w:val="clear" w:pos="643"/>
        </w:tabs>
        <w:spacing w:before="0" w:after="0" w:line="340" w:lineRule="atLeast"/>
        <w:ind w:left="641" w:hanging="357"/>
      </w:pPr>
      <w:r>
        <w:t xml:space="preserve">Ο προϋπολογισμός των ενταγμένων πράξεων ανέρχεται σε </w:t>
      </w:r>
      <w:r w:rsidRPr="00B31819">
        <w:rPr>
          <w:b/>
        </w:rPr>
        <w:t xml:space="preserve">1.034 </w:t>
      </w:r>
      <w:r w:rsidRPr="006C5228">
        <w:t>Μ€</w:t>
      </w:r>
      <w:r>
        <w:t xml:space="preserve"> και αντιστοιχούν στο </w:t>
      </w:r>
      <w:r w:rsidRPr="00B31819">
        <w:rPr>
          <w:b/>
        </w:rPr>
        <w:t>132</w:t>
      </w:r>
      <w:r w:rsidRPr="00900BEC">
        <w:rPr>
          <w:b/>
        </w:rPr>
        <w:t>%.</w:t>
      </w:r>
    </w:p>
    <w:p w:rsidR="00F8755E" w:rsidRDefault="00F8755E" w:rsidP="00BE223F">
      <w:pPr>
        <w:pStyle w:val="ListBullet2"/>
        <w:numPr>
          <w:ilvl w:val="0"/>
          <w:numId w:val="18"/>
        </w:numPr>
        <w:tabs>
          <w:tab w:val="clear" w:pos="643"/>
        </w:tabs>
        <w:spacing w:before="0" w:after="0" w:line="340" w:lineRule="atLeast"/>
        <w:ind w:left="641" w:hanging="357"/>
      </w:pPr>
      <w:r w:rsidRPr="006C5228">
        <w:t xml:space="preserve">Οι Νομικές Δεσμεύσεις των ενταγμένων Πράξεων ανέρχονται στα </w:t>
      </w:r>
      <w:r w:rsidRPr="00B31819">
        <w:rPr>
          <w:b/>
        </w:rPr>
        <w:t>933</w:t>
      </w:r>
      <w:r w:rsidRPr="006C5228">
        <w:t xml:space="preserve"> Μ€ και αντιστοιχούν στο </w:t>
      </w:r>
      <w:r w:rsidRPr="00B31819">
        <w:rPr>
          <w:b/>
        </w:rPr>
        <w:t>119</w:t>
      </w:r>
      <w:r w:rsidRPr="00900BEC">
        <w:rPr>
          <w:b/>
        </w:rPr>
        <w:t xml:space="preserve">% </w:t>
      </w:r>
      <w:r w:rsidRPr="006C5228">
        <w:t>του προϋπολογισμού του Αξόνων.</w:t>
      </w:r>
    </w:p>
    <w:p w:rsidR="00F8755E" w:rsidRDefault="00F8755E" w:rsidP="00BE223F">
      <w:pPr>
        <w:pStyle w:val="ListBullet2"/>
        <w:numPr>
          <w:ilvl w:val="0"/>
          <w:numId w:val="18"/>
        </w:numPr>
        <w:ind w:left="641" w:hanging="357"/>
      </w:pPr>
      <w:r w:rsidRPr="006C5228">
        <w:t xml:space="preserve">Οι καταχωρημένες δαπάνες στο ΟΠΣ ανέρχονται στα </w:t>
      </w:r>
      <w:r w:rsidRPr="00B31819">
        <w:rPr>
          <w:b/>
        </w:rPr>
        <w:t>504</w:t>
      </w:r>
      <w:r w:rsidRPr="006C5228">
        <w:t xml:space="preserve"> Μ€ και συνεπώς το ποσοστό απορρόφησης στο </w:t>
      </w:r>
      <w:r w:rsidRPr="00B31819">
        <w:rPr>
          <w:b/>
        </w:rPr>
        <w:t>64</w:t>
      </w:r>
      <w:r w:rsidRPr="00900BEC">
        <w:rPr>
          <w:b/>
        </w:rPr>
        <w:t>%.</w:t>
      </w:r>
    </w:p>
    <w:p w:rsidR="00F8755E" w:rsidRPr="00F6167C" w:rsidRDefault="00F8755E" w:rsidP="00F6167C">
      <w:pPr>
        <w:rPr>
          <w:lang w:eastAsia="el-GR"/>
        </w:rPr>
      </w:pPr>
    </w:p>
    <w:p w:rsidR="00F8755E" w:rsidRPr="007623EF" w:rsidRDefault="00F8755E" w:rsidP="00077E88">
      <w:pPr>
        <w:pStyle w:val="Caption"/>
      </w:pPr>
      <w:r>
        <w:t>Συγκεντρωτικά οικονομικά στοιχεία για τους Άξονες Προτεραιότητας 1,2,3</w:t>
      </w:r>
    </w:p>
    <w:p w:rsidR="00F8755E" w:rsidRPr="00F6167C" w:rsidRDefault="00F8755E" w:rsidP="00A723F9">
      <w:pPr>
        <w:rPr>
          <w:rStyle w:val="CommentReference"/>
          <w:szCs w:val="16"/>
        </w:rPr>
      </w:pPr>
      <w:bookmarkStart w:id="69" w:name="OLE_LINK1"/>
      <w:r w:rsidRPr="00161AB6">
        <w:rPr>
          <w:noProof/>
          <w:sz w:val="16"/>
          <w:lang w:eastAsia="el-GR"/>
        </w:rPr>
        <w:pict>
          <v:shape id="Εικόνα 17" o:spid="_x0000_i1041" type="#_x0000_t75" style="width:407.25pt;height:166.5pt;visibility:visible">
            <v:imagedata r:id="rId30" o:title=""/>
          </v:shape>
        </w:pict>
      </w:r>
    </w:p>
    <w:bookmarkEnd w:id="69"/>
    <w:p w:rsidR="00F8755E" w:rsidRPr="00764359" w:rsidRDefault="00F8755E" w:rsidP="006E21D6">
      <w:pPr>
        <w:rPr>
          <w:rStyle w:val="CommentReference"/>
          <w:szCs w:val="16"/>
        </w:rPr>
      </w:pPr>
      <w:r w:rsidRPr="00CC7237">
        <w:rPr>
          <w:rStyle w:val="CommentReference"/>
          <w:szCs w:val="16"/>
        </w:rPr>
        <w:t>*</w:t>
      </w:r>
      <w:r w:rsidRPr="006C5228">
        <w:rPr>
          <w:rStyle w:val="CommentReference"/>
          <w:szCs w:val="16"/>
        </w:rPr>
        <w:t xml:space="preserve">από τις </w:t>
      </w:r>
      <w:r w:rsidRPr="00B31819">
        <w:rPr>
          <w:rStyle w:val="CommentReference"/>
          <w:szCs w:val="16"/>
        </w:rPr>
        <w:t>2.102</w:t>
      </w:r>
      <w:r w:rsidRPr="006C5228">
        <w:rPr>
          <w:rStyle w:val="CommentReference"/>
          <w:szCs w:val="16"/>
        </w:rPr>
        <w:t xml:space="preserve"> συνολικές πράξεις οι </w:t>
      </w:r>
      <w:r w:rsidRPr="00B31819">
        <w:rPr>
          <w:rStyle w:val="CommentReference"/>
          <w:szCs w:val="16"/>
        </w:rPr>
        <w:t>37</w:t>
      </w:r>
      <w:r w:rsidRPr="006C5228">
        <w:rPr>
          <w:rStyle w:val="CommentReference"/>
          <w:szCs w:val="16"/>
        </w:rPr>
        <w:t xml:space="preserve"> είναι οριζόντιου χαρακτήρα με αποτέλεσμα ο πραγματικός αριθμός των ενταγμένων πράξεων των αξόνων να ανέρχεται σε </w:t>
      </w:r>
      <w:r>
        <w:rPr>
          <w:rStyle w:val="CommentReference"/>
          <w:b/>
          <w:szCs w:val="16"/>
        </w:rPr>
        <w:t>2.028</w:t>
      </w:r>
    </w:p>
    <w:p w:rsidR="00F8755E" w:rsidRDefault="00F8755E" w:rsidP="00A723F9">
      <w:pPr>
        <w:rPr>
          <w:rStyle w:val="CommentReference"/>
          <w:szCs w:val="16"/>
        </w:rPr>
      </w:pPr>
    </w:p>
    <w:p w:rsidR="00F8755E" w:rsidRDefault="00F8755E" w:rsidP="00A03631">
      <w:pPr>
        <w:ind w:left="283"/>
        <w:rPr>
          <w:rStyle w:val="CommentReference"/>
          <w:szCs w:val="16"/>
        </w:rPr>
      </w:pPr>
    </w:p>
    <w:p w:rsidR="00F8755E" w:rsidRDefault="00F8755E" w:rsidP="006F51C2">
      <w:pPr>
        <w:pStyle w:val="Caption"/>
      </w:pPr>
      <w:r w:rsidRPr="006F51C2">
        <w:t xml:space="preserve">Κατανομή της χρηματοοικονομικής προόδου </w:t>
      </w:r>
      <w:r>
        <w:t xml:space="preserve">του </w:t>
      </w:r>
      <w:r w:rsidRPr="006F51C2">
        <w:t>Άξον</w:t>
      </w:r>
      <w:r>
        <w:t>α</w:t>
      </w:r>
      <w:r w:rsidRPr="006F51C2">
        <w:t xml:space="preserve"> Προτεραιότητας 1 (Ποσά σε Μ€)</w:t>
      </w:r>
    </w:p>
    <w:p w:rsidR="00F8755E" w:rsidRDefault="00F8755E" w:rsidP="00077E88">
      <w:r>
        <w:rPr>
          <w:noProof/>
          <w:lang w:eastAsia="el-GR"/>
        </w:rPr>
        <w:pict>
          <v:shape id="_x0000_i1042" type="#_x0000_t75" style="width:385.5pt;height:210.75pt;visibility:visible">
            <v:imagedata r:id="rId31" o:title=""/>
          </v:shape>
        </w:pict>
      </w:r>
    </w:p>
    <w:p w:rsidR="00F8755E" w:rsidRDefault="00F8755E" w:rsidP="006F51C2">
      <w:pPr>
        <w:pStyle w:val="Caption"/>
      </w:pPr>
      <w:r w:rsidRPr="006F51C2">
        <w:t xml:space="preserve">Ποσοστιαία κατανομή της χρηματοοικονομικής προόδου </w:t>
      </w:r>
      <w:r>
        <w:t>του Άξονα</w:t>
      </w:r>
      <w:r w:rsidRPr="006F51C2">
        <w:t xml:space="preserve"> Προτεραιότητας </w:t>
      </w:r>
      <w:r>
        <w:t>1</w:t>
      </w:r>
    </w:p>
    <w:p w:rsidR="00F8755E" w:rsidRDefault="00F8755E" w:rsidP="00077E88">
      <w:r>
        <w:rPr>
          <w:noProof/>
          <w:lang w:eastAsia="el-GR"/>
        </w:rPr>
        <w:pict>
          <v:shape id="_x0000_i1043" type="#_x0000_t75" style="width:387.75pt;height:165.75pt;visibility:visible">
            <v:imagedata r:id="rId32" o:title=""/>
          </v:shape>
        </w:pict>
      </w:r>
    </w:p>
    <w:p w:rsidR="00F8755E" w:rsidRDefault="00F8755E" w:rsidP="0091463B">
      <w:pPr>
        <w:pStyle w:val="Caption"/>
      </w:pPr>
      <w:r>
        <w:t>Κατανομή της χρηματοοικονομικής προόδου του Άξονα Προτεραιότητας 2 (Ποσά σε Μ€)</w:t>
      </w:r>
    </w:p>
    <w:p w:rsidR="00F8755E" w:rsidRDefault="00F8755E" w:rsidP="0091463B">
      <w:r>
        <w:rPr>
          <w:noProof/>
          <w:lang w:eastAsia="el-GR"/>
        </w:rPr>
        <w:pict>
          <v:shape id="_x0000_i1044" type="#_x0000_t75" style="width:385.5pt;height:210.75pt;visibility:visible">
            <v:imagedata r:id="rId33" o:title=""/>
          </v:shape>
        </w:pict>
      </w:r>
    </w:p>
    <w:p w:rsidR="00F8755E" w:rsidRDefault="00F8755E" w:rsidP="0091463B">
      <w:pPr>
        <w:pStyle w:val="Caption"/>
      </w:pPr>
      <w:r>
        <w:t>Ποσοστιαία κατανομή της χρηματοοικονομικής προόδου του Άξονα Προτεραιότητας 2</w:t>
      </w:r>
    </w:p>
    <w:p w:rsidR="00F8755E" w:rsidRDefault="00F8755E" w:rsidP="00670C18">
      <w:r>
        <w:rPr>
          <w:noProof/>
          <w:lang w:eastAsia="el-GR"/>
        </w:rPr>
        <w:pict>
          <v:shape id="Εικόνα 18" o:spid="_x0000_i1045" type="#_x0000_t75" style="width:387.75pt;height:165.75pt;visibility:visible">
            <v:imagedata r:id="rId34" o:title=""/>
          </v:shape>
        </w:pict>
      </w:r>
    </w:p>
    <w:p w:rsidR="00F8755E" w:rsidRDefault="00F8755E" w:rsidP="0091463B">
      <w:pPr>
        <w:pStyle w:val="Caption"/>
      </w:pPr>
      <w:r>
        <w:t>Κατανομή της χρηματοοικονομικής προόδου του Άξονα Προτεραιότητας 3 (Ποσά σε Μ€)</w:t>
      </w:r>
    </w:p>
    <w:p w:rsidR="00F8755E" w:rsidRPr="00397445" w:rsidRDefault="00F8755E" w:rsidP="0091463B">
      <w:r>
        <w:rPr>
          <w:noProof/>
          <w:lang w:eastAsia="el-GR"/>
        </w:rPr>
        <w:pict>
          <v:shape id="Εικόνα 19" o:spid="_x0000_i1046" type="#_x0000_t75" style="width:385.5pt;height:210.75pt;visibility:visible">
            <v:imagedata r:id="rId35" o:title=""/>
          </v:shape>
        </w:pict>
      </w:r>
    </w:p>
    <w:p w:rsidR="00F8755E" w:rsidRDefault="00F8755E" w:rsidP="0091463B">
      <w:pPr>
        <w:pStyle w:val="Caption"/>
      </w:pPr>
      <w:r>
        <w:t>Ποσοστιαία κατανομή της χρηματοοικονομικής προόδου του Άξονα Προτεραιότητας 3</w:t>
      </w:r>
    </w:p>
    <w:p w:rsidR="00F8755E" w:rsidRDefault="00F8755E" w:rsidP="00670C18">
      <w:r>
        <w:rPr>
          <w:noProof/>
          <w:lang w:eastAsia="el-GR"/>
        </w:rPr>
        <w:pict>
          <v:shape id="Εικόνα 20" o:spid="_x0000_i1047" type="#_x0000_t75" style="width:387.75pt;height:180.75pt;visibility:visible">
            <v:imagedata r:id="rId36" o:title=""/>
          </v:shape>
        </w:pict>
      </w:r>
    </w:p>
    <w:p w:rsidR="00F8755E" w:rsidRDefault="00F8755E" w:rsidP="00670C18">
      <w:r w:rsidRPr="00B31819">
        <w:t>Κατά το έτος 2013, ο αριθμός των νέων ενταγμένων πράξεων ανέρχεται σε 32 και το ποσοστό μεταβολής του προϋπολογισμού των ενταγμένων πράξεων ανέρχεται στο 6%. Οι Νομικές Δεσμεύσεις των ενταγμένων Πράξεων ανέρχονται στα 932,8 Μ€ και αντιστοιχούν σε ποσοστό μεταβολής 26% σε σχέση με το έτος 2012. Οι καταχωρημένες δαπάνες στο ΟΠΣ σημειώνουν αύξηση στα 504 Μ€ και συνεπώς το ποσοστό μεταβολής της απορρόφησης ανέρχεται στο 35% σε σχέση με το έτος 2012.</w:t>
      </w:r>
    </w:p>
    <w:p w:rsidR="00F8755E" w:rsidRPr="00143C51" w:rsidRDefault="00F8755E" w:rsidP="00670C18"/>
    <w:p w:rsidR="00F8755E" w:rsidRDefault="00F8755E" w:rsidP="00E36870">
      <w:pPr>
        <w:pStyle w:val="Heading3"/>
        <w:numPr>
          <w:ilvl w:val="2"/>
          <w:numId w:val="16"/>
        </w:numPr>
      </w:pPr>
      <w:bookmarkStart w:id="70" w:name="_Toc389660580"/>
      <w:r w:rsidRPr="00075E32">
        <w:t>Σημαντικά προβλήματα που προέκυψαν και μέτρα αντιμετώπισής τους</w:t>
      </w:r>
      <w:bookmarkEnd w:id="70"/>
    </w:p>
    <w:p w:rsidR="00F8755E" w:rsidRPr="00F31F01" w:rsidRDefault="00F8755E" w:rsidP="006F1A7B">
      <w:r w:rsidRPr="008F1CF2">
        <w:t>Σε σχέση με τα προβλήματα που περιγράφονται στην ενότητα 1.3 και αφορούν στο σύνολο του ΕΠΕΔΒΜ για το έτος αναφοράς, την υλοποίηση των πράξεων των Αξόνων Προτεραιότητας 1, 2 και 3 επηρέασαν:</w:t>
      </w:r>
    </w:p>
    <w:p w:rsidR="00F8755E" w:rsidRPr="008F1CF2" w:rsidRDefault="00F8755E" w:rsidP="006F1A7B"/>
    <w:p w:rsidR="00F8755E" w:rsidRDefault="00F8755E" w:rsidP="00E36870">
      <w:pPr>
        <w:numPr>
          <w:ilvl w:val="0"/>
          <w:numId w:val="41"/>
        </w:numPr>
      </w:pPr>
      <w:r w:rsidRPr="005B1232">
        <w:t>Η μέτρια επιχειρησιακή ικανότητα των φορέων/δικαιούχων έργων του προγράμματος, κυρίως όσων προέκυψαν από κατάργηση/συγχώνευση/ ίδρυση έως ότου αντιμετωπιστούν, σταδιακά, οργανωτικά και λειτουργικά θέματα καθώς και θέματα διαχείρισης του προσωπικού τους και επιτευχθεί η λειτουργική τους ενοποίηση.</w:t>
      </w:r>
    </w:p>
    <w:p w:rsidR="00F8755E" w:rsidRDefault="00F8755E" w:rsidP="00E36870">
      <w:pPr>
        <w:numPr>
          <w:ilvl w:val="0"/>
          <w:numId w:val="41"/>
        </w:numPr>
      </w:pPr>
      <w:r w:rsidRPr="008B41BC">
        <w:t>Σημαντικές μεταβολές στον αριθμό και την σύνθεση του προσωπικού δικαιούχων, οι οποίες συνδέονται με τις μεταρρυθμίσεις που προωθούνται στην οργάνωση και στελέχωση υπηρεσιών του δημοσίου τομέα.</w:t>
      </w:r>
    </w:p>
    <w:p w:rsidR="00F8755E" w:rsidRPr="0011759E" w:rsidRDefault="00F8755E" w:rsidP="00E36870">
      <w:pPr>
        <w:pStyle w:val="ListParagraph"/>
        <w:numPr>
          <w:ilvl w:val="0"/>
          <w:numId w:val="41"/>
        </w:numPr>
      </w:pPr>
      <w:r>
        <w:t>Σ</w:t>
      </w:r>
      <w:r w:rsidRPr="00117111">
        <w:t>τις δράσεις με δικαιούχους τα ιδρύματα της τριτοβάθμιας εκπαίδευσης, η παρατηρούμενη απόκλιση στις δηλωθείσες δαπάνες οφείλεται κυρίως σε δυσλειτουργίες που αντιμετώπισαν λόγω</w:t>
      </w:r>
      <w:r>
        <w:t xml:space="preserve"> </w:t>
      </w:r>
      <w:r w:rsidRPr="00117111">
        <w:t>: α)</w:t>
      </w:r>
      <w:r>
        <w:t xml:space="preserve"> κινητοποιήσεων των στελεχών των Ειδικών Λογαριασμών Έρευνας</w:t>
      </w:r>
      <w:r w:rsidRPr="00117111">
        <w:t xml:space="preserve"> στα μεγαλύτερα ιδρύματα τριτοβάθμιας εκπαίδευσης</w:t>
      </w:r>
      <w:r w:rsidRPr="008D6ECD">
        <w:t xml:space="preserve"> </w:t>
      </w:r>
      <w:r>
        <w:t xml:space="preserve">από το καλοκαίρι του 2013, εξαιτίας του θέματος της διαθεσιμότητας των υπαλλήλων στον ευρύτερο δημόσιο τομέα </w:t>
      </w:r>
      <w:r w:rsidRPr="00117111">
        <w:t>και β)  συγχωνεύσε</w:t>
      </w:r>
      <w:r>
        <w:t>ων και</w:t>
      </w:r>
      <w:r w:rsidRPr="00117111">
        <w:t xml:space="preserve"> καταργήσε</w:t>
      </w:r>
      <w:r>
        <w:t>ων</w:t>
      </w:r>
      <w:r w:rsidRPr="00117111">
        <w:t xml:space="preserve"> τμημάτων ή/και ιδρυμάτων</w:t>
      </w:r>
      <w:r>
        <w:t xml:space="preserve">, με την εφαρμογή του σχεδίου «Αθηνά». </w:t>
      </w:r>
    </w:p>
    <w:p w:rsidR="00F8755E" w:rsidRDefault="00F8755E" w:rsidP="00E36870">
      <w:pPr>
        <w:numPr>
          <w:ilvl w:val="0"/>
          <w:numId w:val="41"/>
        </w:numPr>
      </w:pPr>
      <w:r>
        <w:t xml:space="preserve">Η </w:t>
      </w:r>
      <w:r w:rsidRPr="00517F42">
        <w:t xml:space="preserve">καθυστέρηση στην έγκριση των πιστώσεων του Προγράμματος Δημοσίων Επενδύσεων του Υπουργείου Παιδείας για το έτος </w:t>
      </w:r>
      <w:r>
        <w:t>2013</w:t>
      </w:r>
      <w:r w:rsidRPr="00517F42">
        <w:t xml:space="preserve"> - εγκρίθηκε </w:t>
      </w:r>
      <w:r>
        <w:t xml:space="preserve">τον Ιούνιο του </w:t>
      </w:r>
      <w:r w:rsidRPr="00517F42">
        <w:t>201</w:t>
      </w:r>
      <w:r>
        <w:t>3</w:t>
      </w:r>
      <w:r w:rsidRPr="00517F42">
        <w:t xml:space="preserve"> - με συνέπεια οι δικαιούχοι να λάβουν το σύνολο των αναγκαίων χρηματοδοτήσεων εντός του β΄</w:t>
      </w:r>
      <w:r w:rsidRPr="00D314A3">
        <w:t xml:space="preserve"> </w:t>
      </w:r>
      <w:r w:rsidRPr="00517F42">
        <w:t>εξαμήνου του έτους.</w:t>
      </w:r>
    </w:p>
    <w:p w:rsidR="00F8755E" w:rsidRDefault="00F8755E" w:rsidP="00E36870">
      <w:pPr>
        <w:numPr>
          <w:ilvl w:val="0"/>
          <w:numId w:val="41"/>
        </w:numPr>
      </w:pPr>
      <w:r>
        <w:t xml:space="preserve"> Η εξάντληση της κοινοτικής συνδρομής στον </w:t>
      </w:r>
      <w:r w:rsidRPr="00517F42">
        <w:t>προϋπολογισμό του Άξονα Προτεραιότητας 3 του  Στόχου 2.</w:t>
      </w:r>
    </w:p>
    <w:p w:rsidR="00F8755E" w:rsidRDefault="00F8755E" w:rsidP="00E36870">
      <w:pPr>
        <w:numPr>
          <w:ilvl w:val="0"/>
          <w:numId w:val="41"/>
        </w:numPr>
      </w:pPr>
      <w:r>
        <w:t>Η μεγάλη μείωση της δημόσιας δαπάνης και η σταδιακή εξάντληση του προϋπολογισμού του Άξονα Προτεραιότητας 2 (3 περιφέρειες σταδιακής εξόδου).</w:t>
      </w:r>
    </w:p>
    <w:p w:rsidR="00F8755E" w:rsidRDefault="00F8755E" w:rsidP="004348D0"/>
    <w:p w:rsidR="00F8755E" w:rsidRDefault="00F8755E" w:rsidP="00E36870">
      <w:pPr>
        <w:pStyle w:val="Heading2"/>
        <w:numPr>
          <w:ilvl w:val="1"/>
          <w:numId w:val="16"/>
        </w:numPr>
      </w:pPr>
      <w:bookmarkStart w:id="71" w:name="_Toc389660581"/>
      <w:r>
        <w:t>Υλοποίηση Θεματικής Ενότητας Αξόνων Προτεραιότητας 4, 5, 6 «Αναβάθμιση των συστημάτων αρχικής επαγγελματικής κατάρτισης και επαγγελματικής εκπαίδευσης και σύνδεση της εκπαίδευσης με την αγορά εργασίας»</w:t>
      </w:r>
      <w:bookmarkEnd w:id="71"/>
    </w:p>
    <w:p w:rsidR="00F8755E" w:rsidRDefault="00F8755E" w:rsidP="00872D0F">
      <w:r>
        <w:t>Η συγκεκριμένη θεματική ενότητα περιλαμβάνει τους Άξονες Προτεραιότητας 4, 5 και 6 του Επιχειρησιακού Προγράμματος. Τόσο οι κύριοι στόχοι όσο και οι ειδικοί στόχοι που παρουσιάζονται παρακάτω, είναι κοινοί και στους 3 Άξονες. Η περιφερειακή διάσταση είναι το κριτήριο διαχωρισμού μεταξύ των 3 Αξόνων:</w:t>
      </w:r>
    </w:p>
    <w:p w:rsidR="00F8755E" w:rsidRDefault="00F8755E" w:rsidP="00E36870">
      <w:pPr>
        <w:pStyle w:val="ListBullet"/>
        <w:numPr>
          <w:ilvl w:val="0"/>
          <w:numId w:val="17"/>
        </w:numPr>
      </w:pPr>
      <w:r>
        <w:t>Ο Άξονας Προτεραιότητας 4 περιλαμβάνει δράσεις που υλοποιούνται στις 8 Περιφέρειες Σύγκλισης: Κρήτη, Ιόνια, Β. Αιγαίο, Ανατολική Μακεδονία/ Θράκη, Ήπειρος, Θεσσαλία Δ. Ελλάδα και Πελοπόννησος.</w:t>
      </w:r>
    </w:p>
    <w:p w:rsidR="00F8755E" w:rsidRDefault="00F8755E" w:rsidP="00E36870">
      <w:pPr>
        <w:pStyle w:val="ListBullet"/>
        <w:numPr>
          <w:ilvl w:val="0"/>
          <w:numId w:val="17"/>
        </w:numPr>
      </w:pPr>
      <w:r>
        <w:t>Ο Άξονας Προτεραιότητας 5 περιλαμβάνει δράσεις που θα υλοποιηθούν στις 3 Περιφέρειες Σταδιακής Εξόδου: Αττική, Κεντρική Μακεδονία και Δυτική Μακεδονία.</w:t>
      </w:r>
    </w:p>
    <w:p w:rsidR="00F8755E" w:rsidRDefault="00F8755E" w:rsidP="00E36870">
      <w:pPr>
        <w:pStyle w:val="ListBullet"/>
        <w:numPr>
          <w:ilvl w:val="0"/>
          <w:numId w:val="17"/>
        </w:numPr>
      </w:pPr>
      <w:r>
        <w:t>Ο Άξονας Προτεραιότητας 6 περιλαμβάνει δράσεις που υλοποιούνται στις 2 Περιφέρεις Σταδιακής Εισόδου Ν. Αιγαίου και Στερεάς Ελλάδας.</w:t>
      </w:r>
    </w:p>
    <w:p w:rsidR="00F8755E" w:rsidRDefault="00F8755E" w:rsidP="00872D0F">
      <w:r>
        <w:t xml:space="preserve">Μέσα από το σύνολο των </w:t>
      </w:r>
      <w:r w:rsidRPr="009837F4">
        <w:t>παρεμβάσεων της θεματικής ενότητας των Αξόνων Προτεραιότητας 4, 5 και 6 δημιουργούνται ελκυστικές ευκαιρίες για νέους και ειδικότερα για γυναίκες, ιδίως μεταϋποχρεωτικής εκπαίδευσης</w:t>
      </w:r>
      <w:r>
        <w:t xml:space="preserve">, με παρεμβάσεις που αποσκοπούν στην ενίσχυση της συμμετοχής και στην παροχή ικανών επαγγελματικών δεξιοτήτων και κατευθύνσεων, που συνδέονται με την αγορά εργασίας και ενισχύουν την κοινωνική ένταξη, καθώς και την ανταγωνιστικότητα γενικότερα. </w:t>
      </w:r>
    </w:p>
    <w:p w:rsidR="00F8755E" w:rsidRDefault="00F8755E" w:rsidP="00872D0F">
      <w:r>
        <w:t xml:space="preserve">Οι Ειδικοί στόχοι των Αξόνων Προτεραιότητας 4, 5 και 6 </w:t>
      </w:r>
      <w:r w:rsidRPr="00900BEC">
        <w:t>είναι οι ακόλουθοι</w:t>
      </w:r>
      <w:r>
        <w:t>:</w:t>
      </w:r>
    </w:p>
    <w:p w:rsidR="00F8755E" w:rsidRDefault="00F8755E" w:rsidP="00E36870">
      <w:pPr>
        <w:pStyle w:val="ListBullet"/>
        <w:numPr>
          <w:ilvl w:val="0"/>
          <w:numId w:val="17"/>
        </w:numPr>
      </w:pPr>
      <w:r>
        <w:t>Ε.Σ.1. Επαναπροσδιορισμός του ρόλου της αρχικής επαγγελματικής εκπαίδευσης και κατάρτισης και ενίσχυση του περιεχομένου της.</w:t>
      </w:r>
    </w:p>
    <w:p w:rsidR="00F8755E" w:rsidRDefault="00F8755E" w:rsidP="00E36870">
      <w:pPr>
        <w:pStyle w:val="ListBullet"/>
        <w:numPr>
          <w:ilvl w:val="0"/>
          <w:numId w:val="17"/>
        </w:numPr>
      </w:pPr>
      <w:r>
        <w:t>Ε.Σ.2. Αναβάθμιση της τεχνικοεπαγγελματικής εκπαίδευσης με στόχο τη βελτίωση της ελκυστικότητας και της αποτελεσματικότητάς της.</w:t>
      </w:r>
    </w:p>
    <w:p w:rsidR="00F8755E" w:rsidRDefault="00F8755E" w:rsidP="00BE223F">
      <w:pPr>
        <w:pStyle w:val="ListBullet"/>
        <w:numPr>
          <w:ilvl w:val="0"/>
          <w:numId w:val="17"/>
        </w:numPr>
        <w:ind w:left="357" w:hanging="357"/>
      </w:pPr>
      <w:r>
        <w:t>Ε.Σ.3. Αποτελεσματικότερη σύνδεση του εκπαιδευτικού συστήματος με την αγορά εργασίας.</w:t>
      </w:r>
    </w:p>
    <w:p w:rsidR="00F8755E" w:rsidRDefault="00F8755E" w:rsidP="000E636A">
      <w:pPr>
        <w:pStyle w:val="ListBullet"/>
        <w:numPr>
          <w:ilvl w:val="0"/>
          <w:numId w:val="0"/>
        </w:numPr>
        <w:ind w:left="360"/>
      </w:pPr>
    </w:p>
    <w:p w:rsidR="00F8755E" w:rsidRDefault="00F8755E" w:rsidP="00E36870">
      <w:pPr>
        <w:pStyle w:val="Heading3"/>
        <w:numPr>
          <w:ilvl w:val="2"/>
          <w:numId w:val="16"/>
        </w:numPr>
      </w:pPr>
      <w:bookmarkStart w:id="72" w:name="_Toc389660582"/>
      <w:r>
        <w:t>Επίτευξη στόχων και ανάλυση της προόδου</w:t>
      </w:r>
      <w:bookmarkEnd w:id="72"/>
    </w:p>
    <w:p w:rsidR="00F8755E" w:rsidRDefault="00F8755E" w:rsidP="00E36870">
      <w:pPr>
        <w:pStyle w:val="Heading4"/>
        <w:numPr>
          <w:ilvl w:val="3"/>
          <w:numId w:val="16"/>
        </w:numPr>
      </w:pPr>
      <w:r>
        <w:t>Αποτύπωση της φυσικής προόδου των Αξόνων Προτεραιότητας 4, 5, 6</w:t>
      </w:r>
    </w:p>
    <w:p w:rsidR="00F8755E" w:rsidRPr="00973B30" w:rsidRDefault="00F8755E" w:rsidP="00EB283A">
      <w:r w:rsidRPr="00075E32">
        <w:t xml:space="preserve">Έως το τέλος του έτους 2013 εντάχθηκαν συνολικά </w:t>
      </w:r>
      <w:r w:rsidRPr="00075E32">
        <w:rPr>
          <w:b/>
        </w:rPr>
        <w:t>213*</w:t>
      </w:r>
      <w:r w:rsidRPr="00075E32">
        <w:t xml:space="preserve"> πράξεις, στις οποίες περιλαμβάνονται 7οριζόντιες πράξεις που αθροίζονται μόνο μια φορά για όλους τους άξονες. Πιο συγκεκριμένα:</w:t>
      </w:r>
    </w:p>
    <w:p w:rsidR="00F8755E" w:rsidRDefault="00F8755E" w:rsidP="00E36870">
      <w:pPr>
        <w:pStyle w:val="ListBullet"/>
        <w:numPr>
          <w:ilvl w:val="0"/>
          <w:numId w:val="17"/>
        </w:numPr>
      </w:pPr>
      <w:r w:rsidRPr="00075E32">
        <w:t xml:space="preserve">στον Άξονα 4 εντάχθηκαν </w:t>
      </w:r>
      <w:r w:rsidRPr="00075E32">
        <w:rPr>
          <w:b/>
        </w:rPr>
        <w:t>94</w:t>
      </w:r>
      <w:r w:rsidRPr="00075E32">
        <w:t xml:space="preserve"> πράξεις</w:t>
      </w:r>
    </w:p>
    <w:p w:rsidR="00F8755E" w:rsidRDefault="00F8755E" w:rsidP="00E36870">
      <w:pPr>
        <w:pStyle w:val="ListBullet"/>
        <w:numPr>
          <w:ilvl w:val="0"/>
          <w:numId w:val="17"/>
        </w:numPr>
      </w:pPr>
      <w:r w:rsidRPr="00075E32">
        <w:t xml:space="preserve">στον Άξονα 5 εντάχθηκαν </w:t>
      </w:r>
      <w:r w:rsidRPr="00075E32">
        <w:rPr>
          <w:b/>
        </w:rPr>
        <w:t>91</w:t>
      </w:r>
      <w:r w:rsidRPr="00075E32">
        <w:t>πράξεις</w:t>
      </w:r>
    </w:p>
    <w:p w:rsidR="00F8755E" w:rsidRDefault="00F8755E" w:rsidP="00E36870">
      <w:pPr>
        <w:pStyle w:val="ListBullet"/>
        <w:numPr>
          <w:ilvl w:val="0"/>
          <w:numId w:val="17"/>
        </w:numPr>
      </w:pPr>
      <w:r w:rsidRPr="00075E32">
        <w:t xml:space="preserve">στον Άξονα 6 εντάχθηκαν </w:t>
      </w:r>
      <w:r w:rsidRPr="00075E32">
        <w:rPr>
          <w:b/>
          <w:lang w:val="en-US"/>
        </w:rPr>
        <w:t>28</w:t>
      </w:r>
      <w:r w:rsidRPr="00075E32">
        <w:t xml:space="preserve"> πράξεις</w:t>
      </w:r>
    </w:p>
    <w:p w:rsidR="00F8755E" w:rsidRPr="00764359" w:rsidRDefault="00F8755E" w:rsidP="000D74AD">
      <w:pPr>
        <w:rPr>
          <w:rStyle w:val="CommentReference"/>
          <w:szCs w:val="16"/>
        </w:rPr>
      </w:pPr>
      <w:r w:rsidRPr="00973B30">
        <w:rPr>
          <w:rStyle w:val="CommentReference"/>
          <w:szCs w:val="16"/>
        </w:rPr>
        <w:t xml:space="preserve">*από τις </w:t>
      </w:r>
      <w:r w:rsidRPr="00075E32">
        <w:rPr>
          <w:rStyle w:val="CommentReference"/>
          <w:b/>
          <w:szCs w:val="16"/>
        </w:rPr>
        <w:t>213</w:t>
      </w:r>
      <w:r w:rsidRPr="00973B30">
        <w:rPr>
          <w:rStyle w:val="CommentReference"/>
          <w:szCs w:val="16"/>
        </w:rPr>
        <w:t xml:space="preserve">  συνολικές πράξεις οι </w:t>
      </w:r>
      <w:r w:rsidRPr="00075E32">
        <w:rPr>
          <w:rStyle w:val="CommentReference"/>
          <w:szCs w:val="16"/>
        </w:rPr>
        <w:t>7</w:t>
      </w:r>
      <w:r w:rsidRPr="00973B30">
        <w:rPr>
          <w:rStyle w:val="CommentReference"/>
          <w:szCs w:val="16"/>
        </w:rPr>
        <w:t xml:space="preserve">είναι οριζόντιου χαρακτήρα με αποτέλεσμα ο πραγματικός αριθμός των ενταγμένων πράξεων των αξόνων να ανέρχεται σε </w:t>
      </w:r>
      <w:r w:rsidRPr="00075E32">
        <w:rPr>
          <w:rStyle w:val="CommentReference"/>
          <w:b/>
          <w:szCs w:val="16"/>
        </w:rPr>
        <w:t>199</w:t>
      </w:r>
      <w:r w:rsidRPr="0026538E">
        <w:rPr>
          <w:rStyle w:val="CommentReference"/>
          <w:b/>
          <w:szCs w:val="16"/>
        </w:rPr>
        <w:t xml:space="preserve"> </w:t>
      </w:r>
    </w:p>
    <w:p w:rsidR="00F8755E" w:rsidRDefault="00F8755E" w:rsidP="00E36870">
      <w:pPr>
        <w:pStyle w:val="ListBullet"/>
        <w:numPr>
          <w:ilvl w:val="0"/>
          <w:numId w:val="17"/>
        </w:numPr>
      </w:pPr>
    </w:p>
    <w:p w:rsidR="00F8755E" w:rsidRPr="00492A3C" w:rsidRDefault="00F8755E" w:rsidP="001A174E">
      <w:pPr>
        <w:rPr>
          <w:color w:val="C00000"/>
        </w:rPr>
      </w:pPr>
      <w:r>
        <w:t>Σημαντικός αριθμός ενταγμένων πράξεων παρατηρείται στις ακόλουθες κατηγορίες πράξεων:</w:t>
      </w:r>
    </w:p>
    <w:p w:rsidR="00F8755E" w:rsidRDefault="00F8755E" w:rsidP="00E36870">
      <w:pPr>
        <w:pStyle w:val="ListBullet"/>
        <w:numPr>
          <w:ilvl w:val="0"/>
          <w:numId w:val="17"/>
        </w:numPr>
      </w:pPr>
      <w:r w:rsidRPr="008B0FC6">
        <w:t>Πρακτική Άσκηση γ΄</w:t>
      </w:r>
      <w:r w:rsidRPr="00D314A3">
        <w:t xml:space="preserve"> </w:t>
      </w:r>
      <w:r w:rsidRPr="008B0FC6">
        <w:t>βάθμιας εκπαίδευσης</w:t>
      </w:r>
    </w:p>
    <w:p w:rsidR="00F8755E" w:rsidRDefault="00F8755E" w:rsidP="00E36870">
      <w:pPr>
        <w:pStyle w:val="ListBullet"/>
        <w:numPr>
          <w:ilvl w:val="0"/>
          <w:numId w:val="17"/>
        </w:numPr>
      </w:pPr>
      <w:r w:rsidRPr="008B0FC6">
        <w:t>Πρακτική Άσκηση ΕΠΑΣ Μαθητείας</w:t>
      </w:r>
    </w:p>
    <w:p w:rsidR="00F8755E" w:rsidRDefault="00F8755E" w:rsidP="00E36870">
      <w:pPr>
        <w:pStyle w:val="ListBullet"/>
        <w:numPr>
          <w:ilvl w:val="0"/>
          <w:numId w:val="17"/>
        </w:numPr>
      </w:pPr>
      <w:r w:rsidRPr="008B0FC6">
        <w:t>Θυρίδες Επιχειρηματικότητας για την ενθάρρυνση της νεανικής επιχειρηματικότητας</w:t>
      </w:r>
    </w:p>
    <w:p w:rsidR="00F8755E" w:rsidRDefault="00F8755E" w:rsidP="00E36870">
      <w:pPr>
        <w:pStyle w:val="ListBullet"/>
        <w:numPr>
          <w:ilvl w:val="0"/>
          <w:numId w:val="17"/>
        </w:numPr>
      </w:pPr>
      <w:r>
        <w:t>Γραφεία Διασύνδεσης γ’</w:t>
      </w:r>
      <w:r w:rsidRPr="00D314A3">
        <w:t xml:space="preserve"> </w:t>
      </w:r>
      <w:r>
        <w:t>βάθμιας εκπαίδευσης</w:t>
      </w:r>
    </w:p>
    <w:p w:rsidR="00F8755E" w:rsidRDefault="00F8755E" w:rsidP="00E36870">
      <w:pPr>
        <w:pStyle w:val="ListBullet"/>
        <w:numPr>
          <w:ilvl w:val="0"/>
          <w:numId w:val="17"/>
        </w:numPr>
      </w:pPr>
      <w:r>
        <w:t>Μονάδες Καινοτομίας και Επιχειρηματικότητας (ΜΟΚΕ) στα Πανεπιστήμια και ΤΕΙ</w:t>
      </w:r>
    </w:p>
    <w:p w:rsidR="00F8755E" w:rsidRDefault="00F8755E" w:rsidP="00E36870">
      <w:pPr>
        <w:pStyle w:val="ListBullet"/>
        <w:numPr>
          <w:ilvl w:val="0"/>
          <w:numId w:val="17"/>
        </w:numPr>
      </w:pPr>
      <w:r>
        <w:t>Δομές Απασχόλησης και Σταδιοδρομίας (ΔΑΣΤΑ) στα Πανεπιστήμια και ΤΕΙ</w:t>
      </w:r>
    </w:p>
    <w:p w:rsidR="00F8755E" w:rsidRPr="006C5228" w:rsidRDefault="00F8755E" w:rsidP="00EB283A">
      <w:r w:rsidRPr="006C5228">
        <w:t>Η πρόοδος στις τιμές των δεικτών των τριών (3) εξεταζόμενων Αξόνων Προτεραιότητας παρουσιάζεται στον Πίνακα του Παραρτήματος XVIII του Εφαρμοστικού Κανονισμού 1828/2006.</w:t>
      </w:r>
    </w:p>
    <w:p w:rsidR="00F8755E" w:rsidRPr="006C5228" w:rsidRDefault="00F8755E" w:rsidP="00EB283A">
      <w:r w:rsidRPr="007D1AEC">
        <w:t>Έως το τέλος του</w:t>
      </w:r>
      <w:r>
        <w:t xml:space="preserve"> 2013</w:t>
      </w:r>
      <w:r w:rsidRPr="007D1AEC">
        <w:t xml:space="preserve"> η υλοποίηση των Πράξεων των αξόνων </w:t>
      </w:r>
      <w:r>
        <w:t>4</w:t>
      </w:r>
      <w:r w:rsidRPr="007D1AEC">
        <w:t>,</w:t>
      </w:r>
      <w:r>
        <w:t>5</w:t>
      </w:r>
      <w:r w:rsidRPr="007D1AEC">
        <w:t>,</w:t>
      </w:r>
      <w:r>
        <w:t>6</w:t>
      </w:r>
      <w:r w:rsidRPr="007D1AEC">
        <w:t xml:space="preserve"> παρουσιάζει </w:t>
      </w:r>
      <w:r>
        <w:t>αθροιστικά</w:t>
      </w:r>
      <w:r w:rsidRPr="007D1AEC">
        <w:t xml:space="preserve"> την ακόλουθη εικόνα ως προς το φυσικό </w:t>
      </w:r>
      <w:r>
        <w:t>τους αντικείμενο</w:t>
      </w:r>
      <w:r w:rsidRPr="007D1AEC">
        <w:t>:</w:t>
      </w:r>
    </w:p>
    <w:p w:rsidR="00F8755E" w:rsidRDefault="00F8755E" w:rsidP="00E36870">
      <w:pPr>
        <w:pStyle w:val="ListBullet3"/>
        <w:numPr>
          <w:ilvl w:val="0"/>
          <w:numId w:val="19"/>
        </w:numPr>
      </w:pPr>
      <w:r>
        <w:rPr>
          <w:b/>
        </w:rPr>
        <w:t>53.565</w:t>
      </w:r>
      <w:r w:rsidRPr="005A6754">
        <w:t xml:space="preserve"> σπουδαστές ανώτατης εκπαίδευσης επωφελήθηκαν από προγράμματα πρακτικής άσκησης σε </w:t>
      </w:r>
      <w:r>
        <w:rPr>
          <w:b/>
        </w:rPr>
        <w:t>27.930</w:t>
      </w:r>
      <w:r w:rsidRPr="005A6754">
        <w:t xml:space="preserve"> συνεργαζόμενες επιχειρήσεις</w:t>
      </w:r>
    </w:p>
    <w:p w:rsidR="00F8755E" w:rsidRDefault="00F8755E" w:rsidP="00E36870">
      <w:pPr>
        <w:pStyle w:val="ListBullet3"/>
        <w:numPr>
          <w:ilvl w:val="0"/>
          <w:numId w:val="19"/>
        </w:numPr>
      </w:pPr>
      <w:r>
        <w:rPr>
          <w:b/>
        </w:rPr>
        <w:t>22.418</w:t>
      </w:r>
      <w:r w:rsidRPr="005A6754">
        <w:rPr>
          <w:b/>
        </w:rPr>
        <w:t xml:space="preserve"> </w:t>
      </w:r>
      <w:r w:rsidRPr="005A6754">
        <w:t>σπουδαστές ΙΕΚ επωφελούνται από την χρήση της επιταγής (</w:t>
      </w:r>
      <w:r w:rsidRPr="005A6754">
        <w:rPr>
          <w:lang w:val="en-US"/>
        </w:rPr>
        <w:t>voucher</w:t>
      </w:r>
      <w:r w:rsidRPr="005A6754">
        <w:t>) αρχικής επαγγελματικής κατάρτισης</w:t>
      </w:r>
      <w:r w:rsidRPr="005A6754">
        <w:rPr>
          <w:b/>
        </w:rPr>
        <w:t xml:space="preserve"> </w:t>
      </w:r>
    </w:p>
    <w:p w:rsidR="00F8755E" w:rsidRDefault="00F8755E" w:rsidP="00E36870">
      <w:pPr>
        <w:pStyle w:val="ListBullet3"/>
        <w:numPr>
          <w:ilvl w:val="0"/>
          <w:numId w:val="19"/>
        </w:numPr>
      </w:pPr>
      <w:r>
        <w:rPr>
          <w:b/>
        </w:rPr>
        <w:t>5.484</w:t>
      </w:r>
      <w:r w:rsidRPr="005A6754">
        <w:t xml:space="preserve"> σπουδαστές ΙΕΚ επωφελήθηκαν από προγράμματα πρακτικής άσκησης</w:t>
      </w:r>
    </w:p>
    <w:p w:rsidR="00F8755E" w:rsidRDefault="00F8755E" w:rsidP="00E36870">
      <w:pPr>
        <w:pStyle w:val="ListBullet3"/>
        <w:numPr>
          <w:ilvl w:val="0"/>
          <w:numId w:val="19"/>
        </w:numPr>
      </w:pPr>
      <w:r>
        <w:rPr>
          <w:b/>
        </w:rPr>
        <w:t>55.925</w:t>
      </w:r>
      <w:r w:rsidRPr="005A6754">
        <w:rPr>
          <w:b/>
        </w:rPr>
        <w:t xml:space="preserve"> </w:t>
      </w:r>
      <w:r w:rsidRPr="005A6754">
        <w:t>φοιτητές/τριες επωφελούμενες από δράσεις των Μονάδων Καινοτομίας και Επιχειρηματικότητας στα Πανεπιστήμια και ΤΕΙ</w:t>
      </w:r>
    </w:p>
    <w:p w:rsidR="00F8755E" w:rsidRDefault="00F8755E" w:rsidP="00E36870">
      <w:pPr>
        <w:pStyle w:val="ListBullet3"/>
        <w:numPr>
          <w:ilvl w:val="0"/>
          <w:numId w:val="19"/>
        </w:numPr>
      </w:pPr>
      <w:r>
        <w:rPr>
          <w:b/>
        </w:rPr>
        <w:t>239.380</w:t>
      </w:r>
      <w:r w:rsidRPr="005A6754">
        <w:t xml:space="preserve"> φοιτητές/φοιτήτριες επωφελήθηκαν από δράσεις του Γραφείου Διασύνδεσης</w:t>
      </w:r>
    </w:p>
    <w:p w:rsidR="00F8755E" w:rsidRDefault="00F8755E" w:rsidP="00E36870">
      <w:pPr>
        <w:pStyle w:val="ListBullet3"/>
        <w:numPr>
          <w:ilvl w:val="0"/>
          <w:numId w:val="19"/>
        </w:numPr>
      </w:pPr>
      <w:r w:rsidRPr="001157B6">
        <w:rPr>
          <w:b/>
        </w:rPr>
        <w:t>114.500</w:t>
      </w:r>
      <w:r w:rsidRPr="001157B6">
        <w:t xml:space="preserve"> νέοι/νέες επωφελήθηκαν από δράσεις </w:t>
      </w:r>
      <w:r w:rsidRPr="001157B6">
        <w:rPr>
          <w:b/>
        </w:rPr>
        <w:t>14</w:t>
      </w:r>
      <w:r w:rsidRPr="001157B6">
        <w:t xml:space="preserve">  Θυρίδων για την Ενθάρρυνση της Νεανικής Επιχειρηματικότητας</w:t>
      </w:r>
    </w:p>
    <w:p w:rsidR="00F8755E" w:rsidRDefault="00F8755E" w:rsidP="00E36870">
      <w:pPr>
        <w:pStyle w:val="ListBullet3"/>
        <w:numPr>
          <w:ilvl w:val="0"/>
          <w:numId w:val="19"/>
        </w:numPr>
      </w:pPr>
      <w:r>
        <w:rPr>
          <w:b/>
        </w:rPr>
        <w:t>4.277</w:t>
      </w:r>
      <w:r w:rsidRPr="00207A71">
        <w:rPr>
          <w:b/>
        </w:rPr>
        <w:t xml:space="preserve"> </w:t>
      </w:r>
      <w:r w:rsidRPr="00207A71">
        <w:t>σπουδαστές των σχολών ΑΕΝ επωφελήθηκαν από προγράμματα πρακτικής άσκησης</w:t>
      </w:r>
    </w:p>
    <w:p w:rsidR="00F8755E" w:rsidRDefault="00F8755E" w:rsidP="00E36870">
      <w:pPr>
        <w:pStyle w:val="ListBullet3"/>
        <w:numPr>
          <w:ilvl w:val="0"/>
          <w:numId w:val="19"/>
        </w:numPr>
      </w:pPr>
      <w:r>
        <w:rPr>
          <w:b/>
        </w:rPr>
        <w:t xml:space="preserve">25.730 </w:t>
      </w:r>
      <w:r w:rsidRPr="008F68F9">
        <w:t>μαθητές/τριες των ΕΠΑΣ μαθητείας του ΟΑΕΔ  επωφελήθηκαν από προγράμματα πρακτικής άσκησης</w:t>
      </w:r>
      <w:r>
        <w:rPr>
          <w:b/>
        </w:rPr>
        <w:t xml:space="preserve"> </w:t>
      </w:r>
    </w:p>
    <w:p w:rsidR="00F8755E" w:rsidRDefault="00F8755E" w:rsidP="00E36870">
      <w:pPr>
        <w:pStyle w:val="ListBullet3"/>
        <w:numPr>
          <w:ilvl w:val="0"/>
          <w:numId w:val="19"/>
        </w:numPr>
      </w:pPr>
      <w:r>
        <w:rPr>
          <w:b/>
        </w:rPr>
        <w:t xml:space="preserve">311 </w:t>
      </w:r>
      <w:r w:rsidRPr="008F68F9">
        <w:t>υπότροφοι ενισχύθηκαν για μεταπτυχιακές από το ΙΚΥ</w:t>
      </w:r>
    </w:p>
    <w:p w:rsidR="00F8755E" w:rsidRDefault="00F8755E" w:rsidP="00742A7A">
      <w:pPr>
        <w:pStyle w:val="ListBullet3"/>
        <w:ind w:left="0" w:firstLine="0"/>
      </w:pPr>
      <w:r w:rsidRPr="00F50273">
        <w:t>Παρακάτω ακολουθούν περιγραφές ενδεικτικών παρεμβάσεων σε επίπεδο τριάδας αξόνων καθώς και περιγραφή της προόδου υλοποίησης τους.</w:t>
      </w:r>
      <w:r>
        <w:t xml:space="preserve"> </w:t>
      </w:r>
    </w:p>
    <w:p w:rsidR="00F8755E" w:rsidRDefault="00F8755E" w:rsidP="00742A7A">
      <w:pPr>
        <w:pStyle w:val="ListBullet3"/>
        <w:ind w:left="0" w:firstLine="0"/>
      </w:pPr>
    </w:p>
    <w:p w:rsidR="00F8755E" w:rsidRPr="00BD49FF" w:rsidRDefault="00F8755E" w:rsidP="00742A7A">
      <w:pPr>
        <w:ind w:right="-47"/>
        <w:rPr>
          <w:rFonts w:cs="Arial"/>
          <w:b/>
          <w:color w:val="0000FF"/>
        </w:rPr>
      </w:pPr>
      <w:r w:rsidRPr="00BD49FF">
        <w:rPr>
          <w:rFonts w:cs="Arial"/>
          <w:b/>
          <w:color w:val="0000FF"/>
        </w:rPr>
        <w:t>Α. ΣΥΝΔΕΣΗ ΕΚΠΑΙΔΕΥΤΙΚΟΥ ΣΥΣΤΗΜΑΤΟΣ ΜΕ ΑΓΟΡΑ ΕΡΓΑΣΙΑΣ</w:t>
      </w:r>
    </w:p>
    <w:p w:rsidR="00F8755E" w:rsidRPr="00516C69" w:rsidRDefault="00F8755E" w:rsidP="00516C69">
      <w:pPr>
        <w:shd w:val="clear" w:color="auto" w:fill="E0E0E0"/>
        <w:rPr>
          <w:b/>
        </w:rPr>
      </w:pPr>
      <w:r w:rsidRPr="00516C69">
        <w:rPr>
          <w:b/>
        </w:rPr>
        <w:t>Πρακτική Άσκηση Τριτοβάθμιας Εκπαίδευσης</w:t>
      </w:r>
    </w:p>
    <w:p w:rsidR="00F8755E" w:rsidRPr="00BD49FF" w:rsidRDefault="00F8755E" w:rsidP="00742A7A">
      <w:r w:rsidRPr="00BD49FF">
        <w:t xml:space="preserve">Οι φοιτητές υποστηρίζονται στην προσπάθειά τους για έξοδο στην αγορά εργασίας, αποκτούν πολύτιμη εργασιακή εμπειρία σχετική με το αντικείμενο των σπουδών τους, αφομοιώνουν γνώσεις, αναπτύσσουν δεξιότητες και καλλιεργείται η επαγγελματική τους συνείδηση. </w:t>
      </w:r>
    </w:p>
    <w:p w:rsidR="00F8755E" w:rsidRPr="00BD49FF" w:rsidRDefault="00F8755E" w:rsidP="00742A7A">
      <w:r w:rsidRPr="00BD49FF">
        <w:t>Με το Πρόγραμμα επιδιώκεται η επέκταση και η ποιοτική αναβάθμιση του θεσμού σε τέτοιο βαθμό, ώστε η Πρακτική Άσκηση των φοιτητών/ σπουδαστών να μην αποτελεί μόνο αίτημα των Ιδρυμάτων προς την αγορά εργασίας, αλλά και αίτημα της αγοράς εργασίας προς τα Ιδρύματα. Συγκεκριμένα, προωθείται η ανάπτυξη πλαισίου κινήτρων, τόσο για την αύξηση των συμμετεχόντων φοιτητών, όσο και για την προσέλκυση περισσοτέρων επιχειρήσεων υποδοχής της Πρακτικής Άσκησης.</w:t>
      </w:r>
    </w:p>
    <w:p w:rsidR="00F8755E" w:rsidRPr="00BD49FF" w:rsidRDefault="00F8755E" w:rsidP="00742A7A">
      <w:pPr>
        <w:rPr>
          <w:rFonts w:cs="Arial"/>
          <w:bCs/>
        </w:rPr>
      </w:pPr>
      <w:r w:rsidRPr="00075E32">
        <w:rPr>
          <w:rFonts w:cs="Arial"/>
          <w:bCs/>
        </w:rPr>
        <w:t xml:space="preserve">Το έργο υλοποιείται και έχει αναληφθεί το σύνολο των νομικών δεσμεύσεων. Ο αριθμός των ωφελούμενων φοιτητών από Προγράμματα Πρακτικής Άσκησης που έχουν δημιουργηθεί </w:t>
      </w:r>
      <w:r>
        <w:rPr>
          <w:rFonts w:cs="Arial"/>
          <w:bCs/>
        </w:rPr>
        <w:t>στα</w:t>
      </w:r>
      <w:r w:rsidRPr="00075E32">
        <w:rPr>
          <w:rFonts w:cs="Arial"/>
          <w:bCs/>
        </w:rPr>
        <w:t xml:space="preserve"> Ανώτατα Εκπαιδευτικά Ιδρύματα υπερβαίνει τους 53.000, ενώ οι συνεργαζόμενες επιχειρήσεις τις </w:t>
      </w:r>
      <w:r w:rsidRPr="00A85548">
        <w:rPr>
          <w:rFonts w:cs="Arial"/>
          <w:bCs/>
        </w:rPr>
        <w:t>27.900</w:t>
      </w:r>
      <w:r w:rsidRPr="00BD49FF">
        <w:rPr>
          <w:rFonts w:cs="Arial"/>
          <w:bCs/>
        </w:rPr>
        <w:t xml:space="preserve"> </w:t>
      </w:r>
    </w:p>
    <w:p w:rsidR="00F8755E" w:rsidRDefault="00F8755E" w:rsidP="00B70709">
      <w:r>
        <w:t xml:space="preserve">Το 2013 έγινε τροποποίηση της πράξης με αύξηση του προϋπολογισμού κατά 216 % ( από 36,1 ΜΕ σε 114,1 ΜΕ ) με αντίστοιχη αύξηση των νομικών δεσμεύσεων. Οι δε δαπάνες αυξήθηκαν κατά 261% σε σχέση με το 2012 (από  16,6  σε 60,0%. </w:t>
      </w:r>
    </w:p>
    <w:p w:rsidR="00F8755E" w:rsidRPr="001E0F93" w:rsidRDefault="00F8755E" w:rsidP="00742A7A"/>
    <w:p w:rsidR="00F8755E" w:rsidRPr="00516C69" w:rsidRDefault="00F8755E" w:rsidP="00516C69">
      <w:pPr>
        <w:shd w:val="clear" w:color="auto" w:fill="E0E0E0"/>
        <w:rPr>
          <w:b/>
        </w:rPr>
      </w:pPr>
      <w:r w:rsidRPr="00516C69">
        <w:rPr>
          <w:b/>
        </w:rPr>
        <w:t>Γραφεία Διασύνδεσης Τριτοβάθμιας Εκπαίδευσης</w:t>
      </w:r>
    </w:p>
    <w:p w:rsidR="00F8755E" w:rsidRPr="00BD49FF" w:rsidRDefault="00F8755E" w:rsidP="00742A7A">
      <w:pPr>
        <w:rPr>
          <w:rFonts w:cs="Arial"/>
        </w:rPr>
      </w:pPr>
      <w:r w:rsidRPr="00BD49FF">
        <w:rPr>
          <w:rFonts w:cs="Arial"/>
        </w:rPr>
        <w:t xml:space="preserve">Η Δράση αναφέρεται στη σύνδεση της εκπαίδευσης με την αγορά εργασίας, μέσα από την ανάπτυξη διαύλων επικοινωνίας, δικτύωσης και συνεργασίας με τις επιχειρήσεις, τους εργοδοτικούς φορείς και την ευρύτερη κοινωνία, καθώς και μέσα από την παροχή ολοκληρωμένης υποστήριξης και καθοδήγησης στους φοιτητές και αποφοίτους για το σχεδιασμό των περεταίρω σπουδών τους και της προσωπικής τους επαγγελματικής σταδιοδρομίας. </w:t>
      </w:r>
    </w:p>
    <w:p w:rsidR="00F8755E" w:rsidRPr="00BD49FF" w:rsidRDefault="00F8755E" w:rsidP="00742A7A">
      <w:pPr>
        <w:rPr>
          <w:rFonts w:cs="Arial"/>
        </w:rPr>
      </w:pPr>
      <w:r w:rsidRPr="00BD49FF">
        <w:rPr>
          <w:rFonts w:cs="Arial"/>
        </w:rPr>
        <w:t>Ειδικότερα, οι δράσεις που θα  χρηματοδοτηθούν αφορούν σε:</w:t>
      </w:r>
    </w:p>
    <w:p w:rsidR="00F8755E" w:rsidRPr="00BD49FF" w:rsidRDefault="00F8755E" w:rsidP="00742A7A">
      <w:pPr>
        <w:rPr>
          <w:rFonts w:cs="Arial"/>
        </w:rPr>
      </w:pPr>
      <w:r w:rsidRPr="00BD49FF">
        <w:rPr>
          <w:rFonts w:cs="Arial"/>
          <w:u w:val="single"/>
        </w:rPr>
        <w:t xml:space="preserve">Γενικές Δραστηριότητες των Γραφείων Διασύνδεσης όπως: </w:t>
      </w:r>
      <w:r w:rsidRPr="00BD49FF">
        <w:rPr>
          <w:rFonts w:cs="Arial"/>
        </w:rPr>
        <w:t>Ετήσιο Σχέδιο Δράσης του Γραφείου Διασύνδεσης, δράσεις Προβολής / Δημοσιότητας και Διάχυσης των Αποτελεσμάτων, ανάπτυξη μηχανισμών σύνδεσης των αποφοίτων με τα Ιδρύματά τους, δικτύωση με τους φορείς προώθησης της απασχόλησης και διαμεσολάβησης και δικτύωση σε Διεθνές επίπεδο, ανάπτυξη ή / και εμπλουτισμό βάσεων δεδομένων φοιτούντων και αποφοίτων - ένταξη στο ενιαίο πληροφοριακό σύστημα του ΚΑΣΤΕ, δράσεις παρακολούθησης / αξιολόγησης, δημιουργία δικτύου μεντόρων, διενέργεια ερευνών και μελετών αναφορικά με την κατάσταση στην αγορά εργασίας, υποστήριξη δραστηριοτήτων που συμβάλλουν στον επαγγελματικό προσανατολισμό των μαθητών και αποφοίτων της δευτεροβάθμιας εκπαίδευσης</w:t>
      </w:r>
    </w:p>
    <w:p w:rsidR="00F8755E" w:rsidRPr="00BD49FF" w:rsidRDefault="00F8755E" w:rsidP="00742A7A">
      <w:pPr>
        <w:rPr>
          <w:rFonts w:cs="Arial"/>
        </w:rPr>
      </w:pPr>
      <w:r w:rsidRPr="00BD49FF">
        <w:rPr>
          <w:rFonts w:cs="Arial"/>
          <w:u w:val="single"/>
        </w:rPr>
        <w:t xml:space="preserve">Δραστηριότητες του τμήματος Σταδιοδρομίας, όπως: </w:t>
      </w:r>
      <w:r w:rsidRPr="00BD49FF">
        <w:rPr>
          <w:rFonts w:cs="Arial"/>
        </w:rPr>
        <w:t>Αναβάθμιση / Επέκταση των Υπηρεσιών Συμβουλευτικής και Προσανατολισμού, ολοκληρωμένη Υπηρεσία Πληροφόρησης / Εξυπηρέτησης των φοιτητών/ αποφοίτων, ανάπτυξη Μηχανισμού Επικαιροποίησης των Αναγνωστηρίων, σύνδεση με το Γραφείο Πρακτικής Άσκησης.</w:t>
      </w:r>
    </w:p>
    <w:p w:rsidR="00F8755E" w:rsidRPr="00BD49FF" w:rsidRDefault="00F8755E" w:rsidP="00742A7A">
      <w:pPr>
        <w:rPr>
          <w:rFonts w:cs="Arial"/>
        </w:rPr>
      </w:pPr>
      <w:r w:rsidRPr="00BD49FF">
        <w:rPr>
          <w:rFonts w:cs="Arial"/>
          <w:u w:val="single"/>
        </w:rPr>
        <w:t>Δραστηριότητες του τμήματος Επιχειρηματικότητας όπως: δ</w:t>
      </w:r>
      <w:r w:rsidRPr="00BD49FF">
        <w:rPr>
          <w:rFonts w:cs="Arial"/>
        </w:rPr>
        <w:t>ράσεις Ευαισθητοποίησης, σύνδεση με τις Θυρίδες Νεανικής Επιχειρηματικότητας, παρακολούθηση των αποφοίτων που χρησιμοποίησαν τις Υπηρεσίες Επιχειρηματικότητας ή / και παρακολούθησαν τα Εργαστήρια Επιχειρηματικότητας, υπηρεσία καθοδήγησης / υποστήριξης επιχειρηματικών ιδεών των φοιτητών, συμμετοχή σε εκδηλώσεις και δραστηριότητες σχετικές με την επιχειρηματικότητα</w:t>
      </w:r>
    </w:p>
    <w:p w:rsidR="00F8755E" w:rsidRPr="00BD49FF" w:rsidRDefault="00F8755E" w:rsidP="00742A7A">
      <w:pPr>
        <w:spacing w:before="120"/>
        <w:rPr>
          <w:rFonts w:cs="Arial"/>
          <w:bCs/>
        </w:rPr>
      </w:pPr>
      <w:r w:rsidRPr="00075E32">
        <w:rPr>
          <w:rFonts w:cs="Arial"/>
          <w:bCs/>
        </w:rPr>
        <w:t xml:space="preserve">Το έργο υλοποιείται και έχει αναληφθεί το σύνολο των νομικών δεσμεύσεων. Ο αριθμός των ωφελούμενων φοιτητών από το Πρόγραμμα που έχουν δημιουργηθεί </w:t>
      </w:r>
      <w:r>
        <w:rPr>
          <w:rFonts w:cs="Arial"/>
          <w:bCs/>
        </w:rPr>
        <w:t>στα</w:t>
      </w:r>
      <w:r w:rsidRPr="00075E32">
        <w:rPr>
          <w:rFonts w:cs="Arial"/>
          <w:bCs/>
        </w:rPr>
        <w:t xml:space="preserve"> Ανώτατα Εκπαιδευτικά Ιδρύματα υπερβαίνει τους 230.000.</w:t>
      </w:r>
      <w:r w:rsidRPr="00BD49FF">
        <w:rPr>
          <w:rFonts w:cs="Arial"/>
          <w:bCs/>
        </w:rPr>
        <w:t xml:space="preserve"> </w:t>
      </w:r>
    </w:p>
    <w:p w:rsidR="00F8755E" w:rsidRPr="00BD49FF" w:rsidRDefault="00F8755E" w:rsidP="00742A7A">
      <w:pPr>
        <w:ind w:right="-47"/>
        <w:rPr>
          <w:rFonts w:cs="Arial"/>
        </w:rPr>
      </w:pPr>
    </w:p>
    <w:p w:rsidR="00F8755E" w:rsidRPr="00516C69" w:rsidRDefault="00F8755E" w:rsidP="00516C69">
      <w:pPr>
        <w:shd w:val="clear" w:color="auto" w:fill="E0E0E0"/>
        <w:rPr>
          <w:b/>
        </w:rPr>
      </w:pPr>
      <w:r w:rsidRPr="00516C69">
        <w:rPr>
          <w:b/>
        </w:rPr>
        <w:t>Μονάδες Καινοτομίας και Επιχειρηματικότητας (ΜΟΚΕ)</w:t>
      </w:r>
    </w:p>
    <w:p w:rsidR="00F8755E" w:rsidRPr="00BD49FF" w:rsidRDefault="00F8755E" w:rsidP="00A45A73">
      <w:r w:rsidRPr="00BD49FF">
        <w:t xml:space="preserve">Το πρόγραμμα στοχεύει στην επέκταση, την ενίσχυση και την ποιοτική αναβάθμιση των παρεμβάσεων για την ανάπτυξη της καινοτομίας και της επιχειρηματικότητας των φοιτητών στα Πανεπιστήμια της χώρας, ως απαραίτητο στοιχείο της στρατηγικής για τη σύνδεση της Ανώτατης Εκπαίδευσης με την αγορά εργασίας.  Στο πλαίσιο αυτό, δημιουργείται και ξεκινά να λειτουργεί – με στόχο τη μεταγενέστερη τυπική θεσμοθέτησή της – ειδική </w:t>
      </w:r>
      <w:r w:rsidRPr="00BD49FF">
        <w:rPr>
          <w:b/>
        </w:rPr>
        <w:t>Μονάδα Καινοτομίας και Επιχειρηματικότητας</w:t>
      </w:r>
      <w:r w:rsidRPr="00BD49FF">
        <w:t xml:space="preserve"> στα Ιδρύματα της Ανώτατης Εκπαίδευσης της χώρας. </w:t>
      </w:r>
    </w:p>
    <w:p w:rsidR="00F8755E" w:rsidRPr="00BD49FF" w:rsidRDefault="00F8755E" w:rsidP="00A45A73">
      <w:r w:rsidRPr="00BD49FF">
        <w:t>Οι επιμέρους στόχοι των παρεμβάσεων για την προώθηση της καινοτομίας και επιχειρηματικότητας στα Πανεπιστήμια της χώρας, οι οποίες θα υλοποιούνται στο πλαίσιο της Μονάδας Καινοτομίας και Επιχειρηματικότητας, περιλαμβάνουν:</w:t>
      </w:r>
    </w:p>
    <w:p w:rsidR="00F8755E" w:rsidRDefault="00F8755E" w:rsidP="00BE223F">
      <w:pPr>
        <w:numPr>
          <w:ilvl w:val="0"/>
          <w:numId w:val="55"/>
        </w:numPr>
        <w:ind w:left="357" w:hanging="357"/>
      </w:pPr>
      <w:r w:rsidRPr="00BD49FF">
        <w:t>Ανάπτυξη επιχειρηματικής νοοτροπίας και κουλτούρας στο φοιτητικό πληθυσμό, ανάπτυξη θετικής στάσης και νοοτροπίας ως προς την επιχειρηματικότητα και την ανάληψη επιχειρηματικών πρωτοβουλιών.</w:t>
      </w:r>
    </w:p>
    <w:p w:rsidR="00F8755E" w:rsidRDefault="00F8755E" w:rsidP="00BE223F">
      <w:pPr>
        <w:numPr>
          <w:ilvl w:val="0"/>
          <w:numId w:val="55"/>
        </w:numPr>
        <w:ind w:left="357" w:hanging="357"/>
      </w:pPr>
      <w:r w:rsidRPr="00BD49FF">
        <w:t>Παροχή γνώσεων σχετικά με την επιχειρηματικότητα και ανάπτυξη βασικών, αλλά και εξειδικευμένων επιχειρηματικών δεξιοτήτων / ικανοτήτων.</w:t>
      </w:r>
    </w:p>
    <w:p w:rsidR="00F8755E" w:rsidRDefault="00F8755E" w:rsidP="00BE223F">
      <w:pPr>
        <w:numPr>
          <w:ilvl w:val="0"/>
          <w:numId w:val="55"/>
        </w:numPr>
        <w:ind w:left="357" w:hanging="357"/>
      </w:pPr>
      <w:r w:rsidRPr="00BD49FF">
        <w:t>Υποστήριξη για την ίδρυση νέων παραγωγικών μονάδων ή την ανάληψη επιχειρηματικής πρωτοβουλίας.</w:t>
      </w:r>
    </w:p>
    <w:p w:rsidR="00F8755E" w:rsidRDefault="00F8755E" w:rsidP="00BE223F">
      <w:pPr>
        <w:numPr>
          <w:ilvl w:val="0"/>
          <w:numId w:val="55"/>
        </w:numPr>
        <w:ind w:left="357" w:hanging="357"/>
      </w:pPr>
      <w:r w:rsidRPr="00BD49FF">
        <w:t>Ενίσχυση της συνεργασίας μεταξύ της ακαδημαϊκής κοινότητας και των παραγωγικών φορέων, προαγωγή της έρευνας σε συναφή με την επιχειρηματικότητα πεδία.</w:t>
      </w:r>
    </w:p>
    <w:p w:rsidR="00F8755E" w:rsidRPr="00BD49FF" w:rsidRDefault="00F8755E" w:rsidP="00A45A73">
      <w:pPr>
        <w:rPr>
          <w:rFonts w:cs="Arial"/>
        </w:rPr>
      </w:pPr>
      <w:r w:rsidRPr="00BD49FF">
        <w:rPr>
          <w:rFonts w:cs="Arial"/>
        </w:rPr>
        <w:t>Έχουν δημιουργηθεί και λειτουργούν 33 ΜΟΚΕ</w:t>
      </w:r>
    </w:p>
    <w:p w:rsidR="00F8755E" w:rsidRPr="00BD49FF" w:rsidRDefault="00F8755E" w:rsidP="00A45A73"/>
    <w:p w:rsidR="00F8755E" w:rsidRPr="00516C69" w:rsidRDefault="00F8755E" w:rsidP="00516C69">
      <w:pPr>
        <w:shd w:val="clear" w:color="auto" w:fill="E0E0E0"/>
        <w:rPr>
          <w:b/>
        </w:rPr>
      </w:pPr>
      <w:r w:rsidRPr="00516C69">
        <w:rPr>
          <w:b/>
        </w:rPr>
        <w:t>Πρόγραμμα Μαθητείας Αποφοίτων Τεχνικής Εκπαίδευσης</w:t>
      </w:r>
    </w:p>
    <w:p w:rsidR="00F8755E" w:rsidRPr="004B5189" w:rsidRDefault="00F8755E" w:rsidP="00790A94">
      <w:r w:rsidRPr="004B5189">
        <w:t xml:space="preserve">Στόχος του νέου προγράμματος μαθητείας είναι να στηρίξει τους αποφοίτους τεχνικής εκπαίδευσης και κατάρτισης να αποκτήσουν επαγγελματική εμπειρία μέσω απασχόλησης στον παραγωγικό τομέα - σε επιχειρήσεις κλάδων σχετικές με τις σπουδές τους -  έτσι ώστε να ενισχύσουν τις  γνώσεις και τις δεξιότητές τους και να είναι καλύτερα προετοιμασμένοι για την αγορά εργασίας. </w:t>
      </w:r>
    </w:p>
    <w:p w:rsidR="00F8755E" w:rsidRPr="00790A94" w:rsidRDefault="00F8755E" w:rsidP="00790A94">
      <w:r w:rsidRPr="004B5189">
        <w:t>Μέσω του Προγράμματος που χρηματοδοτείται θα παρέχεται η δυνατότητα σε νέους οι οποίοι έχουν αποφοιτήσει τα τελευταία δύο χρόνια από σχολές Τεχνικής Εκπαίδευσης και ΙΕΚ να συμμετάσχουν σε προγράμματα μαθητείας 4-6 μηνών σε επιχειρήσεις σχετικές με τον κλάδο των σπουδών τους.</w:t>
      </w:r>
    </w:p>
    <w:p w:rsidR="00F8755E" w:rsidRPr="004B5189" w:rsidRDefault="00F8755E" w:rsidP="00790A94">
      <w:r w:rsidRPr="004B5189">
        <w:rPr>
          <w:lang w:eastAsia="el-GR"/>
        </w:rPr>
        <w:t>Στα πλαίσια της Μαθητείας</w:t>
      </w:r>
      <w:r w:rsidRPr="004B5189">
        <w:rPr>
          <w:bCs/>
          <w:lang w:eastAsia="el-GR"/>
        </w:rPr>
        <w:t xml:space="preserve"> χορηγείται στους αποφοίτους μηνιαία υποτροφία 300€</w:t>
      </w:r>
      <w:r w:rsidRPr="004B5189">
        <w:rPr>
          <w:lang w:eastAsia="el-GR"/>
        </w:rPr>
        <w:t>,</w:t>
      </w:r>
      <w:r w:rsidRPr="004B5189">
        <w:rPr>
          <w:bCs/>
          <w:lang w:eastAsia="el-GR"/>
        </w:rPr>
        <w:t xml:space="preserve"> </w:t>
      </w:r>
      <w:r w:rsidRPr="004B5189">
        <w:rPr>
          <w:lang w:eastAsia="el-GR"/>
        </w:rPr>
        <w:t xml:space="preserve">και </w:t>
      </w:r>
      <w:r w:rsidRPr="004B5189">
        <w:rPr>
          <w:bCs/>
          <w:lang w:eastAsia="el-GR"/>
        </w:rPr>
        <w:t>καλύπτεται η ασφάλισή τους στο ΙΚΑ για τον κίνδυνο ατυχήματος</w:t>
      </w:r>
      <w:r w:rsidRPr="004B5189">
        <w:rPr>
          <w:lang w:eastAsia="el-GR"/>
        </w:rPr>
        <w:t xml:space="preserve">. </w:t>
      </w:r>
      <w:r w:rsidRPr="004B5189">
        <w:t xml:space="preserve"> </w:t>
      </w:r>
    </w:p>
    <w:p w:rsidR="00F8755E" w:rsidRPr="004B5189" w:rsidRDefault="00F8755E" w:rsidP="00790A94">
      <w:r w:rsidRPr="004B5189">
        <w:t xml:space="preserve">Για την αποτελεσματικότερη υλοποίηση του όλου Προγράμματος αξιοποιείται  ηλεκτρονική πλατφόρμα </w:t>
      </w:r>
      <w:r w:rsidRPr="004B5189">
        <w:rPr>
          <w:color w:val="000000"/>
          <w:lang w:eastAsia="el-GR"/>
        </w:rPr>
        <w:t xml:space="preserve">μέσω της ηλεκτρονικής πύλης </w:t>
      </w:r>
      <w:hyperlink r:id="rId37" w:tooltip="blocked::http://www.mathiteia4u.gov.gr/" w:history="1">
        <w:r w:rsidRPr="004B5189">
          <w:rPr>
            <w:bCs/>
            <w:color w:val="0000FF"/>
            <w:u w:val="single"/>
            <w:lang w:val="en-US" w:eastAsia="el-GR"/>
          </w:rPr>
          <w:t>www</w:t>
        </w:r>
        <w:r w:rsidRPr="004B5189">
          <w:rPr>
            <w:bCs/>
            <w:color w:val="0000FF"/>
            <w:u w:val="single"/>
            <w:lang w:eastAsia="el-GR"/>
          </w:rPr>
          <w:t>.</w:t>
        </w:r>
        <w:r w:rsidRPr="004B5189">
          <w:rPr>
            <w:bCs/>
            <w:color w:val="0000FF"/>
            <w:u w:val="single"/>
            <w:lang w:val="en-US" w:eastAsia="el-GR"/>
          </w:rPr>
          <w:t>mathiteia</w:t>
        </w:r>
        <w:r w:rsidRPr="004B5189">
          <w:rPr>
            <w:bCs/>
            <w:color w:val="0000FF"/>
            <w:u w:val="single"/>
            <w:lang w:eastAsia="el-GR"/>
          </w:rPr>
          <w:t>4</w:t>
        </w:r>
        <w:r w:rsidRPr="004B5189">
          <w:rPr>
            <w:bCs/>
            <w:color w:val="0000FF"/>
            <w:u w:val="single"/>
            <w:lang w:val="en-US" w:eastAsia="el-GR"/>
          </w:rPr>
          <w:t>u</w:t>
        </w:r>
        <w:r w:rsidRPr="004B5189">
          <w:rPr>
            <w:bCs/>
            <w:color w:val="0000FF"/>
            <w:u w:val="single"/>
            <w:lang w:eastAsia="el-GR"/>
          </w:rPr>
          <w:t>.</w:t>
        </w:r>
        <w:r w:rsidRPr="004B5189">
          <w:rPr>
            <w:bCs/>
            <w:color w:val="0000FF"/>
            <w:u w:val="single"/>
            <w:lang w:val="en-US" w:eastAsia="el-GR"/>
          </w:rPr>
          <w:t>gov</w:t>
        </w:r>
        <w:r w:rsidRPr="004B5189">
          <w:rPr>
            <w:bCs/>
            <w:color w:val="0000FF"/>
            <w:u w:val="single"/>
            <w:lang w:eastAsia="el-GR"/>
          </w:rPr>
          <w:t>.</w:t>
        </w:r>
        <w:r w:rsidRPr="004B5189">
          <w:rPr>
            <w:bCs/>
            <w:color w:val="0000FF"/>
            <w:u w:val="single"/>
            <w:lang w:val="en-US" w:eastAsia="el-GR"/>
          </w:rPr>
          <w:t>gr</w:t>
        </w:r>
      </w:hyperlink>
      <w:r w:rsidRPr="004B5189">
        <w:rPr>
          <w:bCs/>
          <w:color w:val="000000"/>
          <w:lang w:eastAsia="el-GR"/>
        </w:rPr>
        <w:t xml:space="preserve"> </w:t>
      </w:r>
      <w:r w:rsidRPr="004B5189">
        <w:t>όπου εγγράφονται οι επιχειρήσεις που προσφέρουν θέσεις μαθητείας και μέσω της οποίας γίνεται από τους ενδιαφερόμενους νέους η επιλογή των θέσεων μαθητείας.</w:t>
      </w:r>
    </w:p>
    <w:p w:rsidR="00F8755E" w:rsidRDefault="00F8755E" w:rsidP="00336A2C">
      <w:pPr>
        <w:rPr>
          <w:lang w:eastAsia="el-GR"/>
        </w:rPr>
      </w:pPr>
      <w:r>
        <w:rPr>
          <w:lang w:eastAsia="el-GR"/>
        </w:rPr>
        <w:t xml:space="preserve">Το Πρόγραμμα υλοποιείται περιοδικά σε κύκλους (περίπου ανά δίμηνο) με στόχο να χρηματοδοτηθούν </w:t>
      </w:r>
      <w:r>
        <w:rPr>
          <w:bCs/>
          <w:lang w:eastAsia="el-GR"/>
        </w:rPr>
        <w:t>έως 1.115 υποτροφίες</w:t>
      </w:r>
      <w:r>
        <w:rPr>
          <w:lang w:eastAsia="el-GR"/>
        </w:rPr>
        <w:t xml:space="preserve"> αποφοίτων Τεχνικής Εκπαίδευσης του Υπουργείου Παιδείας και Θρησκευμάτων.</w:t>
      </w:r>
    </w:p>
    <w:p w:rsidR="00F8755E" w:rsidRDefault="00F8755E" w:rsidP="00336A2C">
      <w:r>
        <w:rPr>
          <w:lang w:eastAsia="el-GR"/>
        </w:rPr>
        <w:t xml:space="preserve">Έχουν </w:t>
      </w:r>
      <w:r>
        <w:rPr>
          <w:bCs/>
          <w:lang w:eastAsia="el-GR"/>
        </w:rPr>
        <w:t>ολοκληρωθεί 135 μαθητείες</w:t>
      </w:r>
      <w:r>
        <w:rPr>
          <w:lang w:eastAsia="el-GR"/>
        </w:rPr>
        <w:t xml:space="preserve"> (</w:t>
      </w:r>
      <w:r>
        <w:rPr>
          <w:bCs/>
          <w:lang w:eastAsia="el-GR"/>
        </w:rPr>
        <w:t>Α’ ΚΥΚΛΟΣ</w:t>
      </w:r>
      <w:r>
        <w:rPr>
          <w:lang w:eastAsia="el-GR"/>
        </w:rPr>
        <w:t>), σε όλη την Ελλάδα, βρίσκονται σε φάση υλοποίησης 290 μαθητείες [Β΄ ΚΥΚΛΟΣ] και  ξεκίνησε η δήλωση θέσεων μαθητείας από υποψήφιους μαθητευόμενους για 760 προσφερόμενες θέσεις μαθητείας για τον Γ΄ Κ</w:t>
      </w:r>
      <w:r>
        <w:rPr>
          <w:bCs/>
          <w:lang w:eastAsia="el-GR"/>
        </w:rPr>
        <w:t>ΥΚΛΟ.</w:t>
      </w:r>
    </w:p>
    <w:p w:rsidR="00F8755E" w:rsidRPr="00BD49FF" w:rsidRDefault="00F8755E" w:rsidP="00742A7A"/>
    <w:p w:rsidR="00F8755E" w:rsidRPr="00516C69" w:rsidRDefault="00F8755E" w:rsidP="00516C69">
      <w:pPr>
        <w:shd w:val="clear" w:color="auto" w:fill="E0E0E0"/>
        <w:rPr>
          <w:b/>
        </w:rPr>
      </w:pPr>
      <w:r w:rsidRPr="00516C69">
        <w:rPr>
          <w:b/>
        </w:rPr>
        <w:t>Πρακτική Άσκηση των ΕΠΑΣ Μαθητείας ΟΑΕΔ</w:t>
      </w:r>
    </w:p>
    <w:p w:rsidR="00F8755E" w:rsidRPr="00BD49FF" w:rsidRDefault="00F8755E" w:rsidP="00742A7A">
      <w:r w:rsidRPr="00BD49FF">
        <w:t xml:space="preserve">Μέσω του προγράμματος χρηματοδοτείται η πρακτική άσκηση των μαθητών - σπουδαστών των Επαγγελματικών Σχολών του ΟΑΕΔ σε επιδοτούμενες θέσεις πρακτικής άσκησης αντίστοιχες των επαγγελματικών τους προσόντων. Τα προγράμματα αυτά συμβάλλουν στην αφομοίωση και στην προσαρμογή των γνώσεων στις πραγματικές ανάγκες της παραγωγικής διαδικασίας, στην εξοικείωση με το εργασιακό περιβάλλον. Οι επιχειρήσεις μπορούν να απευθύνονται στις ΕΠΑΣ-ΟΑΕΔ για την διάθεση θέσεων πρακτικής άσκησης. </w:t>
      </w:r>
    </w:p>
    <w:p w:rsidR="00F8755E" w:rsidRPr="00973B30" w:rsidRDefault="00F8755E" w:rsidP="00742A7A">
      <w:r w:rsidRPr="00075E32">
        <w:t>Στο πρόγραμμα συμμετέχουν 52 σχολεία από όλη τη χώρα και οι επωφελούμενοι ξεπερνούν τους 25.700</w:t>
      </w:r>
      <w:r>
        <w:t>.</w:t>
      </w:r>
    </w:p>
    <w:p w:rsidR="00F8755E" w:rsidRPr="00BD49FF" w:rsidRDefault="00F8755E" w:rsidP="00742A7A"/>
    <w:p w:rsidR="00F8755E" w:rsidRPr="00516C69" w:rsidRDefault="00F8755E" w:rsidP="00516C69">
      <w:pPr>
        <w:shd w:val="clear" w:color="auto" w:fill="E0E0E0"/>
        <w:rPr>
          <w:b/>
        </w:rPr>
      </w:pPr>
      <w:r w:rsidRPr="00516C69">
        <w:rPr>
          <w:b/>
        </w:rPr>
        <w:t>Πρακτική Άσκηση πρωτοετών σπουδαστών ΑΕΝ</w:t>
      </w:r>
    </w:p>
    <w:p w:rsidR="00F8755E" w:rsidRPr="00BD49FF" w:rsidRDefault="00F8755E" w:rsidP="00865190">
      <w:pPr>
        <w:autoSpaceDE w:val="0"/>
        <w:autoSpaceDN w:val="0"/>
        <w:adjustRightInd w:val="0"/>
        <w:spacing w:after="0"/>
        <w:rPr>
          <w:rFonts w:cs="Verdana"/>
        </w:rPr>
      </w:pPr>
      <w:r w:rsidRPr="00BD49FF">
        <w:rPr>
          <w:rFonts w:cs="Verdana"/>
        </w:rPr>
        <w:t>Με το έργο αυτό επιδιώκεται μέσα από συνδυασμένες δράσεις, η σύνδεση του εκπαιδευτικού συστήματος με την αγορά εργασίας μέσω της πρακτικής άσκησης, του επαγγελματικού προσανατολισμού και του επιχειρηματικού πνεύματος των σπουδαστών.</w:t>
      </w:r>
    </w:p>
    <w:p w:rsidR="00F8755E" w:rsidRPr="00BD49FF" w:rsidRDefault="00F8755E" w:rsidP="00865190">
      <w:pPr>
        <w:autoSpaceDE w:val="0"/>
        <w:autoSpaceDN w:val="0"/>
        <w:adjustRightInd w:val="0"/>
        <w:spacing w:before="120"/>
        <w:rPr>
          <w:rFonts w:cs="Verdana"/>
        </w:rPr>
      </w:pPr>
      <w:r w:rsidRPr="00BD49FF">
        <w:rPr>
          <w:rFonts w:cs="Verdana"/>
        </w:rPr>
        <w:t>Στις Α.Ε.Ν. εφαρμόζεται το σύστημα της εναλλασσόμενης διαδοχικής εκπαίδευσης (SANDWICH COURSE) μεταξύ εκπαιδευτικού ιδρύματος (Σχολής) και χώρου εργασίας (πλοίου), βάση του οποίου οι σπουδαστές υποχρεούνται να παρακολουθήσουν κατευθυνόμενη πρακτική εκπαίδευση συνολικής διάρκειας 2 εξαμήνων πάνω σε εμπορικά πλοία, μεταξύ των διδακτικών περιόδων στη Σχολή (Α΄ εκπαιδευτικό ταξίδι μετά το Α’ διδακτικό εξάμηνο και Β΄ εκπαιδευτικό ταξίδι μετά το Β’ διδακτικό εξάμηνο), με σκοπό την πρακτική τους άσκηση επί του πλοίου στο γνωστικό αντικείμενο που διδάχθηκαν.</w:t>
      </w:r>
    </w:p>
    <w:p w:rsidR="00F8755E" w:rsidRDefault="00F8755E" w:rsidP="00865190">
      <w:pPr>
        <w:autoSpaceDE w:val="0"/>
        <w:autoSpaceDN w:val="0"/>
        <w:adjustRightInd w:val="0"/>
        <w:spacing w:before="120"/>
        <w:rPr>
          <w:rFonts w:cs="Verdana"/>
        </w:rPr>
      </w:pPr>
      <w:r w:rsidRPr="00075E32">
        <w:rPr>
          <w:rFonts w:cs="Verdana"/>
        </w:rPr>
        <w:t>Στα δύο προγράμματα που έχουν υλοποιηθεί έχουν εκπαιδευτεί περισσότεροι από 3.800 σπουδαστές και μέχρι το τέλος του προγράμματος προβλέπεται να εκπαιδευτούν επιπλέον 5.000 σπουδαστές.</w:t>
      </w:r>
    </w:p>
    <w:p w:rsidR="00F8755E" w:rsidRPr="00F72626" w:rsidRDefault="00F8755E" w:rsidP="007049E5">
      <w:pPr>
        <w:shd w:val="clear" w:color="auto" w:fill="E0E0E0"/>
        <w:rPr>
          <w:b/>
        </w:rPr>
      </w:pPr>
      <w:r>
        <w:rPr>
          <w:b/>
        </w:rPr>
        <w:t>Αναδιάρθρωση συστήματος ναυτικής εκπαίδευσης ΑΕΝ</w:t>
      </w:r>
    </w:p>
    <w:p w:rsidR="00F8755E" w:rsidRDefault="00F8755E" w:rsidP="00F72626">
      <w:r>
        <w:t>Η</w:t>
      </w:r>
      <w:r w:rsidRPr="00EF1D71">
        <w:t xml:space="preserve"> Διεύθυνση Εκπαίδευσης Ναυτικών, ξεκίνησε από το 2011 τις διαδικασίες εισαγωγής στην ελληνική νομοθεσία της αναθεωρημένης ΔΣ STCW (Αναθεώρηση Μανίλας, 2010) με την μετάφραση της και την έκδοση του Π.Δ. 79/2012(ΦΕΚ Α΄ 137). Επιπλέον, ενημερώθηκαν οι εκπαιδευτικοί των Σχολών Ε.Ν. (μόνιμοι και ωρομίσθιοι) για τις επισυμβάσες αλλαγές και τροποποιήσεις που θα επέλθουν στη ναυτική εκπαίδευση, της οποίας αποτελούν βασικό συντελεστή, ενώ ζητήθηκε η παροχή ανατροφοδότησης εκ μέρους τους για τα αναλυτικά προγράμματα των Σχολών Ε.Ν. </w:t>
      </w:r>
    </w:p>
    <w:p w:rsidR="00F8755E" w:rsidRDefault="00F8755E" w:rsidP="00F72626">
      <w:r w:rsidRPr="00EF1D71">
        <w:t>Επιπλέον, σε συνεργασία με το Ίδρυμα Ευγενίδου, συστήθηκε ειδική ομάδα εργασίας εμπειρογνωμόνων για την προσαρμογή των αναλυτικών προγραμμάτων των Σχολών Ε.Ν. και την κατάρτιση νέων, η οποία περάτωσε το έργο της πρόσφατα, προχωρώντας στη σύνταξη νέων, εκσυγχρονισμένων και προσαρμοσμένων στη Δ.Σ. STCW (2010 Manila Amendments) αναλυτικών προγραμμάτων.</w:t>
      </w:r>
    </w:p>
    <w:p w:rsidR="00F8755E" w:rsidRPr="00EF1D71" w:rsidRDefault="00F8755E" w:rsidP="00F72626">
      <w:r w:rsidRPr="00EF1D71">
        <w:t>Για την εξασφάλιση της ποιότητας της παρεχόμενης εκπαίδευσης, της ομαλής λειτουργίας και της υποστήριξης του εκπαιδευτικού συστήματος των ΑΕΝ, εκτός από το υπάρχον Μόνιμο και με σχέση εργασίας Ιδιωτικού Δικαίου Αορίστου Χρόνου εκπαιδευτικό προσωπικό, είναι επιβεβλημένη η πρόσληψη ωρομισθίων καθηγητών, που πραγματοποιείται κατ’ έτος. Σημειώνεται ότι από το εκπαιδευτικό έτος 2011-2012 και εξής, εξαιτίας της οικονομικής κρίσης που βιώνει η χώρα μας, έχει συντελεστεί αύξηση των ενδιαφερομένων νέων που θέλουν να σταδιοδρομήσουν στο ναυτικό επάγγελμα. Συνέπεια αυτού ήταν να αυξηθεί ο αριθμός των σπουδαστών πουεισήχθησαν στις ΑΕΝ, πράγμα το οποίο δημιούργησε πρόσθετες έκτακτες εκπαιδευτικές ανάγκες, οι οποίες καλύφθηκαν με πρόσληψη έκτακτων εκπαιδευτικών</w:t>
      </w:r>
      <w:r>
        <w:t xml:space="preserve"> </w:t>
      </w:r>
      <w:r w:rsidRPr="00EF1D71">
        <w:t>(ωρομισθίων) με σύμβαση εργασίας ιδιωτικού δικαίου ορισμένου χρόνου.</w:t>
      </w:r>
    </w:p>
    <w:p w:rsidR="00F8755E" w:rsidRDefault="00F8755E" w:rsidP="00865190">
      <w:pPr>
        <w:autoSpaceDE w:val="0"/>
        <w:autoSpaceDN w:val="0"/>
        <w:adjustRightInd w:val="0"/>
        <w:spacing w:before="120"/>
        <w:rPr>
          <w:rFonts w:cs="Verdana"/>
        </w:rPr>
      </w:pPr>
    </w:p>
    <w:p w:rsidR="00F8755E" w:rsidRPr="00516C69" w:rsidRDefault="00F8755E" w:rsidP="002B7876">
      <w:pPr>
        <w:shd w:val="clear" w:color="auto" w:fill="E0E0E0"/>
        <w:rPr>
          <w:b/>
        </w:rPr>
      </w:pPr>
      <w:r>
        <w:rPr>
          <w:b/>
        </w:rPr>
        <w:t>Κυψέλες Επιχειρηματικότητας</w:t>
      </w:r>
    </w:p>
    <w:p w:rsidR="00F8755E" w:rsidRPr="002B7876" w:rsidRDefault="00F8755E" w:rsidP="00B70709">
      <w:pPr>
        <w:spacing w:before="60" w:after="60" w:line="264" w:lineRule="auto"/>
      </w:pPr>
      <w:r w:rsidRPr="002B7876">
        <w:t xml:space="preserve">Οι </w:t>
      </w:r>
      <w:r w:rsidRPr="002B7876">
        <w:rPr>
          <w:b/>
        </w:rPr>
        <w:t xml:space="preserve">«Κυψέλες Επιχειρηματικότητας» </w:t>
      </w:r>
      <w:r w:rsidRPr="002B7876">
        <w:t xml:space="preserve">έχουν ως στόχο να στηριχθούν ενεργά νέοι που έχουν διακριθεί για τις επιχειρηματικές τους ιδέες, προκειμένου να τις αναπτύξουν σε ώριμα επιχειρηματικά σχέδια και σε βιώσιμες εμπορικά επιχειρήσεις. </w:t>
      </w:r>
    </w:p>
    <w:p w:rsidR="00F8755E" w:rsidRPr="00B70709" w:rsidRDefault="00F8755E" w:rsidP="00B70709">
      <w:pPr>
        <w:spacing w:before="60" w:after="60" w:line="264" w:lineRule="auto"/>
      </w:pPr>
      <w:r w:rsidRPr="00B70709">
        <w:t xml:space="preserve">Η στήριξη που θα τους προσφέρουν οι «Κυψέλες Επιχειρηματικότητας» συνίσταται στα ακόλουθα: </w:t>
      </w:r>
    </w:p>
    <w:p w:rsidR="00F8755E" w:rsidRPr="00B70709" w:rsidRDefault="00F8755E" w:rsidP="00B70709">
      <w:pPr>
        <w:spacing w:before="60" w:after="60" w:line="264" w:lineRule="auto"/>
      </w:pPr>
      <w:r w:rsidRPr="00B70709">
        <w:t xml:space="preserve">(α) χορήγηση υποτροφιών ολιγόμηνης διάρκειας, έτσι ώστε οι νέοι που επιθυμούν να «επιχειρήσουν» να μπορούν απερίσπαστοι να επικεντρωθούν στα επιχειρηματικά τους σχέδια. </w:t>
      </w:r>
    </w:p>
    <w:p w:rsidR="00F8755E" w:rsidRPr="00B70709" w:rsidRDefault="00F8755E" w:rsidP="00B70709">
      <w:pPr>
        <w:spacing w:before="60" w:after="60" w:line="264" w:lineRule="auto"/>
      </w:pPr>
      <w:r w:rsidRPr="00B70709">
        <w:t>β) παροχή δυνατότητας να εργάζονται μέσα σε εξειδικευμένους Χώρους Συνεργασίας (κατά το πρότυπο των διεθνώς ονομαζόμενων co-working spaces) κατά τα πλέον σύγχρονα διεθνή πρότυπα. Βασικός σκοπός είναι οι Χώροι Συνεργασίας να λειτουργήσουν ως εκκολαπτήρια για τους νέους δυνητικούς επιχειρηματίες καθώς στους χώρους αυτούς δημιουργούνται ευνοϊκές συνθήκες για την ανάπτυξη συνεργασιών και την επεξεργασία ιδεών και σχεδίων.</w:t>
      </w:r>
    </w:p>
    <w:p w:rsidR="00F8755E" w:rsidRPr="00B70709" w:rsidRDefault="00F8755E" w:rsidP="00B70709">
      <w:pPr>
        <w:spacing w:before="60" w:after="60" w:line="264" w:lineRule="auto"/>
      </w:pPr>
      <w:r w:rsidRPr="00B70709">
        <w:t xml:space="preserve">(γ) παροχή δυνατότητας να έρθουν σε επαφή με καθοδηγητές (μέντορες) και διοργάνωση ενημερωτικών σεμιναρίων και ημερίδων συνεργασίας, με τη συνδρομή ενός δικτύου ειδικών συμβούλων-καθοδηγητών, οι οποίοι θα υποστηρίξουν το πρόγραμμα παρέχοντας συμβουλευτικές υπηρεσίες, καθοδηγώντας και εκπαιδεύοντας τους νέους και ενδεχομένως υποστηρίζοντας την επαφή τους με δυνητικούς επενδυτές. </w:t>
      </w:r>
    </w:p>
    <w:p w:rsidR="00F8755E" w:rsidRDefault="00F8755E" w:rsidP="00B70709">
      <w:pPr>
        <w:pStyle w:val="3"/>
        <w:spacing w:after="120"/>
        <w:ind w:left="0"/>
        <w:jc w:val="both"/>
        <w:rPr>
          <w:rFonts w:ascii="Bookman Old Style" w:hAnsi="Bookman Old Style"/>
          <w:szCs w:val="22"/>
          <w:lang w:val="el-GR" w:eastAsia="el-GR"/>
        </w:rPr>
      </w:pPr>
      <w:r w:rsidRPr="00B70709">
        <w:rPr>
          <w:rFonts w:ascii="Bookman Old Style" w:hAnsi="Bookman Old Style"/>
          <w:sz w:val="22"/>
          <w:szCs w:val="22"/>
          <w:lang w:val="el-GR"/>
        </w:rPr>
        <w:t>Οι νέοι που θα επωφεληθούν από το Πρόγραμμα μπορεί να είναι φοιτητές, σπουδαστές, απόφοιτοι ΑΕΙ ή απόφοιτοι μεταδευτεροβάθμιας εκπαίδευσης που είτε έχουν ήδη διακριθεί στο πλαίσιο  διαγωνισμών</w:t>
      </w:r>
      <w:r w:rsidRPr="00075E32">
        <w:rPr>
          <w:rFonts w:ascii="Bookman Old Style" w:hAnsi="Bookman Old Style"/>
          <w:sz w:val="22"/>
          <w:szCs w:val="22"/>
          <w:lang w:val="el-GR"/>
        </w:rPr>
        <w:t xml:space="preserve">  επιχειρηματικότητας ή θα διακριθούν σε διαγωνισμούς που θα οργανωθούν στο πλαίσιο του παρόντος έργου</w:t>
      </w:r>
      <w:r w:rsidRPr="002B7876">
        <w:rPr>
          <w:rFonts w:ascii="Bookman Old Style" w:hAnsi="Bookman Old Style"/>
          <w:szCs w:val="22"/>
          <w:lang w:val="el-GR" w:eastAsia="el-GR"/>
        </w:rPr>
        <w:t>.</w:t>
      </w:r>
    </w:p>
    <w:p w:rsidR="00F8755E" w:rsidRPr="000E636A" w:rsidRDefault="00F8755E" w:rsidP="00B70709">
      <w:pPr>
        <w:pStyle w:val="3"/>
        <w:spacing w:after="120"/>
        <w:ind w:left="0"/>
        <w:jc w:val="both"/>
        <w:rPr>
          <w:rFonts w:ascii="Bookman Old Style" w:hAnsi="Bookman Old Style"/>
          <w:color w:val="000000"/>
          <w:sz w:val="22"/>
          <w:szCs w:val="22"/>
          <w:lang w:val="el-GR" w:eastAsia="el-GR"/>
        </w:rPr>
      </w:pPr>
      <w:r w:rsidRPr="000E636A">
        <w:rPr>
          <w:rStyle w:val="30"/>
          <w:rFonts w:ascii="Bookman Old Style" w:hAnsi="Bookman Old Style"/>
          <w:i w:val="0"/>
          <w:color w:val="000000"/>
          <w:sz w:val="22"/>
          <w:szCs w:val="22"/>
          <w:lang w:val="el-GR"/>
        </w:rPr>
        <w:t>Το έργο έχει ενταχθεί και αναμένονται να αναληφθούν οι νομικές δεσμεύσεις για να ξεκινήσει η υλοποίησή του. Έχει γίνει τροποποίηση της πράξης και ο νέος Π/Υ ένταξης ανέρχεται στα 5.662.851 €.</w:t>
      </w:r>
    </w:p>
    <w:p w:rsidR="00F8755E" w:rsidRDefault="00F8755E" w:rsidP="002B7876">
      <w:pPr>
        <w:autoSpaceDE w:val="0"/>
        <w:autoSpaceDN w:val="0"/>
        <w:adjustRightInd w:val="0"/>
        <w:spacing w:before="120"/>
        <w:rPr>
          <w:rStyle w:val="21"/>
          <w:rFonts w:ascii="Bookman Old Style" w:hAnsi="Bookman Old Style"/>
          <w:i w:val="0"/>
          <w:sz w:val="22"/>
        </w:rPr>
      </w:pPr>
    </w:p>
    <w:p w:rsidR="00F8755E" w:rsidRDefault="00F8755E" w:rsidP="00F72626">
      <w:pPr>
        <w:shd w:val="clear" w:color="auto" w:fill="E0E0E0"/>
        <w:rPr>
          <w:b/>
        </w:rPr>
      </w:pPr>
      <w:r>
        <w:rPr>
          <w:b/>
        </w:rPr>
        <w:t>Υποτροφίες ΙΚΥ για μεταπτυχιακές σπουδές Α’ κύκλου</w:t>
      </w:r>
    </w:p>
    <w:p w:rsidR="00F8755E" w:rsidRDefault="00F8755E" w:rsidP="00F72626">
      <w:r w:rsidRPr="00EF1D71">
        <w:t xml:space="preserve">Χρηµατοδότηση του </w:t>
      </w:r>
      <w:r>
        <w:t>ΙΚΥ</w:t>
      </w:r>
      <w:r w:rsidRPr="00EF1D71">
        <w:t xml:space="preserve"> (α) για χορήγηση υποτροφιών για µεταπτυχιακές σπουδές Α Κύκλου (απόκτηση µεταπτυχιακού τίτλου σπουδών επιπέδου Μάστερ ή τα ισοδύναµα αυτού) στο εξωτερικό των ακαδηµαϊκών ετών 2011-2012, 2012-2013 και 2013-2014 , (β) για χορήγηση  υποτροφιών για µεταπτυχιακές σπουδές Α Κύκλου (απόκτηση µεταπτυχιακού τίτλου σπουδών Μάστερ ή τα ισοδύναµα αυτού) στην Ελλάδα των ακαδηµαϊκών ετών 2011-2012, 2012-2013 και 2013-2014, και (γ) Υποστηρικτικές δραστηριότητες</w:t>
      </w:r>
      <w:r>
        <w:t>.</w:t>
      </w:r>
    </w:p>
    <w:p w:rsidR="00F8755E" w:rsidRDefault="00F8755E" w:rsidP="00F72626">
      <w:pPr>
        <w:autoSpaceDE w:val="0"/>
        <w:autoSpaceDN w:val="0"/>
        <w:adjustRightInd w:val="0"/>
        <w:spacing w:before="120"/>
        <w:rPr>
          <w:rStyle w:val="21"/>
          <w:rFonts w:ascii="Bookman Old Style" w:hAnsi="Bookman Old Style"/>
          <w:i w:val="0"/>
          <w:sz w:val="22"/>
        </w:rPr>
      </w:pPr>
      <w:r>
        <w:t xml:space="preserve">Το έργο υλοποιείται ομαλά και μέχρι το τέλος του 2013 έχουν χορηγηθεί 311 υποτροφίες.  </w:t>
      </w:r>
    </w:p>
    <w:p w:rsidR="00F8755E" w:rsidRPr="00BD49FF" w:rsidRDefault="00F8755E" w:rsidP="00742A7A">
      <w:pPr>
        <w:ind w:right="-47"/>
        <w:rPr>
          <w:rFonts w:cs="Arial"/>
          <w:b/>
          <w:color w:val="0000FF"/>
        </w:rPr>
      </w:pPr>
      <w:r w:rsidRPr="00BD49FF">
        <w:rPr>
          <w:rFonts w:cs="Arial"/>
          <w:b/>
          <w:color w:val="0000FF"/>
        </w:rPr>
        <w:t>Β. ΑΡΧΙΚΗ ΕΠΑΓΓΕΛΜΑΤΙΚΗ ΕΚΠΑΙΔΕΥΣΗ ΚΑΙ ΚΑΤΑΡΤΙΣΗ</w:t>
      </w:r>
    </w:p>
    <w:p w:rsidR="00F8755E" w:rsidRPr="00516C69" w:rsidRDefault="00F8755E" w:rsidP="00516C69">
      <w:pPr>
        <w:shd w:val="clear" w:color="auto" w:fill="E0E0E0"/>
        <w:rPr>
          <w:b/>
        </w:rPr>
      </w:pPr>
      <w:r w:rsidRPr="00516C69">
        <w:rPr>
          <w:b/>
        </w:rPr>
        <w:t>Επιταγή (</w:t>
      </w:r>
      <w:r w:rsidRPr="00516C69">
        <w:rPr>
          <w:b/>
          <w:lang w:val="en-US"/>
        </w:rPr>
        <w:t>Voucher</w:t>
      </w:r>
      <w:r w:rsidRPr="00516C69">
        <w:rPr>
          <w:b/>
        </w:rPr>
        <w:t>) Αρχικής Επαγγελματικής Κατάρτισης</w:t>
      </w:r>
    </w:p>
    <w:p w:rsidR="00F8755E" w:rsidRPr="00BD49FF" w:rsidRDefault="00F8755E" w:rsidP="00742A7A">
      <w:r w:rsidRPr="00BD49FF">
        <w:t>Σκοπός της δράσης είναι να υποστηριχθούν οι καταρτιζόμενοι των ΔΙΕΚ και ΙΙΕΚ με προτεραιότητα: α) τους κοινωνικά ασθενέστερους καταρτιζόμενους στα Δημόσια και Ιδιωτικά Ινστιτούτα Επαγγελματικής Κατάρτισης αλλά και β) τον προσανατολισμό των καταρ</w:t>
      </w:r>
      <w:r>
        <w:t>τ</w:t>
      </w:r>
      <w:r w:rsidRPr="00BD49FF">
        <w:t>ιζομένων σε ειδικότητες αρχικής επαγγελματικής κατάρτισης που υπηρετούν την αναπτυξιακή προοπτική της χώρας και κατά συνέπεια προσφέρουν καλύτερες προοπτικές απασχόλησης.</w:t>
      </w:r>
    </w:p>
    <w:p w:rsidR="00F8755E" w:rsidRPr="00BD49FF" w:rsidRDefault="00F8755E" w:rsidP="00742A7A">
      <w:r w:rsidRPr="00BD49FF">
        <w:t xml:space="preserve">Η «επιταγή» είναι ένα εφάπαξ χρηματικό ποσό που καταβάλλεται ετησίως στους δικαιούχους, σε δύο δόσεις. Το ποσό αυτό ισούται με τα δίδακτρα δύο εξαμήνων, που καταβάλουν οι καταρτιζόμενοι σε Δ.Ι.Ε.Κ. αρμοδιότητας της Γενικής Γραμματείας Διά Βίου Μάθησης. </w:t>
      </w:r>
    </w:p>
    <w:p w:rsidR="00F8755E" w:rsidRDefault="00F8755E" w:rsidP="00742A7A">
      <w:r w:rsidRPr="00075E32">
        <w:t>Μέχρι σήμερα έχουν επωφεληθεί από την επιταγή (</w:t>
      </w:r>
      <w:r w:rsidRPr="00075E32">
        <w:rPr>
          <w:lang w:val="en-US"/>
        </w:rPr>
        <w:t>voucher</w:t>
      </w:r>
      <w:r w:rsidRPr="00075E32">
        <w:t>) Αρχικής Επαγγελματικής Κατάρτισης περισσότεροι από 22.000 καταρτιζόμενοι.</w:t>
      </w:r>
      <w:r>
        <w:t xml:space="preserve">  </w:t>
      </w:r>
    </w:p>
    <w:p w:rsidR="00F8755E" w:rsidRDefault="00F8755E" w:rsidP="00742A7A"/>
    <w:p w:rsidR="00F8755E" w:rsidRPr="00AB6952" w:rsidRDefault="00F8755E" w:rsidP="00AB6952">
      <w:pPr>
        <w:shd w:val="clear" w:color="auto" w:fill="E0E0E0"/>
        <w:rPr>
          <w:b/>
        </w:rPr>
      </w:pPr>
      <w:r>
        <w:rPr>
          <w:b/>
        </w:rPr>
        <w:t>Διαδικτυακή Διαδραστική Πύλη Συμβουλευτικής και Επαγγελματικού Προσανατολισμού</w:t>
      </w:r>
    </w:p>
    <w:p w:rsidR="00F8755E" w:rsidRDefault="00F8755E" w:rsidP="002C5EB8">
      <w:pPr>
        <w:pStyle w:val="BodyText"/>
        <w:widowControl w:val="0"/>
        <w:tabs>
          <w:tab w:val="left" w:pos="240"/>
        </w:tabs>
        <w:spacing w:after="0" w:line="288" w:lineRule="auto"/>
        <w:rPr>
          <w:rFonts w:ascii="Bookman Old Style" w:hAnsi="Bookman Old Style"/>
          <w:sz w:val="22"/>
          <w:szCs w:val="22"/>
        </w:rPr>
      </w:pPr>
      <w:r w:rsidRPr="00AB6952">
        <w:rPr>
          <w:rFonts w:ascii="Bookman Old Style" w:hAnsi="Bookman Old Style"/>
          <w:sz w:val="22"/>
          <w:szCs w:val="22"/>
        </w:rPr>
        <w:t xml:space="preserve">Η Διαδικτυακή Διαδραστική Πύλη Συμβουλευτικής και Επαγγελματικού Προσανατολισμού για εφήβους είναι ένα φιλικό και νεανικό εργαλείο που θα παρέχει πολλές διαφορετικές δυνατότητες πληροφόρησης και στήριξης των εφήβων στο σχεδιασμό της εκπαιδευτικής και επαγγελματικής τους πορείας.  </w:t>
      </w:r>
    </w:p>
    <w:p w:rsidR="00F8755E" w:rsidRPr="00AB6952" w:rsidRDefault="00F8755E" w:rsidP="002C5EB8">
      <w:pPr>
        <w:pStyle w:val="BodyText"/>
        <w:widowControl w:val="0"/>
        <w:tabs>
          <w:tab w:val="left" w:pos="240"/>
        </w:tabs>
        <w:spacing w:after="0" w:line="288" w:lineRule="auto"/>
        <w:rPr>
          <w:rFonts w:ascii="Bookman Old Style" w:hAnsi="Bookman Old Style"/>
          <w:sz w:val="22"/>
          <w:szCs w:val="22"/>
        </w:rPr>
      </w:pPr>
    </w:p>
    <w:p w:rsidR="00F8755E" w:rsidRPr="00AB6952" w:rsidRDefault="00F8755E" w:rsidP="002C5EB8">
      <w:pPr>
        <w:spacing w:before="0" w:after="0"/>
      </w:pPr>
      <w:r w:rsidRPr="00AB6952">
        <w:t xml:space="preserve">Μέσω της Διαδικτυακής Πύλης </w:t>
      </w:r>
      <w:r>
        <w:t>υποστηρίζεται</w:t>
      </w:r>
      <w:r w:rsidRPr="00AB6952">
        <w:t xml:space="preserve"> η διευκόλυνση της πρόσβασης των εφήβων σε υπηρεσίες πληροφόρησης και επαγγελματικής ανάπτυξης, καθώς θα μπορούν να ενημερώνονται για τις διαθέσιμες υπηρεσίες ΣΥΕΠ και να απευθύνουν σχετικά ερωτήματα, στοιχείο που ενισχύει τον διαδραστικό χαρακτήρα της Πύλης. </w:t>
      </w:r>
    </w:p>
    <w:p w:rsidR="00F8755E" w:rsidRPr="00AB6952" w:rsidRDefault="00F8755E" w:rsidP="002C5EB8">
      <w:pPr>
        <w:pStyle w:val="BodyText"/>
        <w:widowControl w:val="0"/>
        <w:tabs>
          <w:tab w:val="left" w:pos="240"/>
        </w:tabs>
        <w:spacing w:after="0" w:line="288" w:lineRule="auto"/>
        <w:rPr>
          <w:rFonts w:ascii="Bookman Old Style" w:hAnsi="Bookman Old Style"/>
          <w:sz w:val="22"/>
          <w:szCs w:val="22"/>
        </w:rPr>
      </w:pPr>
    </w:p>
    <w:p w:rsidR="00F8755E" w:rsidRPr="00AB6952" w:rsidRDefault="00F8755E" w:rsidP="002C5EB8">
      <w:pPr>
        <w:spacing w:before="0" w:after="0"/>
      </w:pPr>
      <w:r w:rsidRPr="00AB6952">
        <w:t xml:space="preserve">Αναλυτικά οι δράσεις στις οποίες προβλέπονται για τη συγκεκριμένη πράξη της δημιουργίας της Διαδικτυακής Διαδραστικής Πύλης είναι οι εξής: </w:t>
      </w:r>
    </w:p>
    <w:p w:rsidR="00F8755E" w:rsidRPr="00AB6952" w:rsidRDefault="00F8755E" w:rsidP="002C5EB8">
      <w:pPr>
        <w:spacing w:before="0" w:after="0"/>
      </w:pPr>
    </w:p>
    <w:p w:rsidR="00F8755E" w:rsidRDefault="00F8755E" w:rsidP="00BE223F">
      <w:pPr>
        <w:numPr>
          <w:ilvl w:val="0"/>
          <w:numId w:val="70"/>
        </w:numPr>
        <w:tabs>
          <w:tab w:val="clear" w:pos="1080"/>
          <w:tab w:val="num" w:pos="720"/>
        </w:tabs>
        <w:spacing w:before="0" w:after="0"/>
        <w:ind w:left="720" w:hanging="540"/>
      </w:pPr>
      <w:r w:rsidRPr="00BB5886">
        <w:t>Ανάπτυξη πληροφορικού συστήματος Διαδικτυακής Διαδραστικής Πύλης Συμβουλευτικής και Επαγγελματικού Προσανατολισμού για εφήβους.</w:t>
      </w:r>
    </w:p>
    <w:p w:rsidR="00F8755E" w:rsidRDefault="00F8755E" w:rsidP="00BE223F">
      <w:pPr>
        <w:numPr>
          <w:ilvl w:val="0"/>
          <w:numId w:val="70"/>
        </w:numPr>
        <w:tabs>
          <w:tab w:val="clear" w:pos="1080"/>
          <w:tab w:val="num" w:pos="720"/>
        </w:tabs>
        <w:spacing w:before="0" w:after="0"/>
        <w:ind w:left="720" w:hanging="540"/>
      </w:pPr>
      <w:r w:rsidRPr="00BB5886">
        <w:t xml:space="preserve">Διαδικτυακό διαδραστικό εργαλείο διαχείρισης σταδιοδρομίας. </w:t>
      </w:r>
    </w:p>
    <w:p w:rsidR="00F8755E" w:rsidRDefault="00F8755E" w:rsidP="00BE223F">
      <w:pPr>
        <w:numPr>
          <w:ilvl w:val="0"/>
          <w:numId w:val="70"/>
        </w:numPr>
        <w:tabs>
          <w:tab w:val="clear" w:pos="1080"/>
          <w:tab w:val="left" w:pos="240"/>
          <w:tab w:val="num" w:pos="720"/>
        </w:tabs>
        <w:spacing w:before="0" w:after="0"/>
        <w:ind w:left="720" w:hanging="540"/>
      </w:pPr>
      <w:r w:rsidRPr="00BB5886">
        <w:t>Παραγωγή βίντεο παρουσίασης επαγγελμάτων και βασικών δεξιοτήτων.</w:t>
      </w:r>
    </w:p>
    <w:p w:rsidR="00F8755E" w:rsidRDefault="00F8755E" w:rsidP="00BE223F">
      <w:pPr>
        <w:numPr>
          <w:ilvl w:val="0"/>
          <w:numId w:val="70"/>
        </w:numPr>
        <w:tabs>
          <w:tab w:val="clear" w:pos="1080"/>
          <w:tab w:val="left" w:pos="240"/>
          <w:tab w:val="num" w:pos="720"/>
        </w:tabs>
        <w:spacing w:before="0" w:after="0"/>
        <w:ind w:left="720" w:hanging="540"/>
      </w:pPr>
      <w:r w:rsidRPr="00BB5886">
        <w:t>Eμπλουτισμός της Διαδικτυακής Πύλης με ερωτηματολόγια αυτοδιερεύνησης – αυτοαξιολόγησης για Επαγγελματικό Προσανατολισμό των εφήβων</w:t>
      </w:r>
      <w:r w:rsidRPr="00BB5886">
        <w:rPr>
          <w:rFonts w:cs="Arial"/>
        </w:rPr>
        <w:t xml:space="preserve"> </w:t>
      </w:r>
    </w:p>
    <w:p w:rsidR="00F8755E" w:rsidRDefault="00F8755E" w:rsidP="00BE223F">
      <w:pPr>
        <w:numPr>
          <w:ilvl w:val="0"/>
          <w:numId w:val="70"/>
        </w:numPr>
        <w:tabs>
          <w:tab w:val="clear" w:pos="1080"/>
          <w:tab w:val="num" w:pos="720"/>
        </w:tabs>
        <w:spacing w:before="0" w:after="0"/>
        <w:ind w:left="720" w:hanging="540"/>
      </w:pPr>
      <w:r w:rsidRPr="00BB5886">
        <w:t xml:space="preserve">E-portfolio: Δημιουργία ενός εργαλείου για τη δυνατότητα ανάπτυξης από το μαθητή του ατομικού του φακέλου </w:t>
      </w:r>
    </w:p>
    <w:p w:rsidR="00F8755E" w:rsidRDefault="00F8755E" w:rsidP="00BE223F">
      <w:pPr>
        <w:numPr>
          <w:ilvl w:val="0"/>
          <w:numId w:val="70"/>
        </w:numPr>
        <w:tabs>
          <w:tab w:val="clear" w:pos="1080"/>
          <w:tab w:val="num" w:pos="720"/>
        </w:tabs>
        <w:spacing w:before="0" w:after="0"/>
        <w:ind w:left="720" w:hanging="540"/>
      </w:pPr>
      <w:r w:rsidRPr="00BB5886">
        <w:t>Ανανέωση και εμπλουτισμός του περιεχομένου της Εθνικής Βάσης Δεδομένων Εκπαιδευτικών Ευκαιριών «ΠΛΟΗΓΟΣ» που έχει αναπτύξει το ΕΚΕΠ και σύνδεση με την Πύλη</w:t>
      </w:r>
    </w:p>
    <w:p w:rsidR="00F8755E" w:rsidRDefault="00F8755E" w:rsidP="00BE223F">
      <w:pPr>
        <w:numPr>
          <w:ilvl w:val="0"/>
          <w:numId w:val="70"/>
        </w:numPr>
        <w:tabs>
          <w:tab w:val="clear" w:pos="1080"/>
          <w:tab w:val="num" w:pos="720"/>
        </w:tabs>
        <w:spacing w:before="0" w:after="0"/>
        <w:ind w:left="720" w:hanging="540"/>
        <w:rPr>
          <w:bCs/>
        </w:rPr>
      </w:pPr>
      <w:r w:rsidRPr="00BB5886">
        <w:rPr>
          <w:bCs/>
        </w:rPr>
        <w:t xml:space="preserve">Αναβάθμιση του περιεχομένου του Συστήματος Πληροφόρησης - </w:t>
      </w:r>
      <w:r w:rsidRPr="00BB5886">
        <w:rPr>
          <w:rFonts w:cs="Arial"/>
        </w:rPr>
        <w:t>Διαδικτυακή</w:t>
      </w:r>
      <w:r w:rsidRPr="00BB5886">
        <w:rPr>
          <w:bCs/>
        </w:rPr>
        <w:t xml:space="preserve"> Βάση Δεδομένων «Ιχνηλάτης» που έχει αναπτύξει το ΕΚΕΠ και σύνδεση με την Πύλη.</w:t>
      </w:r>
    </w:p>
    <w:p w:rsidR="00F8755E" w:rsidRDefault="00F8755E" w:rsidP="00BE223F">
      <w:pPr>
        <w:numPr>
          <w:ilvl w:val="0"/>
          <w:numId w:val="70"/>
        </w:numPr>
        <w:tabs>
          <w:tab w:val="clear" w:pos="1080"/>
          <w:tab w:val="num" w:pos="720"/>
        </w:tabs>
        <w:spacing w:before="0" w:after="0"/>
        <w:ind w:left="720" w:hanging="540"/>
      </w:pPr>
      <w:r w:rsidRPr="00BB5886">
        <w:t>Δημοσιότητα της Διαδικτυακής Διαδραστικής Πύλης Συμβουλευτικής και Επαγγελματικού Προσανατολισμού για εφήβους και του Πλοηγού.</w:t>
      </w:r>
    </w:p>
    <w:p w:rsidR="00F8755E" w:rsidRDefault="00F8755E" w:rsidP="00B463E3">
      <w:pPr>
        <w:spacing w:before="0" w:after="0" w:line="240" w:lineRule="auto"/>
        <w:jc w:val="left"/>
        <w:rPr>
          <w:rFonts w:ascii="Calibri" w:hAnsi="Calibri"/>
          <w:i/>
          <w:iCs/>
          <w:lang w:eastAsia="el-GR"/>
        </w:rPr>
      </w:pPr>
    </w:p>
    <w:p w:rsidR="00F8755E" w:rsidRPr="00B463E3" w:rsidRDefault="00F8755E" w:rsidP="00B463E3">
      <w:pPr>
        <w:spacing w:before="0" w:after="0"/>
        <w:rPr>
          <w:iCs/>
          <w:lang w:eastAsia="el-GR"/>
        </w:rPr>
      </w:pPr>
      <w:r w:rsidRPr="00075E32">
        <w:rPr>
          <w:iCs/>
          <w:lang w:eastAsia="el-GR"/>
        </w:rPr>
        <w:t>Η Πύλη ξεκίνησε να δημοσιοποιείται στους ωφελούμενους στις αρχές του 2013 μέσα από διάφορες δράσεις με ίδια μέσα.</w:t>
      </w:r>
      <w:r w:rsidRPr="00075E32">
        <w:rPr>
          <w:iCs/>
          <w:color w:val="1F497D"/>
          <w:lang w:eastAsia="el-GR"/>
        </w:rPr>
        <w:t xml:space="preserve"> </w:t>
      </w:r>
      <w:r w:rsidRPr="00075E32">
        <w:rPr>
          <w:iCs/>
          <w:lang w:eastAsia="el-GR"/>
        </w:rPr>
        <w:t xml:space="preserve">Με βάση τα στατιστικά στοιχεία επισκεψιμότητας της Πύλης, μέχρι σήμερα ο αριθμός των επισκεπτών ανέρχεται </w:t>
      </w:r>
      <w:r w:rsidRPr="0032388C">
        <w:rPr>
          <w:iCs/>
          <w:lang w:eastAsia="el-GR"/>
        </w:rPr>
        <w:t xml:space="preserve">στις </w:t>
      </w:r>
      <w:r w:rsidRPr="0032388C">
        <w:rPr>
          <w:bCs/>
          <w:iCs/>
          <w:lang w:eastAsia="el-GR"/>
        </w:rPr>
        <w:t xml:space="preserve"> 99.297 </w:t>
      </w:r>
      <w:r w:rsidRPr="0032388C">
        <w:rPr>
          <w:iCs/>
          <w:lang w:eastAsia="el-GR"/>
        </w:rPr>
        <w:t>για το διάστημα από</w:t>
      </w:r>
      <w:r w:rsidRPr="0032388C">
        <w:rPr>
          <w:bCs/>
          <w:iCs/>
          <w:lang w:eastAsia="el-GR"/>
        </w:rPr>
        <w:t xml:space="preserve"> 1/12/2012 έως και σήμερα</w:t>
      </w:r>
      <w:r w:rsidRPr="00075E32">
        <w:rPr>
          <w:iCs/>
          <w:lang w:eastAsia="el-GR"/>
        </w:rPr>
        <w:t>. Ο αριθμός αυτός αφορά σε χρήστες της Πύλης ηλικίας από 13 ετών και άνω, ήτοι μαθητές και σπουδαστές.</w:t>
      </w:r>
      <w:r w:rsidRPr="00B463E3">
        <w:rPr>
          <w:iCs/>
          <w:lang w:eastAsia="el-GR"/>
        </w:rPr>
        <w:t xml:space="preserve"> </w:t>
      </w:r>
    </w:p>
    <w:p w:rsidR="00F8755E" w:rsidRPr="00B463E3" w:rsidRDefault="00F8755E" w:rsidP="00B463E3">
      <w:pPr>
        <w:spacing w:before="0" w:after="0"/>
        <w:rPr>
          <w:iCs/>
          <w:color w:val="1F497D"/>
          <w:lang w:eastAsia="el-GR"/>
        </w:rPr>
      </w:pPr>
    </w:p>
    <w:p w:rsidR="00F8755E" w:rsidRPr="00B463E3" w:rsidRDefault="00F8755E" w:rsidP="00B463E3">
      <w:pPr>
        <w:spacing w:before="0" w:after="0"/>
        <w:rPr>
          <w:iCs/>
          <w:color w:val="1F497D"/>
          <w:lang w:eastAsia="el-GR"/>
        </w:rPr>
      </w:pPr>
      <w:r w:rsidRPr="00B463E3">
        <w:rPr>
          <w:iCs/>
          <w:lang w:eastAsia="el-GR"/>
        </w:rPr>
        <w:t xml:space="preserve">Επισημαίνουμε ότι ο συγκεκριμένος δείκτης ωφελουμένων αυξάνεται συνεχώς δεδομένου ότι μέχρι σήμερα, παρότι δεν έχει ξεκινήσει το υποέργο της δημοσιότητας ακόμα, η Πύλη έχει δημοσιοποιηθεί από </w:t>
      </w:r>
      <w:r>
        <w:rPr>
          <w:iCs/>
          <w:lang w:eastAsia="el-GR"/>
        </w:rPr>
        <w:t>τομ ΕΟΠΠΕΠ</w:t>
      </w:r>
      <w:r w:rsidRPr="00B463E3">
        <w:rPr>
          <w:iCs/>
          <w:lang w:eastAsia="el-GR"/>
        </w:rPr>
        <w:t xml:space="preserve"> μέσα από διάφορες εκδηλώσεις στις οποίες συμμετέχου</w:t>
      </w:r>
      <w:r>
        <w:rPr>
          <w:iCs/>
          <w:lang w:eastAsia="el-GR"/>
        </w:rPr>
        <w:t>ν</w:t>
      </w:r>
      <w:r w:rsidRPr="00B463E3">
        <w:rPr>
          <w:iCs/>
          <w:lang w:eastAsia="el-GR"/>
        </w:rPr>
        <w:t xml:space="preserve"> που απευθύνονται σε μαθητές δευτεροβάθμιας εκπαίδευσης, σπουδαστές των ΙΕΚ και φοιτητές (π.χ. συμμετοχή στην Έκθεση της Εκπαίδευσης 2013 που πραγματοποιήθηκε στο ΣΕΦ, παρουσιάσεις σε σχολεία μετά από σχετικές των ΚΕΣΥΠ, παρουσιάσεις σε ΙΕΚ, συμμετοχή στην εκδήλωση που διοργάνωσε η Ελληνική Αντιπροσωπεία της Ε.Ε. στο Βόλο με τίτλο “Youth on the move”, κλπ.). </w:t>
      </w:r>
    </w:p>
    <w:p w:rsidR="00F8755E" w:rsidRPr="00B463E3" w:rsidRDefault="00F8755E" w:rsidP="00B463E3">
      <w:pPr>
        <w:spacing w:before="0" w:after="0"/>
        <w:rPr>
          <w:iCs/>
          <w:color w:val="1F497D"/>
          <w:lang w:eastAsia="el-GR"/>
        </w:rPr>
      </w:pPr>
    </w:p>
    <w:p w:rsidR="00F8755E" w:rsidRPr="00B463E3" w:rsidRDefault="00F8755E" w:rsidP="00B463E3">
      <w:pPr>
        <w:spacing w:before="0" w:after="0"/>
        <w:rPr>
          <w:iCs/>
          <w:lang w:eastAsia="el-GR"/>
        </w:rPr>
      </w:pPr>
      <w:r w:rsidRPr="00B463E3">
        <w:rPr>
          <w:iCs/>
          <w:lang w:eastAsia="el-GR"/>
        </w:rPr>
        <w:t xml:space="preserve">Παράλληλα, έχει γίνει επίσημη ενημέρωση για την Πύλη από την Διεύθυνση ΣΕΠΕΔ του ΥΠΑΙΘΠΑ κατόπιν </w:t>
      </w:r>
      <w:r>
        <w:rPr>
          <w:iCs/>
          <w:lang w:eastAsia="el-GR"/>
        </w:rPr>
        <w:t>σχετικού αιτήματος του φορέα υλοποίησης</w:t>
      </w:r>
      <w:r w:rsidRPr="00B463E3">
        <w:rPr>
          <w:iCs/>
          <w:lang w:eastAsia="el-GR"/>
        </w:rPr>
        <w:t>, προς όλες τις Διευθύνσεις Β’ θμιας Εκπαίδευσης και τα Γυμνάσια και Λύκεια όλης της χώρας, ενώ τα ΚΕΣΥΠ πραγματοποιούν - το διάστημα αυτό και μέχρι το τέλος της σχολικής χρονιάς - ενημερώσεις σε όλα τα σχολεία ευθύνης τους, παρουσιάζοντας και την Πύλη.  </w:t>
      </w:r>
    </w:p>
    <w:p w:rsidR="00F8755E" w:rsidRPr="00B463E3" w:rsidRDefault="00F8755E" w:rsidP="00B463E3">
      <w:pPr>
        <w:spacing w:before="0" w:after="0"/>
        <w:rPr>
          <w:iCs/>
          <w:lang w:eastAsia="el-GR"/>
        </w:rPr>
      </w:pPr>
    </w:p>
    <w:p w:rsidR="00F8755E" w:rsidRDefault="00F8755E" w:rsidP="00B463E3">
      <w:pPr>
        <w:spacing w:before="0" w:after="0"/>
        <w:rPr>
          <w:iCs/>
          <w:lang w:eastAsia="el-GR"/>
        </w:rPr>
      </w:pPr>
      <w:r w:rsidRPr="00B463E3">
        <w:rPr>
          <w:iCs/>
          <w:lang w:eastAsia="el-GR"/>
        </w:rPr>
        <w:t xml:space="preserve">Επιπλέον </w:t>
      </w:r>
      <w:r>
        <w:rPr>
          <w:iCs/>
          <w:lang w:eastAsia="el-GR"/>
        </w:rPr>
        <w:t>ο ΕΟΠΠΕΠ βρίσκεται</w:t>
      </w:r>
      <w:r w:rsidRPr="00B463E3">
        <w:rPr>
          <w:iCs/>
          <w:lang w:eastAsia="el-GR"/>
        </w:rPr>
        <w:t xml:space="preserve"> σε συνεννόηση με τους αρμόδιους φορείς (ΟΑΕΔ, ΓΓΔΒΜ) για την ενημέρωση σχετικά με την Πύλη τόσο των σπουδαστών ΙΕΚ όσο και των σπουδαστών των ΕΠΑΣ μαθητείας του ΟΑΕΔ. </w:t>
      </w:r>
    </w:p>
    <w:p w:rsidR="00F8755E" w:rsidRPr="00B463E3" w:rsidRDefault="00F8755E" w:rsidP="00B463E3">
      <w:pPr>
        <w:spacing w:before="0" w:after="0"/>
        <w:rPr>
          <w:iCs/>
          <w:lang w:eastAsia="el-GR"/>
        </w:rPr>
      </w:pPr>
    </w:p>
    <w:p w:rsidR="00F8755E" w:rsidRDefault="00F8755E">
      <w:pPr>
        <w:shd w:val="clear" w:color="auto" w:fill="E0E0E0"/>
      </w:pPr>
      <w:bookmarkStart w:id="73" w:name="_Toc387665765"/>
      <w:r w:rsidRPr="00075E32">
        <w:rPr>
          <w:b/>
        </w:rPr>
        <w:t>Δημιουργία πλαισίου για την τεκμηρίωση, τη συλλογή και τη διάθεση με τη μορφή συνδεδεμένων ανοικτών δεδομένων (Linked Open Data) των ερευνητικών αποτελεσμάτων και των επίσημων δεδομένων του δημοσίου που αφορούν στην εγχώρια οικονομική δραστηριότητα</w:t>
      </w:r>
      <w:bookmarkEnd w:id="73"/>
    </w:p>
    <w:p w:rsidR="00F8755E" w:rsidRPr="002D4927" w:rsidRDefault="00F8755E" w:rsidP="001259B0">
      <w:pPr>
        <w:rPr>
          <w:b/>
        </w:rPr>
      </w:pPr>
      <w:r w:rsidRPr="0032388C">
        <w:t>Το έργο, συνολικού προϋπολογισμού: 766.410 €, υλοποιείται από την</w:t>
      </w:r>
      <w:r w:rsidRPr="002D4927">
        <w:t xml:space="preserve"> Ειδική Υπηρεσία Εφαρμογής Εκπαιδευτικών Δράσεων (ΕΥΕΕΔ) σε σύμπραξη με το</w:t>
      </w:r>
      <w:r>
        <w:t xml:space="preserve"> Κέντρο</w:t>
      </w:r>
      <w:r w:rsidRPr="002D4927">
        <w:t xml:space="preserve"> Ερευνών Πανεπιστημίου Πειραιώς (ΚΕΠΠ), μέσω του ΕΠ ΕΔΒΜ, με τη συγχρηματοδότηση του ΕΚΤ και εθνικών πόρων.</w:t>
      </w:r>
    </w:p>
    <w:p w:rsidR="00F8755E" w:rsidRPr="002D4927" w:rsidRDefault="00F8755E" w:rsidP="001259B0">
      <w:pPr>
        <w:rPr>
          <w:b/>
          <w:iCs/>
        </w:rPr>
      </w:pPr>
      <w:r w:rsidRPr="002D4927">
        <w:rPr>
          <w:b/>
          <w:iCs/>
        </w:rPr>
        <w:t>Το αντικείμενο του έργου  περιλαμβάνει :</w:t>
      </w:r>
    </w:p>
    <w:p w:rsidR="00F8755E" w:rsidRPr="00A86EDA" w:rsidRDefault="00F8755E" w:rsidP="001259B0">
      <w:pPr>
        <w:pStyle w:val="bullet1"/>
        <w:rPr>
          <w:rFonts w:ascii="Bookman Old Style" w:hAnsi="Bookman Old Style"/>
        </w:rPr>
      </w:pPr>
      <w:r w:rsidRPr="00075E32">
        <w:rPr>
          <w:rFonts w:ascii="Bookman Old Style" w:hAnsi="Bookman Old Style"/>
        </w:rPr>
        <w:t xml:space="preserve">Μελέτη, σχεδιασμό, ανάπτυξη και λειτουργία του πλαισίου για την τεκμηρίωση, τη συλλογή και τη διάθεση με την μορφή συνδεδεμένων ανοιχτών δεδομένων (Linked Open Data) των ερευνητικών αποτελεσμάτων και των επίσημων δεδομένων του δημοσίου. Πιο συγκεκριμένα περιλαμβάνει την αποτίμηση και αξιολόγηση της υφιστάμενης κατάστασης, την αποτύπωση των βέλτιστων πρακτικών, τη δημιουργία πρότασης οργανωτικού μοντέλου, την οντολογική μοντελοποίηση των οικονομικών δημόσιων δεδομένων στην Ελλάδα και την υλοποίηση πρότυπης διαδικτυακής πλατφόρμας δημοσιοποίησης, διασύνδεσης και επεξεργασίας οικονομικών δημόσιων δεδομένων με τεχνολογίες του σημασιολογικού Web (βάσει όλων των ανωτέρω). </w:t>
      </w:r>
    </w:p>
    <w:p w:rsidR="00F8755E" w:rsidRPr="00A86EDA" w:rsidRDefault="00F8755E" w:rsidP="001259B0">
      <w:pPr>
        <w:pStyle w:val="bullet1"/>
        <w:rPr>
          <w:rFonts w:ascii="Bookman Old Style" w:hAnsi="Bookman Old Style"/>
        </w:rPr>
      </w:pPr>
      <w:r w:rsidRPr="00075E32">
        <w:rPr>
          <w:rFonts w:ascii="Bookman Old Style" w:hAnsi="Bookman Old Style"/>
        </w:rPr>
        <w:t xml:space="preserve">Εξωτερική αξιολόγηση  των ποσοτικών και ποιοτικών αποτελεσμάτων της Πράξης. </w:t>
      </w:r>
    </w:p>
    <w:p w:rsidR="00F8755E" w:rsidRPr="00A86EDA" w:rsidRDefault="00F8755E" w:rsidP="001259B0">
      <w:pPr>
        <w:pStyle w:val="bullet1"/>
        <w:rPr>
          <w:rFonts w:ascii="Bookman Old Style" w:hAnsi="Bookman Old Style"/>
        </w:rPr>
      </w:pPr>
      <w:r w:rsidRPr="00075E32">
        <w:rPr>
          <w:rFonts w:ascii="Bookman Old Style" w:hAnsi="Bookman Old Style"/>
        </w:rPr>
        <w:t xml:space="preserve">Ενέργειες δημοσιότητας όπως ενημερωτικές και βιωματικές εκπαιδευτικές δράσεις για την προσέλκυση νέων δημιουργών και χρηστών των οικονομικών συνδεδεμένων ανοιχτών δεδομένων( ενημερωτικές ημερίδες, πληροφοριακό υλικό, παραγωγή και διάδοση έντυπου και ηλεκτρονικού υλικού). Επίσης, θα διενεργηθεί διεθνής διαγωνισμός αριστείας με χρηματικά έπαθλα για τις καλύτερες διαδικτυακές εφαρμογές οι οποίες θα δημιουργηθούν με βάση τα δεδομένα της πλατφόρμας.  </w:t>
      </w:r>
    </w:p>
    <w:p w:rsidR="00F8755E" w:rsidRPr="002D4927" w:rsidRDefault="00F8755E" w:rsidP="001259B0">
      <w:pPr>
        <w:spacing w:before="0"/>
        <w:rPr>
          <w:rFonts w:ascii="Calibri" w:hAnsi="Calibri" w:cs="Calibri"/>
        </w:rPr>
      </w:pPr>
    </w:p>
    <w:p w:rsidR="00F8755E" w:rsidRPr="002D4927" w:rsidRDefault="00F8755E" w:rsidP="001259B0">
      <w:r w:rsidRPr="0032388C">
        <w:t>Στόχος: τα ασφαλιστικά και δημόσια οικονομικά δεδομένα ενώ αφορούν και</w:t>
      </w:r>
      <w:r w:rsidRPr="002D4927">
        <w:t xml:space="preserve"> επηρεάζουν το σύνολο του πληθυσμού, δεν είναι δημοσίως διαθέσιμα για να αξιοποιηθούν από κάθε πολίτη και ερευνητή. Αυτό ακριβώς το κενό προτίθεται να καλύψει η πλατφόρμα δημοσιοποίησής τους. </w:t>
      </w:r>
    </w:p>
    <w:p w:rsidR="00F8755E" w:rsidRPr="0032388C" w:rsidRDefault="00F8755E" w:rsidP="001259B0">
      <w:r w:rsidRPr="0032388C">
        <w:t>Ωφελούμενος Πληθυσμός:</w:t>
      </w:r>
    </w:p>
    <w:p w:rsidR="00F8755E" w:rsidRPr="002D4927" w:rsidRDefault="00F8755E" w:rsidP="001259B0">
      <w:r w:rsidRPr="002D4927">
        <w:t xml:space="preserve">Όλοι οι πολίτες αλλά κυρίως οι ερευνητές και οι υποψήφιοι επιχειρηματίες. Οι μεν ερευνητές θα είναι σε θέση να διεξάγουν καλύτερη έρευνα , οι δε υποψήφιοι επιχειρηματίες να συμβάλλουν στην ανάπτυξη της επιχειρηματικότητας. </w:t>
      </w:r>
    </w:p>
    <w:p w:rsidR="00F8755E" w:rsidRPr="001259B0" w:rsidRDefault="00F8755E" w:rsidP="00742A7A"/>
    <w:p w:rsidR="00F8755E" w:rsidRDefault="00F8755E" w:rsidP="00E36870">
      <w:pPr>
        <w:pStyle w:val="Heading4"/>
        <w:numPr>
          <w:ilvl w:val="3"/>
          <w:numId w:val="16"/>
        </w:numPr>
      </w:pPr>
      <w:r>
        <w:t>Υλοποίηση των δράσεων του άρθρου 10 του ΕΚ 1081/2006 των Αξόνων Προτεραιότητας 4,5,6.</w:t>
      </w:r>
    </w:p>
    <w:p w:rsidR="00F8755E" w:rsidRDefault="00F8755E" w:rsidP="00865190">
      <w:r>
        <w:t>Το ΕΠΕΔΒΜ περιλαμβάνει σημαντικό αριθμό παρεμβάσεων που ανταποκρίνονται στις απαιτήσεις του αρ. 10 του Καν. 1081/2006. Ορισμένες από τις απαιτήσεις αυτές είναι ενσωματωμένες (mainstreaming) τόσο στην στρατηγική όσο και στους στόχους και προτεραιότητες του ΕΠΕΔΒΜ. Αναλυτικά η παρουσίαση των παρεμβάσεων αυτών αναφέρεται στις παρακάτω κατηγορίες:</w:t>
      </w:r>
    </w:p>
    <w:p w:rsidR="00F8755E" w:rsidRPr="00183754" w:rsidRDefault="00F8755E" w:rsidP="00865190">
      <w:pPr>
        <w:rPr>
          <w:rStyle w:val="Emphasis"/>
          <w:iCs/>
        </w:rPr>
      </w:pPr>
      <w:r w:rsidRPr="00183754">
        <w:rPr>
          <w:rStyle w:val="Emphasis"/>
          <w:iCs/>
        </w:rPr>
        <w:t xml:space="preserve">Ενσωμάτωση της διάστασης του φύλου και κάθε ειδική δράση που σχετίζεται με την ισότητα των φύλων </w:t>
      </w:r>
    </w:p>
    <w:p w:rsidR="00F8755E" w:rsidRDefault="00F8755E" w:rsidP="00865190">
      <w:r>
        <w:t>Το Επιχειρησιακό Πρόγραμμα Εκπαίδευση και Δια Βίου Μάθηση διασφαλίζει την προώθηση της ισότητας των φύλων και την ενσωμάτωση της διάστασης του φύλου στο σύνολο των παρεμβάσεών του και έχει συμπεριλάβει την ισότητα των φύλων ως μία από τις συνιστώσες της στρατηγικής των Αξόνων Προτεραιότητας 4,5,6. Ειδικές δράσεις με στόχο την ενίσχυση της συμμετοχής των γυναικών υλοποιούνται στους Άξονες Προτεραιότητας 4,5 και 6 και συγκεκριμένα στον Ειδικό Στόχο «Επαναπροσδιορισμός του ρόλου της αρχικής επαγγελματικής εκπαίδευσης και κατάρτισης και ενίσχυση του περιεχομένου της».</w:t>
      </w:r>
    </w:p>
    <w:p w:rsidR="00F8755E" w:rsidRDefault="00F8755E" w:rsidP="00865190">
      <w:r>
        <w:t xml:space="preserve">Ακολούθως </w:t>
      </w:r>
      <w:r w:rsidRPr="007D1AEC">
        <w:t xml:space="preserve">παρατίθενται στοιχεία ενδεικτικών ενταγμένων δράσεων του ΕΠΕΔΒΜ για τους Άξονες Προτεραιότητας </w:t>
      </w:r>
      <w:r>
        <w:t>4</w:t>
      </w:r>
      <w:r w:rsidRPr="007D1AEC">
        <w:t>,</w:t>
      </w:r>
      <w:r>
        <w:t>5</w:t>
      </w:r>
      <w:r w:rsidRPr="007D1AEC">
        <w:t>,</w:t>
      </w:r>
      <w:r>
        <w:t>6</w:t>
      </w:r>
      <w:r w:rsidRPr="007D1AEC">
        <w:t xml:space="preserve"> </w:t>
      </w:r>
      <w:r>
        <w:t>μέχρι</w:t>
      </w:r>
      <w:r w:rsidRPr="007D1AEC">
        <w:t xml:space="preserve"> το έτος </w:t>
      </w:r>
      <w:r w:rsidRPr="00075E32">
        <w:t>2013</w:t>
      </w:r>
      <w:r w:rsidRPr="007D1AEC">
        <w:t>. Έχει επιχειρηθεί η αναφορά σε επίπεδο δράσεων ούτως ώστε να παρουσιάζεται μια συνολική εικόνα για την προώθηση της ισότητας των δύο φύλων και την ενσωμάτωση της διάστασης του φύλου σε οριζόντιο επίπεδο του ΕΠΕΔΒΜ:</w:t>
      </w:r>
    </w:p>
    <w:p w:rsidR="00F8755E" w:rsidRDefault="00F8755E" w:rsidP="00E36870">
      <w:pPr>
        <w:pStyle w:val="ListBullet"/>
        <w:numPr>
          <w:ilvl w:val="0"/>
          <w:numId w:val="17"/>
        </w:numPr>
      </w:pPr>
      <w:r>
        <w:t>Υποτροφίες Αρχικής Επαγγελματικής Κατάρτισης</w:t>
      </w:r>
      <w:r w:rsidRPr="00CE4338">
        <w:t xml:space="preserve"> – </w:t>
      </w:r>
      <w:r>
        <w:t xml:space="preserve">Επιταγή </w:t>
      </w:r>
      <w:r w:rsidRPr="00CE4338">
        <w:t>(</w:t>
      </w:r>
      <w:r>
        <w:rPr>
          <w:lang w:val="en-US"/>
        </w:rPr>
        <w:t>Voucher</w:t>
      </w:r>
      <w:r w:rsidRPr="00CE4338">
        <w:t xml:space="preserve">) </w:t>
      </w:r>
      <w:r>
        <w:t>Αρχικής Επαγγελματικής Κατάρτισης</w:t>
      </w:r>
    </w:p>
    <w:p w:rsidR="00F8755E" w:rsidRDefault="00F8755E" w:rsidP="00E36870">
      <w:pPr>
        <w:pStyle w:val="ListBullet"/>
        <w:numPr>
          <w:ilvl w:val="0"/>
          <w:numId w:val="17"/>
        </w:numPr>
      </w:pPr>
      <w:r>
        <w:t>Πρακτική Άσκηση γ΄βάθμιας εκπαίδευσης</w:t>
      </w:r>
    </w:p>
    <w:p w:rsidR="00F8755E" w:rsidRDefault="00F8755E" w:rsidP="00E36870">
      <w:pPr>
        <w:pStyle w:val="ListBullet"/>
        <w:numPr>
          <w:ilvl w:val="0"/>
          <w:numId w:val="17"/>
        </w:numPr>
      </w:pPr>
      <w:r>
        <w:t>Πρακτική Άσκηση ΙΕΚ και άλλων φορέων αρχικής επαγγελματικής κατάρτισης</w:t>
      </w:r>
    </w:p>
    <w:p w:rsidR="00F8755E" w:rsidRDefault="00F8755E" w:rsidP="00E36870">
      <w:pPr>
        <w:pStyle w:val="ListBullet"/>
        <w:numPr>
          <w:ilvl w:val="0"/>
          <w:numId w:val="17"/>
        </w:numPr>
      </w:pPr>
      <w:r>
        <w:t>Πρακτική Άσκηση ΕΠΑΣ Μαθητείας</w:t>
      </w:r>
    </w:p>
    <w:p w:rsidR="00F8755E" w:rsidRDefault="00F8755E" w:rsidP="00E36870">
      <w:pPr>
        <w:pStyle w:val="ListBullet"/>
        <w:numPr>
          <w:ilvl w:val="0"/>
          <w:numId w:val="17"/>
        </w:numPr>
      </w:pPr>
      <w:r>
        <w:t>Μαθητεία αποφοίτων τεχνικής εκπαίδευσης για απόκτηση επαγγελματικής εμπειρίας</w:t>
      </w:r>
    </w:p>
    <w:p w:rsidR="00F8755E" w:rsidRDefault="00F8755E" w:rsidP="00E36870">
      <w:pPr>
        <w:pStyle w:val="ListBullet"/>
        <w:numPr>
          <w:ilvl w:val="0"/>
          <w:numId w:val="17"/>
        </w:numPr>
      </w:pPr>
      <w:r>
        <w:t>Θυρίδες Επιχειρηματικότητας για την ενθάρρυνση της νεανικής επιχειρηματικότητας</w:t>
      </w:r>
    </w:p>
    <w:p w:rsidR="00F8755E" w:rsidRDefault="00F8755E" w:rsidP="00E36870">
      <w:pPr>
        <w:pStyle w:val="ListBullet"/>
        <w:numPr>
          <w:ilvl w:val="0"/>
          <w:numId w:val="17"/>
        </w:numPr>
      </w:pPr>
      <w:r>
        <w:t>Επιχειρηματικότητα νέων τριτοβάθμιας εκπαίδευσης</w:t>
      </w:r>
    </w:p>
    <w:p w:rsidR="00F8755E" w:rsidRDefault="00F8755E" w:rsidP="00E36870">
      <w:pPr>
        <w:pStyle w:val="ListBullet"/>
        <w:numPr>
          <w:ilvl w:val="0"/>
          <w:numId w:val="17"/>
        </w:numPr>
      </w:pPr>
      <w:r>
        <w:t>Υποτροφίες ΙΚΥ- Α’ κύκλου σπουδών</w:t>
      </w:r>
    </w:p>
    <w:p w:rsidR="00F8755E" w:rsidRDefault="00F8755E" w:rsidP="00E36870">
      <w:pPr>
        <w:pStyle w:val="ListBullet"/>
        <w:numPr>
          <w:ilvl w:val="0"/>
          <w:numId w:val="17"/>
        </w:numPr>
      </w:pPr>
      <w:r>
        <w:t>Παρεμβάσεις ανάδειξης και υποστήριξης; καινοτόμων επιχειρηματικών ιδεών – Κυψέλες Επιχειρηματικότητας</w:t>
      </w:r>
    </w:p>
    <w:p w:rsidR="00F8755E" w:rsidRDefault="00F8755E" w:rsidP="00865190">
      <w:r w:rsidRPr="00075E32">
        <w:t xml:space="preserve">Συνολικά στις παραπάνω δράσεις έχουν ενταχθεί </w:t>
      </w:r>
      <w:r w:rsidRPr="00075E32">
        <w:rPr>
          <w:rStyle w:val="Strong"/>
          <w:bCs/>
        </w:rPr>
        <w:t>190</w:t>
      </w:r>
      <w:r w:rsidRPr="009443D5">
        <w:rPr>
          <w:rStyle w:val="Strong"/>
          <w:bCs/>
        </w:rPr>
        <w:t xml:space="preserve"> </w:t>
      </w:r>
      <w:r w:rsidRPr="00075E32">
        <w:t xml:space="preserve">πράξεις προϋπολογισμού </w:t>
      </w:r>
      <w:r w:rsidRPr="00075E32">
        <w:rPr>
          <w:rStyle w:val="Strong"/>
          <w:bCs/>
        </w:rPr>
        <w:t>350,5</w:t>
      </w:r>
      <w:r w:rsidRPr="009443D5">
        <w:rPr>
          <w:rStyle w:val="Strong"/>
          <w:bCs/>
        </w:rPr>
        <w:t xml:space="preserve"> Μ€</w:t>
      </w:r>
      <w:r w:rsidRPr="00075E32">
        <w:t>.</w:t>
      </w:r>
    </w:p>
    <w:p w:rsidR="00F8755E" w:rsidRPr="00183754" w:rsidRDefault="00F8755E" w:rsidP="00865190">
      <w:pPr>
        <w:rPr>
          <w:rStyle w:val="Emphasis"/>
          <w:iCs/>
        </w:rPr>
      </w:pPr>
      <w:r w:rsidRPr="00183754">
        <w:rPr>
          <w:rStyle w:val="Emphasis"/>
          <w:iCs/>
        </w:rPr>
        <w:t>Ενίσχυση της εργασιακής και κοινωνικής ενσωμάτωσης</w:t>
      </w:r>
      <w:r>
        <w:rPr>
          <w:rStyle w:val="Emphasis"/>
          <w:iCs/>
        </w:rPr>
        <w:t xml:space="preserve"> των μεταναστών και μειονοτήτων</w:t>
      </w:r>
    </w:p>
    <w:p w:rsidR="00F8755E" w:rsidRDefault="00F8755E" w:rsidP="00865190">
      <w:r>
        <w:t>Η πρόσβαση στην αγορά εργασίας ευάλωτων κοινωνικά ομάδων του πληθυσμού, όπως οι μετανάστες και οι μειονότητες, προϋποθέτει ισότητα πρόσβασης στην εκπαίδευση. Προς την κατεύθυνση αυτή προβλέπονται στο Επιχειρησιακό Πρόγραμμα ειδικές παρεμβάσεις όπως η διεύρυνση του κοινωνικού χαρακτήρα και ρόλου της Αρχικής Επαγγελματικής Κατάρτισης στο πλαίσιο της ανάπτυξης ειδικών δομών και προγραμμάτων κατάρτισης.</w:t>
      </w:r>
    </w:p>
    <w:p w:rsidR="00F8755E" w:rsidRDefault="00F8755E" w:rsidP="00865190">
      <w:r w:rsidRPr="00255A93">
        <w:t xml:space="preserve">Λόγω μη ύπαρξης υλοποίησης σχετικών δράσεων στο </w:t>
      </w:r>
      <w:r>
        <w:t>ΕΠΕΔΒΜ</w:t>
      </w:r>
      <w:r w:rsidRPr="00255A93">
        <w:t xml:space="preserve"> για το έτος </w:t>
      </w:r>
      <w:r w:rsidRPr="00075E32">
        <w:t>2013</w:t>
      </w:r>
      <w:r w:rsidRPr="00255A93">
        <w:t xml:space="preserve"> δεν συγκεντρώθηκαν στοιχεία σχετικά με δράσεις που εμπίπτουν </w:t>
      </w:r>
      <w:r>
        <w:t>στην εν λόγω</w:t>
      </w:r>
      <w:r w:rsidRPr="00255A93">
        <w:t xml:space="preserve"> κατηγορί</w:t>
      </w:r>
      <w:r>
        <w:t>α</w:t>
      </w:r>
      <w:r w:rsidRPr="00255A93">
        <w:t>.</w:t>
      </w:r>
    </w:p>
    <w:p w:rsidR="00F8755E" w:rsidRPr="00183754" w:rsidRDefault="00F8755E" w:rsidP="00594A18">
      <w:pPr>
        <w:rPr>
          <w:rStyle w:val="Emphasis"/>
          <w:iCs/>
        </w:rPr>
      </w:pPr>
      <w:r w:rsidRPr="00183754">
        <w:rPr>
          <w:rStyle w:val="Emphasis"/>
          <w:iCs/>
        </w:rPr>
        <w:t>Ενίσχυση της εργασιακής και κοινωνικής ενσωμάτωσης άλλων μειονεκτούντων ομάδων, συμπεριλαμβανομένων των ατόμων με αναπηρίες</w:t>
      </w:r>
    </w:p>
    <w:p w:rsidR="00F8755E" w:rsidRDefault="00F8755E" w:rsidP="00594A18">
      <w:r>
        <w:t>Τόσο η στρατηγική όσο και οι στόχοι και προτεραιότητες του Επιχειρησιακού Προγράμματος Εκπαίδευση και Δια Βίου Μάθηση περιλαμβάνουν ενσωματωμένες τις αρχές της μη διάκρισης και της πρόσβασης των ατόμων με αναπηρία.</w:t>
      </w:r>
    </w:p>
    <w:p w:rsidR="00F8755E" w:rsidRDefault="00F8755E" w:rsidP="00594A18">
      <w:r w:rsidRPr="00255A93">
        <w:t xml:space="preserve">Λόγω μη ύπαρξης υλοποίησης σχετικών δράσεων στο </w:t>
      </w:r>
      <w:r>
        <w:t>ΕΠΕΔΒΜ</w:t>
      </w:r>
      <w:r w:rsidRPr="00255A93">
        <w:t xml:space="preserve"> για το έτος </w:t>
      </w:r>
      <w:r w:rsidRPr="00075E32">
        <w:t>2013</w:t>
      </w:r>
      <w:r>
        <w:t xml:space="preserve"> </w:t>
      </w:r>
      <w:r w:rsidRPr="00255A93">
        <w:t>δεν συγκεντρώθηκαν στοιχεία σχετικά με δράσεις που εμπίπτουν στην εν λόγω κατηγορία.</w:t>
      </w:r>
    </w:p>
    <w:p w:rsidR="00F8755E" w:rsidRPr="00183754" w:rsidRDefault="00F8755E" w:rsidP="00594A18">
      <w:pPr>
        <w:rPr>
          <w:rStyle w:val="Emphasis"/>
          <w:iCs/>
        </w:rPr>
      </w:pPr>
      <w:r w:rsidRPr="00183754">
        <w:rPr>
          <w:rStyle w:val="Emphasis"/>
          <w:iCs/>
        </w:rPr>
        <w:t>Διακρατικές και διαπεριφερειακές δράσεις</w:t>
      </w:r>
    </w:p>
    <w:p w:rsidR="00F8755E" w:rsidRDefault="00F8755E" w:rsidP="00594A18">
      <w:r>
        <w:t>Στο ΕΠΕΔΒΜ Εκπαίδευση και Δια Βίου Μάθηση, στο πλαίσιο των διαφόρων μορφών παρεμβάσεων διακρατικής συνεργασίας για την προγραμματική περίοδο 2007-2013, περιλαμβάνονται:</w:t>
      </w:r>
    </w:p>
    <w:p w:rsidR="00F8755E" w:rsidRDefault="00F8755E" w:rsidP="00594A18">
      <w:r>
        <w:t>Ανταλλαγή πληροφοριών, δεξιοτήτων, τεχνογνωσίας και καλών πρακτικών σε όλες τις βαθμίδες της εκπαίδευσης (π.χ. στην αναμόρφωση προγραμμάτων σπουδών, στην επιμόρφωση εκπαιδευτικών, στις διδακτικές μεθοδολογίες, θέματα περιβάλλοντος και αειφόρου ανάπτυξης κλπ). Παρόμοιες δράσεις προβλέπονται στους ΑΠ 4,5,6 για την αρχική επαγγελματική εκπαίδευση.</w:t>
      </w:r>
    </w:p>
    <w:p w:rsidR="00F8755E" w:rsidRDefault="00F8755E" w:rsidP="00594A18">
      <w:r>
        <w:t>Συνεργασία ανάμεσα σε οργανισμούς και ιδρύματα Ανώτατης Εκπαίδευσης, αλλά και κάτω από προϋποθέσεις στα ΙΕΚ. Παρόμοιες δράσεις προβλέπονται στους ΑΠ 4,5 και 6.</w:t>
      </w:r>
    </w:p>
    <w:p w:rsidR="00F8755E" w:rsidRDefault="00F8755E" w:rsidP="00594A18">
      <w:r w:rsidRPr="00255A93">
        <w:t xml:space="preserve">Λόγω μη ύπαρξης υλοποίησης σχετικών δράσεων στο </w:t>
      </w:r>
      <w:r>
        <w:t>ΕΠΕΔΒΜ</w:t>
      </w:r>
      <w:r w:rsidRPr="00255A93">
        <w:t xml:space="preserve"> για το έτος </w:t>
      </w:r>
      <w:r w:rsidRPr="00075E32">
        <w:t>2013</w:t>
      </w:r>
      <w:r w:rsidRPr="00255A93">
        <w:t xml:space="preserve"> δεν συγκεντρώθηκαν στοιχεία σχετικά με δράσεις που εμπίπτουν στην εν λόγω κατηγορία.</w:t>
      </w:r>
    </w:p>
    <w:p w:rsidR="00F8755E" w:rsidRDefault="00F8755E" w:rsidP="00594A18">
      <w:r w:rsidRPr="007D1AEC">
        <w:t xml:space="preserve">Στη συνέχεια παρατίθενται πίνακες που αποτυπώνουν την πρόοδο των τιμών δεικτών παρακολούθησης των Αξόνων Προτεραιότητας </w:t>
      </w:r>
      <w:r>
        <w:t>4</w:t>
      </w:r>
      <w:r w:rsidRPr="007D1AEC">
        <w:t>,</w:t>
      </w:r>
      <w:r>
        <w:t>5</w:t>
      </w:r>
      <w:r w:rsidRPr="007D1AEC">
        <w:t>,</w:t>
      </w:r>
      <w:r>
        <w:t>6</w:t>
      </w:r>
      <w:r w:rsidRPr="007D1AEC">
        <w:t xml:space="preserve"> του ΕΠΕΔΒ</w:t>
      </w:r>
      <w:r>
        <w:t>Μ</w:t>
      </w:r>
      <w:r w:rsidRPr="007D1AEC">
        <w:t xml:space="preserve"> για το έτος </w:t>
      </w:r>
      <w:r w:rsidRPr="00075E32">
        <w:t>2013</w:t>
      </w:r>
      <w:r w:rsidRPr="007D1AEC">
        <w:t xml:space="preserve"> σύμφωνα με τον πίνακα του Παραρτήματος XVIII του Εφαρμοστικού Κανονισμού 1828/2006.</w:t>
      </w:r>
    </w:p>
    <w:p w:rsidR="00F8755E" w:rsidRPr="00EE73EF" w:rsidRDefault="00F8755E" w:rsidP="00183754">
      <w:pPr>
        <w:rPr>
          <w:rStyle w:val="Strong"/>
          <w:bCs/>
        </w:rPr>
      </w:pPr>
      <w:r w:rsidRPr="00EE73EF">
        <w:rPr>
          <w:rStyle w:val="Strong"/>
          <w:bCs/>
        </w:rPr>
        <w:t>Πίνακας 3.4: Δείκτες παρακολούθησης Άξονα Προτεραιότητας 4</w:t>
      </w:r>
    </w:p>
    <w:tbl>
      <w:tblPr>
        <w:tblW w:w="5344" w:type="pct"/>
        <w:tblInd w:w="108" w:type="dxa"/>
        <w:tblLayout w:type="fixed"/>
        <w:tblLook w:val="0000"/>
      </w:tblPr>
      <w:tblGrid>
        <w:gridCol w:w="1668"/>
        <w:gridCol w:w="122"/>
        <w:gridCol w:w="666"/>
        <w:gridCol w:w="681"/>
        <w:gridCol w:w="713"/>
        <w:gridCol w:w="647"/>
        <w:gridCol w:w="642"/>
        <w:gridCol w:w="673"/>
        <w:gridCol w:w="713"/>
        <w:gridCol w:w="713"/>
        <w:gridCol w:w="536"/>
        <w:gridCol w:w="536"/>
        <w:gridCol w:w="713"/>
      </w:tblGrid>
      <w:tr w:rsidR="00F8755E" w:rsidRPr="00723A2C">
        <w:trPr>
          <w:trHeight w:val="195"/>
          <w:tblHeader/>
        </w:trPr>
        <w:tc>
          <w:tcPr>
            <w:tcW w:w="1790" w:type="dxa"/>
            <w:gridSpan w:val="2"/>
            <w:tcBorders>
              <w:top w:val="single" w:sz="8" w:space="0" w:color="auto"/>
              <w:left w:val="single" w:sz="8" w:space="0" w:color="auto"/>
              <w:bottom w:val="single" w:sz="4" w:space="0" w:color="auto"/>
              <w:right w:val="nil"/>
            </w:tcBorders>
            <w:shd w:val="clear" w:color="auto" w:fill="C6D9F1"/>
            <w:vAlign w:val="center"/>
          </w:tcPr>
          <w:p w:rsidR="00F8755E" w:rsidRPr="00723A2C" w:rsidRDefault="00F8755E" w:rsidP="00EE73EF">
            <w:pPr>
              <w:spacing w:before="0" w:after="0" w:line="240" w:lineRule="auto"/>
              <w:jc w:val="center"/>
              <w:rPr>
                <w:bCs/>
                <w:sz w:val="14"/>
                <w:szCs w:val="14"/>
              </w:rPr>
            </w:pPr>
            <w:r w:rsidRPr="00723A2C">
              <w:rPr>
                <w:bCs/>
                <w:sz w:val="14"/>
                <w:szCs w:val="14"/>
              </w:rPr>
              <w:t>Δείκτες Α.Π.4</w:t>
            </w:r>
          </w:p>
        </w:tc>
        <w:tc>
          <w:tcPr>
            <w:tcW w:w="666" w:type="dxa"/>
            <w:tcBorders>
              <w:top w:val="single" w:sz="8" w:space="0" w:color="auto"/>
              <w:left w:val="nil"/>
              <w:bottom w:val="single" w:sz="4" w:space="0" w:color="auto"/>
              <w:right w:val="single" w:sz="4" w:space="0" w:color="auto"/>
            </w:tcBorders>
            <w:shd w:val="clear" w:color="auto" w:fill="C6D9F1"/>
            <w:vAlign w:val="center"/>
          </w:tcPr>
          <w:p w:rsidR="00F8755E" w:rsidRPr="00723A2C" w:rsidRDefault="00F8755E" w:rsidP="00EE73EF">
            <w:pPr>
              <w:spacing w:before="0" w:after="0" w:line="240" w:lineRule="auto"/>
              <w:rPr>
                <w:bCs/>
                <w:sz w:val="14"/>
                <w:szCs w:val="14"/>
              </w:rPr>
            </w:pPr>
            <w:r w:rsidRPr="00723A2C">
              <w:rPr>
                <w:bCs/>
                <w:sz w:val="14"/>
                <w:szCs w:val="14"/>
              </w:rPr>
              <w:t> </w:t>
            </w:r>
          </w:p>
        </w:tc>
        <w:tc>
          <w:tcPr>
            <w:tcW w:w="681" w:type="dxa"/>
            <w:tcBorders>
              <w:top w:val="single" w:sz="8" w:space="0" w:color="auto"/>
              <w:left w:val="nil"/>
              <w:bottom w:val="single" w:sz="4" w:space="0" w:color="auto"/>
              <w:right w:val="single" w:sz="4" w:space="0" w:color="auto"/>
            </w:tcBorders>
            <w:shd w:val="clear" w:color="auto" w:fill="C6D9F1"/>
            <w:noWrap/>
            <w:tcMar>
              <w:left w:w="28" w:type="dxa"/>
              <w:right w:w="28" w:type="dxa"/>
            </w:tcMar>
            <w:vAlign w:val="center"/>
          </w:tcPr>
          <w:p w:rsidR="00F8755E" w:rsidRPr="00723A2C" w:rsidRDefault="00F8755E" w:rsidP="00EE73EF">
            <w:pPr>
              <w:spacing w:before="0" w:after="0" w:line="240" w:lineRule="auto"/>
              <w:jc w:val="center"/>
              <w:rPr>
                <w:bCs/>
                <w:sz w:val="14"/>
                <w:szCs w:val="14"/>
              </w:rPr>
            </w:pPr>
            <w:r w:rsidRPr="00723A2C">
              <w:rPr>
                <w:bCs/>
                <w:sz w:val="14"/>
                <w:szCs w:val="14"/>
              </w:rPr>
              <w:t>2007</w:t>
            </w:r>
          </w:p>
        </w:tc>
        <w:tc>
          <w:tcPr>
            <w:tcW w:w="713" w:type="dxa"/>
            <w:tcBorders>
              <w:top w:val="single" w:sz="8" w:space="0" w:color="auto"/>
              <w:left w:val="nil"/>
              <w:bottom w:val="single" w:sz="4" w:space="0" w:color="auto"/>
              <w:right w:val="single" w:sz="4" w:space="0" w:color="auto"/>
            </w:tcBorders>
            <w:shd w:val="clear" w:color="auto" w:fill="C6D9F1"/>
            <w:noWrap/>
            <w:tcMar>
              <w:left w:w="28" w:type="dxa"/>
              <w:right w:w="28" w:type="dxa"/>
            </w:tcMar>
            <w:vAlign w:val="center"/>
          </w:tcPr>
          <w:p w:rsidR="00F8755E" w:rsidRPr="00723A2C" w:rsidRDefault="00F8755E" w:rsidP="00EE73EF">
            <w:pPr>
              <w:spacing w:before="0" w:after="0" w:line="240" w:lineRule="auto"/>
              <w:jc w:val="center"/>
              <w:rPr>
                <w:bCs/>
                <w:sz w:val="14"/>
                <w:szCs w:val="14"/>
              </w:rPr>
            </w:pPr>
            <w:r w:rsidRPr="00723A2C">
              <w:rPr>
                <w:bCs/>
                <w:sz w:val="14"/>
                <w:szCs w:val="14"/>
              </w:rPr>
              <w:t>2008</w:t>
            </w:r>
          </w:p>
        </w:tc>
        <w:tc>
          <w:tcPr>
            <w:tcW w:w="647" w:type="dxa"/>
            <w:tcBorders>
              <w:top w:val="single" w:sz="8" w:space="0" w:color="auto"/>
              <w:left w:val="nil"/>
              <w:bottom w:val="single" w:sz="4" w:space="0" w:color="auto"/>
              <w:right w:val="single" w:sz="4" w:space="0" w:color="auto"/>
            </w:tcBorders>
            <w:shd w:val="clear" w:color="auto" w:fill="C6D9F1"/>
            <w:noWrap/>
            <w:tcMar>
              <w:left w:w="28" w:type="dxa"/>
              <w:right w:w="28" w:type="dxa"/>
            </w:tcMar>
            <w:vAlign w:val="center"/>
          </w:tcPr>
          <w:p w:rsidR="00F8755E" w:rsidRPr="00723A2C" w:rsidRDefault="00F8755E" w:rsidP="00EE73EF">
            <w:pPr>
              <w:spacing w:before="0" w:after="0" w:line="240" w:lineRule="auto"/>
              <w:jc w:val="center"/>
              <w:rPr>
                <w:bCs/>
                <w:sz w:val="14"/>
                <w:szCs w:val="14"/>
              </w:rPr>
            </w:pPr>
            <w:r w:rsidRPr="00723A2C">
              <w:rPr>
                <w:bCs/>
                <w:sz w:val="14"/>
                <w:szCs w:val="14"/>
              </w:rPr>
              <w:t>2009</w:t>
            </w:r>
          </w:p>
        </w:tc>
        <w:tc>
          <w:tcPr>
            <w:tcW w:w="642" w:type="dxa"/>
            <w:tcBorders>
              <w:top w:val="single" w:sz="8" w:space="0" w:color="auto"/>
              <w:left w:val="nil"/>
              <w:bottom w:val="single" w:sz="4" w:space="0" w:color="auto"/>
              <w:right w:val="single" w:sz="4" w:space="0" w:color="auto"/>
            </w:tcBorders>
            <w:shd w:val="clear" w:color="auto" w:fill="C6D9F1"/>
            <w:noWrap/>
            <w:tcMar>
              <w:left w:w="28" w:type="dxa"/>
              <w:right w:w="28" w:type="dxa"/>
            </w:tcMar>
            <w:vAlign w:val="center"/>
          </w:tcPr>
          <w:p w:rsidR="00F8755E" w:rsidRPr="00723A2C" w:rsidRDefault="00F8755E" w:rsidP="00EE73EF">
            <w:pPr>
              <w:spacing w:before="0" w:after="0" w:line="240" w:lineRule="auto"/>
              <w:jc w:val="center"/>
              <w:rPr>
                <w:bCs/>
                <w:sz w:val="14"/>
                <w:szCs w:val="14"/>
              </w:rPr>
            </w:pPr>
            <w:r w:rsidRPr="00723A2C">
              <w:rPr>
                <w:bCs/>
                <w:sz w:val="14"/>
                <w:szCs w:val="14"/>
              </w:rPr>
              <w:t>2010</w:t>
            </w:r>
          </w:p>
        </w:tc>
        <w:tc>
          <w:tcPr>
            <w:tcW w:w="673" w:type="dxa"/>
            <w:tcBorders>
              <w:top w:val="single" w:sz="8" w:space="0" w:color="auto"/>
              <w:left w:val="nil"/>
              <w:bottom w:val="single" w:sz="4" w:space="0" w:color="auto"/>
              <w:right w:val="single" w:sz="4" w:space="0" w:color="auto"/>
            </w:tcBorders>
            <w:shd w:val="clear" w:color="auto" w:fill="C6D9F1"/>
            <w:noWrap/>
            <w:tcMar>
              <w:left w:w="28" w:type="dxa"/>
              <w:right w:w="28" w:type="dxa"/>
            </w:tcMar>
            <w:vAlign w:val="center"/>
          </w:tcPr>
          <w:p w:rsidR="00F8755E" w:rsidRPr="00723A2C" w:rsidRDefault="00F8755E" w:rsidP="00EE73EF">
            <w:pPr>
              <w:spacing w:before="0" w:after="0" w:line="240" w:lineRule="auto"/>
              <w:jc w:val="center"/>
              <w:rPr>
                <w:bCs/>
                <w:sz w:val="14"/>
                <w:szCs w:val="14"/>
              </w:rPr>
            </w:pPr>
            <w:r w:rsidRPr="00723A2C">
              <w:rPr>
                <w:bCs/>
                <w:sz w:val="14"/>
                <w:szCs w:val="14"/>
              </w:rPr>
              <w:t>2011</w:t>
            </w:r>
          </w:p>
        </w:tc>
        <w:tc>
          <w:tcPr>
            <w:tcW w:w="713" w:type="dxa"/>
            <w:tcBorders>
              <w:top w:val="single" w:sz="8" w:space="0" w:color="auto"/>
              <w:left w:val="nil"/>
              <w:bottom w:val="single" w:sz="4" w:space="0" w:color="auto"/>
              <w:right w:val="single" w:sz="4" w:space="0" w:color="auto"/>
            </w:tcBorders>
            <w:shd w:val="clear" w:color="auto" w:fill="C6D9F1"/>
            <w:noWrap/>
            <w:tcMar>
              <w:left w:w="28" w:type="dxa"/>
              <w:right w:w="28" w:type="dxa"/>
            </w:tcMar>
            <w:vAlign w:val="center"/>
          </w:tcPr>
          <w:p w:rsidR="00F8755E" w:rsidRPr="00723A2C" w:rsidRDefault="00F8755E" w:rsidP="00EE73EF">
            <w:pPr>
              <w:spacing w:before="0" w:after="0" w:line="240" w:lineRule="auto"/>
              <w:jc w:val="center"/>
              <w:rPr>
                <w:bCs/>
                <w:sz w:val="14"/>
                <w:szCs w:val="14"/>
              </w:rPr>
            </w:pPr>
            <w:r w:rsidRPr="00723A2C">
              <w:rPr>
                <w:bCs/>
                <w:sz w:val="14"/>
                <w:szCs w:val="14"/>
              </w:rPr>
              <w:t>2012</w:t>
            </w:r>
          </w:p>
        </w:tc>
        <w:tc>
          <w:tcPr>
            <w:tcW w:w="713" w:type="dxa"/>
            <w:tcBorders>
              <w:top w:val="single" w:sz="8" w:space="0" w:color="auto"/>
              <w:left w:val="nil"/>
              <w:bottom w:val="single" w:sz="4" w:space="0" w:color="auto"/>
              <w:right w:val="single" w:sz="4" w:space="0" w:color="auto"/>
            </w:tcBorders>
            <w:shd w:val="clear" w:color="auto" w:fill="C6D9F1"/>
            <w:noWrap/>
            <w:tcMar>
              <w:left w:w="28" w:type="dxa"/>
              <w:right w:w="28" w:type="dxa"/>
            </w:tcMar>
            <w:vAlign w:val="center"/>
          </w:tcPr>
          <w:p w:rsidR="00F8755E" w:rsidRPr="00723A2C" w:rsidRDefault="00F8755E" w:rsidP="00EE73EF">
            <w:pPr>
              <w:spacing w:before="0" w:after="0" w:line="240" w:lineRule="auto"/>
              <w:jc w:val="center"/>
              <w:rPr>
                <w:bCs/>
                <w:sz w:val="14"/>
                <w:szCs w:val="14"/>
              </w:rPr>
            </w:pPr>
            <w:r w:rsidRPr="00723A2C">
              <w:rPr>
                <w:bCs/>
                <w:sz w:val="14"/>
                <w:szCs w:val="14"/>
              </w:rPr>
              <w:t>2013</w:t>
            </w:r>
          </w:p>
        </w:tc>
        <w:tc>
          <w:tcPr>
            <w:tcW w:w="536" w:type="dxa"/>
            <w:tcBorders>
              <w:top w:val="single" w:sz="8" w:space="0" w:color="auto"/>
              <w:left w:val="nil"/>
              <w:bottom w:val="single" w:sz="4" w:space="0" w:color="auto"/>
              <w:right w:val="single" w:sz="4" w:space="0" w:color="auto"/>
            </w:tcBorders>
            <w:shd w:val="clear" w:color="auto" w:fill="C6D9F1"/>
            <w:noWrap/>
            <w:tcMar>
              <w:left w:w="28" w:type="dxa"/>
              <w:right w:w="28" w:type="dxa"/>
            </w:tcMar>
            <w:vAlign w:val="center"/>
          </w:tcPr>
          <w:p w:rsidR="00F8755E" w:rsidRPr="00EF37D5" w:rsidRDefault="00F8755E" w:rsidP="00EE73EF">
            <w:pPr>
              <w:spacing w:before="0" w:after="0" w:line="240" w:lineRule="auto"/>
              <w:jc w:val="center"/>
              <w:rPr>
                <w:bCs/>
                <w:sz w:val="12"/>
                <w:szCs w:val="12"/>
              </w:rPr>
            </w:pPr>
            <w:r w:rsidRPr="00EF37D5">
              <w:rPr>
                <w:bCs/>
                <w:sz w:val="12"/>
                <w:szCs w:val="12"/>
              </w:rPr>
              <w:t>2014</w:t>
            </w:r>
          </w:p>
        </w:tc>
        <w:tc>
          <w:tcPr>
            <w:tcW w:w="536" w:type="dxa"/>
            <w:tcBorders>
              <w:top w:val="single" w:sz="8" w:space="0" w:color="auto"/>
              <w:left w:val="nil"/>
              <w:bottom w:val="single" w:sz="4" w:space="0" w:color="auto"/>
              <w:right w:val="single" w:sz="4" w:space="0" w:color="auto"/>
            </w:tcBorders>
            <w:shd w:val="clear" w:color="auto" w:fill="C6D9F1"/>
            <w:noWrap/>
            <w:tcMar>
              <w:left w:w="28" w:type="dxa"/>
              <w:right w:w="28" w:type="dxa"/>
            </w:tcMar>
            <w:vAlign w:val="center"/>
          </w:tcPr>
          <w:p w:rsidR="00F8755E" w:rsidRPr="00EF37D5" w:rsidRDefault="00F8755E" w:rsidP="00EE73EF">
            <w:pPr>
              <w:spacing w:before="0" w:after="0" w:line="240" w:lineRule="auto"/>
              <w:jc w:val="center"/>
              <w:rPr>
                <w:bCs/>
                <w:sz w:val="12"/>
                <w:szCs w:val="12"/>
              </w:rPr>
            </w:pPr>
            <w:r w:rsidRPr="00EF37D5">
              <w:rPr>
                <w:bCs/>
                <w:sz w:val="12"/>
                <w:szCs w:val="12"/>
              </w:rPr>
              <w:t>2015</w:t>
            </w:r>
          </w:p>
        </w:tc>
        <w:tc>
          <w:tcPr>
            <w:tcW w:w="713" w:type="dxa"/>
            <w:tcBorders>
              <w:top w:val="single" w:sz="8" w:space="0" w:color="auto"/>
              <w:left w:val="nil"/>
              <w:bottom w:val="single" w:sz="4" w:space="0" w:color="auto"/>
              <w:right w:val="single" w:sz="8" w:space="0" w:color="auto"/>
            </w:tcBorders>
            <w:shd w:val="clear" w:color="auto" w:fill="C6D9F1"/>
            <w:tcMar>
              <w:left w:w="28" w:type="dxa"/>
              <w:right w:w="28" w:type="dxa"/>
            </w:tcMar>
            <w:vAlign w:val="center"/>
          </w:tcPr>
          <w:p w:rsidR="00F8755E" w:rsidRPr="00723A2C" w:rsidRDefault="00F8755E" w:rsidP="00EE73EF">
            <w:pPr>
              <w:spacing w:before="0" w:after="0" w:line="240" w:lineRule="auto"/>
              <w:jc w:val="center"/>
              <w:rPr>
                <w:bCs/>
                <w:sz w:val="14"/>
                <w:szCs w:val="14"/>
              </w:rPr>
            </w:pPr>
            <w:r w:rsidRPr="00723A2C">
              <w:rPr>
                <w:bCs/>
                <w:sz w:val="14"/>
                <w:szCs w:val="14"/>
              </w:rPr>
              <w:t>Σύνολο</w:t>
            </w:r>
          </w:p>
        </w:tc>
      </w:tr>
      <w:tr w:rsidR="00F8755E" w:rsidRPr="00723A2C">
        <w:trPr>
          <w:trHeight w:val="465"/>
        </w:trPr>
        <w:tc>
          <w:tcPr>
            <w:tcW w:w="1668" w:type="dxa"/>
            <w:vMerge w:val="restart"/>
            <w:tcBorders>
              <w:top w:val="nil"/>
              <w:left w:val="single" w:sz="8" w:space="0" w:color="auto"/>
              <w:bottom w:val="single" w:sz="4" w:space="0" w:color="auto"/>
              <w:right w:val="single" w:sz="4" w:space="0" w:color="auto"/>
            </w:tcBorders>
            <w:vAlign w:val="center"/>
          </w:tcPr>
          <w:p w:rsidR="00F8755E" w:rsidRPr="00723A2C" w:rsidRDefault="00F8755E" w:rsidP="009F3865">
            <w:pPr>
              <w:spacing w:beforeLines="20" w:afterLines="20" w:line="240" w:lineRule="auto"/>
              <w:jc w:val="left"/>
              <w:rPr>
                <w:sz w:val="14"/>
                <w:szCs w:val="14"/>
              </w:rPr>
            </w:pPr>
            <w:r w:rsidRPr="00723A2C">
              <w:rPr>
                <w:rFonts w:cs="Arial"/>
                <w:sz w:val="14"/>
                <w:szCs w:val="14"/>
              </w:rPr>
              <w:t xml:space="preserve">Αριθμός προγραμμάτων αρχικής επαγγελματικής κατάρτισης που δημιουργούνται ή αναμορφώνονται </w:t>
            </w:r>
          </w:p>
        </w:tc>
        <w:tc>
          <w:tcPr>
            <w:tcW w:w="788" w:type="dxa"/>
            <w:gridSpan w:val="2"/>
            <w:tcBorders>
              <w:top w:val="nil"/>
              <w:left w:val="nil"/>
              <w:bottom w:val="single" w:sz="4" w:space="0" w:color="auto"/>
              <w:right w:val="single" w:sz="4" w:space="0" w:color="auto"/>
            </w:tcBorders>
            <w:tcMar>
              <w:left w:w="57" w:type="dxa"/>
              <w:right w:w="57" w:type="dxa"/>
            </w:tcMar>
            <w:vAlign w:val="bottom"/>
          </w:tcPr>
          <w:p w:rsidR="00F8755E" w:rsidRDefault="00F8755E" w:rsidP="009F3865">
            <w:pPr>
              <w:spacing w:beforeLines="20" w:afterLines="20" w:line="240" w:lineRule="auto"/>
              <w:rPr>
                <w:sz w:val="14"/>
                <w:szCs w:val="14"/>
              </w:rPr>
            </w:pPr>
            <w:r w:rsidRPr="00723A2C">
              <w:rPr>
                <w:sz w:val="14"/>
                <w:szCs w:val="14"/>
              </w:rPr>
              <w:t>Ολοκλήρωση</w:t>
            </w:r>
          </w:p>
        </w:tc>
        <w:tc>
          <w:tcPr>
            <w:tcW w:w="681" w:type="dxa"/>
            <w:tcBorders>
              <w:top w:val="nil"/>
              <w:left w:val="nil"/>
              <w:bottom w:val="single" w:sz="4" w:space="0" w:color="auto"/>
              <w:right w:val="single" w:sz="4" w:space="0" w:color="auto"/>
            </w:tcBorders>
            <w:noWrap/>
            <w:tcMar>
              <w:left w:w="28" w:type="dxa"/>
              <w:right w:w="28" w:type="dxa"/>
            </w:tcMar>
            <w:vAlign w:val="center"/>
          </w:tcPr>
          <w:p w:rsidR="00F8755E" w:rsidRDefault="00F8755E" w:rsidP="009F3865">
            <w:pPr>
              <w:spacing w:beforeLines="20" w:afterLines="20" w:line="240" w:lineRule="auto"/>
              <w:jc w:val="center"/>
              <w:rPr>
                <w:sz w:val="14"/>
                <w:szCs w:val="14"/>
              </w:rPr>
            </w:pPr>
            <w:r w:rsidRPr="00723A2C">
              <w:rPr>
                <w:sz w:val="14"/>
                <w:szCs w:val="14"/>
              </w:rPr>
              <w:t>0</w:t>
            </w: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r w:rsidRPr="00723A2C">
              <w:rPr>
                <w:sz w:val="14"/>
                <w:szCs w:val="14"/>
                <w:lang w:val="en-US"/>
              </w:rPr>
              <w:t>0</w:t>
            </w:r>
          </w:p>
        </w:tc>
        <w:tc>
          <w:tcPr>
            <w:tcW w:w="647"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r w:rsidRPr="00723A2C">
              <w:rPr>
                <w:sz w:val="14"/>
                <w:szCs w:val="14"/>
              </w:rPr>
              <w:t>0</w:t>
            </w:r>
          </w:p>
        </w:tc>
        <w:tc>
          <w:tcPr>
            <w:tcW w:w="642"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r w:rsidRPr="00723A2C">
              <w:rPr>
                <w:sz w:val="14"/>
                <w:szCs w:val="14"/>
              </w:rPr>
              <w:t>0</w:t>
            </w:r>
          </w:p>
        </w:tc>
        <w:tc>
          <w:tcPr>
            <w:tcW w:w="67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r>
              <w:rPr>
                <w:sz w:val="14"/>
                <w:szCs w:val="14"/>
              </w:rPr>
              <w:t>0</w:t>
            </w: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r>
              <w:rPr>
                <w:sz w:val="14"/>
                <w:szCs w:val="14"/>
              </w:rPr>
              <w:t>0</w:t>
            </w: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lang w:val="en-US"/>
              </w:rPr>
            </w:pPr>
            <w:r>
              <w:rPr>
                <w:sz w:val="14"/>
                <w:szCs w:val="14"/>
                <w:lang w:val="en-US"/>
              </w:rPr>
              <w:t>0</w:t>
            </w:r>
          </w:p>
        </w:tc>
        <w:tc>
          <w:tcPr>
            <w:tcW w:w="536"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536"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8" w:space="0" w:color="auto"/>
            </w:tcBorders>
            <w:tcMar>
              <w:left w:w="57" w:type="dxa"/>
              <w:right w:w="57" w:type="dxa"/>
            </w:tcMar>
            <w:vAlign w:val="center"/>
          </w:tcPr>
          <w:p w:rsidR="00F8755E" w:rsidRDefault="00F8755E" w:rsidP="009F3865">
            <w:pPr>
              <w:spacing w:beforeLines="20" w:afterLines="20" w:line="240" w:lineRule="auto"/>
              <w:jc w:val="center"/>
              <w:rPr>
                <w:sz w:val="14"/>
                <w:szCs w:val="14"/>
              </w:rPr>
            </w:pPr>
          </w:p>
        </w:tc>
      </w:tr>
      <w:tr w:rsidR="00F8755E" w:rsidRPr="00723A2C">
        <w:trPr>
          <w:trHeight w:val="330"/>
        </w:trPr>
        <w:tc>
          <w:tcPr>
            <w:tcW w:w="1668" w:type="dxa"/>
            <w:vMerge/>
            <w:tcBorders>
              <w:top w:val="nil"/>
              <w:left w:val="single" w:sz="8" w:space="0" w:color="auto"/>
              <w:bottom w:val="single" w:sz="4" w:space="0" w:color="auto"/>
              <w:right w:val="single" w:sz="4" w:space="0" w:color="auto"/>
            </w:tcBorders>
            <w:vAlign w:val="center"/>
          </w:tcPr>
          <w:p w:rsidR="00F8755E" w:rsidRDefault="00F8755E" w:rsidP="009F3865">
            <w:pPr>
              <w:spacing w:beforeLines="20" w:afterLines="20" w:line="240" w:lineRule="auto"/>
              <w:jc w:val="left"/>
              <w:rPr>
                <w:sz w:val="14"/>
                <w:szCs w:val="14"/>
              </w:rPr>
            </w:pPr>
          </w:p>
        </w:tc>
        <w:tc>
          <w:tcPr>
            <w:tcW w:w="788" w:type="dxa"/>
            <w:gridSpan w:val="2"/>
            <w:tcBorders>
              <w:top w:val="nil"/>
              <w:left w:val="nil"/>
              <w:bottom w:val="single" w:sz="4" w:space="0" w:color="auto"/>
              <w:right w:val="single" w:sz="4" w:space="0" w:color="auto"/>
            </w:tcBorders>
            <w:tcMar>
              <w:left w:w="57" w:type="dxa"/>
              <w:right w:w="57" w:type="dxa"/>
            </w:tcMar>
            <w:vAlign w:val="bottom"/>
          </w:tcPr>
          <w:p w:rsidR="00F8755E" w:rsidRDefault="00F8755E" w:rsidP="009F3865">
            <w:pPr>
              <w:spacing w:beforeLines="20" w:afterLines="20" w:line="240" w:lineRule="auto"/>
              <w:rPr>
                <w:sz w:val="14"/>
                <w:szCs w:val="14"/>
              </w:rPr>
            </w:pPr>
            <w:r w:rsidRPr="00723A2C">
              <w:rPr>
                <w:sz w:val="14"/>
                <w:szCs w:val="14"/>
              </w:rPr>
              <w:t>Στόχος</w:t>
            </w:r>
          </w:p>
        </w:tc>
        <w:tc>
          <w:tcPr>
            <w:tcW w:w="681" w:type="dxa"/>
            <w:tcBorders>
              <w:top w:val="nil"/>
              <w:left w:val="nil"/>
              <w:bottom w:val="single" w:sz="4" w:space="0" w:color="auto"/>
              <w:right w:val="single" w:sz="4" w:space="0" w:color="auto"/>
            </w:tcBorders>
            <w:noWrap/>
            <w:tcMar>
              <w:left w:w="28" w:type="dxa"/>
              <w:right w:w="28"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647"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642"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67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536"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536"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8"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r w:rsidRPr="00723A2C">
              <w:rPr>
                <w:rFonts w:cs="Arial"/>
                <w:sz w:val="14"/>
                <w:szCs w:val="14"/>
              </w:rPr>
              <w:t xml:space="preserve">300 </w:t>
            </w:r>
            <w:r w:rsidRPr="00723A2C">
              <w:rPr>
                <w:rFonts w:cs="Arial"/>
                <w:sz w:val="14"/>
                <w:szCs w:val="14"/>
                <w:vertAlign w:val="superscript"/>
              </w:rPr>
              <w:t>(1)</w:t>
            </w:r>
          </w:p>
        </w:tc>
      </w:tr>
      <w:tr w:rsidR="00F8755E" w:rsidRPr="00723A2C">
        <w:trPr>
          <w:trHeight w:val="330"/>
        </w:trPr>
        <w:tc>
          <w:tcPr>
            <w:tcW w:w="1668" w:type="dxa"/>
            <w:vMerge/>
            <w:tcBorders>
              <w:top w:val="nil"/>
              <w:left w:val="single" w:sz="8" w:space="0" w:color="auto"/>
              <w:bottom w:val="single" w:sz="4" w:space="0" w:color="auto"/>
              <w:right w:val="single" w:sz="4" w:space="0" w:color="auto"/>
            </w:tcBorders>
            <w:vAlign w:val="center"/>
          </w:tcPr>
          <w:p w:rsidR="00F8755E" w:rsidRDefault="00F8755E" w:rsidP="009F3865">
            <w:pPr>
              <w:spacing w:beforeLines="20" w:afterLines="20" w:line="240" w:lineRule="auto"/>
              <w:jc w:val="left"/>
              <w:rPr>
                <w:sz w:val="14"/>
                <w:szCs w:val="14"/>
              </w:rPr>
            </w:pPr>
          </w:p>
        </w:tc>
        <w:tc>
          <w:tcPr>
            <w:tcW w:w="788" w:type="dxa"/>
            <w:gridSpan w:val="2"/>
            <w:tcBorders>
              <w:top w:val="nil"/>
              <w:left w:val="nil"/>
              <w:bottom w:val="single" w:sz="4" w:space="0" w:color="auto"/>
              <w:right w:val="single" w:sz="4" w:space="0" w:color="auto"/>
            </w:tcBorders>
            <w:tcMar>
              <w:left w:w="57" w:type="dxa"/>
              <w:right w:w="57" w:type="dxa"/>
            </w:tcMar>
            <w:vAlign w:val="bottom"/>
          </w:tcPr>
          <w:p w:rsidR="00F8755E" w:rsidRDefault="00F8755E" w:rsidP="009F3865">
            <w:pPr>
              <w:spacing w:beforeLines="20" w:afterLines="20" w:line="240" w:lineRule="auto"/>
              <w:rPr>
                <w:sz w:val="14"/>
                <w:szCs w:val="14"/>
              </w:rPr>
            </w:pPr>
            <w:r w:rsidRPr="00723A2C">
              <w:rPr>
                <w:sz w:val="14"/>
                <w:szCs w:val="14"/>
              </w:rPr>
              <w:t>Αφετηρία</w:t>
            </w:r>
          </w:p>
        </w:tc>
        <w:tc>
          <w:tcPr>
            <w:tcW w:w="681" w:type="dxa"/>
            <w:tcBorders>
              <w:top w:val="nil"/>
              <w:left w:val="nil"/>
              <w:bottom w:val="single" w:sz="4" w:space="0" w:color="auto"/>
              <w:right w:val="single" w:sz="4" w:space="0" w:color="auto"/>
            </w:tcBorders>
            <w:noWrap/>
            <w:tcMar>
              <w:left w:w="28" w:type="dxa"/>
              <w:right w:w="28" w:type="dxa"/>
            </w:tcMar>
            <w:vAlign w:val="center"/>
          </w:tcPr>
          <w:p w:rsidR="00F8755E" w:rsidRDefault="00F8755E" w:rsidP="009F3865">
            <w:pPr>
              <w:spacing w:beforeLines="20" w:afterLines="20" w:line="240" w:lineRule="auto"/>
              <w:jc w:val="center"/>
              <w:rPr>
                <w:sz w:val="14"/>
                <w:szCs w:val="14"/>
              </w:rPr>
            </w:pPr>
            <w:r w:rsidRPr="00723A2C">
              <w:rPr>
                <w:rFonts w:cs="Arial"/>
                <w:sz w:val="14"/>
                <w:szCs w:val="14"/>
              </w:rPr>
              <w:t>225</w:t>
            </w: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647"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642"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67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536"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536"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8" w:space="0" w:color="auto"/>
            </w:tcBorders>
            <w:tcMar>
              <w:left w:w="57" w:type="dxa"/>
              <w:right w:w="57" w:type="dxa"/>
            </w:tcMar>
            <w:vAlign w:val="center"/>
          </w:tcPr>
          <w:p w:rsidR="00F8755E" w:rsidRDefault="00F8755E" w:rsidP="009F3865">
            <w:pPr>
              <w:spacing w:beforeLines="20" w:afterLines="20" w:line="240" w:lineRule="auto"/>
              <w:jc w:val="center"/>
              <w:rPr>
                <w:sz w:val="14"/>
                <w:szCs w:val="14"/>
              </w:rPr>
            </w:pPr>
          </w:p>
        </w:tc>
      </w:tr>
      <w:tr w:rsidR="00F8755E" w:rsidRPr="00723A2C">
        <w:trPr>
          <w:trHeight w:val="450"/>
        </w:trPr>
        <w:tc>
          <w:tcPr>
            <w:tcW w:w="1668" w:type="dxa"/>
            <w:vMerge w:val="restart"/>
            <w:tcBorders>
              <w:top w:val="nil"/>
              <w:left w:val="single" w:sz="8" w:space="0" w:color="auto"/>
              <w:bottom w:val="single" w:sz="4" w:space="0" w:color="auto"/>
              <w:right w:val="single" w:sz="4" w:space="0" w:color="auto"/>
            </w:tcBorders>
            <w:vAlign w:val="center"/>
          </w:tcPr>
          <w:p w:rsidR="00F8755E" w:rsidRPr="00723A2C" w:rsidRDefault="00F8755E" w:rsidP="009F3865">
            <w:pPr>
              <w:spacing w:beforeLines="20" w:afterLines="20" w:line="240" w:lineRule="auto"/>
              <w:jc w:val="left"/>
              <w:rPr>
                <w:sz w:val="14"/>
                <w:szCs w:val="14"/>
              </w:rPr>
            </w:pPr>
            <w:r w:rsidRPr="00723A2C">
              <w:rPr>
                <w:rFonts w:cs="Arial"/>
                <w:sz w:val="14"/>
                <w:szCs w:val="14"/>
              </w:rPr>
              <w:t>Αριθμός υποτροφιών αρχικής επαγγελματικής κατάρτισης</w:t>
            </w:r>
          </w:p>
        </w:tc>
        <w:tc>
          <w:tcPr>
            <w:tcW w:w="788" w:type="dxa"/>
            <w:gridSpan w:val="2"/>
            <w:tcBorders>
              <w:top w:val="nil"/>
              <w:left w:val="nil"/>
              <w:bottom w:val="single" w:sz="4" w:space="0" w:color="auto"/>
              <w:right w:val="single" w:sz="4" w:space="0" w:color="auto"/>
            </w:tcBorders>
            <w:tcMar>
              <w:left w:w="57" w:type="dxa"/>
              <w:right w:w="57" w:type="dxa"/>
            </w:tcMar>
            <w:vAlign w:val="bottom"/>
          </w:tcPr>
          <w:p w:rsidR="00F8755E" w:rsidRDefault="00F8755E" w:rsidP="009F3865">
            <w:pPr>
              <w:spacing w:beforeLines="20" w:afterLines="20" w:line="240" w:lineRule="auto"/>
              <w:rPr>
                <w:sz w:val="14"/>
                <w:szCs w:val="14"/>
              </w:rPr>
            </w:pPr>
            <w:r w:rsidRPr="00723A2C">
              <w:rPr>
                <w:sz w:val="14"/>
                <w:szCs w:val="14"/>
              </w:rPr>
              <w:t>Ολοκλήρωση</w:t>
            </w:r>
          </w:p>
        </w:tc>
        <w:tc>
          <w:tcPr>
            <w:tcW w:w="681" w:type="dxa"/>
            <w:tcBorders>
              <w:top w:val="nil"/>
              <w:left w:val="nil"/>
              <w:bottom w:val="single" w:sz="4" w:space="0" w:color="auto"/>
              <w:right w:val="single" w:sz="4" w:space="0" w:color="auto"/>
            </w:tcBorders>
            <w:noWrap/>
            <w:tcMar>
              <w:left w:w="28" w:type="dxa"/>
              <w:right w:w="28" w:type="dxa"/>
            </w:tcMar>
            <w:vAlign w:val="center"/>
          </w:tcPr>
          <w:p w:rsidR="00F8755E" w:rsidRDefault="00F8755E" w:rsidP="009F3865">
            <w:pPr>
              <w:spacing w:beforeLines="20" w:afterLines="20" w:line="240" w:lineRule="auto"/>
              <w:jc w:val="center"/>
              <w:rPr>
                <w:sz w:val="14"/>
                <w:szCs w:val="14"/>
              </w:rPr>
            </w:pPr>
            <w:r w:rsidRPr="00723A2C">
              <w:rPr>
                <w:sz w:val="14"/>
                <w:szCs w:val="14"/>
              </w:rPr>
              <w:t>0</w:t>
            </w: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r w:rsidRPr="00723A2C">
              <w:rPr>
                <w:sz w:val="14"/>
                <w:szCs w:val="14"/>
                <w:lang w:val="en-US"/>
              </w:rPr>
              <w:t>0</w:t>
            </w:r>
          </w:p>
        </w:tc>
        <w:tc>
          <w:tcPr>
            <w:tcW w:w="647"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r w:rsidRPr="00723A2C">
              <w:rPr>
                <w:sz w:val="14"/>
                <w:szCs w:val="14"/>
              </w:rPr>
              <w:t>0</w:t>
            </w:r>
          </w:p>
        </w:tc>
        <w:tc>
          <w:tcPr>
            <w:tcW w:w="642"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r w:rsidRPr="00723A2C">
              <w:rPr>
                <w:sz w:val="14"/>
                <w:szCs w:val="14"/>
              </w:rPr>
              <w:t>2</w:t>
            </w:r>
            <w:r>
              <w:rPr>
                <w:sz w:val="14"/>
                <w:szCs w:val="14"/>
              </w:rPr>
              <w:t>.</w:t>
            </w:r>
            <w:r w:rsidRPr="00723A2C">
              <w:rPr>
                <w:sz w:val="14"/>
                <w:szCs w:val="14"/>
              </w:rPr>
              <w:t>015</w:t>
            </w:r>
          </w:p>
        </w:tc>
        <w:tc>
          <w:tcPr>
            <w:tcW w:w="67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r>
              <w:rPr>
                <w:sz w:val="14"/>
                <w:szCs w:val="14"/>
              </w:rPr>
              <w:t>2.015</w:t>
            </w: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r>
              <w:rPr>
                <w:sz w:val="14"/>
                <w:szCs w:val="14"/>
              </w:rPr>
              <w:t>4.724</w:t>
            </w: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lang w:val="en-US"/>
              </w:rPr>
            </w:pPr>
            <w:r>
              <w:rPr>
                <w:sz w:val="14"/>
                <w:szCs w:val="14"/>
                <w:lang w:val="en-US"/>
              </w:rPr>
              <w:t>9.569</w:t>
            </w:r>
          </w:p>
        </w:tc>
        <w:tc>
          <w:tcPr>
            <w:tcW w:w="536"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536"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8" w:space="0" w:color="auto"/>
            </w:tcBorders>
            <w:tcMar>
              <w:left w:w="57" w:type="dxa"/>
              <w:right w:w="57" w:type="dxa"/>
            </w:tcMar>
            <w:vAlign w:val="center"/>
          </w:tcPr>
          <w:p w:rsidR="00F8755E" w:rsidRDefault="00F8755E" w:rsidP="009F3865">
            <w:pPr>
              <w:spacing w:beforeLines="20" w:afterLines="20" w:line="240" w:lineRule="auto"/>
              <w:jc w:val="center"/>
              <w:rPr>
                <w:sz w:val="14"/>
                <w:szCs w:val="14"/>
              </w:rPr>
            </w:pPr>
          </w:p>
        </w:tc>
      </w:tr>
      <w:tr w:rsidR="00F8755E" w:rsidRPr="00723A2C">
        <w:trPr>
          <w:trHeight w:val="255"/>
        </w:trPr>
        <w:tc>
          <w:tcPr>
            <w:tcW w:w="1668" w:type="dxa"/>
            <w:vMerge/>
            <w:tcBorders>
              <w:top w:val="nil"/>
              <w:left w:val="single" w:sz="8" w:space="0" w:color="auto"/>
              <w:bottom w:val="single" w:sz="4" w:space="0" w:color="auto"/>
              <w:right w:val="single" w:sz="4" w:space="0" w:color="auto"/>
            </w:tcBorders>
            <w:vAlign w:val="center"/>
          </w:tcPr>
          <w:p w:rsidR="00F8755E" w:rsidRDefault="00F8755E" w:rsidP="009F3865">
            <w:pPr>
              <w:spacing w:beforeLines="20" w:afterLines="20" w:line="240" w:lineRule="auto"/>
              <w:jc w:val="left"/>
              <w:rPr>
                <w:sz w:val="14"/>
                <w:szCs w:val="14"/>
              </w:rPr>
            </w:pPr>
          </w:p>
        </w:tc>
        <w:tc>
          <w:tcPr>
            <w:tcW w:w="788" w:type="dxa"/>
            <w:gridSpan w:val="2"/>
            <w:tcBorders>
              <w:top w:val="nil"/>
              <w:left w:val="nil"/>
              <w:bottom w:val="single" w:sz="4" w:space="0" w:color="auto"/>
              <w:right w:val="single" w:sz="4" w:space="0" w:color="auto"/>
            </w:tcBorders>
            <w:tcMar>
              <w:left w:w="57" w:type="dxa"/>
              <w:right w:w="57" w:type="dxa"/>
            </w:tcMar>
            <w:vAlign w:val="bottom"/>
          </w:tcPr>
          <w:p w:rsidR="00F8755E" w:rsidRDefault="00F8755E" w:rsidP="009F3865">
            <w:pPr>
              <w:spacing w:beforeLines="20" w:afterLines="20" w:line="240" w:lineRule="auto"/>
              <w:rPr>
                <w:sz w:val="14"/>
                <w:szCs w:val="14"/>
              </w:rPr>
            </w:pPr>
            <w:r w:rsidRPr="00723A2C">
              <w:rPr>
                <w:sz w:val="14"/>
                <w:szCs w:val="14"/>
              </w:rPr>
              <w:t>Στόχος</w:t>
            </w:r>
          </w:p>
        </w:tc>
        <w:tc>
          <w:tcPr>
            <w:tcW w:w="681" w:type="dxa"/>
            <w:tcBorders>
              <w:top w:val="nil"/>
              <w:left w:val="nil"/>
              <w:bottom w:val="single" w:sz="4" w:space="0" w:color="auto"/>
              <w:right w:val="single" w:sz="4" w:space="0" w:color="auto"/>
            </w:tcBorders>
            <w:noWrap/>
            <w:tcMar>
              <w:left w:w="28" w:type="dxa"/>
              <w:right w:w="28"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647"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642"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67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536"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536"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8"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r w:rsidRPr="00723A2C">
              <w:rPr>
                <w:rFonts w:cs="Arial"/>
                <w:sz w:val="14"/>
                <w:szCs w:val="14"/>
              </w:rPr>
              <w:t>24.000</w:t>
            </w:r>
          </w:p>
        </w:tc>
      </w:tr>
      <w:tr w:rsidR="00F8755E" w:rsidRPr="00723A2C">
        <w:trPr>
          <w:trHeight w:val="255"/>
        </w:trPr>
        <w:tc>
          <w:tcPr>
            <w:tcW w:w="1668" w:type="dxa"/>
            <w:vMerge/>
            <w:tcBorders>
              <w:top w:val="nil"/>
              <w:left w:val="single" w:sz="8" w:space="0" w:color="auto"/>
              <w:bottom w:val="single" w:sz="4" w:space="0" w:color="auto"/>
              <w:right w:val="single" w:sz="4" w:space="0" w:color="auto"/>
            </w:tcBorders>
            <w:vAlign w:val="center"/>
          </w:tcPr>
          <w:p w:rsidR="00F8755E" w:rsidRDefault="00F8755E" w:rsidP="009F3865">
            <w:pPr>
              <w:spacing w:beforeLines="20" w:afterLines="20" w:line="240" w:lineRule="auto"/>
              <w:jc w:val="left"/>
              <w:rPr>
                <w:sz w:val="14"/>
                <w:szCs w:val="14"/>
              </w:rPr>
            </w:pPr>
          </w:p>
        </w:tc>
        <w:tc>
          <w:tcPr>
            <w:tcW w:w="788" w:type="dxa"/>
            <w:gridSpan w:val="2"/>
            <w:tcBorders>
              <w:top w:val="nil"/>
              <w:left w:val="nil"/>
              <w:bottom w:val="single" w:sz="4" w:space="0" w:color="auto"/>
              <w:right w:val="single" w:sz="4" w:space="0" w:color="auto"/>
            </w:tcBorders>
            <w:tcMar>
              <w:left w:w="57" w:type="dxa"/>
              <w:right w:w="57" w:type="dxa"/>
            </w:tcMar>
            <w:vAlign w:val="bottom"/>
          </w:tcPr>
          <w:p w:rsidR="00F8755E" w:rsidRDefault="00F8755E" w:rsidP="009F3865">
            <w:pPr>
              <w:spacing w:beforeLines="20" w:afterLines="20" w:line="240" w:lineRule="auto"/>
              <w:rPr>
                <w:sz w:val="14"/>
                <w:szCs w:val="14"/>
              </w:rPr>
            </w:pPr>
            <w:r w:rsidRPr="00723A2C">
              <w:rPr>
                <w:sz w:val="14"/>
                <w:szCs w:val="14"/>
              </w:rPr>
              <w:t>Αφετηρία</w:t>
            </w:r>
          </w:p>
        </w:tc>
        <w:tc>
          <w:tcPr>
            <w:tcW w:w="681" w:type="dxa"/>
            <w:tcBorders>
              <w:top w:val="nil"/>
              <w:left w:val="nil"/>
              <w:bottom w:val="single" w:sz="4" w:space="0" w:color="auto"/>
              <w:right w:val="single" w:sz="4" w:space="0" w:color="auto"/>
            </w:tcBorders>
            <w:noWrap/>
            <w:tcMar>
              <w:left w:w="28" w:type="dxa"/>
              <w:right w:w="28" w:type="dxa"/>
            </w:tcMar>
            <w:vAlign w:val="center"/>
          </w:tcPr>
          <w:p w:rsidR="00F8755E" w:rsidRDefault="00F8755E" w:rsidP="009F3865">
            <w:pPr>
              <w:spacing w:beforeLines="20" w:afterLines="20" w:line="240" w:lineRule="auto"/>
              <w:jc w:val="center"/>
              <w:rPr>
                <w:sz w:val="14"/>
                <w:szCs w:val="14"/>
              </w:rPr>
            </w:pPr>
            <w:r w:rsidRPr="00723A2C">
              <w:rPr>
                <w:sz w:val="14"/>
                <w:szCs w:val="14"/>
                <w:lang w:val="en-US"/>
              </w:rPr>
              <w:t>17.517</w:t>
            </w: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647"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642"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67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536"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536"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8" w:space="0" w:color="auto"/>
            </w:tcBorders>
            <w:tcMar>
              <w:left w:w="57" w:type="dxa"/>
              <w:right w:w="57" w:type="dxa"/>
            </w:tcMar>
            <w:vAlign w:val="center"/>
          </w:tcPr>
          <w:p w:rsidR="00F8755E" w:rsidRDefault="00F8755E" w:rsidP="009F3865">
            <w:pPr>
              <w:spacing w:beforeLines="20" w:afterLines="20" w:line="240" w:lineRule="auto"/>
              <w:jc w:val="center"/>
              <w:rPr>
                <w:sz w:val="14"/>
                <w:szCs w:val="14"/>
              </w:rPr>
            </w:pPr>
          </w:p>
        </w:tc>
      </w:tr>
      <w:tr w:rsidR="00F8755E" w:rsidRPr="00723A2C">
        <w:trPr>
          <w:trHeight w:val="450"/>
        </w:trPr>
        <w:tc>
          <w:tcPr>
            <w:tcW w:w="1668" w:type="dxa"/>
            <w:vMerge w:val="restart"/>
            <w:tcBorders>
              <w:top w:val="nil"/>
              <w:left w:val="single" w:sz="8" w:space="0" w:color="auto"/>
              <w:bottom w:val="single" w:sz="4" w:space="0" w:color="auto"/>
              <w:right w:val="single" w:sz="4" w:space="0" w:color="auto"/>
            </w:tcBorders>
            <w:vAlign w:val="center"/>
          </w:tcPr>
          <w:p w:rsidR="00F8755E" w:rsidRPr="00723A2C" w:rsidRDefault="00F8755E" w:rsidP="009F3865">
            <w:pPr>
              <w:spacing w:beforeLines="20" w:afterLines="20" w:line="240" w:lineRule="auto"/>
              <w:jc w:val="left"/>
              <w:rPr>
                <w:sz w:val="14"/>
                <w:szCs w:val="14"/>
              </w:rPr>
            </w:pPr>
            <w:r w:rsidRPr="00723A2C">
              <w:rPr>
                <w:rFonts w:cs="Arial"/>
                <w:sz w:val="14"/>
                <w:szCs w:val="14"/>
              </w:rPr>
              <w:t xml:space="preserve">Αριθμός προγραμμάτων σπουδών τεχνικοεπαγγελματικής εκπαίδευσης που δημιουργούνται ή αναμορφώνονται </w:t>
            </w:r>
          </w:p>
        </w:tc>
        <w:tc>
          <w:tcPr>
            <w:tcW w:w="788" w:type="dxa"/>
            <w:gridSpan w:val="2"/>
            <w:tcBorders>
              <w:top w:val="nil"/>
              <w:left w:val="nil"/>
              <w:bottom w:val="single" w:sz="4" w:space="0" w:color="auto"/>
              <w:right w:val="single" w:sz="4" w:space="0" w:color="auto"/>
            </w:tcBorders>
            <w:tcMar>
              <w:left w:w="57" w:type="dxa"/>
              <w:right w:w="57" w:type="dxa"/>
            </w:tcMar>
            <w:vAlign w:val="bottom"/>
          </w:tcPr>
          <w:p w:rsidR="00F8755E" w:rsidRDefault="00F8755E" w:rsidP="009F3865">
            <w:pPr>
              <w:spacing w:beforeLines="20" w:afterLines="20" w:line="240" w:lineRule="auto"/>
              <w:rPr>
                <w:sz w:val="14"/>
                <w:szCs w:val="14"/>
              </w:rPr>
            </w:pPr>
            <w:r w:rsidRPr="00723A2C">
              <w:rPr>
                <w:sz w:val="14"/>
                <w:szCs w:val="14"/>
              </w:rPr>
              <w:t>Ολοκλήρωση</w:t>
            </w:r>
          </w:p>
        </w:tc>
        <w:tc>
          <w:tcPr>
            <w:tcW w:w="681" w:type="dxa"/>
            <w:tcBorders>
              <w:top w:val="nil"/>
              <w:left w:val="nil"/>
              <w:bottom w:val="single" w:sz="4" w:space="0" w:color="auto"/>
              <w:right w:val="single" w:sz="4" w:space="0" w:color="auto"/>
            </w:tcBorders>
            <w:noWrap/>
            <w:tcMar>
              <w:left w:w="28" w:type="dxa"/>
              <w:right w:w="28" w:type="dxa"/>
            </w:tcMar>
            <w:vAlign w:val="center"/>
          </w:tcPr>
          <w:p w:rsidR="00F8755E" w:rsidRDefault="00F8755E" w:rsidP="009F3865">
            <w:pPr>
              <w:spacing w:beforeLines="20" w:afterLines="20" w:line="240" w:lineRule="auto"/>
              <w:jc w:val="center"/>
              <w:rPr>
                <w:sz w:val="14"/>
                <w:szCs w:val="14"/>
              </w:rPr>
            </w:pPr>
            <w:r w:rsidRPr="00723A2C">
              <w:rPr>
                <w:sz w:val="14"/>
                <w:szCs w:val="14"/>
              </w:rPr>
              <w:t>0</w:t>
            </w: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r w:rsidRPr="00723A2C">
              <w:rPr>
                <w:sz w:val="14"/>
                <w:szCs w:val="14"/>
                <w:lang w:val="en-US"/>
              </w:rPr>
              <w:t>0</w:t>
            </w:r>
          </w:p>
        </w:tc>
        <w:tc>
          <w:tcPr>
            <w:tcW w:w="647"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r w:rsidRPr="00723A2C">
              <w:rPr>
                <w:sz w:val="14"/>
                <w:szCs w:val="14"/>
              </w:rPr>
              <w:t>00</w:t>
            </w:r>
          </w:p>
        </w:tc>
        <w:tc>
          <w:tcPr>
            <w:tcW w:w="642"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r w:rsidRPr="00723A2C">
              <w:rPr>
                <w:sz w:val="14"/>
                <w:szCs w:val="14"/>
              </w:rPr>
              <w:t>0</w:t>
            </w:r>
          </w:p>
        </w:tc>
        <w:tc>
          <w:tcPr>
            <w:tcW w:w="67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r>
              <w:rPr>
                <w:sz w:val="14"/>
                <w:szCs w:val="14"/>
              </w:rPr>
              <w:t>0</w:t>
            </w: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r>
              <w:rPr>
                <w:sz w:val="14"/>
                <w:szCs w:val="14"/>
              </w:rPr>
              <w:t>0</w:t>
            </w: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lang w:val="en-US"/>
              </w:rPr>
            </w:pPr>
            <w:r>
              <w:rPr>
                <w:sz w:val="14"/>
                <w:szCs w:val="14"/>
                <w:lang w:val="en-US"/>
              </w:rPr>
              <w:t>0</w:t>
            </w:r>
          </w:p>
        </w:tc>
        <w:tc>
          <w:tcPr>
            <w:tcW w:w="536"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536"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8" w:space="0" w:color="auto"/>
            </w:tcBorders>
            <w:tcMar>
              <w:left w:w="57" w:type="dxa"/>
              <w:right w:w="57" w:type="dxa"/>
            </w:tcMar>
            <w:vAlign w:val="center"/>
          </w:tcPr>
          <w:p w:rsidR="00F8755E" w:rsidRDefault="00F8755E" w:rsidP="009F3865">
            <w:pPr>
              <w:spacing w:beforeLines="20" w:afterLines="20" w:line="240" w:lineRule="auto"/>
              <w:jc w:val="center"/>
              <w:rPr>
                <w:sz w:val="14"/>
                <w:szCs w:val="14"/>
              </w:rPr>
            </w:pPr>
          </w:p>
        </w:tc>
      </w:tr>
      <w:tr w:rsidR="00F8755E" w:rsidRPr="00723A2C">
        <w:trPr>
          <w:trHeight w:val="315"/>
        </w:trPr>
        <w:tc>
          <w:tcPr>
            <w:tcW w:w="1668" w:type="dxa"/>
            <w:vMerge/>
            <w:tcBorders>
              <w:top w:val="nil"/>
              <w:left w:val="single" w:sz="8" w:space="0" w:color="auto"/>
              <w:bottom w:val="single" w:sz="4" w:space="0" w:color="auto"/>
              <w:right w:val="single" w:sz="4" w:space="0" w:color="auto"/>
            </w:tcBorders>
            <w:vAlign w:val="center"/>
          </w:tcPr>
          <w:p w:rsidR="00F8755E" w:rsidRDefault="00F8755E" w:rsidP="009F3865">
            <w:pPr>
              <w:spacing w:beforeLines="20" w:afterLines="20" w:line="240" w:lineRule="auto"/>
              <w:jc w:val="left"/>
              <w:rPr>
                <w:sz w:val="14"/>
                <w:szCs w:val="14"/>
              </w:rPr>
            </w:pPr>
          </w:p>
        </w:tc>
        <w:tc>
          <w:tcPr>
            <w:tcW w:w="788" w:type="dxa"/>
            <w:gridSpan w:val="2"/>
            <w:tcBorders>
              <w:top w:val="nil"/>
              <w:left w:val="nil"/>
              <w:bottom w:val="single" w:sz="4" w:space="0" w:color="auto"/>
              <w:right w:val="single" w:sz="4" w:space="0" w:color="auto"/>
            </w:tcBorders>
            <w:tcMar>
              <w:left w:w="57" w:type="dxa"/>
              <w:right w:w="57" w:type="dxa"/>
            </w:tcMar>
            <w:vAlign w:val="bottom"/>
          </w:tcPr>
          <w:p w:rsidR="00F8755E" w:rsidRDefault="00F8755E" w:rsidP="009F3865">
            <w:pPr>
              <w:spacing w:beforeLines="20" w:afterLines="20" w:line="240" w:lineRule="auto"/>
              <w:rPr>
                <w:sz w:val="14"/>
                <w:szCs w:val="14"/>
              </w:rPr>
            </w:pPr>
            <w:r w:rsidRPr="00723A2C">
              <w:rPr>
                <w:sz w:val="14"/>
                <w:szCs w:val="14"/>
              </w:rPr>
              <w:t>Στόχος</w:t>
            </w:r>
          </w:p>
        </w:tc>
        <w:tc>
          <w:tcPr>
            <w:tcW w:w="681" w:type="dxa"/>
            <w:tcBorders>
              <w:top w:val="nil"/>
              <w:left w:val="nil"/>
              <w:bottom w:val="single" w:sz="4" w:space="0" w:color="auto"/>
              <w:right w:val="single" w:sz="4" w:space="0" w:color="auto"/>
            </w:tcBorders>
            <w:noWrap/>
            <w:tcMar>
              <w:left w:w="28" w:type="dxa"/>
              <w:right w:w="28"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647"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642"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67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536"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536"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8"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r w:rsidRPr="00723A2C">
              <w:rPr>
                <w:rFonts w:cs="Arial"/>
                <w:sz w:val="14"/>
                <w:szCs w:val="14"/>
              </w:rPr>
              <w:t xml:space="preserve">650 </w:t>
            </w:r>
            <w:r w:rsidRPr="00723A2C">
              <w:rPr>
                <w:rFonts w:cs="Arial"/>
                <w:sz w:val="14"/>
                <w:szCs w:val="14"/>
                <w:vertAlign w:val="superscript"/>
              </w:rPr>
              <w:t>(1), (2)</w:t>
            </w:r>
          </w:p>
        </w:tc>
      </w:tr>
      <w:tr w:rsidR="00F8755E" w:rsidRPr="00723A2C">
        <w:trPr>
          <w:trHeight w:val="315"/>
        </w:trPr>
        <w:tc>
          <w:tcPr>
            <w:tcW w:w="1668" w:type="dxa"/>
            <w:vMerge/>
            <w:tcBorders>
              <w:top w:val="nil"/>
              <w:left w:val="single" w:sz="8" w:space="0" w:color="auto"/>
              <w:bottom w:val="single" w:sz="4" w:space="0" w:color="auto"/>
              <w:right w:val="single" w:sz="4" w:space="0" w:color="auto"/>
            </w:tcBorders>
            <w:vAlign w:val="center"/>
          </w:tcPr>
          <w:p w:rsidR="00F8755E" w:rsidRDefault="00F8755E" w:rsidP="009F3865">
            <w:pPr>
              <w:spacing w:beforeLines="20" w:afterLines="20" w:line="240" w:lineRule="auto"/>
              <w:jc w:val="left"/>
              <w:rPr>
                <w:sz w:val="14"/>
                <w:szCs w:val="14"/>
              </w:rPr>
            </w:pPr>
          </w:p>
        </w:tc>
        <w:tc>
          <w:tcPr>
            <w:tcW w:w="788" w:type="dxa"/>
            <w:gridSpan w:val="2"/>
            <w:tcBorders>
              <w:top w:val="nil"/>
              <w:left w:val="nil"/>
              <w:bottom w:val="single" w:sz="4" w:space="0" w:color="auto"/>
              <w:right w:val="single" w:sz="4" w:space="0" w:color="auto"/>
            </w:tcBorders>
            <w:tcMar>
              <w:left w:w="57" w:type="dxa"/>
              <w:right w:w="57" w:type="dxa"/>
            </w:tcMar>
            <w:vAlign w:val="bottom"/>
          </w:tcPr>
          <w:p w:rsidR="00F8755E" w:rsidRDefault="00F8755E" w:rsidP="009F3865">
            <w:pPr>
              <w:spacing w:beforeLines="20" w:afterLines="20" w:line="240" w:lineRule="auto"/>
              <w:rPr>
                <w:sz w:val="14"/>
                <w:szCs w:val="14"/>
              </w:rPr>
            </w:pPr>
            <w:r w:rsidRPr="00723A2C">
              <w:rPr>
                <w:sz w:val="14"/>
                <w:szCs w:val="14"/>
              </w:rPr>
              <w:t>Αφετηρία</w:t>
            </w:r>
          </w:p>
        </w:tc>
        <w:tc>
          <w:tcPr>
            <w:tcW w:w="681" w:type="dxa"/>
            <w:tcBorders>
              <w:top w:val="nil"/>
              <w:left w:val="nil"/>
              <w:bottom w:val="single" w:sz="4" w:space="0" w:color="auto"/>
              <w:right w:val="single" w:sz="4" w:space="0" w:color="auto"/>
            </w:tcBorders>
            <w:noWrap/>
            <w:tcMar>
              <w:left w:w="28" w:type="dxa"/>
              <w:right w:w="28" w:type="dxa"/>
            </w:tcMar>
            <w:vAlign w:val="center"/>
          </w:tcPr>
          <w:p w:rsidR="00F8755E" w:rsidRDefault="00F8755E" w:rsidP="009F3865">
            <w:pPr>
              <w:spacing w:beforeLines="20" w:afterLines="20" w:line="240" w:lineRule="auto"/>
              <w:jc w:val="center"/>
              <w:rPr>
                <w:sz w:val="14"/>
                <w:szCs w:val="14"/>
              </w:rPr>
            </w:pPr>
            <w:r w:rsidRPr="00723A2C">
              <w:rPr>
                <w:rFonts w:cs="Arial"/>
                <w:sz w:val="14"/>
                <w:szCs w:val="14"/>
              </w:rPr>
              <w:t>437</w:t>
            </w: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647"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642"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67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536"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536"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8" w:space="0" w:color="auto"/>
            </w:tcBorders>
            <w:tcMar>
              <w:left w:w="57" w:type="dxa"/>
              <w:right w:w="57" w:type="dxa"/>
            </w:tcMar>
            <w:vAlign w:val="center"/>
          </w:tcPr>
          <w:p w:rsidR="00F8755E" w:rsidRDefault="00F8755E" w:rsidP="009F3865">
            <w:pPr>
              <w:spacing w:beforeLines="20" w:afterLines="20" w:line="240" w:lineRule="auto"/>
              <w:jc w:val="center"/>
              <w:rPr>
                <w:sz w:val="14"/>
                <w:szCs w:val="14"/>
              </w:rPr>
            </w:pPr>
          </w:p>
        </w:tc>
      </w:tr>
      <w:tr w:rsidR="00F8755E" w:rsidRPr="00723A2C">
        <w:trPr>
          <w:trHeight w:val="450"/>
        </w:trPr>
        <w:tc>
          <w:tcPr>
            <w:tcW w:w="1668" w:type="dxa"/>
            <w:vMerge w:val="restart"/>
            <w:tcBorders>
              <w:top w:val="nil"/>
              <w:left w:val="single" w:sz="8" w:space="0" w:color="auto"/>
              <w:bottom w:val="single" w:sz="4" w:space="0" w:color="auto"/>
              <w:right w:val="single" w:sz="4" w:space="0" w:color="auto"/>
            </w:tcBorders>
            <w:vAlign w:val="center"/>
          </w:tcPr>
          <w:p w:rsidR="00F8755E" w:rsidRPr="00723A2C" w:rsidRDefault="00F8755E" w:rsidP="009F3865">
            <w:pPr>
              <w:spacing w:beforeLines="20" w:afterLines="20" w:line="240" w:lineRule="auto"/>
              <w:jc w:val="left"/>
              <w:rPr>
                <w:sz w:val="14"/>
                <w:szCs w:val="14"/>
              </w:rPr>
            </w:pPr>
            <w:r w:rsidRPr="00723A2C">
              <w:rPr>
                <w:rFonts w:cs="Arial"/>
                <w:sz w:val="14"/>
                <w:szCs w:val="14"/>
              </w:rPr>
              <w:t>Αριθμός γραφείων διασύνδεσης που δημιουργούνται ή ενισχύονται</w:t>
            </w:r>
          </w:p>
        </w:tc>
        <w:tc>
          <w:tcPr>
            <w:tcW w:w="788" w:type="dxa"/>
            <w:gridSpan w:val="2"/>
            <w:tcBorders>
              <w:top w:val="nil"/>
              <w:left w:val="nil"/>
              <w:bottom w:val="single" w:sz="4" w:space="0" w:color="auto"/>
              <w:right w:val="single" w:sz="4" w:space="0" w:color="auto"/>
            </w:tcBorders>
            <w:tcMar>
              <w:left w:w="57" w:type="dxa"/>
              <w:right w:w="57" w:type="dxa"/>
            </w:tcMar>
            <w:vAlign w:val="bottom"/>
          </w:tcPr>
          <w:p w:rsidR="00F8755E" w:rsidRDefault="00F8755E" w:rsidP="009F3865">
            <w:pPr>
              <w:spacing w:beforeLines="20" w:afterLines="20" w:line="240" w:lineRule="auto"/>
              <w:rPr>
                <w:sz w:val="14"/>
                <w:szCs w:val="14"/>
              </w:rPr>
            </w:pPr>
            <w:r w:rsidRPr="00723A2C">
              <w:rPr>
                <w:sz w:val="14"/>
                <w:szCs w:val="14"/>
              </w:rPr>
              <w:t>Ολοκλήρωση</w:t>
            </w:r>
          </w:p>
        </w:tc>
        <w:tc>
          <w:tcPr>
            <w:tcW w:w="681" w:type="dxa"/>
            <w:tcBorders>
              <w:top w:val="nil"/>
              <w:left w:val="nil"/>
              <w:bottom w:val="single" w:sz="4" w:space="0" w:color="auto"/>
              <w:right w:val="single" w:sz="4" w:space="0" w:color="auto"/>
            </w:tcBorders>
            <w:noWrap/>
            <w:tcMar>
              <w:left w:w="28" w:type="dxa"/>
              <w:right w:w="28" w:type="dxa"/>
            </w:tcMar>
            <w:vAlign w:val="center"/>
          </w:tcPr>
          <w:p w:rsidR="00F8755E" w:rsidRDefault="00F8755E" w:rsidP="009F3865">
            <w:pPr>
              <w:spacing w:beforeLines="20" w:afterLines="20" w:line="240" w:lineRule="auto"/>
              <w:jc w:val="center"/>
              <w:rPr>
                <w:sz w:val="14"/>
                <w:szCs w:val="14"/>
              </w:rPr>
            </w:pPr>
            <w:r w:rsidRPr="00723A2C">
              <w:rPr>
                <w:sz w:val="14"/>
                <w:szCs w:val="14"/>
              </w:rPr>
              <w:t>0</w:t>
            </w: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r w:rsidRPr="00723A2C">
              <w:rPr>
                <w:sz w:val="14"/>
                <w:szCs w:val="14"/>
                <w:lang w:val="en-US"/>
              </w:rPr>
              <w:t>0</w:t>
            </w:r>
          </w:p>
        </w:tc>
        <w:tc>
          <w:tcPr>
            <w:tcW w:w="647"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r w:rsidRPr="00723A2C">
              <w:rPr>
                <w:sz w:val="14"/>
                <w:szCs w:val="14"/>
              </w:rPr>
              <w:t>0</w:t>
            </w:r>
          </w:p>
        </w:tc>
        <w:tc>
          <w:tcPr>
            <w:tcW w:w="642"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r w:rsidRPr="00723A2C">
              <w:rPr>
                <w:sz w:val="14"/>
                <w:szCs w:val="14"/>
              </w:rPr>
              <w:t>14</w:t>
            </w:r>
          </w:p>
        </w:tc>
        <w:tc>
          <w:tcPr>
            <w:tcW w:w="67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r>
              <w:rPr>
                <w:sz w:val="14"/>
                <w:szCs w:val="14"/>
              </w:rPr>
              <w:t>26</w:t>
            </w: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r>
              <w:rPr>
                <w:sz w:val="14"/>
                <w:szCs w:val="14"/>
              </w:rPr>
              <w:t>28</w:t>
            </w: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lang w:val="en-US"/>
              </w:rPr>
            </w:pPr>
            <w:r>
              <w:rPr>
                <w:sz w:val="14"/>
                <w:szCs w:val="14"/>
                <w:lang w:val="en-US"/>
              </w:rPr>
              <w:t>28</w:t>
            </w:r>
          </w:p>
        </w:tc>
        <w:tc>
          <w:tcPr>
            <w:tcW w:w="536"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536"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8" w:space="0" w:color="auto"/>
            </w:tcBorders>
            <w:tcMar>
              <w:left w:w="57" w:type="dxa"/>
              <w:right w:w="57" w:type="dxa"/>
            </w:tcMar>
            <w:vAlign w:val="center"/>
          </w:tcPr>
          <w:p w:rsidR="00F8755E" w:rsidRDefault="00F8755E" w:rsidP="009F3865">
            <w:pPr>
              <w:spacing w:beforeLines="20" w:afterLines="20" w:line="240" w:lineRule="auto"/>
              <w:jc w:val="center"/>
              <w:rPr>
                <w:sz w:val="14"/>
                <w:szCs w:val="14"/>
              </w:rPr>
            </w:pPr>
          </w:p>
        </w:tc>
      </w:tr>
      <w:tr w:rsidR="00F8755E" w:rsidRPr="00723A2C">
        <w:trPr>
          <w:trHeight w:val="270"/>
        </w:trPr>
        <w:tc>
          <w:tcPr>
            <w:tcW w:w="1668" w:type="dxa"/>
            <w:vMerge/>
            <w:tcBorders>
              <w:top w:val="nil"/>
              <w:left w:val="single" w:sz="8" w:space="0" w:color="auto"/>
              <w:bottom w:val="single" w:sz="4" w:space="0" w:color="auto"/>
              <w:right w:val="single" w:sz="4" w:space="0" w:color="auto"/>
            </w:tcBorders>
            <w:vAlign w:val="center"/>
          </w:tcPr>
          <w:p w:rsidR="00F8755E" w:rsidRDefault="00F8755E" w:rsidP="009F3865">
            <w:pPr>
              <w:spacing w:beforeLines="20" w:afterLines="20" w:line="240" w:lineRule="auto"/>
              <w:jc w:val="left"/>
              <w:rPr>
                <w:sz w:val="14"/>
                <w:szCs w:val="14"/>
              </w:rPr>
            </w:pPr>
          </w:p>
        </w:tc>
        <w:tc>
          <w:tcPr>
            <w:tcW w:w="788" w:type="dxa"/>
            <w:gridSpan w:val="2"/>
            <w:tcBorders>
              <w:top w:val="nil"/>
              <w:left w:val="nil"/>
              <w:bottom w:val="single" w:sz="4" w:space="0" w:color="auto"/>
              <w:right w:val="single" w:sz="4" w:space="0" w:color="auto"/>
            </w:tcBorders>
            <w:tcMar>
              <w:left w:w="57" w:type="dxa"/>
              <w:right w:w="57" w:type="dxa"/>
            </w:tcMar>
            <w:vAlign w:val="bottom"/>
          </w:tcPr>
          <w:p w:rsidR="00F8755E" w:rsidRDefault="00F8755E" w:rsidP="009F3865">
            <w:pPr>
              <w:spacing w:beforeLines="20" w:afterLines="20" w:line="240" w:lineRule="auto"/>
              <w:rPr>
                <w:sz w:val="14"/>
                <w:szCs w:val="14"/>
              </w:rPr>
            </w:pPr>
            <w:r w:rsidRPr="00723A2C">
              <w:rPr>
                <w:sz w:val="14"/>
                <w:szCs w:val="14"/>
              </w:rPr>
              <w:t>Στόχος</w:t>
            </w:r>
          </w:p>
        </w:tc>
        <w:tc>
          <w:tcPr>
            <w:tcW w:w="681" w:type="dxa"/>
            <w:tcBorders>
              <w:top w:val="nil"/>
              <w:left w:val="nil"/>
              <w:bottom w:val="single" w:sz="4" w:space="0" w:color="auto"/>
              <w:right w:val="single" w:sz="4" w:space="0" w:color="auto"/>
            </w:tcBorders>
            <w:noWrap/>
            <w:tcMar>
              <w:left w:w="28" w:type="dxa"/>
              <w:right w:w="28"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647"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642"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67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536"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536"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8"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r w:rsidRPr="00723A2C">
              <w:rPr>
                <w:rFonts w:cs="Arial"/>
                <w:sz w:val="14"/>
                <w:szCs w:val="14"/>
              </w:rPr>
              <w:t>55</w:t>
            </w:r>
          </w:p>
        </w:tc>
      </w:tr>
      <w:tr w:rsidR="00F8755E" w:rsidRPr="00723A2C">
        <w:trPr>
          <w:trHeight w:val="270"/>
        </w:trPr>
        <w:tc>
          <w:tcPr>
            <w:tcW w:w="1668" w:type="dxa"/>
            <w:vMerge/>
            <w:tcBorders>
              <w:top w:val="nil"/>
              <w:left w:val="single" w:sz="8" w:space="0" w:color="auto"/>
              <w:bottom w:val="single" w:sz="4" w:space="0" w:color="auto"/>
              <w:right w:val="single" w:sz="4" w:space="0" w:color="auto"/>
            </w:tcBorders>
            <w:vAlign w:val="center"/>
          </w:tcPr>
          <w:p w:rsidR="00F8755E" w:rsidRDefault="00F8755E" w:rsidP="009F3865">
            <w:pPr>
              <w:spacing w:beforeLines="20" w:afterLines="20" w:line="240" w:lineRule="auto"/>
              <w:jc w:val="left"/>
              <w:rPr>
                <w:sz w:val="14"/>
                <w:szCs w:val="14"/>
              </w:rPr>
            </w:pPr>
          </w:p>
        </w:tc>
        <w:tc>
          <w:tcPr>
            <w:tcW w:w="788" w:type="dxa"/>
            <w:gridSpan w:val="2"/>
            <w:tcBorders>
              <w:top w:val="nil"/>
              <w:left w:val="nil"/>
              <w:bottom w:val="single" w:sz="4" w:space="0" w:color="auto"/>
              <w:right w:val="single" w:sz="4" w:space="0" w:color="auto"/>
            </w:tcBorders>
            <w:tcMar>
              <w:left w:w="57" w:type="dxa"/>
              <w:right w:w="57" w:type="dxa"/>
            </w:tcMar>
            <w:vAlign w:val="bottom"/>
          </w:tcPr>
          <w:p w:rsidR="00F8755E" w:rsidRDefault="00F8755E" w:rsidP="009F3865">
            <w:pPr>
              <w:spacing w:beforeLines="20" w:afterLines="20" w:line="240" w:lineRule="auto"/>
              <w:rPr>
                <w:sz w:val="14"/>
                <w:szCs w:val="14"/>
              </w:rPr>
            </w:pPr>
            <w:r w:rsidRPr="00723A2C">
              <w:rPr>
                <w:sz w:val="14"/>
                <w:szCs w:val="14"/>
              </w:rPr>
              <w:t>Αφετηρία</w:t>
            </w:r>
          </w:p>
        </w:tc>
        <w:tc>
          <w:tcPr>
            <w:tcW w:w="681" w:type="dxa"/>
            <w:tcBorders>
              <w:top w:val="nil"/>
              <w:left w:val="nil"/>
              <w:bottom w:val="single" w:sz="4" w:space="0" w:color="auto"/>
              <w:right w:val="single" w:sz="4" w:space="0" w:color="auto"/>
            </w:tcBorders>
            <w:noWrap/>
            <w:tcMar>
              <w:left w:w="28" w:type="dxa"/>
              <w:right w:w="28" w:type="dxa"/>
            </w:tcMar>
            <w:vAlign w:val="center"/>
          </w:tcPr>
          <w:p w:rsidR="00F8755E" w:rsidRDefault="00F8755E" w:rsidP="009F3865">
            <w:pPr>
              <w:spacing w:beforeLines="20" w:afterLines="20" w:line="240" w:lineRule="auto"/>
              <w:jc w:val="center"/>
              <w:rPr>
                <w:sz w:val="14"/>
                <w:szCs w:val="14"/>
              </w:rPr>
            </w:pPr>
            <w:r w:rsidRPr="00723A2C">
              <w:rPr>
                <w:rFonts w:cs="Arial"/>
                <w:sz w:val="14"/>
                <w:szCs w:val="14"/>
              </w:rPr>
              <w:t>267</w:t>
            </w: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647"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642"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67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536"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536"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8" w:space="0" w:color="auto"/>
            </w:tcBorders>
            <w:tcMar>
              <w:left w:w="57" w:type="dxa"/>
              <w:right w:w="57" w:type="dxa"/>
            </w:tcMar>
            <w:vAlign w:val="center"/>
          </w:tcPr>
          <w:p w:rsidR="00F8755E" w:rsidRDefault="00F8755E" w:rsidP="009F3865">
            <w:pPr>
              <w:spacing w:beforeLines="20" w:afterLines="20" w:line="240" w:lineRule="auto"/>
              <w:jc w:val="center"/>
              <w:rPr>
                <w:sz w:val="14"/>
                <w:szCs w:val="14"/>
              </w:rPr>
            </w:pPr>
          </w:p>
        </w:tc>
      </w:tr>
      <w:tr w:rsidR="00F8755E" w:rsidRPr="00723A2C">
        <w:trPr>
          <w:trHeight w:val="450"/>
        </w:trPr>
        <w:tc>
          <w:tcPr>
            <w:tcW w:w="1668" w:type="dxa"/>
            <w:vMerge w:val="restart"/>
            <w:tcBorders>
              <w:top w:val="nil"/>
              <w:left w:val="single" w:sz="8" w:space="0" w:color="auto"/>
              <w:bottom w:val="single" w:sz="4" w:space="0" w:color="auto"/>
              <w:right w:val="single" w:sz="4" w:space="0" w:color="auto"/>
            </w:tcBorders>
            <w:vAlign w:val="center"/>
          </w:tcPr>
          <w:p w:rsidR="00F8755E" w:rsidRPr="00723A2C" w:rsidRDefault="00F8755E" w:rsidP="009F3865">
            <w:pPr>
              <w:spacing w:beforeLines="20" w:afterLines="20" w:line="240" w:lineRule="auto"/>
              <w:jc w:val="left"/>
              <w:rPr>
                <w:sz w:val="14"/>
                <w:szCs w:val="14"/>
              </w:rPr>
            </w:pPr>
            <w:r w:rsidRPr="00723A2C">
              <w:rPr>
                <w:rFonts w:cs="Arial"/>
                <w:sz w:val="14"/>
                <w:szCs w:val="14"/>
              </w:rPr>
              <w:t>Αριθμός ωφελούμενων μαθητών / σπουδαστών από ενέργειες ΣΕΠ</w:t>
            </w:r>
          </w:p>
        </w:tc>
        <w:tc>
          <w:tcPr>
            <w:tcW w:w="788" w:type="dxa"/>
            <w:gridSpan w:val="2"/>
            <w:tcBorders>
              <w:top w:val="nil"/>
              <w:left w:val="nil"/>
              <w:bottom w:val="single" w:sz="4" w:space="0" w:color="auto"/>
              <w:right w:val="single" w:sz="4" w:space="0" w:color="auto"/>
            </w:tcBorders>
            <w:tcMar>
              <w:left w:w="57" w:type="dxa"/>
              <w:right w:w="57" w:type="dxa"/>
            </w:tcMar>
            <w:vAlign w:val="bottom"/>
          </w:tcPr>
          <w:p w:rsidR="00F8755E" w:rsidRDefault="00F8755E" w:rsidP="009F3865">
            <w:pPr>
              <w:spacing w:beforeLines="20" w:afterLines="20" w:line="240" w:lineRule="auto"/>
              <w:rPr>
                <w:sz w:val="14"/>
                <w:szCs w:val="14"/>
              </w:rPr>
            </w:pPr>
            <w:r w:rsidRPr="00723A2C">
              <w:rPr>
                <w:sz w:val="14"/>
                <w:szCs w:val="14"/>
              </w:rPr>
              <w:t>Ολοκλήρωση</w:t>
            </w:r>
          </w:p>
        </w:tc>
        <w:tc>
          <w:tcPr>
            <w:tcW w:w="681" w:type="dxa"/>
            <w:tcBorders>
              <w:top w:val="nil"/>
              <w:left w:val="nil"/>
              <w:bottom w:val="single" w:sz="4" w:space="0" w:color="auto"/>
              <w:right w:val="single" w:sz="4" w:space="0" w:color="auto"/>
            </w:tcBorders>
            <w:noWrap/>
            <w:tcMar>
              <w:left w:w="28" w:type="dxa"/>
              <w:right w:w="28" w:type="dxa"/>
            </w:tcMar>
            <w:vAlign w:val="center"/>
          </w:tcPr>
          <w:p w:rsidR="00F8755E" w:rsidRDefault="00F8755E" w:rsidP="009F3865">
            <w:pPr>
              <w:spacing w:beforeLines="20" w:afterLines="20" w:line="240" w:lineRule="auto"/>
              <w:jc w:val="center"/>
              <w:rPr>
                <w:sz w:val="14"/>
                <w:szCs w:val="14"/>
              </w:rPr>
            </w:pPr>
            <w:r w:rsidRPr="00723A2C">
              <w:rPr>
                <w:sz w:val="14"/>
                <w:szCs w:val="14"/>
              </w:rPr>
              <w:t>0</w:t>
            </w: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r w:rsidRPr="00723A2C">
              <w:rPr>
                <w:sz w:val="14"/>
                <w:szCs w:val="14"/>
                <w:lang w:val="en-US"/>
              </w:rPr>
              <w:t>0</w:t>
            </w:r>
          </w:p>
        </w:tc>
        <w:tc>
          <w:tcPr>
            <w:tcW w:w="647"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r w:rsidRPr="00723A2C">
              <w:rPr>
                <w:sz w:val="14"/>
                <w:szCs w:val="14"/>
              </w:rPr>
              <w:t>0</w:t>
            </w:r>
          </w:p>
        </w:tc>
        <w:tc>
          <w:tcPr>
            <w:tcW w:w="642"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r w:rsidRPr="00723A2C">
              <w:rPr>
                <w:sz w:val="14"/>
                <w:szCs w:val="14"/>
              </w:rPr>
              <w:t>0</w:t>
            </w:r>
          </w:p>
        </w:tc>
        <w:tc>
          <w:tcPr>
            <w:tcW w:w="67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r>
              <w:rPr>
                <w:sz w:val="14"/>
                <w:szCs w:val="14"/>
              </w:rPr>
              <w:t>0</w:t>
            </w: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r>
              <w:rPr>
                <w:sz w:val="14"/>
                <w:szCs w:val="14"/>
              </w:rPr>
              <w:t>0</w:t>
            </w: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lang w:val="en-US"/>
              </w:rPr>
            </w:pPr>
            <w:r>
              <w:rPr>
                <w:sz w:val="14"/>
                <w:szCs w:val="14"/>
                <w:lang w:val="en-US"/>
              </w:rPr>
              <w:t>0</w:t>
            </w:r>
          </w:p>
        </w:tc>
        <w:tc>
          <w:tcPr>
            <w:tcW w:w="536"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536"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8" w:space="0" w:color="auto"/>
            </w:tcBorders>
            <w:tcMar>
              <w:left w:w="57" w:type="dxa"/>
              <w:right w:w="57" w:type="dxa"/>
            </w:tcMar>
            <w:vAlign w:val="center"/>
          </w:tcPr>
          <w:p w:rsidR="00F8755E" w:rsidRDefault="00F8755E" w:rsidP="009F3865">
            <w:pPr>
              <w:spacing w:beforeLines="20" w:afterLines="20" w:line="240" w:lineRule="auto"/>
              <w:jc w:val="center"/>
              <w:rPr>
                <w:sz w:val="14"/>
                <w:szCs w:val="14"/>
              </w:rPr>
            </w:pPr>
          </w:p>
        </w:tc>
      </w:tr>
      <w:tr w:rsidR="00F8755E" w:rsidRPr="00723A2C">
        <w:trPr>
          <w:trHeight w:val="270"/>
        </w:trPr>
        <w:tc>
          <w:tcPr>
            <w:tcW w:w="1668" w:type="dxa"/>
            <w:vMerge/>
            <w:tcBorders>
              <w:top w:val="nil"/>
              <w:left w:val="single" w:sz="8" w:space="0" w:color="auto"/>
              <w:bottom w:val="single" w:sz="4" w:space="0" w:color="auto"/>
              <w:right w:val="single" w:sz="4" w:space="0" w:color="auto"/>
            </w:tcBorders>
            <w:vAlign w:val="center"/>
          </w:tcPr>
          <w:p w:rsidR="00F8755E" w:rsidRDefault="00F8755E" w:rsidP="009F3865">
            <w:pPr>
              <w:spacing w:beforeLines="20" w:afterLines="20" w:line="240" w:lineRule="auto"/>
              <w:jc w:val="left"/>
              <w:rPr>
                <w:sz w:val="14"/>
                <w:szCs w:val="14"/>
              </w:rPr>
            </w:pPr>
          </w:p>
        </w:tc>
        <w:tc>
          <w:tcPr>
            <w:tcW w:w="788" w:type="dxa"/>
            <w:gridSpan w:val="2"/>
            <w:tcBorders>
              <w:top w:val="nil"/>
              <w:left w:val="nil"/>
              <w:bottom w:val="single" w:sz="4" w:space="0" w:color="auto"/>
              <w:right w:val="single" w:sz="4" w:space="0" w:color="auto"/>
            </w:tcBorders>
            <w:tcMar>
              <w:left w:w="57" w:type="dxa"/>
              <w:right w:w="57" w:type="dxa"/>
            </w:tcMar>
            <w:vAlign w:val="bottom"/>
          </w:tcPr>
          <w:p w:rsidR="00F8755E" w:rsidRDefault="00F8755E" w:rsidP="009F3865">
            <w:pPr>
              <w:spacing w:beforeLines="20" w:afterLines="20" w:line="240" w:lineRule="auto"/>
              <w:rPr>
                <w:sz w:val="14"/>
                <w:szCs w:val="14"/>
              </w:rPr>
            </w:pPr>
            <w:r w:rsidRPr="00723A2C">
              <w:rPr>
                <w:sz w:val="14"/>
                <w:szCs w:val="14"/>
              </w:rPr>
              <w:t>Στόχος</w:t>
            </w:r>
          </w:p>
        </w:tc>
        <w:tc>
          <w:tcPr>
            <w:tcW w:w="681" w:type="dxa"/>
            <w:tcBorders>
              <w:top w:val="nil"/>
              <w:left w:val="nil"/>
              <w:bottom w:val="single" w:sz="4" w:space="0" w:color="auto"/>
              <w:right w:val="single" w:sz="4" w:space="0" w:color="auto"/>
            </w:tcBorders>
            <w:noWrap/>
            <w:tcMar>
              <w:left w:w="28" w:type="dxa"/>
              <w:right w:w="28"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647"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642"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67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536"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536"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8"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r w:rsidRPr="00723A2C">
              <w:rPr>
                <w:rFonts w:cs="Arial"/>
                <w:sz w:val="14"/>
                <w:szCs w:val="14"/>
              </w:rPr>
              <w:t>420.000</w:t>
            </w:r>
          </w:p>
        </w:tc>
      </w:tr>
      <w:tr w:rsidR="00F8755E" w:rsidRPr="00723A2C">
        <w:trPr>
          <w:trHeight w:val="270"/>
        </w:trPr>
        <w:tc>
          <w:tcPr>
            <w:tcW w:w="1668" w:type="dxa"/>
            <w:vMerge/>
            <w:tcBorders>
              <w:top w:val="nil"/>
              <w:left w:val="single" w:sz="8" w:space="0" w:color="auto"/>
              <w:bottom w:val="single" w:sz="4" w:space="0" w:color="auto"/>
              <w:right w:val="single" w:sz="4" w:space="0" w:color="auto"/>
            </w:tcBorders>
            <w:vAlign w:val="center"/>
          </w:tcPr>
          <w:p w:rsidR="00F8755E" w:rsidRDefault="00F8755E" w:rsidP="009F3865">
            <w:pPr>
              <w:spacing w:beforeLines="20" w:afterLines="20" w:line="240" w:lineRule="auto"/>
              <w:jc w:val="left"/>
              <w:rPr>
                <w:sz w:val="14"/>
                <w:szCs w:val="14"/>
              </w:rPr>
            </w:pPr>
          </w:p>
        </w:tc>
        <w:tc>
          <w:tcPr>
            <w:tcW w:w="788" w:type="dxa"/>
            <w:gridSpan w:val="2"/>
            <w:tcBorders>
              <w:top w:val="nil"/>
              <w:left w:val="nil"/>
              <w:bottom w:val="single" w:sz="4" w:space="0" w:color="auto"/>
              <w:right w:val="single" w:sz="4" w:space="0" w:color="auto"/>
            </w:tcBorders>
            <w:tcMar>
              <w:left w:w="57" w:type="dxa"/>
              <w:right w:w="57" w:type="dxa"/>
            </w:tcMar>
            <w:vAlign w:val="bottom"/>
          </w:tcPr>
          <w:p w:rsidR="00F8755E" w:rsidRDefault="00F8755E" w:rsidP="009F3865">
            <w:pPr>
              <w:spacing w:beforeLines="20" w:afterLines="20" w:line="240" w:lineRule="auto"/>
              <w:rPr>
                <w:sz w:val="14"/>
                <w:szCs w:val="14"/>
              </w:rPr>
            </w:pPr>
            <w:r w:rsidRPr="00723A2C">
              <w:rPr>
                <w:sz w:val="14"/>
                <w:szCs w:val="14"/>
              </w:rPr>
              <w:t>Αφετηρία</w:t>
            </w:r>
          </w:p>
        </w:tc>
        <w:tc>
          <w:tcPr>
            <w:tcW w:w="681" w:type="dxa"/>
            <w:tcBorders>
              <w:top w:val="nil"/>
              <w:left w:val="nil"/>
              <w:bottom w:val="single" w:sz="4" w:space="0" w:color="auto"/>
              <w:right w:val="single" w:sz="4" w:space="0" w:color="auto"/>
            </w:tcBorders>
            <w:noWrap/>
            <w:tcMar>
              <w:left w:w="28" w:type="dxa"/>
              <w:right w:w="28" w:type="dxa"/>
            </w:tcMar>
            <w:vAlign w:val="center"/>
          </w:tcPr>
          <w:p w:rsidR="00F8755E" w:rsidRDefault="00F8755E" w:rsidP="009F3865">
            <w:pPr>
              <w:spacing w:beforeLines="20" w:afterLines="20" w:line="240" w:lineRule="auto"/>
              <w:jc w:val="center"/>
              <w:rPr>
                <w:sz w:val="14"/>
                <w:szCs w:val="14"/>
              </w:rPr>
            </w:pPr>
            <w:r w:rsidRPr="00723A2C">
              <w:rPr>
                <w:sz w:val="14"/>
                <w:szCs w:val="14"/>
                <w:lang w:val="en-US"/>
              </w:rPr>
              <w:t>212.500</w:t>
            </w: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647"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642"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67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536"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536"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8" w:space="0" w:color="auto"/>
            </w:tcBorders>
            <w:tcMar>
              <w:left w:w="57" w:type="dxa"/>
              <w:right w:w="57" w:type="dxa"/>
            </w:tcMar>
            <w:vAlign w:val="center"/>
          </w:tcPr>
          <w:p w:rsidR="00F8755E" w:rsidRDefault="00F8755E" w:rsidP="009F3865">
            <w:pPr>
              <w:spacing w:beforeLines="20" w:afterLines="20" w:line="240" w:lineRule="auto"/>
              <w:jc w:val="center"/>
              <w:rPr>
                <w:sz w:val="14"/>
                <w:szCs w:val="14"/>
              </w:rPr>
            </w:pPr>
          </w:p>
        </w:tc>
      </w:tr>
      <w:tr w:rsidR="00F8755E" w:rsidRPr="00723A2C">
        <w:trPr>
          <w:trHeight w:val="690"/>
        </w:trPr>
        <w:tc>
          <w:tcPr>
            <w:tcW w:w="1668" w:type="dxa"/>
            <w:vMerge w:val="restart"/>
            <w:tcBorders>
              <w:top w:val="nil"/>
              <w:left w:val="single" w:sz="8" w:space="0" w:color="auto"/>
              <w:bottom w:val="single" w:sz="4" w:space="0" w:color="auto"/>
              <w:right w:val="single" w:sz="4" w:space="0" w:color="auto"/>
            </w:tcBorders>
            <w:vAlign w:val="center"/>
          </w:tcPr>
          <w:p w:rsidR="00F8755E" w:rsidRPr="00723A2C" w:rsidRDefault="00F8755E" w:rsidP="009F3865">
            <w:pPr>
              <w:spacing w:beforeLines="20" w:afterLines="20" w:line="240" w:lineRule="auto"/>
              <w:jc w:val="left"/>
              <w:rPr>
                <w:sz w:val="14"/>
                <w:szCs w:val="14"/>
              </w:rPr>
            </w:pPr>
            <w:r w:rsidRPr="00723A2C">
              <w:rPr>
                <w:rFonts w:cs="Arial"/>
                <w:sz w:val="14"/>
                <w:szCs w:val="14"/>
              </w:rPr>
              <w:t xml:space="preserve">Ποσοστό προγραμμάτων αρχικής επαγγελματικής κατάρτισης που αναμορφώνονται σε σπονδυλωτή μορφή συμβατή με το Σύστημα Μεταφοράς Πιστωτικών Μονάδων στο σύνολο προγραμμάτων αρχικής επαγγελματικής κατάρτισης </w:t>
            </w:r>
          </w:p>
        </w:tc>
        <w:tc>
          <w:tcPr>
            <w:tcW w:w="788" w:type="dxa"/>
            <w:gridSpan w:val="2"/>
            <w:tcBorders>
              <w:top w:val="nil"/>
              <w:left w:val="nil"/>
              <w:bottom w:val="single" w:sz="4" w:space="0" w:color="auto"/>
              <w:right w:val="single" w:sz="4" w:space="0" w:color="auto"/>
            </w:tcBorders>
            <w:tcMar>
              <w:left w:w="57" w:type="dxa"/>
              <w:right w:w="57" w:type="dxa"/>
            </w:tcMar>
            <w:vAlign w:val="bottom"/>
          </w:tcPr>
          <w:p w:rsidR="00F8755E" w:rsidRDefault="00F8755E" w:rsidP="009F3865">
            <w:pPr>
              <w:spacing w:beforeLines="20" w:afterLines="20" w:line="240" w:lineRule="auto"/>
              <w:rPr>
                <w:sz w:val="14"/>
                <w:szCs w:val="14"/>
              </w:rPr>
            </w:pPr>
            <w:r w:rsidRPr="00723A2C">
              <w:rPr>
                <w:sz w:val="14"/>
                <w:szCs w:val="14"/>
              </w:rPr>
              <w:t>Ολοκλήρωση</w:t>
            </w:r>
          </w:p>
        </w:tc>
        <w:tc>
          <w:tcPr>
            <w:tcW w:w="681" w:type="dxa"/>
            <w:tcBorders>
              <w:top w:val="nil"/>
              <w:left w:val="nil"/>
              <w:bottom w:val="single" w:sz="4" w:space="0" w:color="auto"/>
              <w:right w:val="single" w:sz="4" w:space="0" w:color="auto"/>
            </w:tcBorders>
            <w:noWrap/>
            <w:tcMar>
              <w:left w:w="28" w:type="dxa"/>
              <w:right w:w="28" w:type="dxa"/>
            </w:tcMar>
            <w:vAlign w:val="center"/>
          </w:tcPr>
          <w:p w:rsidR="00F8755E" w:rsidRDefault="00F8755E" w:rsidP="009F3865">
            <w:pPr>
              <w:spacing w:beforeLines="20" w:afterLines="20" w:line="240" w:lineRule="auto"/>
              <w:jc w:val="center"/>
              <w:rPr>
                <w:sz w:val="14"/>
                <w:szCs w:val="14"/>
              </w:rPr>
            </w:pPr>
            <w:r w:rsidRPr="00723A2C">
              <w:rPr>
                <w:sz w:val="14"/>
                <w:szCs w:val="14"/>
              </w:rPr>
              <w:t>0</w:t>
            </w: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r w:rsidRPr="00723A2C">
              <w:rPr>
                <w:sz w:val="14"/>
                <w:szCs w:val="14"/>
                <w:lang w:val="en-US"/>
              </w:rPr>
              <w:t>0</w:t>
            </w:r>
          </w:p>
        </w:tc>
        <w:tc>
          <w:tcPr>
            <w:tcW w:w="647"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r w:rsidRPr="00723A2C">
              <w:rPr>
                <w:sz w:val="14"/>
                <w:szCs w:val="14"/>
              </w:rPr>
              <w:t>0</w:t>
            </w:r>
          </w:p>
        </w:tc>
        <w:tc>
          <w:tcPr>
            <w:tcW w:w="642"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r w:rsidRPr="00723A2C">
              <w:rPr>
                <w:sz w:val="14"/>
                <w:szCs w:val="14"/>
              </w:rPr>
              <w:t>0</w:t>
            </w:r>
          </w:p>
        </w:tc>
        <w:tc>
          <w:tcPr>
            <w:tcW w:w="67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r>
              <w:rPr>
                <w:sz w:val="14"/>
                <w:szCs w:val="14"/>
              </w:rPr>
              <w:t>0</w:t>
            </w: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r>
              <w:rPr>
                <w:sz w:val="14"/>
                <w:szCs w:val="14"/>
              </w:rPr>
              <w:t>0</w:t>
            </w: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lang w:val="en-US"/>
              </w:rPr>
            </w:pPr>
            <w:r>
              <w:rPr>
                <w:sz w:val="14"/>
                <w:szCs w:val="14"/>
                <w:lang w:val="en-US"/>
              </w:rPr>
              <w:t>0</w:t>
            </w:r>
          </w:p>
        </w:tc>
        <w:tc>
          <w:tcPr>
            <w:tcW w:w="536"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536"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8" w:space="0" w:color="auto"/>
            </w:tcBorders>
            <w:tcMar>
              <w:left w:w="57" w:type="dxa"/>
              <w:right w:w="57" w:type="dxa"/>
            </w:tcMar>
            <w:vAlign w:val="center"/>
          </w:tcPr>
          <w:p w:rsidR="00F8755E" w:rsidRDefault="00F8755E" w:rsidP="009F3865">
            <w:pPr>
              <w:spacing w:beforeLines="20" w:afterLines="20" w:line="240" w:lineRule="auto"/>
              <w:jc w:val="center"/>
              <w:rPr>
                <w:sz w:val="14"/>
                <w:szCs w:val="14"/>
              </w:rPr>
            </w:pPr>
          </w:p>
        </w:tc>
      </w:tr>
      <w:tr w:rsidR="00F8755E" w:rsidRPr="00723A2C">
        <w:trPr>
          <w:trHeight w:val="375"/>
        </w:trPr>
        <w:tc>
          <w:tcPr>
            <w:tcW w:w="1668" w:type="dxa"/>
            <w:vMerge/>
            <w:tcBorders>
              <w:top w:val="nil"/>
              <w:left w:val="single" w:sz="8" w:space="0" w:color="auto"/>
              <w:bottom w:val="single" w:sz="4" w:space="0" w:color="auto"/>
              <w:right w:val="single" w:sz="4" w:space="0" w:color="auto"/>
            </w:tcBorders>
            <w:vAlign w:val="center"/>
          </w:tcPr>
          <w:p w:rsidR="00F8755E" w:rsidRDefault="00F8755E" w:rsidP="009F3865">
            <w:pPr>
              <w:spacing w:beforeLines="20" w:afterLines="20" w:line="240" w:lineRule="auto"/>
              <w:jc w:val="left"/>
              <w:rPr>
                <w:sz w:val="14"/>
                <w:szCs w:val="14"/>
              </w:rPr>
            </w:pPr>
          </w:p>
        </w:tc>
        <w:tc>
          <w:tcPr>
            <w:tcW w:w="788" w:type="dxa"/>
            <w:gridSpan w:val="2"/>
            <w:tcBorders>
              <w:top w:val="nil"/>
              <w:left w:val="nil"/>
              <w:bottom w:val="single" w:sz="4" w:space="0" w:color="auto"/>
              <w:right w:val="single" w:sz="4" w:space="0" w:color="auto"/>
            </w:tcBorders>
            <w:tcMar>
              <w:left w:w="57" w:type="dxa"/>
              <w:right w:w="57" w:type="dxa"/>
            </w:tcMar>
            <w:vAlign w:val="bottom"/>
          </w:tcPr>
          <w:p w:rsidR="00F8755E" w:rsidRDefault="00F8755E" w:rsidP="009F3865">
            <w:pPr>
              <w:spacing w:beforeLines="20" w:afterLines="20" w:line="240" w:lineRule="auto"/>
              <w:rPr>
                <w:sz w:val="14"/>
                <w:szCs w:val="14"/>
              </w:rPr>
            </w:pPr>
            <w:r w:rsidRPr="00723A2C">
              <w:rPr>
                <w:sz w:val="14"/>
                <w:szCs w:val="14"/>
              </w:rPr>
              <w:t>Στόχος</w:t>
            </w:r>
          </w:p>
        </w:tc>
        <w:tc>
          <w:tcPr>
            <w:tcW w:w="681" w:type="dxa"/>
            <w:tcBorders>
              <w:top w:val="nil"/>
              <w:left w:val="nil"/>
              <w:bottom w:val="single" w:sz="4" w:space="0" w:color="auto"/>
              <w:right w:val="single" w:sz="4" w:space="0" w:color="auto"/>
            </w:tcBorders>
            <w:noWrap/>
            <w:tcMar>
              <w:left w:w="28" w:type="dxa"/>
              <w:right w:w="28"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647"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642"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67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536"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536"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8"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r w:rsidRPr="00723A2C">
              <w:rPr>
                <w:sz w:val="14"/>
                <w:szCs w:val="14"/>
                <w:lang w:val="en-US"/>
              </w:rPr>
              <w:t xml:space="preserve">100% </w:t>
            </w:r>
            <w:r w:rsidRPr="00723A2C">
              <w:rPr>
                <w:sz w:val="14"/>
                <w:szCs w:val="14"/>
                <w:vertAlign w:val="superscript"/>
                <w:lang w:val="en-US"/>
              </w:rPr>
              <w:t>(1)</w:t>
            </w:r>
          </w:p>
        </w:tc>
      </w:tr>
      <w:tr w:rsidR="00F8755E" w:rsidRPr="00723A2C">
        <w:trPr>
          <w:trHeight w:val="495"/>
        </w:trPr>
        <w:tc>
          <w:tcPr>
            <w:tcW w:w="1668" w:type="dxa"/>
            <w:vMerge/>
            <w:tcBorders>
              <w:top w:val="nil"/>
              <w:left w:val="single" w:sz="8" w:space="0" w:color="auto"/>
              <w:bottom w:val="single" w:sz="4" w:space="0" w:color="auto"/>
              <w:right w:val="single" w:sz="4" w:space="0" w:color="auto"/>
            </w:tcBorders>
            <w:vAlign w:val="center"/>
          </w:tcPr>
          <w:p w:rsidR="00F8755E" w:rsidRDefault="00F8755E" w:rsidP="009F3865">
            <w:pPr>
              <w:spacing w:beforeLines="20" w:afterLines="20" w:line="240" w:lineRule="auto"/>
              <w:jc w:val="left"/>
              <w:rPr>
                <w:sz w:val="14"/>
                <w:szCs w:val="14"/>
              </w:rPr>
            </w:pPr>
          </w:p>
        </w:tc>
        <w:tc>
          <w:tcPr>
            <w:tcW w:w="788" w:type="dxa"/>
            <w:gridSpan w:val="2"/>
            <w:tcBorders>
              <w:top w:val="nil"/>
              <w:left w:val="nil"/>
              <w:bottom w:val="single" w:sz="4" w:space="0" w:color="auto"/>
              <w:right w:val="single" w:sz="4" w:space="0" w:color="auto"/>
            </w:tcBorders>
            <w:tcMar>
              <w:left w:w="57" w:type="dxa"/>
              <w:right w:w="57" w:type="dxa"/>
            </w:tcMar>
            <w:vAlign w:val="bottom"/>
          </w:tcPr>
          <w:p w:rsidR="00F8755E" w:rsidRDefault="00F8755E" w:rsidP="009F3865">
            <w:pPr>
              <w:spacing w:beforeLines="20" w:afterLines="20" w:line="240" w:lineRule="auto"/>
              <w:rPr>
                <w:sz w:val="14"/>
                <w:szCs w:val="14"/>
              </w:rPr>
            </w:pPr>
            <w:r w:rsidRPr="00723A2C">
              <w:rPr>
                <w:sz w:val="14"/>
                <w:szCs w:val="14"/>
              </w:rPr>
              <w:t>Αφετηρία</w:t>
            </w:r>
          </w:p>
        </w:tc>
        <w:tc>
          <w:tcPr>
            <w:tcW w:w="681" w:type="dxa"/>
            <w:tcBorders>
              <w:top w:val="nil"/>
              <w:left w:val="nil"/>
              <w:bottom w:val="single" w:sz="4" w:space="0" w:color="auto"/>
              <w:right w:val="single" w:sz="4" w:space="0" w:color="auto"/>
            </w:tcBorders>
            <w:noWrap/>
            <w:tcMar>
              <w:left w:w="28" w:type="dxa"/>
              <w:right w:w="28" w:type="dxa"/>
            </w:tcMar>
            <w:vAlign w:val="center"/>
          </w:tcPr>
          <w:p w:rsidR="00F8755E" w:rsidRDefault="00F8755E" w:rsidP="009F3865">
            <w:pPr>
              <w:spacing w:beforeLines="20" w:afterLines="20" w:line="240" w:lineRule="auto"/>
              <w:jc w:val="center"/>
              <w:rPr>
                <w:sz w:val="14"/>
                <w:szCs w:val="14"/>
              </w:rPr>
            </w:pPr>
            <w:r w:rsidRPr="00723A2C">
              <w:rPr>
                <w:rFonts w:cs="Arial"/>
                <w:sz w:val="14"/>
                <w:szCs w:val="14"/>
              </w:rPr>
              <w:t>0,0%</w:t>
            </w: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647"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642"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67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536"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536"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8" w:space="0" w:color="auto"/>
            </w:tcBorders>
            <w:tcMar>
              <w:left w:w="57" w:type="dxa"/>
              <w:right w:w="57" w:type="dxa"/>
            </w:tcMar>
            <w:vAlign w:val="center"/>
          </w:tcPr>
          <w:p w:rsidR="00F8755E" w:rsidRDefault="00F8755E" w:rsidP="009F3865">
            <w:pPr>
              <w:spacing w:beforeLines="20" w:afterLines="20" w:line="240" w:lineRule="auto"/>
              <w:jc w:val="center"/>
              <w:rPr>
                <w:sz w:val="14"/>
                <w:szCs w:val="14"/>
              </w:rPr>
            </w:pPr>
          </w:p>
        </w:tc>
      </w:tr>
      <w:tr w:rsidR="00F8755E" w:rsidRPr="00723A2C">
        <w:trPr>
          <w:trHeight w:val="450"/>
        </w:trPr>
        <w:tc>
          <w:tcPr>
            <w:tcW w:w="1668" w:type="dxa"/>
            <w:vMerge w:val="restart"/>
            <w:tcBorders>
              <w:top w:val="nil"/>
              <w:left w:val="single" w:sz="8" w:space="0" w:color="auto"/>
              <w:bottom w:val="single" w:sz="4" w:space="0" w:color="auto"/>
              <w:right w:val="single" w:sz="4" w:space="0" w:color="auto"/>
            </w:tcBorders>
            <w:vAlign w:val="center"/>
          </w:tcPr>
          <w:p w:rsidR="00F8755E" w:rsidRPr="00723A2C" w:rsidRDefault="00F8755E" w:rsidP="009F3865">
            <w:pPr>
              <w:spacing w:beforeLines="20" w:afterLines="20" w:line="240" w:lineRule="auto"/>
              <w:jc w:val="left"/>
              <w:rPr>
                <w:sz w:val="14"/>
                <w:szCs w:val="14"/>
              </w:rPr>
            </w:pPr>
            <w:r w:rsidRPr="00723A2C">
              <w:rPr>
                <w:rFonts w:cs="Arial"/>
                <w:sz w:val="14"/>
                <w:szCs w:val="14"/>
              </w:rPr>
              <w:t>Ποσοστό μαθητών / σπουδαστών ΕΠΑΛ / ΕΠΑΣ στο σύνολο μαθητών / σπουδαστών δευτεροβάθμιας εκπαίδευσης</w:t>
            </w:r>
          </w:p>
        </w:tc>
        <w:tc>
          <w:tcPr>
            <w:tcW w:w="788" w:type="dxa"/>
            <w:gridSpan w:val="2"/>
            <w:tcBorders>
              <w:top w:val="nil"/>
              <w:left w:val="nil"/>
              <w:bottom w:val="single" w:sz="4" w:space="0" w:color="auto"/>
              <w:right w:val="single" w:sz="4" w:space="0" w:color="auto"/>
            </w:tcBorders>
            <w:tcMar>
              <w:left w:w="57" w:type="dxa"/>
              <w:right w:w="57" w:type="dxa"/>
            </w:tcMar>
            <w:vAlign w:val="bottom"/>
          </w:tcPr>
          <w:p w:rsidR="00F8755E" w:rsidRDefault="00F8755E" w:rsidP="009F3865">
            <w:pPr>
              <w:spacing w:beforeLines="20" w:afterLines="20" w:line="240" w:lineRule="auto"/>
              <w:rPr>
                <w:sz w:val="14"/>
                <w:szCs w:val="14"/>
              </w:rPr>
            </w:pPr>
            <w:r w:rsidRPr="00723A2C">
              <w:rPr>
                <w:sz w:val="14"/>
                <w:szCs w:val="14"/>
              </w:rPr>
              <w:t>Ολοκλήρωση</w:t>
            </w:r>
          </w:p>
        </w:tc>
        <w:tc>
          <w:tcPr>
            <w:tcW w:w="681" w:type="dxa"/>
            <w:tcBorders>
              <w:top w:val="nil"/>
              <w:left w:val="nil"/>
              <w:bottom w:val="single" w:sz="4" w:space="0" w:color="auto"/>
              <w:right w:val="single" w:sz="4" w:space="0" w:color="auto"/>
            </w:tcBorders>
            <w:noWrap/>
            <w:tcMar>
              <w:left w:w="28" w:type="dxa"/>
              <w:right w:w="28" w:type="dxa"/>
            </w:tcMar>
            <w:vAlign w:val="center"/>
          </w:tcPr>
          <w:p w:rsidR="00F8755E" w:rsidRDefault="00F8755E" w:rsidP="009F3865">
            <w:pPr>
              <w:spacing w:beforeLines="20" w:afterLines="20" w:line="240" w:lineRule="auto"/>
              <w:jc w:val="center"/>
              <w:rPr>
                <w:sz w:val="14"/>
                <w:szCs w:val="14"/>
              </w:rPr>
            </w:pPr>
            <w:r w:rsidRPr="00723A2C">
              <w:rPr>
                <w:sz w:val="14"/>
                <w:szCs w:val="14"/>
              </w:rPr>
              <w:t>0</w:t>
            </w: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r w:rsidRPr="00723A2C">
              <w:rPr>
                <w:sz w:val="14"/>
                <w:szCs w:val="14"/>
                <w:lang w:val="en-US"/>
              </w:rPr>
              <w:t>0</w:t>
            </w:r>
          </w:p>
        </w:tc>
        <w:tc>
          <w:tcPr>
            <w:tcW w:w="647"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r w:rsidRPr="00723A2C">
              <w:rPr>
                <w:sz w:val="14"/>
                <w:szCs w:val="14"/>
              </w:rPr>
              <w:t>0</w:t>
            </w:r>
          </w:p>
        </w:tc>
        <w:tc>
          <w:tcPr>
            <w:tcW w:w="642"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r w:rsidRPr="00723A2C">
              <w:rPr>
                <w:sz w:val="14"/>
                <w:szCs w:val="14"/>
              </w:rPr>
              <w:t>0</w:t>
            </w:r>
          </w:p>
        </w:tc>
        <w:tc>
          <w:tcPr>
            <w:tcW w:w="67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r>
              <w:rPr>
                <w:sz w:val="14"/>
                <w:szCs w:val="14"/>
              </w:rPr>
              <w:t>0</w:t>
            </w: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r>
              <w:rPr>
                <w:sz w:val="14"/>
                <w:szCs w:val="14"/>
              </w:rPr>
              <w:t>0</w:t>
            </w: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lang w:val="en-US"/>
              </w:rPr>
            </w:pPr>
            <w:r>
              <w:rPr>
                <w:sz w:val="14"/>
                <w:szCs w:val="14"/>
                <w:lang w:val="en-US"/>
              </w:rPr>
              <w:t>99.927</w:t>
            </w:r>
          </w:p>
        </w:tc>
        <w:tc>
          <w:tcPr>
            <w:tcW w:w="536"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536"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8" w:space="0" w:color="auto"/>
            </w:tcBorders>
            <w:tcMar>
              <w:left w:w="57" w:type="dxa"/>
              <w:right w:w="57" w:type="dxa"/>
            </w:tcMar>
            <w:vAlign w:val="center"/>
          </w:tcPr>
          <w:p w:rsidR="00F8755E" w:rsidRDefault="00F8755E" w:rsidP="009F3865">
            <w:pPr>
              <w:spacing w:beforeLines="20" w:afterLines="20" w:line="240" w:lineRule="auto"/>
              <w:jc w:val="center"/>
              <w:rPr>
                <w:sz w:val="14"/>
                <w:szCs w:val="14"/>
              </w:rPr>
            </w:pPr>
          </w:p>
        </w:tc>
      </w:tr>
      <w:tr w:rsidR="00F8755E" w:rsidRPr="00723A2C">
        <w:trPr>
          <w:trHeight w:val="270"/>
        </w:trPr>
        <w:tc>
          <w:tcPr>
            <w:tcW w:w="1668" w:type="dxa"/>
            <w:vMerge/>
            <w:tcBorders>
              <w:top w:val="nil"/>
              <w:left w:val="single" w:sz="8" w:space="0" w:color="auto"/>
              <w:bottom w:val="single" w:sz="4" w:space="0" w:color="auto"/>
              <w:right w:val="single" w:sz="4" w:space="0" w:color="auto"/>
            </w:tcBorders>
            <w:vAlign w:val="center"/>
          </w:tcPr>
          <w:p w:rsidR="00F8755E" w:rsidRDefault="00F8755E" w:rsidP="009F3865">
            <w:pPr>
              <w:spacing w:beforeLines="20" w:afterLines="20" w:line="240" w:lineRule="auto"/>
              <w:rPr>
                <w:sz w:val="14"/>
                <w:szCs w:val="14"/>
              </w:rPr>
            </w:pPr>
          </w:p>
        </w:tc>
        <w:tc>
          <w:tcPr>
            <w:tcW w:w="788" w:type="dxa"/>
            <w:gridSpan w:val="2"/>
            <w:tcBorders>
              <w:top w:val="nil"/>
              <w:left w:val="nil"/>
              <w:bottom w:val="single" w:sz="4" w:space="0" w:color="auto"/>
              <w:right w:val="single" w:sz="4" w:space="0" w:color="auto"/>
            </w:tcBorders>
            <w:tcMar>
              <w:left w:w="57" w:type="dxa"/>
              <w:right w:w="57" w:type="dxa"/>
            </w:tcMar>
            <w:vAlign w:val="bottom"/>
          </w:tcPr>
          <w:p w:rsidR="00F8755E" w:rsidRDefault="00F8755E" w:rsidP="009F3865">
            <w:pPr>
              <w:spacing w:beforeLines="20" w:afterLines="20" w:line="240" w:lineRule="auto"/>
              <w:rPr>
                <w:sz w:val="14"/>
                <w:szCs w:val="14"/>
              </w:rPr>
            </w:pPr>
            <w:r w:rsidRPr="00723A2C">
              <w:rPr>
                <w:sz w:val="14"/>
                <w:szCs w:val="14"/>
              </w:rPr>
              <w:t>Στόχος</w:t>
            </w:r>
          </w:p>
        </w:tc>
        <w:tc>
          <w:tcPr>
            <w:tcW w:w="681" w:type="dxa"/>
            <w:tcBorders>
              <w:top w:val="nil"/>
              <w:left w:val="nil"/>
              <w:bottom w:val="single" w:sz="4" w:space="0" w:color="auto"/>
              <w:right w:val="single" w:sz="4" w:space="0" w:color="auto"/>
            </w:tcBorders>
            <w:noWrap/>
            <w:tcMar>
              <w:left w:w="28" w:type="dxa"/>
              <w:right w:w="28"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647"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642"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67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536"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536"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8"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r w:rsidRPr="00723A2C">
              <w:rPr>
                <w:rFonts w:cs="Arial"/>
                <w:sz w:val="14"/>
                <w:szCs w:val="14"/>
              </w:rPr>
              <w:t xml:space="preserve">23% </w:t>
            </w:r>
            <w:r w:rsidRPr="00723A2C">
              <w:rPr>
                <w:rFonts w:cs="Arial"/>
                <w:sz w:val="14"/>
                <w:szCs w:val="14"/>
                <w:vertAlign w:val="superscript"/>
              </w:rPr>
              <w:t>(1)</w:t>
            </w:r>
          </w:p>
        </w:tc>
      </w:tr>
      <w:tr w:rsidR="00F8755E" w:rsidRPr="00723A2C">
        <w:trPr>
          <w:trHeight w:val="270"/>
        </w:trPr>
        <w:tc>
          <w:tcPr>
            <w:tcW w:w="1668" w:type="dxa"/>
            <w:vMerge/>
            <w:tcBorders>
              <w:top w:val="nil"/>
              <w:left w:val="single" w:sz="8" w:space="0" w:color="auto"/>
              <w:bottom w:val="single" w:sz="4" w:space="0" w:color="auto"/>
              <w:right w:val="single" w:sz="4" w:space="0" w:color="auto"/>
            </w:tcBorders>
            <w:vAlign w:val="center"/>
          </w:tcPr>
          <w:p w:rsidR="00F8755E" w:rsidRDefault="00F8755E" w:rsidP="009F3865">
            <w:pPr>
              <w:spacing w:beforeLines="20" w:afterLines="20" w:line="240" w:lineRule="auto"/>
              <w:rPr>
                <w:sz w:val="14"/>
                <w:szCs w:val="14"/>
              </w:rPr>
            </w:pPr>
          </w:p>
        </w:tc>
        <w:tc>
          <w:tcPr>
            <w:tcW w:w="788" w:type="dxa"/>
            <w:gridSpan w:val="2"/>
            <w:tcBorders>
              <w:top w:val="nil"/>
              <w:left w:val="nil"/>
              <w:bottom w:val="single" w:sz="4" w:space="0" w:color="auto"/>
              <w:right w:val="single" w:sz="4" w:space="0" w:color="auto"/>
            </w:tcBorders>
            <w:tcMar>
              <w:left w:w="57" w:type="dxa"/>
              <w:right w:w="57" w:type="dxa"/>
            </w:tcMar>
            <w:vAlign w:val="bottom"/>
          </w:tcPr>
          <w:p w:rsidR="00F8755E" w:rsidRDefault="00F8755E" w:rsidP="009F3865">
            <w:pPr>
              <w:spacing w:beforeLines="20" w:afterLines="20" w:line="240" w:lineRule="auto"/>
              <w:rPr>
                <w:sz w:val="14"/>
                <w:szCs w:val="14"/>
              </w:rPr>
            </w:pPr>
            <w:r w:rsidRPr="00723A2C">
              <w:rPr>
                <w:sz w:val="14"/>
                <w:szCs w:val="14"/>
              </w:rPr>
              <w:t>Αφετηρία</w:t>
            </w:r>
          </w:p>
        </w:tc>
        <w:tc>
          <w:tcPr>
            <w:tcW w:w="681" w:type="dxa"/>
            <w:tcBorders>
              <w:top w:val="nil"/>
              <w:left w:val="nil"/>
              <w:bottom w:val="single" w:sz="4" w:space="0" w:color="auto"/>
              <w:right w:val="single" w:sz="4" w:space="0" w:color="auto"/>
            </w:tcBorders>
            <w:noWrap/>
            <w:tcMar>
              <w:left w:w="28" w:type="dxa"/>
              <w:right w:w="28" w:type="dxa"/>
            </w:tcMar>
            <w:vAlign w:val="center"/>
          </w:tcPr>
          <w:p w:rsidR="00F8755E" w:rsidRDefault="00F8755E" w:rsidP="009F3865">
            <w:pPr>
              <w:spacing w:beforeLines="20" w:afterLines="20" w:line="240" w:lineRule="auto"/>
              <w:jc w:val="center"/>
              <w:rPr>
                <w:sz w:val="14"/>
                <w:szCs w:val="14"/>
              </w:rPr>
            </w:pPr>
            <w:r w:rsidRPr="00723A2C">
              <w:rPr>
                <w:rFonts w:cs="Arial"/>
                <w:sz w:val="14"/>
                <w:szCs w:val="14"/>
              </w:rPr>
              <w:t>17,7%</w:t>
            </w: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647"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642"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67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536"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536" w:type="dxa"/>
            <w:tcBorders>
              <w:top w:val="nil"/>
              <w:left w:val="nil"/>
              <w:bottom w:val="single" w:sz="4" w:space="0" w:color="auto"/>
              <w:right w:val="single" w:sz="4" w:space="0" w:color="auto"/>
            </w:tcBorders>
            <w:noWrap/>
            <w:tcMar>
              <w:left w:w="57" w:type="dxa"/>
              <w:right w:w="57" w:type="dxa"/>
            </w:tcMar>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8" w:space="0" w:color="auto"/>
            </w:tcBorders>
            <w:tcMar>
              <w:left w:w="57" w:type="dxa"/>
              <w:right w:w="57" w:type="dxa"/>
            </w:tcMar>
            <w:vAlign w:val="center"/>
          </w:tcPr>
          <w:p w:rsidR="00F8755E" w:rsidRDefault="00F8755E" w:rsidP="009F3865">
            <w:pPr>
              <w:spacing w:beforeLines="20" w:afterLines="20" w:line="240" w:lineRule="auto"/>
              <w:jc w:val="center"/>
              <w:rPr>
                <w:sz w:val="14"/>
                <w:szCs w:val="14"/>
              </w:rPr>
            </w:pPr>
          </w:p>
        </w:tc>
      </w:tr>
      <w:tr w:rsidR="00F8755E" w:rsidRPr="00723A2C">
        <w:trPr>
          <w:trHeight w:val="540"/>
        </w:trPr>
        <w:tc>
          <w:tcPr>
            <w:tcW w:w="1668" w:type="dxa"/>
            <w:vMerge w:val="restart"/>
            <w:tcBorders>
              <w:top w:val="nil"/>
              <w:left w:val="single" w:sz="8" w:space="0" w:color="auto"/>
              <w:bottom w:val="single" w:sz="8" w:space="0" w:color="000000"/>
              <w:right w:val="single" w:sz="4" w:space="0" w:color="auto"/>
            </w:tcBorders>
            <w:vAlign w:val="center"/>
          </w:tcPr>
          <w:p w:rsidR="00F8755E" w:rsidRPr="00723A2C" w:rsidRDefault="00F8755E" w:rsidP="009F3865">
            <w:pPr>
              <w:spacing w:beforeLines="20" w:afterLines="20" w:line="240" w:lineRule="auto"/>
              <w:rPr>
                <w:sz w:val="14"/>
                <w:szCs w:val="14"/>
              </w:rPr>
            </w:pPr>
            <w:r w:rsidRPr="00723A2C">
              <w:rPr>
                <w:rFonts w:cs="Arial"/>
                <w:sz w:val="14"/>
                <w:szCs w:val="14"/>
              </w:rPr>
              <w:t>Μέσο ετήσιο ποσοστό ωφελούμενων από ενέργειες πρακτικής άσκησης στο σύνολο των τελειοφοίτων μαθητών και σπουδαστών της ββάθμιας και γβάθμιας εκπαίδευσης και της αρχικής επαγγελματικής κατάρτισης</w:t>
            </w:r>
          </w:p>
        </w:tc>
        <w:tc>
          <w:tcPr>
            <w:tcW w:w="788" w:type="dxa"/>
            <w:gridSpan w:val="2"/>
            <w:tcBorders>
              <w:top w:val="nil"/>
              <w:left w:val="nil"/>
              <w:bottom w:val="single" w:sz="4" w:space="0" w:color="auto"/>
              <w:right w:val="single" w:sz="4" w:space="0" w:color="auto"/>
            </w:tcBorders>
            <w:tcMar>
              <w:left w:w="57" w:type="dxa"/>
              <w:right w:w="57" w:type="dxa"/>
            </w:tcMar>
            <w:vAlign w:val="bottom"/>
          </w:tcPr>
          <w:p w:rsidR="00F8755E" w:rsidRDefault="00F8755E" w:rsidP="009F3865">
            <w:pPr>
              <w:spacing w:beforeLines="20" w:afterLines="20" w:line="240" w:lineRule="auto"/>
              <w:rPr>
                <w:sz w:val="14"/>
                <w:szCs w:val="14"/>
              </w:rPr>
            </w:pPr>
            <w:r w:rsidRPr="00723A2C">
              <w:rPr>
                <w:sz w:val="14"/>
                <w:szCs w:val="14"/>
              </w:rPr>
              <w:t>Ολοκλήρωση</w:t>
            </w:r>
          </w:p>
        </w:tc>
        <w:tc>
          <w:tcPr>
            <w:tcW w:w="681"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r w:rsidRPr="00723A2C">
              <w:rPr>
                <w:sz w:val="14"/>
                <w:szCs w:val="14"/>
              </w:rPr>
              <w:t>0</w:t>
            </w:r>
          </w:p>
        </w:tc>
        <w:tc>
          <w:tcPr>
            <w:tcW w:w="713"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r w:rsidRPr="00723A2C">
              <w:rPr>
                <w:sz w:val="14"/>
                <w:szCs w:val="14"/>
                <w:lang w:val="en-US"/>
              </w:rPr>
              <w:t>0</w:t>
            </w:r>
          </w:p>
        </w:tc>
        <w:tc>
          <w:tcPr>
            <w:tcW w:w="647"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r w:rsidRPr="00723A2C">
              <w:rPr>
                <w:sz w:val="14"/>
                <w:szCs w:val="14"/>
              </w:rPr>
              <w:t>0</w:t>
            </w:r>
          </w:p>
        </w:tc>
        <w:tc>
          <w:tcPr>
            <w:tcW w:w="642"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r w:rsidRPr="00723A2C">
              <w:rPr>
                <w:sz w:val="14"/>
                <w:szCs w:val="14"/>
              </w:rPr>
              <w:t>0</w:t>
            </w:r>
          </w:p>
        </w:tc>
        <w:tc>
          <w:tcPr>
            <w:tcW w:w="673"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r>
              <w:rPr>
                <w:sz w:val="14"/>
                <w:szCs w:val="14"/>
              </w:rPr>
              <w:t>12%</w:t>
            </w:r>
          </w:p>
        </w:tc>
        <w:tc>
          <w:tcPr>
            <w:tcW w:w="713"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r>
              <w:rPr>
                <w:sz w:val="14"/>
                <w:szCs w:val="14"/>
              </w:rPr>
              <w:t>12%</w:t>
            </w:r>
          </w:p>
        </w:tc>
        <w:tc>
          <w:tcPr>
            <w:tcW w:w="713"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lang w:val="en-US"/>
              </w:rPr>
            </w:pPr>
            <w:r>
              <w:rPr>
                <w:sz w:val="14"/>
                <w:szCs w:val="14"/>
                <w:lang w:val="en-US"/>
              </w:rPr>
              <w:t>12%</w:t>
            </w:r>
          </w:p>
        </w:tc>
        <w:tc>
          <w:tcPr>
            <w:tcW w:w="536"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536"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8" w:space="0" w:color="auto"/>
            </w:tcBorders>
            <w:vAlign w:val="center"/>
          </w:tcPr>
          <w:p w:rsidR="00F8755E" w:rsidRDefault="00F8755E" w:rsidP="009F3865">
            <w:pPr>
              <w:spacing w:beforeLines="20" w:afterLines="20" w:line="240" w:lineRule="auto"/>
              <w:jc w:val="center"/>
              <w:rPr>
                <w:sz w:val="14"/>
                <w:szCs w:val="14"/>
              </w:rPr>
            </w:pPr>
          </w:p>
        </w:tc>
      </w:tr>
      <w:tr w:rsidR="00F8755E" w:rsidRPr="00723A2C">
        <w:trPr>
          <w:trHeight w:val="270"/>
        </w:trPr>
        <w:tc>
          <w:tcPr>
            <w:tcW w:w="1668" w:type="dxa"/>
            <w:vMerge/>
            <w:tcBorders>
              <w:top w:val="nil"/>
              <w:left w:val="single" w:sz="8" w:space="0" w:color="auto"/>
              <w:bottom w:val="single" w:sz="8" w:space="0" w:color="000000"/>
              <w:right w:val="single" w:sz="4" w:space="0" w:color="auto"/>
            </w:tcBorders>
            <w:vAlign w:val="center"/>
          </w:tcPr>
          <w:p w:rsidR="00F8755E" w:rsidRDefault="00F8755E" w:rsidP="009F3865">
            <w:pPr>
              <w:spacing w:beforeLines="20" w:afterLines="20" w:line="240" w:lineRule="auto"/>
              <w:rPr>
                <w:sz w:val="14"/>
                <w:szCs w:val="14"/>
              </w:rPr>
            </w:pPr>
          </w:p>
        </w:tc>
        <w:tc>
          <w:tcPr>
            <w:tcW w:w="788" w:type="dxa"/>
            <w:gridSpan w:val="2"/>
            <w:tcBorders>
              <w:top w:val="nil"/>
              <w:left w:val="nil"/>
              <w:bottom w:val="single" w:sz="4" w:space="0" w:color="auto"/>
              <w:right w:val="single" w:sz="4" w:space="0" w:color="auto"/>
            </w:tcBorders>
            <w:tcMar>
              <w:left w:w="57" w:type="dxa"/>
              <w:right w:w="57" w:type="dxa"/>
            </w:tcMar>
            <w:vAlign w:val="bottom"/>
          </w:tcPr>
          <w:p w:rsidR="00F8755E" w:rsidRDefault="00F8755E" w:rsidP="009F3865">
            <w:pPr>
              <w:spacing w:beforeLines="20" w:afterLines="20" w:line="240" w:lineRule="auto"/>
              <w:rPr>
                <w:sz w:val="14"/>
                <w:szCs w:val="14"/>
              </w:rPr>
            </w:pPr>
            <w:r w:rsidRPr="00723A2C">
              <w:rPr>
                <w:sz w:val="14"/>
                <w:szCs w:val="14"/>
              </w:rPr>
              <w:t>Στόχος</w:t>
            </w:r>
          </w:p>
        </w:tc>
        <w:tc>
          <w:tcPr>
            <w:tcW w:w="681"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647"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642"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673"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536"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536" w:type="dxa"/>
            <w:tcBorders>
              <w:top w:val="nil"/>
              <w:left w:val="nil"/>
              <w:bottom w:val="single" w:sz="4"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4" w:space="0" w:color="auto"/>
              <w:right w:val="single" w:sz="8" w:space="0" w:color="auto"/>
            </w:tcBorders>
            <w:noWrap/>
            <w:vAlign w:val="center"/>
          </w:tcPr>
          <w:p w:rsidR="00F8755E" w:rsidRDefault="00F8755E" w:rsidP="009F3865">
            <w:pPr>
              <w:spacing w:beforeLines="20" w:afterLines="20" w:line="240" w:lineRule="auto"/>
              <w:jc w:val="center"/>
              <w:rPr>
                <w:sz w:val="14"/>
                <w:szCs w:val="14"/>
              </w:rPr>
            </w:pPr>
            <w:r w:rsidRPr="00723A2C">
              <w:rPr>
                <w:rFonts w:cs="Arial"/>
                <w:sz w:val="14"/>
                <w:szCs w:val="14"/>
              </w:rPr>
              <w:t>6%</w:t>
            </w:r>
            <w:r w:rsidRPr="00723A2C">
              <w:rPr>
                <w:rFonts w:cs="Arial"/>
                <w:sz w:val="14"/>
                <w:szCs w:val="14"/>
                <w:vertAlign w:val="superscript"/>
              </w:rPr>
              <w:t>(1)</w:t>
            </w:r>
          </w:p>
        </w:tc>
      </w:tr>
      <w:tr w:rsidR="00F8755E" w:rsidRPr="00723A2C">
        <w:trPr>
          <w:trHeight w:val="285"/>
        </w:trPr>
        <w:tc>
          <w:tcPr>
            <w:tcW w:w="1668" w:type="dxa"/>
            <w:vMerge/>
            <w:tcBorders>
              <w:top w:val="nil"/>
              <w:left w:val="single" w:sz="8" w:space="0" w:color="auto"/>
              <w:bottom w:val="single" w:sz="8" w:space="0" w:color="000000"/>
              <w:right w:val="single" w:sz="4" w:space="0" w:color="auto"/>
            </w:tcBorders>
            <w:vAlign w:val="center"/>
          </w:tcPr>
          <w:p w:rsidR="00F8755E" w:rsidRDefault="00F8755E" w:rsidP="009F3865">
            <w:pPr>
              <w:spacing w:beforeLines="20" w:afterLines="20" w:line="240" w:lineRule="auto"/>
              <w:rPr>
                <w:sz w:val="14"/>
                <w:szCs w:val="14"/>
              </w:rPr>
            </w:pPr>
          </w:p>
        </w:tc>
        <w:tc>
          <w:tcPr>
            <w:tcW w:w="788" w:type="dxa"/>
            <w:gridSpan w:val="2"/>
            <w:tcBorders>
              <w:top w:val="nil"/>
              <w:left w:val="nil"/>
              <w:bottom w:val="single" w:sz="8" w:space="0" w:color="auto"/>
              <w:right w:val="single" w:sz="4" w:space="0" w:color="auto"/>
            </w:tcBorders>
            <w:tcMar>
              <w:left w:w="57" w:type="dxa"/>
              <w:right w:w="57" w:type="dxa"/>
            </w:tcMar>
            <w:vAlign w:val="center"/>
          </w:tcPr>
          <w:p w:rsidR="00F8755E" w:rsidRDefault="00F8755E" w:rsidP="009F3865">
            <w:pPr>
              <w:spacing w:beforeLines="20" w:afterLines="20" w:line="240" w:lineRule="auto"/>
              <w:rPr>
                <w:sz w:val="14"/>
                <w:szCs w:val="14"/>
              </w:rPr>
            </w:pPr>
            <w:r w:rsidRPr="00723A2C">
              <w:rPr>
                <w:sz w:val="14"/>
                <w:szCs w:val="14"/>
              </w:rPr>
              <w:t>Αφετηρία</w:t>
            </w:r>
          </w:p>
        </w:tc>
        <w:tc>
          <w:tcPr>
            <w:tcW w:w="681" w:type="dxa"/>
            <w:tcBorders>
              <w:top w:val="nil"/>
              <w:left w:val="nil"/>
              <w:bottom w:val="single" w:sz="8"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r w:rsidRPr="00723A2C">
              <w:rPr>
                <w:rFonts w:cs="Arial"/>
                <w:sz w:val="14"/>
                <w:szCs w:val="14"/>
              </w:rPr>
              <w:t>2,5%</w:t>
            </w:r>
          </w:p>
        </w:tc>
        <w:tc>
          <w:tcPr>
            <w:tcW w:w="713" w:type="dxa"/>
            <w:tcBorders>
              <w:top w:val="nil"/>
              <w:left w:val="nil"/>
              <w:bottom w:val="single" w:sz="8"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647" w:type="dxa"/>
            <w:tcBorders>
              <w:top w:val="nil"/>
              <w:left w:val="nil"/>
              <w:bottom w:val="single" w:sz="8"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642" w:type="dxa"/>
            <w:tcBorders>
              <w:top w:val="nil"/>
              <w:left w:val="nil"/>
              <w:bottom w:val="single" w:sz="8"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673" w:type="dxa"/>
            <w:tcBorders>
              <w:top w:val="nil"/>
              <w:left w:val="nil"/>
              <w:bottom w:val="single" w:sz="8"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8"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8"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536" w:type="dxa"/>
            <w:tcBorders>
              <w:top w:val="nil"/>
              <w:left w:val="nil"/>
              <w:bottom w:val="single" w:sz="8"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536" w:type="dxa"/>
            <w:tcBorders>
              <w:top w:val="nil"/>
              <w:left w:val="nil"/>
              <w:bottom w:val="single" w:sz="8" w:space="0" w:color="auto"/>
              <w:right w:val="single" w:sz="4" w:space="0" w:color="auto"/>
            </w:tcBorders>
            <w:noWrap/>
            <w:vAlign w:val="center"/>
          </w:tcPr>
          <w:p w:rsidR="00F8755E" w:rsidRDefault="00F8755E" w:rsidP="009F3865">
            <w:pPr>
              <w:spacing w:beforeLines="20" w:afterLines="20" w:line="240" w:lineRule="auto"/>
              <w:jc w:val="center"/>
              <w:rPr>
                <w:sz w:val="14"/>
                <w:szCs w:val="14"/>
              </w:rPr>
            </w:pPr>
          </w:p>
        </w:tc>
        <w:tc>
          <w:tcPr>
            <w:tcW w:w="713" w:type="dxa"/>
            <w:tcBorders>
              <w:top w:val="nil"/>
              <w:left w:val="nil"/>
              <w:bottom w:val="single" w:sz="8" w:space="0" w:color="auto"/>
              <w:right w:val="single" w:sz="8" w:space="0" w:color="auto"/>
            </w:tcBorders>
            <w:vAlign w:val="center"/>
          </w:tcPr>
          <w:p w:rsidR="00F8755E" w:rsidRDefault="00F8755E" w:rsidP="009F3865">
            <w:pPr>
              <w:spacing w:beforeLines="20" w:afterLines="20" w:line="240" w:lineRule="auto"/>
              <w:jc w:val="center"/>
              <w:rPr>
                <w:sz w:val="14"/>
                <w:szCs w:val="14"/>
              </w:rPr>
            </w:pPr>
          </w:p>
        </w:tc>
      </w:tr>
    </w:tbl>
    <w:p w:rsidR="00F8755E" w:rsidRPr="000E636A" w:rsidRDefault="00F8755E" w:rsidP="00D259FC">
      <w:pPr>
        <w:spacing w:before="120"/>
        <w:rPr>
          <w:sz w:val="18"/>
          <w:szCs w:val="20"/>
        </w:rPr>
      </w:pPr>
      <w:r w:rsidRPr="000E636A">
        <w:rPr>
          <w:sz w:val="18"/>
          <w:szCs w:val="20"/>
        </w:rPr>
        <w:t>Ο δείκτης «</w:t>
      </w:r>
      <w:r w:rsidRPr="000E636A">
        <w:rPr>
          <w:rFonts w:cs="Arial"/>
          <w:sz w:val="18"/>
          <w:szCs w:val="20"/>
        </w:rPr>
        <w:t>Αριθμός ωφελούμενων μαθητών/σπουδαστών από ενέργειες ΣΕΠ» τροφοδοτείται από το έργο «</w:t>
      </w:r>
      <w:r w:rsidRPr="000E636A">
        <w:rPr>
          <w:b/>
          <w:sz w:val="18"/>
          <w:szCs w:val="20"/>
        </w:rPr>
        <w:t>Διαδικτυακή Διαδραστική Πύλη Συμβουλευτικής και Επαγγελματικού Προσανατολισμού»</w:t>
      </w:r>
      <w:r w:rsidRPr="000E636A">
        <w:rPr>
          <w:sz w:val="18"/>
          <w:szCs w:val="20"/>
        </w:rPr>
        <w:t xml:space="preserve">, η υλοποίηση </w:t>
      </w:r>
      <w:r w:rsidRPr="000E636A">
        <w:rPr>
          <w:rFonts w:cs="Arial"/>
          <w:sz w:val="18"/>
          <w:szCs w:val="20"/>
        </w:rPr>
        <w:t>είναι οριζόντια</w:t>
      </w:r>
    </w:p>
    <w:p w:rsidR="00F8755E" w:rsidRPr="00C54A82" w:rsidRDefault="00F8755E" w:rsidP="00183754">
      <w:pPr>
        <w:rPr>
          <w:sz w:val="20"/>
          <w:szCs w:val="20"/>
        </w:rPr>
        <w:sectPr w:rsidR="00F8755E" w:rsidRPr="00C54A82" w:rsidSect="00D346D4">
          <w:pgSz w:w="11906" w:h="16838"/>
          <w:pgMar w:top="1440" w:right="1800" w:bottom="1440" w:left="1800" w:header="708" w:footer="708" w:gutter="0"/>
          <w:cols w:space="708"/>
          <w:titlePg/>
          <w:docGrid w:linePitch="360"/>
        </w:sectPr>
      </w:pPr>
    </w:p>
    <w:p w:rsidR="00F8755E" w:rsidRPr="00451506" w:rsidRDefault="00F8755E" w:rsidP="00EE73EF">
      <w:pPr>
        <w:pStyle w:val="Caption"/>
      </w:pPr>
      <w:r w:rsidRPr="00EE73EF">
        <w:t>Πίνακας 3.4.α: Συμμετέχοντες ανά ομάδα στόχο σε Πράξεις ΕΚΤ του Άξονα Προτεραιότητας 4</w:t>
      </w:r>
    </w:p>
    <w:p w:rsidR="00F8755E" w:rsidRDefault="00F8755E" w:rsidP="00183754"/>
    <w:p w:rsidR="00F8755E" w:rsidRPr="003B67F8" w:rsidRDefault="00F8755E" w:rsidP="00183754">
      <w:pPr>
        <w:sectPr w:rsidR="00F8755E" w:rsidRPr="003B67F8" w:rsidSect="00BF02FA">
          <w:pgSz w:w="16838" w:h="11906" w:orient="landscape"/>
          <w:pgMar w:top="360" w:right="1440" w:bottom="46" w:left="1440" w:header="708" w:footer="708" w:gutter="0"/>
          <w:cols w:space="708"/>
          <w:titlePg/>
          <w:docGrid w:linePitch="360"/>
        </w:sectPr>
      </w:pPr>
      <w:r>
        <w:pict>
          <v:shape id="_x0000_i1048" type="#_x0000_t75" style="width:675pt;height:405pt">
            <v:imagedata r:id="rId38" o:title=""/>
          </v:shape>
        </w:pict>
      </w:r>
    </w:p>
    <w:p w:rsidR="00F8755E" w:rsidRDefault="00F8755E" w:rsidP="00EE73EF">
      <w:pPr>
        <w:pStyle w:val="Caption"/>
      </w:pPr>
      <w:r w:rsidRPr="00EE73EF">
        <w:t>Πίνακας 3.5: Δείκτες παρακολούθησης Άξονα Προτεραιότητας 5</w:t>
      </w:r>
    </w:p>
    <w:tbl>
      <w:tblPr>
        <w:tblW w:w="54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84"/>
        <w:gridCol w:w="283"/>
        <w:gridCol w:w="708"/>
        <w:gridCol w:w="866"/>
        <w:gridCol w:w="568"/>
        <w:gridCol w:w="648"/>
        <w:gridCol w:w="648"/>
        <w:gridCol w:w="762"/>
        <w:gridCol w:w="620"/>
        <w:gridCol w:w="743"/>
        <w:gridCol w:w="438"/>
        <w:gridCol w:w="720"/>
        <w:gridCol w:w="899"/>
      </w:tblGrid>
      <w:tr w:rsidR="00F8755E" w:rsidRPr="00723A2C" w:rsidTr="00646273">
        <w:tc>
          <w:tcPr>
            <w:tcW w:w="1667" w:type="dxa"/>
            <w:gridSpan w:val="2"/>
          </w:tcPr>
          <w:p w:rsidR="00F8755E" w:rsidRPr="00723A2C" w:rsidRDefault="00F8755E" w:rsidP="0077551B">
            <w:pPr>
              <w:spacing w:before="0" w:after="0" w:line="240" w:lineRule="auto"/>
              <w:jc w:val="center"/>
              <w:rPr>
                <w:bCs/>
                <w:sz w:val="14"/>
                <w:szCs w:val="14"/>
              </w:rPr>
            </w:pPr>
            <w:r w:rsidRPr="00723A2C">
              <w:rPr>
                <w:bCs/>
                <w:sz w:val="14"/>
                <w:szCs w:val="14"/>
              </w:rPr>
              <w:t>Δείκτες Α.Π.5</w:t>
            </w:r>
          </w:p>
        </w:tc>
        <w:tc>
          <w:tcPr>
            <w:tcW w:w="708" w:type="dxa"/>
          </w:tcPr>
          <w:p w:rsidR="00F8755E" w:rsidRPr="00723A2C" w:rsidRDefault="00F8755E" w:rsidP="0077551B">
            <w:pPr>
              <w:spacing w:before="0" w:after="0" w:line="240" w:lineRule="auto"/>
              <w:rPr>
                <w:bCs/>
                <w:sz w:val="14"/>
                <w:szCs w:val="14"/>
              </w:rPr>
            </w:pPr>
            <w:r w:rsidRPr="00723A2C">
              <w:rPr>
                <w:bCs/>
                <w:sz w:val="14"/>
                <w:szCs w:val="14"/>
              </w:rPr>
              <w:t> </w:t>
            </w:r>
          </w:p>
        </w:tc>
        <w:tc>
          <w:tcPr>
            <w:tcW w:w="866" w:type="dxa"/>
            <w:noWrap/>
          </w:tcPr>
          <w:p w:rsidR="00F8755E" w:rsidRPr="00723A2C" w:rsidRDefault="00F8755E" w:rsidP="0077551B">
            <w:pPr>
              <w:spacing w:before="0" w:after="0" w:line="240" w:lineRule="auto"/>
              <w:jc w:val="center"/>
              <w:rPr>
                <w:bCs/>
                <w:sz w:val="14"/>
                <w:szCs w:val="14"/>
              </w:rPr>
            </w:pPr>
            <w:r w:rsidRPr="00723A2C">
              <w:rPr>
                <w:bCs/>
                <w:sz w:val="14"/>
                <w:szCs w:val="14"/>
              </w:rPr>
              <w:t>2007</w:t>
            </w:r>
          </w:p>
        </w:tc>
        <w:tc>
          <w:tcPr>
            <w:tcW w:w="568" w:type="dxa"/>
            <w:noWrap/>
          </w:tcPr>
          <w:p w:rsidR="00F8755E" w:rsidRPr="00723A2C" w:rsidRDefault="00F8755E" w:rsidP="0077551B">
            <w:pPr>
              <w:spacing w:before="0" w:after="0" w:line="240" w:lineRule="auto"/>
              <w:jc w:val="center"/>
              <w:rPr>
                <w:bCs/>
                <w:sz w:val="14"/>
                <w:szCs w:val="14"/>
              </w:rPr>
            </w:pPr>
            <w:r w:rsidRPr="00723A2C">
              <w:rPr>
                <w:bCs/>
                <w:sz w:val="14"/>
                <w:szCs w:val="14"/>
              </w:rPr>
              <w:t>2008</w:t>
            </w:r>
          </w:p>
        </w:tc>
        <w:tc>
          <w:tcPr>
            <w:tcW w:w="648" w:type="dxa"/>
            <w:noWrap/>
          </w:tcPr>
          <w:p w:rsidR="00F8755E" w:rsidRPr="00723A2C" w:rsidRDefault="00F8755E" w:rsidP="0077551B">
            <w:pPr>
              <w:spacing w:before="0" w:after="0" w:line="240" w:lineRule="auto"/>
              <w:jc w:val="center"/>
              <w:rPr>
                <w:bCs/>
                <w:sz w:val="14"/>
                <w:szCs w:val="14"/>
              </w:rPr>
            </w:pPr>
            <w:r w:rsidRPr="00723A2C">
              <w:rPr>
                <w:bCs/>
                <w:sz w:val="14"/>
                <w:szCs w:val="14"/>
              </w:rPr>
              <w:t>2009</w:t>
            </w:r>
          </w:p>
        </w:tc>
        <w:tc>
          <w:tcPr>
            <w:tcW w:w="648" w:type="dxa"/>
            <w:noWrap/>
          </w:tcPr>
          <w:p w:rsidR="00F8755E" w:rsidRPr="00723A2C" w:rsidRDefault="00F8755E" w:rsidP="0077551B">
            <w:pPr>
              <w:spacing w:before="0" w:after="0" w:line="240" w:lineRule="auto"/>
              <w:jc w:val="center"/>
              <w:rPr>
                <w:bCs/>
                <w:sz w:val="14"/>
                <w:szCs w:val="14"/>
              </w:rPr>
            </w:pPr>
            <w:r w:rsidRPr="00723A2C">
              <w:rPr>
                <w:bCs/>
                <w:sz w:val="14"/>
                <w:szCs w:val="14"/>
              </w:rPr>
              <w:t>2010</w:t>
            </w:r>
          </w:p>
        </w:tc>
        <w:tc>
          <w:tcPr>
            <w:tcW w:w="762" w:type="dxa"/>
            <w:noWrap/>
          </w:tcPr>
          <w:p w:rsidR="00F8755E" w:rsidRPr="00723A2C" w:rsidRDefault="00F8755E" w:rsidP="0077551B">
            <w:pPr>
              <w:spacing w:before="0" w:after="0" w:line="240" w:lineRule="auto"/>
              <w:jc w:val="center"/>
              <w:rPr>
                <w:bCs/>
                <w:sz w:val="14"/>
                <w:szCs w:val="14"/>
              </w:rPr>
            </w:pPr>
            <w:r w:rsidRPr="00723A2C">
              <w:rPr>
                <w:bCs/>
                <w:sz w:val="14"/>
                <w:szCs w:val="14"/>
              </w:rPr>
              <w:t>2011</w:t>
            </w:r>
          </w:p>
        </w:tc>
        <w:tc>
          <w:tcPr>
            <w:tcW w:w="620" w:type="dxa"/>
            <w:noWrap/>
          </w:tcPr>
          <w:p w:rsidR="00F8755E" w:rsidRPr="00EF37D5" w:rsidRDefault="00F8755E" w:rsidP="0077551B">
            <w:pPr>
              <w:spacing w:before="0" w:after="0" w:line="240" w:lineRule="auto"/>
              <w:jc w:val="center"/>
              <w:rPr>
                <w:bCs/>
                <w:sz w:val="12"/>
                <w:szCs w:val="12"/>
              </w:rPr>
            </w:pPr>
            <w:r w:rsidRPr="00EF37D5">
              <w:rPr>
                <w:bCs/>
                <w:sz w:val="12"/>
                <w:szCs w:val="12"/>
              </w:rPr>
              <w:t>2012</w:t>
            </w:r>
          </w:p>
        </w:tc>
        <w:tc>
          <w:tcPr>
            <w:tcW w:w="743" w:type="dxa"/>
            <w:noWrap/>
          </w:tcPr>
          <w:p w:rsidR="00F8755E" w:rsidRPr="00EF37D5" w:rsidRDefault="00F8755E" w:rsidP="0077551B">
            <w:pPr>
              <w:spacing w:before="0" w:after="0" w:line="240" w:lineRule="auto"/>
              <w:jc w:val="center"/>
              <w:rPr>
                <w:bCs/>
                <w:sz w:val="12"/>
                <w:szCs w:val="12"/>
              </w:rPr>
            </w:pPr>
            <w:r w:rsidRPr="00EF37D5">
              <w:rPr>
                <w:bCs/>
                <w:sz w:val="12"/>
                <w:szCs w:val="12"/>
              </w:rPr>
              <w:t>2013</w:t>
            </w:r>
          </w:p>
        </w:tc>
        <w:tc>
          <w:tcPr>
            <w:tcW w:w="438" w:type="dxa"/>
            <w:noWrap/>
          </w:tcPr>
          <w:p w:rsidR="00F8755E" w:rsidRPr="00EF37D5" w:rsidRDefault="00F8755E" w:rsidP="0077551B">
            <w:pPr>
              <w:spacing w:before="0" w:after="0" w:line="240" w:lineRule="auto"/>
              <w:jc w:val="center"/>
              <w:rPr>
                <w:bCs/>
                <w:sz w:val="12"/>
                <w:szCs w:val="12"/>
              </w:rPr>
            </w:pPr>
            <w:r w:rsidRPr="00EF37D5">
              <w:rPr>
                <w:bCs/>
                <w:sz w:val="12"/>
                <w:szCs w:val="12"/>
              </w:rPr>
              <w:t>2014</w:t>
            </w:r>
          </w:p>
        </w:tc>
        <w:tc>
          <w:tcPr>
            <w:tcW w:w="720" w:type="dxa"/>
            <w:noWrap/>
          </w:tcPr>
          <w:p w:rsidR="00F8755E" w:rsidRPr="00EF37D5" w:rsidRDefault="00F8755E" w:rsidP="0077551B">
            <w:pPr>
              <w:spacing w:before="0" w:after="0" w:line="240" w:lineRule="auto"/>
              <w:jc w:val="center"/>
              <w:rPr>
                <w:bCs/>
                <w:sz w:val="12"/>
                <w:szCs w:val="12"/>
              </w:rPr>
            </w:pPr>
            <w:r w:rsidRPr="00EF37D5">
              <w:rPr>
                <w:bCs/>
                <w:sz w:val="12"/>
                <w:szCs w:val="12"/>
              </w:rPr>
              <w:t>2015</w:t>
            </w:r>
          </w:p>
        </w:tc>
        <w:tc>
          <w:tcPr>
            <w:tcW w:w="899" w:type="dxa"/>
          </w:tcPr>
          <w:p w:rsidR="00F8755E" w:rsidRPr="00723A2C" w:rsidRDefault="00F8755E" w:rsidP="0077551B">
            <w:pPr>
              <w:spacing w:before="0" w:after="0" w:line="240" w:lineRule="auto"/>
              <w:jc w:val="center"/>
              <w:rPr>
                <w:bCs/>
                <w:sz w:val="14"/>
                <w:szCs w:val="14"/>
              </w:rPr>
            </w:pPr>
            <w:r w:rsidRPr="00723A2C">
              <w:rPr>
                <w:bCs/>
                <w:sz w:val="14"/>
                <w:szCs w:val="14"/>
              </w:rPr>
              <w:t>Σύνολο</w:t>
            </w:r>
          </w:p>
        </w:tc>
      </w:tr>
      <w:tr w:rsidR="00F8755E" w:rsidRPr="00723A2C" w:rsidTr="00646273">
        <w:tc>
          <w:tcPr>
            <w:tcW w:w="1384" w:type="dxa"/>
            <w:vMerge w:val="restart"/>
          </w:tcPr>
          <w:p w:rsidR="00F8755E" w:rsidRPr="00723A2C" w:rsidRDefault="00F8755E" w:rsidP="006B0454">
            <w:pPr>
              <w:spacing w:before="0" w:after="0" w:line="240" w:lineRule="auto"/>
              <w:jc w:val="left"/>
              <w:rPr>
                <w:sz w:val="14"/>
                <w:szCs w:val="14"/>
              </w:rPr>
            </w:pPr>
            <w:r w:rsidRPr="00723A2C">
              <w:rPr>
                <w:rFonts w:cs="Arial"/>
                <w:sz w:val="14"/>
                <w:szCs w:val="14"/>
              </w:rPr>
              <w:t xml:space="preserve">Αριθμός προγραμμάτων αρχικής επαγγελματικής κατάρτισης που δημιουργούνται ή αναμορφώνονται </w:t>
            </w:r>
          </w:p>
        </w:tc>
        <w:tc>
          <w:tcPr>
            <w:tcW w:w="991" w:type="dxa"/>
            <w:gridSpan w:val="2"/>
          </w:tcPr>
          <w:p w:rsidR="00F8755E" w:rsidRPr="00723A2C" w:rsidRDefault="00F8755E" w:rsidP="0077551B">
            <w:pPr>
              <w:spacing w:before="0" w:after="0" w:line="240" w:lineRule="auto"/>
              <w:rPr>
                <w:sz w:val="14"/>
                <w:szCs w:val="14"/>
              </w:rPr>
            </w:pPr>
            <w:r w:rsidRPr="00723A2C">
              <w:rPr>
                <w:sz w:val="14"/>
                <w:szCs w:val="14"/>
              </w:rPr>
              <w:t>Ολοκλήρωση</w:t>
            </w:r>
          </w:p>
        </w:tc>
        <w:tc>
          <w:tcPr>
            <w:tcW w:w="866" w:type="dxa"/>
            <w:noWrap/>
          </w:tcPr>
          <w:p w:rsidR="00F8755E" w:rsidRPr="00723A2C" w:rsidRDefault="00F8755E" w:rsidP="0077551B">
            <w:pPr>
              <w:spacing w:before="0" w:after="0" w:line="240" w:lineRule="auto"/>
              <w:jc w:val="center"/>
              <w:rPr>
                <w:sz w:val="14"/>
                <w:szCs w:val="14"/>
              </w:rPr>
            </w:pPr>
            <w:r w:rsidRPr="00723A2C">
              <w:rPr>
                <w:sz w:val="14"/>
                <w:szCs w:val="14"/>
              </w:rPr>
              <w:t>0</w:t>
            </w:r>
          </w:p>
        </w:tc>
        <w:tc>
          <w:tcPr>
            <w:tcW w:w="568" w:type="dxa"/>
            <w:noWrap/>
          </w:tcPr>
          <w:p w:rsidR="00F8755E" w:rsidRPr="00723A2C" w:rsidRDefault="00F8755E" w:rsidP="0077551B">
            <w:pPr>
              <w:spacing w:before="0" w:after="0" w:line="240" w:lineRule="auto"/>
              <w:jc w:val="center"/>
              <w:rPr>
                <w:sz w:val="14"/>
                <w:szCs w:val="14"/>
              </w:rPr>
            </w:pPr>
            <w:r w:rsidRPr="00723A2C">
              <w:rPr>
                <w:sz w:val="14"/>
                <w:szCs w:val="14"/>
                <w:lang w:val="en-US"/>
              </w:rPr>
              <w:t>0</w:t>
            </w:r>
          </w:p>
        </w:tc>
        <w:tc>
          <w:tcPr>
            <w:tcW w:w="648" w:type="dxa"/>
            <w:noWrap/>
          </w:tcPr>
          <w:p w:rsidR="00F8755E" w:rsidRPr="00723A2C" w:rsidRDefault="00F8755E" w:rsidP="0077551B">
            <w:pPr>
              <w:spacing w:before="0" w:after="0" w:line="240" w:lineRule="auto"/>
              <w:jc w:val="center"/>
              <w:rPr>
                <w:sz w:val="14"/>
                <w:szCs w:val="14"/>
                <w:lang w:val="en-US"/>
              </w:rPr>
            </w:pPr>
            <w:r w:rsidRPr="00723A2C">
              <w:rPr>
                <w:sz w:val="14"/>
                <w:szCs w:val="14"/>
                <w:lang w:val="en-US"/>
              </w:rPr>
              <w:t>0</w:t>
            </w:r>
          </w:p>
        </w:tc>
        <w:tc>
          <w:tcPr>
            <w:tcW w:w="648" w:type="dxa"/>
            <w:noWrap/>
          </w:tcPr>
          <w:p w:rsidR="00F8755E" w:rsidRPr="00723A2C" w:rsidRDefault="00F8755E" w:rsidP="0077551B">
            <w:pPr>
              <w:spacing w:before="0" w:after="0" w:line="240" w:lineRule="auto"/>
              <w:jc w:val="center"/>
              <w:rPr>
                <w:sz w:val="14"/>
                <w:szCs w:val="14"/>
              </w:rPr>
            </w:pPr>
            <w:r w:rsidRPr="00723A2C">
              <w:rPr>
                <w:sz w:val="14"/>
                <w:szCs w:val="14"/>
              </w:rPr>
              <w:t>0</w:t>
            </w:r>
          </w:p>
        </w:tc>
        <w:tc>
          <w:tcPr>
            <w:tcW w:w="762" w:type="dxa"/>
            <w:noWrap/>
          </w:tcPr>
          <w:p w:rsidR="00F8755E" w:rsidRPr="00723A2C" w:rsidRDefault="00F8755E" w:rsidP="0077551B">
            <w:pPr>
              <w:spacing w:before="0" w:after="0" w:line="240" w:lineRule="auto"/>
              <w:jc w:val="center"/>
              <w:rPr>
                <w:sz w:val="14"/>
                <w:szCs w:val="14"/>
              </w:rPr>
            </w:pPr>
            <w:r>
              <w:rPr>
                <w:sz w:val="14"/>
                <w:szCs w:val="14"/>
              </w:rPr>
              <w:t>0</w:t>
            </w:r>
          </w:p>
        </w:tc>
        <w:tc>
          <w:tcPr>
            <w:tcW w:w="620" w:type="dxa"/>
            <w:noWrap/>
          </w:tcPr>
          <w:p w:rsidR="00F8755E" w:rsidRPr="00723A2C" w:rsidRDefault="00F8755E" w:rsidP="0077551B">
            <w:pPr>
              <w:spacing w:before="0" w:after="0" w:line="240" w:lineRule="auto"/>
              <w:jc w:val="center"/>
              <w:rPr>
                <w:sz w:val="14"/>
                <w:szCs w:val="14"/>
              </w:rPr>
            </w:pPr>
            <w:r>
              <w:rPr>
                <w:sz w:val="14"/>
                <w:szCs w:val="14"/>
              </w:rPr>
              <w:t>0</w:t>
            </w:r>
          </w:p>
        </w:tc>
        <w:tc>
          <w:tcPr>
            <w:tcW w:w="743" w:type="dxa"/>
            <w:noWrap/>
          </w:tcPr>
          <w:p w:rsidR="00F8755E" w:rsidRPr="00723A2C" w:rsidRDefault="00F8755E" w:rsidP="0077551B">
            <w:pPr>
              <w:spacing w:before="0" w:after="0" w:line="240" w:lineRule="auto"/>
              <w:jc w:val="center"/>
              <w:rPr>
                <w:sz w:val="14"/>
                <w:szCs w:val="14"/>
              </w:rPr>
            </w:pPr>
            <w:r>
              <w:rPr>
                <w:sz w:val="14"/>
                <w:szCs w:val="14"/>
              </w:rPr>
              <w:t>0</w:t>
            </w:r>
          </w:p>
        </w:tc>
        <w:tc>
          <w:tcPr>
            <w:tcW w:w="438" w:type="dxa"/>
            <w:noWrap/>
          </w:tcPr>
          <w:p w:rsidR="00F8755E" w:rsidRPr="00723A2C" w:rsidRDefault="00F8755E" w:rsidP="0077551B">
            <w:pPr>
              <w:spacing w:before="0" w:after="0" w:line="240" w:lineRule="auto"/>
              <w:jc w:val="center"/>
              <w:rPr>
                <w:sz w:val="14"/>
                <w:szCs w:val="14"/>
              </w:rPr>
            </w:pPr>
          </w:p>
        </w:tc>
        <w:tc>
          <w:tcPr>
            <w:tcW w:w="720" w:type="dxa"/>
            <w:noWrap/>
          </w:tcPr>
          <w:p w:rsidR="00F8755E" w:rsidRPr="00723A2C" w:rsidRDefault="00F8755E" w:rsidP="0077551B">
            <w:pPr>
              <w:spacing w:before="0" w:after="0" w:line="240" w:lineRule="auto"/>
              <w:jc w:val="center"/>
              <w:rPr>
                <w:sz w:val="14"/>
                <w:szCs w:val="14"/>
              </w:rPr>
            </w:pPr>
          </w:p>
        </w:tc>
        <w:tc>
          <w:tcPr>
            <w:tcW w:w="899" w:type="dxa"/>
          </w:tcPr>
          <w:p w:rsidR="00F8755E" w:rsidRPr="00723A2C" w:rsidRDefault="00F8755E" w:rsidP="0077551B">
            <w:pPr>
              <w:spacing w:before="0" w:after="0" w:line="240" w:lineRule="auto"/>
              <w:jc w:val="center"/>
              <w:rPr>
                <w:sz w:val="14"/>
                <w:szCs w:val="14"/>
              </w:rPr>
            </w:pPr>
          </w:p>
        </w:tc>
      </w:tr>
      <w:tr w:rsidR="00F8755E" w:rsidRPr="00723A2C" w:rsidTr="00646273">
        <w:tc>
          <w:tcPr>
            <w:tcW w:w="1384" w:type="dxa"/>
            <w:vMerge/>
          </w:tcPr>
          <w:p w:rsidR="00F8755E" w:rsidRPr="00723A2C" w:rsidRDefault="00F8755E" w:rsidP="006B0454">
            <w:pPr>
              <w:spacing w:before="0" w:after="0" w:line="240" w:lineRule="auto"/>
              <w:jc w:val="left"/>
              <w:rPr>
                <w:sz w:val="14"/>
                <w:szCs w:val="14"/>
              </w:rPr>
            </w:pPr>
          </w:p>
        </w:tc>
        <w:tc>
          <w:tcPr>
            <w:tcW w:w="991" w:type="dxa"/>
            <w:gridSpan w:val="2"/>
          </w:tcPr>
          <w:p w:rsidR="00F8755E" w:rsidRPr="00723A2C" w:rsidRDefault="00F8755E" w:rsidP="0077551B">
            <w:pPr>
              <w:spacing w:before="0" w:after="0" w:line="240" w:lineRule="auto"/>
              <w:rPr>
                <w:sz w:val="14"/>
                <w:szCs w:val="14"/>
              </w:rPr>
            </w:pPr>
            <w:r w:rsidRPr="00723A2C">
              <w:rPr>
                <w:sz w:val="14"/>
                <w:szCs w:val="14"/>
              </w:rPr>
              <w:t>Στόχος</w:t>
            </w:r>
          </w:p>
        </w:tc>
        <w:tc>
          <w:tcPr>
            <w:tcW w:w="866" w:type="dxa"/>
            <w:noWrap/>
          </w:tcPr>
          <w:p w:rsidR="00F8755E" w:rsidRPr="00723A2C" w:rsidRDefault="00F8755E" w:rsidP="0077551B">
            <w:pPr>
              <w:spacing w:before="0" w:after="0" w:line="240" w:lineRule="auto"/>
              <w:jc w:val="center"/>
              <w:rPr>
                <w:sz w:val="14"/>
                <w:szCs w:val="14"/>
              </w:rPr>
            </w:pPr>
          </w:p>
        </w:tc>
        <w:tc>
          <w:tcPr>
            <w:tcW w:w="568" w:type="dxa"/>
            <w:noWrap/>
          </w:tcPr>
          <w:p w:rsidR="00F8755E" w:rsidRPr="00723A2C" w:rsidRDefault="00F8755E" w:rsidP="0077551B">
            <w:pPr>
              <w:spacing w:before="0" w:after="0" w:line="240" w:lineRule="auto"/>
              <w:jc w:val="center"/>
              <w:rPr>
                <w:sz w:val="14"/>
                <w:szCs w:val="14"/>
              </w:rPr>
            </w:pPr>
          </w:p>
        </w:tc>
        <w:tc>
          <w:tcPr>
            <w:tcW w:w="648" w:type="dxa"/>
            <w:noWrap/>
          </w:tcPr>
          <w:p w:rsidR="00F8755E" w:rsidRPr="00723A2C" w:rsidRDefault="00F8755E" w:rsidP="0077551B">
            <w:pPr>
              <w:spacing w:before="0" w:after="0" w:line="240" w:lineRule="auto"/>
              <w:jc w:val="center"/>
              <w:rPr>
                <w:sz w:val="14"/>
                <w:szCs w:val="14"/>
              </w:rPr>
            </w:pPr>
          </w:p>
        </w:tc>
        <w:tc>
          <w:tcPr>
            <w:tcW w:w="648" w:type="dxa"/>
            <w:noWrap/>
          </w:tcPr>
          <w:p w:rsidR="00F8755E" w:rsidRPr="00723A2C" w:rsidRDefault="00F8755E" w:rsidP="0077551B">
            <w:pPr>
              <w:spacing w:before="0" w:after="0" w:line="240" w:lineRule="auto"/>
              <w:jc w:val="center"/>
              <w:rPr>
                <w:sz w:val="14"/>
                <w:szCs w:val="14"/>
              </w:rPr>
            </w:pPr>
          </w:p>
        </w:tc>
        <w:tc>
          <w:tcPr>
            <w:tcW w:w="762" w:type="dxa"/>
            <w:noWrap/>
          </w:tcPr>
          <w:p w:rsidR="00F8755E" w:rsidRPr="00723A2C" w:rsidRDefault="00F8755E" w:rsidP="0077551B">
            <w:pPr>
              <w:spacing w:before="0" w:after="0" w:line="240" w:lineRule="auto"/>
              <w:jc w:val="center"/>
              <w:rPr>
                <w:sz w:val="14"/>
                <w:szCs w:val="14"/>
              </w:rPr>
            </w:pPr>
          </w:p>
        </w:tc>
        <w:tc>
          <w:tcPr>
            <w:tcW w:w="620" w:type="dxa"/>
            <w:noWrap/>
          </w:tcPr>
          <w:p w:rsidR="00F8755E" w:rsidRPr="00723A2C" w:rsidRDefault="00F8755E" w:rsidP="0077551B">
            <w:pPr>
              <w:spacing w:before="0" w:after="0" w:line="240" w:lineRule="auto"/>
              <w:jc w:val="center"/>
              <w:rPr>
                <w:sz w:val="14"/>
                <w:szCs w:val="14"/>
              </w:rPr>
            </w:pPr>
          </w:p>
        </w:tc>
        <w:tc>
          <w:tcPr>
            <w:tcW w:w="743" w:type="dxa"/>
            <w:noWrap/>
          </w:tcPr>
          <w:p w:rsidR="00F8755E" w:rsidRPr="00723A2C" w:rsidRDefault="00F8755E" w:rsidP="0077551B">
            <w:pPr>
              <w:spacing w:before="0" w:after="0" w:line="240" w:lineRule="auto"/>
              <w:jc w:val="center"/>
              <w:rPr>
                <w:sz w:val="14"/>
                <w:szCs w:val="14"/>
              </w:rPr>
            </w:pPr>
          </w:p>
        </w:tc>
        <w:tc>
          <w:tcPr>
            <w:tcW w:w="438" w:type="dxa"/>
            <w:noWrap/>
          </w:tcPr>
          <w:p w:rsidR="00F8755E" w:rsidRPr="00723A2C" w:rsidRDefault="00F8755E" w:rsidP="0077551B">
            <w:pPr>
              <w:spacing w:before="0" w:after="0" w:line="240" w:lineRule="auto"/>
              <w:jc w:val="center"/>
              <w:rPr>
                <w:sz w:val="14"/>
                <w:szCs w:val="14"/>
              </w:rPr>
            </w:pPr>
          </w:p>
        </w:tc>
        <w:tc>
          <w:tcPr>
            <w:tcW w:w="720" w:type="dxa"/>
            <w:noWrap/>
          </w:tcPr>
          <w:p w:rsidR="00F8755E" w:rsidRPr="00723A2C" w:rsidRDefault="00F8755E" w:rsidP="0077551B">
            <w:pPr>
              <w:spacing w:before="0" w:after="0" w:line="240" w:lineRule="auto"/>
              <w:jc w:val="center"/>
              <w:rPr>
                <w:sz w:val="14"/>
                <w:szCs w:val="14"/>
              </w:rPr>
            </w:pPr>
          </w:p>
        </w:tc>
        <w:tc>
          <w:tcPr>
            <w:tcW w:w="899" w:type="dxa"/>
            <w:noWrap/>
          </w:tcPr>
          <w:p w:rsidR="00F8755E" w:rsidRPr="00723A2C" w:rsidRDefault="00F8755E" w:rsidP="0077551B">
            <w:pPr>
              <w:spacing w:before="0" w:after="0" w:line="240" w:lineRule="auto"/>
              <w:jc w:val="center"/>
              <w:rPr>
                <w:sz w:val="14"/>
                <w:szCs w:val="14"/>
              </w:rPr>
            </w:pPr>
            <w:r w:rsidRPr="00723A2C">
              <w:rPr>
                <w:rFonts w:cs="Arial"/>
                <w:sz w:val="14"/>
                <w:szCs w:val="14"/>
              </w:rPr>
              <w:t xml:space="preserve">300 </w:t>
            </w:r>
            <w:r w:rsidRPr="00723A2C">
              <w:rPr>
                <w:rFonts w:cs="Arial"/>
                <w:sz w:val="14"/>
                <w:szCs w:val="14"/>
                <w:vertAlign w:val="superscript"/>
              </w:rPr>
              <w:t>(1)</w:t>
            </w:r>
          </w:p>
        </w:tc>
      </w:tr>
      <w:tr w:rsidR="00F8755E" w:rsidRPr="00723A2C" w:rsidTr="00646273">
        <w:tc>
          <w:tcPr>
            <w:tcW w:w="1384" w:type="dxa"/>
            <w:vMerge/>
          </w:tcPr>
          <w:p w:rsidR="00F8755E" w:rsidRPr="00723A2C" w:rsidRDefault="00F8755E" w:rsidP="006B0454">
            <w:pPr>
              <w:spacing w:before="0" w:after="0" w:line="240" w:lineRule="auto"/>
              <w:jc w:val="left"/>
              <w:rPr>
                <w:sz w:val="14"/>
                <w:szCs w:val="14"/>
              </w:rPr>
            </w:pPr>
          </w:p>
        </w:tc>
        <w:tc>
          <w:tcPr>
            <w:tcW w:w="991" w:type="dxa"/>
            <w:gridSpan w:val="2"/>
          </w:tcPr>
          <w:p w:rsidR="00F8755E" w:rsidRPr="00723A2C" w:rsidRDefault="00F8755E" w:rsidP="0077551B">
            <w:pPr>
              <w:spacing w:before="0" w:after="0" w:line="240" w:lineRule="auto"/>
              <w:rPr>
                <w:sz w:val="14"/>
                <w:szCs w:val="14"/>
              </w:rPr>
            </w:pPr>
            <w:r w:rsidRPr="00723A2C">
              <w:rPr>
                <w:sz w:val="14"/>
                <w:szCs w:val="14"/>
              </w:rPr>
              <w:t>Αφετηρία</w:t>
            </w:r>
          </w:p>
        </w:tc>
        <w:tc>
          <w:tcPr>
            <w:tcW w:w="866" w:type="dxa"/>
            <w:noWrap/>
          </w:tcPr>
          <w:p w:rsidR="00F8755E" w:rsidRPr="00723A2C" w:rsidRDefault="00F8755E" w:rsidP="0077551B">
            <w:pPr>
              <w:spacing w:before="0" w:after="0" w:line="240" w:lineRule="auto"/>
              <w:jc w:val="center"/>
              <w:rPr>
                <w:sz w:val="14"/>
                <w:szCs w:val="14"/>
              </w:rPr>
            </w:pPr>
            <w:r w:rsidRPr="00723A2C">
              <w:rPr>
                <w:rFonts w:cs="Arial"/>
                <w:sz w:val="14"/>
                <w:szCs w:val="14"/>
              </w:rPr>
              <w:t>225</w:t>
            </w:r>
          </w:p>
        </w:tc>
        <w:tc>
          <w:tcPr>
            <w:tcW w:w="568" w:type="dxa"/>
            <w:noWrap/>
          </w:tcPr>
          <w:p w:rsidR="00F8755E" w:rsidRPr="00723A2C" w:rsidRDefault="00F8755E" w:rsidP="0077551B">
            <w:pPr>
              <w:spacing w:before="0" w:after="0" w:line="240" w:lineRule="auto"/>
              <w:jc w:val="center"/>
              <w:rPr>
                <w:sz w:val="14"/>
                <w:szCs w:val="14"/>
              </w:rPr>
            </w:pPr>
          </w:p>
        </w:tc>
        <w:tc>
          <w:tcPr>
            <w:tcW w:w="648" w:type="dxa"/>
            <w:noWrap/>
          </w:tcPr>
          <w:p w:rsidR="00F8755E" w:rsidRPr="00723A2C" w:rsidRDefault="00F8755E" w:rsidP="0077551B">
            <w:pPr>
              <w:spacing w:before="0" w:after="0" w:line="240" w:lineRule="auto"/>
              <w:jc w:val="center"/>
              <w:rPr>
                <w:sz w:val="14"/>
                <w:szCs w:val="14"/>
              </w:rPr>
            </w:pPr>
          </w:p>
        </w:tc>
        <w:tc>
          <w:tcPr>
            <w:tcW w:w="648" w:type="dxa"/>
            <w:noWrap/>
          </w:tcPr>
          <w:p w:rsidR="00F8755E" w:rsidRPr="00723A2C" w:rsidRDefault="00F8755E" w:rsidP="0077551B">
            <w:pPr>
              <w:spacing w:before="0" w:after="0" w:line="240" w:lineRule="auto"/>
              <w:jc w:val="center"/>
              <w:rPr>
                <w:sz w:val="14"/>
                <w:szCs w:val="14"/>
              </w:rPr>
            </w:pPr>
          </w:p>
        </w:tc>
        <w:tc>
          <w:tcPr>
            <w:tcW w:w="762" w:type="dxa"/>
            <w:noWrap/>
          </w:tcPr>
          <w:p w:rsidR="00F8755E" w:rsidRPr="00723A2C" w:rsidRDefault="00F8755E" w:rsidP="0077551B">
            <w:pPr>
              <w:spacing w:before="0" w:after="0" w:line="240" w:lineRule="auto"/>
              <w:jc w:val="center"/>
              <w:rPr>
                <w:sz w:val="14"/>
                <w:szCs w:val="14"/>
              </w:rPr>
            </w:pPr>
          </w:p>
        </w:tc>
        <w:tc>
          <w:tcPr>
            <w:tcW w:w="620" w:type="dxa"/>
            <w:noWrap/>
          </w:tcPr>
          <w:p w:rsidR="00F8755E" w:rsidRPr="00723A2C" w:rsidRDefault="00F8755E" w:rsidP="0077551B">
            <w:pPr>
              <w:spacing w:before="0" w:after="0" w:line="240" w:lineRule="auto"/>
              <w:jc w:val="center"/>
              <w:rPr>
                <w:sz w:val="14"/>
                <w:szCs w:val="14"/>
              </w:rPr>
            </w:pPr>
          </w:p>
        </w:tc>
        <w:tc>
          <w:tcPr>
            <w:tcW w:w="743" w:type="dxa"/>
            <w:noWrap/>
          </w:tcPr>
          <w:p w:rsidR="00F8755E" w:rsidRPr="00723A2C" w:rsidRDefault="00F8755E" w:rsidP="0077551B">
            <w:pPr>
              <w:spacing w:before="0" w:after="0" w:line="240" w:lineRule="auto"/>
              <w:jc w:val="center"/>
              <w:rPr>
                <w:sz w:val="14"/>
                <w:szCs w:val="14"/>
              </w:rPr>
            </w:pPr>
          </w:p>
        </w:tc>
        <w:tc>
          <w:tcPr>
            <w:tcW w:w="438" w:type="dxa"/>
            <w:noWrap/>
          </w:tcPr>
          <w:p w:rsidR="00F8755E" w:rsidRPr="00723A2C" w:rsidRDefault="00F8755E" w:rsidP="0077551B">
            <w:pPr>
              <w:spacing w:before="0" w:after="0" w:line="240" w:lineRule="auto"/>
              <w:jc w:val="center"/>
              <w:rPr>
                <w:sz w:val="14"/>
                <w:szCs w:val="14"/>
              </w:rPr>
            </w:pPr>
          </w:p>
        </w:tc>
        <w:tc>
          <w:tcPr>
            <w:tcW w:w="720" w:type="dxa"/>
            <w:noWrap/>
          </w:tcPr>
          <w:p w:rsidR="00F8755E" w:rsidRPr="00723A2C" w:rsidRDefault="00F8755E" w:rsidP="0077551B">
            <w:pPr>
              <w:spacing w:before="0" w:after="0" w:line="240" w:lineRule="auto"/>
              <w:jc w:val="center"/>
              <w:rPr>
                <w:sz w:val="14"/>
                <w:szCs w:val="14"/>
              </w:rPr>
            </w:pPr>
          </w:p>
        </w:tc>
        <w:tc>
          <w:tcPr>
            <w:tcW w:w="899" w:type="dxa"/>
          </w:tcPr>
          <w:p w:rsidR="00F8755E" w:rsidRPr="00723A2C" w:rsidRDefault="00F8755E" w:rsidP="0077551B">
            <w:pPr>
              <w:spacing w:before="0" w:after="0" w:line="240" w:lineRule="auto"/>
              <w:jc w:val="center"/>
              <w:rPr>
                <w:sz w:val="14"/>
                <w:szCs w:val="14"/>
              </w:rPr>
            </w:pPr>
          </w:p>
        </w:tc>
      </w:tr>
      <w:tr w:rsidR="00F8755E" w:rsidRPr="00723A2C" w:rsidTr="00646273">
        <w:tc>
          <w:tcPr>
            <w:tcW w:w="1384" w:type="dxa"/>
            <w:vMerge w:val="restart"/>
          </w:tcPr>
          <w:p w:rsidR="00F8755E" w:rsidRPr="00723A2C" w:rsidRDefault="00F8755E" w:rsidP="006B0454">
            <w:pPr>
              <w:spacing w:before="0" w:after="0" w:line="240" w:lineRule="auto"/>
              <w:jc w:val="left"/>
              <w:rPr>
                <w:sz w:val="14"/>
                <w:szCs w:val="14"/>
              </w:rPr>
            </w:pPr>
            <w:r w:rsidRPr="00723A2C">
              <w:rPr>
                <w:rFonts w:cs="Arial"/>
                <w:sz w:val="14"/>
                <w:szCs w:val="14"/>
              </w:rPr>
              <w:t>Αριθμός υποτροφιών αρχικής επαγγελματικής κατάρτισης</w:t>
            </w:r>
          </w:p>
        </w:tc>
        <w:tc>
          <w:tcPr>
            <w:tcW w:w="991" w:type="dxa"/>
            <w:gridSpan w:val="2"/>
          </w:tcPr>
          <w:p w:rsidR="00F8755E" w:rsidRPr="00723A2C" w:rsidRDefault="00F8755E" w:rsidP="0077551B">
            <w:pPr>
              <w:spacing w:before="0" w:after="0" w:line="240" w:lineRule="auto"/>
              <w:rPr>
                <w:sz w:val="14"/>
                <w:szCs w:val="14"/>
              </w:rPr>
            </w:pPr>
            <w:r w:rsidRPr="00723A2C">
              <w:rPr>
                <w:sz w:val="14"/>
                <w:szCs w:val="14"/>
              </w:rPr>
              <w:t>Ολοκλήρωση</w:t>
            </w:r>
          </w:p>
        </w:tc>
        <w:tc>
          <w:tcPr>
            <w:tcW w:w="866" w:type="dxa"/>
            <w:noWrap/>
          </w:tcPr>
          <w:p w:rsidR="00F8755E" w:rsidRPr="00723A2C" w:rsidRDefault="00F8755E" w:rsidP="0077551B">
            <w:pPr>
              <w:spacing w:before="0" w:after="0" w:line="240" w:lineRule="auto"/>
              <w:jc w:val="center"/>
              <w:rPr>
                <w:sz w:val="14"/>
                <w:szCs w:val="14"/>
              </w:rPr>
            </w:pPr>
            <w:r w:rsidRPr="00723A2C">
              <w:rPr>
                <w:sz w:val="14"/>
                <w:szCs w:val="14"/>
              </w:rPr>
              <w:t>0</w:t>
            </w:r>
          </w:p>
        </w:tc>
        <w:tc>
          <w:tcPr>
            <w:tcW w:w="568" w:type="dxa"/>
            <w:noWrap/>
          </w:tcPr>
          <w:p w:rsidR="00F8755E" w:rsidRPr="00723A2C" w:rsidRDefault="00F8755E" w:rsidP="0077551B">
            <w:pPr>
              <w:spacing w:before="0" w:after="0" w:line="240" w:lineRule="auto"/>
              <w:jc w:val="center"/>
              <w:rPr>
                <w:sz w:val="14"/>
                <w:szCs w:val="14"/>
              </w:rPr>
            </w:pPr>
            <w:r w:rsidRPr="00723A2C">
              <w:rPr>
                <w:sz w:val="14"/>
                <w:szCs w:val="14"/>
                <w:lang w:val="en-US"/>
              </w:rPr>
              <w:t>0</w:t>
            </w:r>
          </w:p>
        </w:tc>
        <w:tc>
          <w:tcPr>
            <w:tcW w:w="648" w:type="dxa"/>
            <w:noWrap/>
          </w:tcPr>
          <w:p w:rsidR="00F8755E" w:rsidRPr="00723A2C" w:rsidRDefault="00F8755E" w:rsidP="0077551B">
            <w:pPr>
              <w:spacing w:before="0" w:after="0" w:line="240" w:lineRule="auto"/>
              <w:jc w:val="center"/>
              <w:rPr>
                <w:sz w:val="14"/>
                <w:szCs w:val="14"/>
                <w:lang w:val="en-US"/>
              </w:rPr>
            </w:pPr>
            <w:r w:rsidRPr="00723A2C">
              <w:rPr>
                <w:sz w:val="14"/>
                <w:szCs w:val="14"/>
                <w:lang w:val="en-US"/>
              </w:rPr>
              <w:t>0</w:t>
            </w:r>
          </w:p>
        </w:tc>
        <w:tc>
          <w:tcPr>
            <w:tcW w:w="648" w:type="dxa"/>
            <w:noWrap/>
          </w:tcPr>
          <w:p w:rsidR="00F8755E" w:rsidRPr="00723A2C" w:rsidRDefault="00F8755E" w:rsidP="0077551B">
            <w:pPr>
              <w:spacing w:before="0" w:after="0" w:line="240" w:lineRule="auto"/>
              <w:jc w:val="center"/>
              <w:rPr>
                <w:sz w:val="14"/>
                <w:szCs w:val="14"/>
              </w:rPr>
            </w:pPr>
            <w:r w:rsidRPr="00723A2C">
              <w:rPr>
                <w:sz w:val="14"/>
                <w:szCs w:val="14"/>
              </w:rPr>
              <w:t>4</w:t>
            </w:r>
            <w:r>
              <w:rPr>
                <w:sz w:val="14"/>
                <w:szCs w:val="14"/>
              </w:rPr>
              <w:t>.</w:t>
            </w:r>
            <w:r w:rsidRPr="00723A2C">
              <w:rPr>
                <w:sz w:val="14"/>
                <w:szCs w:val="14"/>
              </w:rPr>
              <w:t>198</w:t>
            </w:r>
          </w:p>
        </w:tc>
        <w:tc>
          <w:tcPr>
            <w:tcW w:w="762" w:type="dxa"/>
            <w:noWrap/>
          </w:tcPr>
          <w:p w:rsidR="00F8755E" w:rsidRPr="00723A2C" w:rsidRDefault="00F8755E" w:rsidP="0077551B">
            <w:pPr>
              <w:spacing w:before="0" w:after="0" w:line="240" w:lineRule="auto"/>
              <w:jc w:val="center"/>
              <w:rPr>
                <w:sz w:val="14"/>
                <w:szCs w:val="14"/>
              </w:rPr>
            </w:pPr>
            <w:r w:rsidRPr="00723A2C">
              <w:rPr>
                <w:sz w:val="14"/>
                <w:szCs w:val="14"/>
              </w:rPr>
              <w:t>4</w:t>
            </w:r>
            <w:r>
              <w:rPr>
                <w:sz w:val="14"/>
                <w:szCs w:val="14"/>
              </w:rPr>
              <w:t>.</w:t>
            </w:r>
            <w:r w:rsidRPr="00723A2C">
              <w:rPr>
                <w:sz w:val="14"/>
                <w:szCs w:val="14"/>
              </w:rPr>
              <w:t>198</w:t>
            </w:r>
          </w:p>
        </w:tc>
        <w:tc>
          <w:tcPr>
            <w:tcW w:w="620" w:type="dxa"/>
            <w:noWrap/>
          </w:tcPr>
          <w:p w:rsidR="00F8755E" w:rsidRPr="00723A2C" w:rsidRDefault="00F8755E" w:rsidP="0077551B">
            <w:pPr>
              <w:spacing w:before="0" w:after="0" w:line="240" w:lineRule="auto"/>
              <w:jc w:val="center"/>
              <w:rPr>
                <w:sz w:val="14"/>
                <w:szCs w:val="14"/>
              </w:rPr>
            </w:pPr>
            <w:r>
              <w:rPr>
                <w:sz w:val="14"/>
                <w:szCs w:val="14"/>
              </w:rPr>
              <w:t>11.823</w:t>
            </w:r>
          </w:p>
        </w:tc>
        <w:tc>
          <w:tcPr>
            <w:tcW w:w="743" w:type="dxa"/>
            <w:noWrap/>
          </w:tcPr>
          <w:p w:rsidR="00F8755E" w:rsidRPr="00723A2C" w:rsidRDefault="00F8755E" w:rsidP="0077551B">
            <w:pPr>
              <w:spacing w:before="0" w:after="0" w:line="240" w:lineRule="auto"/>
              <w:jc w:val="center"/>
              <w:rPr>
                <w:sz w:val="14"/>
                <w:szCs w:val="14"/>
              </w:rPr>
            </w:pPr>
            <w:r>
              <w:rPr>
                <w:sz w:val="14"/>
                <w:szCs w:val="14"/>
              </w:rPr>
              <w:t>22.077</w:t>
            </w:r>
          </w:p>
        </w:tc>
        <w:tc>
          <w:tcPr>
            <w:tcW w:w="438" w:type="dxa"/>
            <w:noWrap/>
          </w:tcPr>
          <w:p w:rsidR="00F8755E" w:rsidRPr="00723A2C" w:rsidRDefault="00F8755E" w:rsidP="0077551B">
            <w:pPr>
              <w:spacing w:before="0" w:after="0" w:line="240" w:lineRule="auto"/>
              <w:jc w:val="center"/>
              <w:rPr>
                <w:sz w:val="14"/>
                <w:szCs w:val="14"/>
              </w:rPr>
            </w:pPr>
          </w:p>
        </w:tc>
        <w:tc>
          <w:tcPr>
            <w:tcW w:w="720" w:type="dxa"/>
            <w:noWrap/>
          </w:tcPr>
          <w:p w:rsidR="00F8755E" w:rsidRPr="00723A2C" w:rsidRDefault="00F8755E" w:rsidP="0077551B">
            <w:pPr>
              <w:spacing w:before="0" w:after="0" w:line="240" w:lineRule="auto"/>
              <w:jc w:val="center"/>
              <w:rPr>
                <w:sz w:val="14"/>
                <w:szCs w:val="14"/>
              </w:rPr>
            </w:pPr>
          </w:p>
        </w:tc>
        <w:tc>
          <w:tcPr>
            <w:tcW w:w="899" w:type="dxa"/>
          </w:tcPr>
          <w:p w:rsidR="00F8755E" w:rsidRPr="00723A2C" w:rsidRDefault="00F8755E" w:rsidP="0077551B">
            <w:pPr>
              <w:spacing w:before="0" w:after="0" w:line="240" w:lineRule="auto"/>
              <w:jc w:val="center"/>
              <w:rPr>
                <w:sz w:val="14"/>
                <w:szCs w:val="14"/>
              </w:rPr>
            </w:pPr>
          </w:p>
        </w:tc>
      </w:tr>
      <w:tr w:rsidR="00F8755E" w:rsidRPr="00723A2C" w:rsidTr="00646273">
        <w:tc>
          <w:tcPr>
            <w:tcW w:w="1384" w:type="dxa"/>
            <w:vMerge/>
          </w:tcPr>
          <w:p w:rsidR="00F8755E" w:rsidRPr="00723A2C" w:rsidRDefault="00F8755E" w:rsidP="006B0454">
            <w:pPr>
              <w:spacing w:before="0" w:after="0" w:line="240" w:lineRule="auto"/>
              <w:jc w:val="left"/>
              <w:rPr>
                <w:sz w:val="14"/>
                <w:szCs w:val="14"/>
              </w:rPr>
            </w:pPr>
          </w:p>
        </w:tc>
        <w:tc>
          <w:tcPr>
            <w:tcW w:w="991" w:type="dxa"/>
            <w:gridSpan w:val="2"/>
          </w:tcPr>
          <w:p w:rsidR="00F8755E" w:rsidRPr="00723A2C" w:rsidRDefault="00F8755E" w:rsidP="0077551B">
            <w:pPr>
              <w:spacing w:before="0" w:after="0" w:line="240" w:lineRule="auto"/>
              <w:rPr>
                <w:sz w:val="14"/>
                <w:szCs w:val="14"/>
              </w:rPr>
            </w:pPr>
            <w:r w:rsidRPr="00723A2C">
              <w:rPr>
                <w:sz w:val="14"/>
                <w:szCs w:val="14"/>
              </w:rPr>
              <w:t>Στόχος</w:t>
            </w:r>
          </w:p>
        </w:tc>
        <w:tc>
          <w:tcPr>
            <w:tcW w:w="866" w:type="dxa"/>
            <w:noWrap/>
          </w:tcPr>
          <w:p w:rsidR="00F8755E" w:rsidRPr="00723A2C" w:rsidRDefault="00F8755E" w:rsidP="0077551B">
            <w:pPr>
              <w:spacing w:before="0" w:after="0" w:line="240" w:lineRule="auto"/>
              <w:jc w:val="center"/>
              <w:rPr>
                <w:sz w:val="14"/>
                <w:szCs w:val="14"/>
              </w:rPr>
            </w:pPr>
          </w:p>
        </w:tc>
        <w:tc>
          <w:tcPr>
            <w:tcW w:w="568" w:type="dxa"/>
            <w:noWrap/>
          </w:tcPr>
          <w:p w:rsidR="00F8755E" w:rsidRPr="00723A2C" w:rsidRDefault="00F8755E" w:rsidP="0077551B">
            <w:pPr>
              <w:spacing w:before="0" w:after="0" w:line="240" w:lineRule="auto"/>
              <w:jc w:val="center"/>
              <w:rPr>
                <w:sz w:val="14"/>
                <w:szCs w:val="14"/>
              </w:rPr>
            </w:pPr>
          </w:p>
        </w:tc>
        <w:tc>
          <w:tcPr>
            <w:tcW w:w="648" w:type="dxa"/>
            <w:noWrap/>
          </w:tcPr>
          <w:p w:rsidR="00F8755E" w:rsidRPr="00723A2C" w:rsidRDefault="00F8755E" w:rsidP="0077551B">
            <w:pPr>
              <w:spacing w:before="0" w:after="0" w:line="240" w:lineRule="auto"/>
              <w:jc w:val="center"/>
              <w:rPr>
                <w:sz w:val="14"/>
                <w:szCs w:val="14"/>
              </w:rPr>
            </w:pPr>
          </w:p>
        </w:tc>
        <w:tc>
          <w:tcPr>
            <w:tcW w:w="648" w:type="dxa"/>
            <w:noWrap/>
          </w:tcPr>
          <w:p w:rsidR="00F8755E" w:rsidRPr="00723A2C" w:rsidRDefault="00F8755E" w:rsidP="0077551B">
            <w:pPr>
              <w:spacing w:before="0" w:after="0" w:line="240" w:lineRule="auto"/>
              <w:jc w:val="center"/>
              <w:rPr>
                <w:sz w:val="14"/>
                <w:szCs w:val="14"/>
              </w:rPr>
            </w:pPr>
          </w:p>
        </w:tc>
        <w:tc>
          <w:tcPr>
            <w:tcW w:w="762" w:type="dxa"/>
            <w:noWrap/>
          </w:tcPr>
          <w:p w:rsidR="00F8755E" w:rsidRPr="00723A2C" w:rsidRDefault="00F8755E" w:rsidP="0077551B">
            <w:pPr>
              <w:spacing w:before="0" w:after="0" w:line="240" w:lineRule="auto"/>
              <w:jc w:val="center"/>
              <w:rPr>
                <w:sz w:val="14"/>
                <w:szCs w:val="14"/>
              </w:rPr>
            </w:pPr>
          </w:p>
        </w:tc>
        <w:tc>
          <w:tcPr>
            <w:tcW w:w="620" w:type="dxa"/>
            <w:noWrap/>
          </w:tcPr>
          <w:p w:rsidR="00F8755E" w:rsidRPr="00723A2C" w:rsidRDefault="00F8755E" w:rsidP="0077551B">
            <w:pPr>
              <w:spacing w:before="0" w:after="0" w:line="240" w:lineRule="auto"/>
              <w:jc w:val="center"/>
              <w:rPr>
                <w:sz w:val="14"/>
                <w:szCs w:val="14"/>
              </w:rPr>
            </w:pPr>
          </w:p>
        </w:tc>
        <w:tc>
          <w:tcPr>
            <w:tcW w:w="743" w:type="dxa"/>
            <w:noWrap/>
          </w:tcPr>
          <w:p w:rsidR="00F8755E" w:rsidRPr="00723A2C" w:rsidRDefault="00F8755E" w:rsidP="0077551B">
            <w:pPr>
              <w:spacing w:before="0" w:after="0" w:line="240" w:lineRule="auto"/>
              <w:jc w:val="center"/>
              <w:rPr>
                <w:sz w:val="14"/>
                <w:szCs w:val="14"/>
              </w:rPr>
            </w:pPr>
          </w:p>
        </w:tc>
        <w:tc>
          <w:tcPr>
            <w:tcW w:w="438" w:type="dxa"/>
            <w:noWrap/>
          </w:tcPr>
          <w:p w:rsidR="00F8755E" w:rsidRPr="00723A2C" w:rsidRDefault="00F8755E" w:rsidP="0077551B">
            <w:pPr>
              <w:spacing w:before="0" w:after="0" w:line="240" w:lineRule="auto"/>
              <w:jc w:val="center"/>
              <w:rPr>
                <w:sz w:val="14"/>
                <w:szCs w:val="14"/>
              </w:rPr>
            </w:pPr>
          </w:p>
        </w:tc>
        <w:tc>
          <w:tcPr>
            <w:tcW w:w="720" w:type="dxa"/>
            <w:noWrap/>
          </w:tcPr>
          <w:p w:rsidR="00F8755E" w:rsidRPr="00723A2C" w:rsidRDefault="00F8755E" w:rsidP="0077551B">
            <w:pPr>
              <w:spacing w:before="0" w:after="0" w:line="240" w:lineRule="auto"/>
              <w:jc w:val="center"/>
              <w:rPr>
                <w:sz w:val="14"/>
                <w:szCs w:val="14"/>
              </w:rPr>
            </w:pPr>
          </w:p>
        </w:tc>
        <w:tc>
          <w:tcPr>
            <w:tcW w:w="899" w:type="dxa"/>
            <w:noWrap/>
          </w:tcPr>
          <w:p w:rsidR="00F8755E" w:rsidRPr="00723A2C" w:rsidRDefault="00F8755E" w:rsidP="0077551B">
            <w:pPr>
              <w:spacing w:before="0" w:after="0" w:line="240" w:lineRule="auto"/>
              <w:jc w:val="center"/>
              <w:rPr>
                <w:sz w:val="14"/>
                <w:szCs w:val="14"/>
              </w:rPr>
            </w:pPr>
            <w:r w:rsidRPr="00723A2C">
              <w:rPr>
                <w:rFonts w:cs="Arial"/>
                <w:sz w:val="14"/>
                <w:szCs w:val="14"/>
              </w:rPr>
              <w:t>30.000</w:t>
            </w:r>
          </w:p>
        </w:tc>
      </w:tr>
      <w:tr w:rsidR="00F8755E" w:rsidRPr="00723A2C" w:rsidTr="00646273">
        <w:tc>
          <w:tcPr>
            <w:tcW w:w="1384" w:type="dxa"/>
            <w:vMerge/>
          </w:tcPr>
          <w:p w:rsidR="00F8755E" w:rsidRPr="00723A2C" w:rsidRDefault="00F8755E" w:rsidP="006B0454">
            <w:pPr>
              <w:spacing w:before="0" w:after="0" w:line="240" w:lineRule="auto"/>
              <w:jc w:val="left"/>
              <w:rPr>
                <w:sz w:val="14"/>
                <w:szCs w:val="14"/>
              </w:rPr>
            </w:pPr>
          </w:p>
        </w:tc>
        <w:tc>
          <w:tcPr>
            <w:tcW w:w="991" w:type="dxa"/>
            <w:gridSpan w:val="2"/>
          </w:tcPr>
          <w:p w:rsidR="00F8755E" w:rsidRPr="00723A2C" w:rsidRDefault="00F8755E" w:rsidP="0077551B">
            <w:pPr>
              <w:spacing w:before="0" w:after="0" w:line="240" w:lineRule="auto"/>
              <w:rPr>
                <w:sz w:val="14"/>
                <w:szCs w:val="14"/>
              </w:rPr>
            </w:pPr>
            <w:r w:rsidRPr="00723A2C">
              <w:rPr>
                <w:sz w:val="14"/>
                <w:szCs w:val="14"/>
              </w:rPr>
              <w:t>Αφετηρία</w:t>
            </w:r>
          </w:p>
        </w:tc>
        <w:tc>
          <w:tcPr>
            <w:tcW w:w="866" w:type="dxa"/>
            <w:noWrap/>
          </w:tcPr>
          <w:p w:rsidR="00F8755E" w:rsidRPr="00723A2C" w:rsidRDefault="00F8755E" w:rsidP="0077551B">
            <w:pPr>
              <w:spacing w:before="0" w:after="0" w:line="240" w:lineRule="auto"/>
              <w:jc w:val="center"/>
              <w:rPr>
                <w:sz w:val="14"/>
                <w:szCs w:val="14"/>
              </w:rPr>
            </w:pPr>
            <w:r w:rsidRPr="00723A2C">
              <w:rPr>
                <w:sz w:val="14"/>
                <w:szCs w:val="14"/>
                <w:lang w:val="en-US"/>
              </w:rPr>
              <w:t>22.257</w:t>
            </w:r>
          </w:p>
        </w:tc>
        <w:tc>
          <w:tcPr>
            <w:tcW w:w="568" w:type="dxa"/>
            <w:noWrap/>
          </w:tcPr>
          <w:p w:rsidR="00F8755E" w:rsidRPr="00723A2C" w:rsidRDefault="00F8755E" w:rsidP="0077551B">
            <w:pPr>
              <w:spacing w:before="0" w:after="0" w:line="240" w:lineRule="auto"/>
              <w:jc w:val="center"/>
              <w:rPr>
                <w:sz w:val="14"/>
                <w:szCs w:val="14"/>
              </w:rPr>
            </w:pPr>
          </w:p>
        </w:tc>
        <w:tc>
          <w:tcPr>
            <w:tcW w:w="648" w:type="dxa"/>
            <w:noWrap/>
          </w:tcPr>
          <w:p w:rsidR="00F8755E" w:rsidRPr="00723A2C" w:rsidRDefault="00F8755E" w:rsidP="0077551B">
            <w:pPr>
              <w:spacing w:before="0" w:after="0" w:line="240" w:lineRule="auto"/>
              <w:jc w:val="center"/>
              <w:rPr>
                <w:sz w:val="14"/>
                <w:szCs w:val="14"/>
              </w:rPr>
            </w:pPr>
          </w:p>
        </w:tc>
        <w:tc>
          <w:tcPr>
            <w:tcW w:w="648" w:type="dxa"/>
            <w:noWrap/>
          </w:tcPr>
          <w:p w:rsidR="00F8755E" w:rsidRPr="00723A2C" w:rsidRDefault="00F8755E" w:rsidP="0077551B">
            <w:pPr>
              <w:spacing w:before="0" w:after="0" w:line="240" w:lineRule="auto"/>
              <w:jc w:val="center"/>
              <w:rPr>
                <w:sz w:val="14"/>
                <w:szCs w:val="14"/>
              </w:rPr>
            </w:pPr>
          </w:p>
        </w:tc>
        <w:tc>
          <w:tcPr>
            <w:tcW w:w="762" w:type="dxa"/>
            <w:noWrap/>
          </w:tcPr>
          <w:p w:rsidR="00F8755E" w:rsidRPr="00723A2C" w:rsidRDefault="00F8755E" w:rsidP="0077551B">
            <w:pPr>
              <w:spacing w:before="0" w:after="0" w:line="240" w:lineRule="auto"/>
              <w:jc w:val="center"/>
              <w:rPr>
                <w:sz w:val="14"/>
                <w:szCs w:val="14"/>
              </w:rPr>
            </w:pPr>
          </w:p>
        </w:tc>
        <w:tc>
          <w:tcPr>
            <w:tcW w:w="620" w:type="dxa"/>
            <w:noWrap/>
          </w:tcPr>
          <w:p w:rsidR="00F8755E" w:rsidRPr="00723A2C" w:rsidRDefault="00F8755E" w:rsidP="0077551B">
            <w:pPr>
              <w:spacing w:before="0" w:after="0" w:line="240" w:lineRule="auto"/>
              <w:jc w:val="center"/>
              <w:rPr>
                <w:sz w:val="14"/>
                <w:szCs w:val="14"/>
              </w:rPr>
            </w:pPr>
          </w:p>
        </w:tc>
        <w:tc>
          <w:tcPr>
            <w:tcW w:w="743" w:type="dxa"/>
            <w:noWrap/>
          </w:tcPr>
          <w:p w:rsidR="00F8755E" w:rsidRPr="00723A2C" w:rsidRDefault="00F8755E" w:rsidP="0077551B">
            <w:pPr>
              <w:spacing w:before="0" w:after="0" w:line="240" w:lineRule="auto"/>
              <w:jc w:val="center"/>
              <w:rPr>
                <w:sz w:val="14"/>
                <w:szCs w:val="14"/>
              </w:rPr>
            </w:pPr>
          </w:p>
        </w:tc>
        <w:tc>
          <w:tcPr>
            <w:tcW w:w="438" w:type="dxa"/>
            <w:noWrap/>
          </w:tcPr>
          <w:p w:rsidR="00F8755E" w:rsidRPr="00723A2C" w:rsidRDefault="00F8755E" w:rsidP="0077551B">
            <w:pPr>
              <w:spacing w:before="0" w:after="0" w:line="240" w:lineRule="auto"/>
              <w:jc w:val="center"/>
              <w:rPr>
                <w:sz w:val="14"/>
                <w:szCs w:val="14"/>
              </w:rPr>
            </w:pPr>
          </w:p>
        </w:tc>
        <w:tc>
          <w:tcPr>
            <w:tcW w:w="720" w:type="dxa"/>
            <w:noWrap/>
          </w:tcPr>
          <w:p w:rsidR="00F8755E" w:rsidRPr="00723A2C" w:rsidRDefault="00F8755E" w:rsidP="0077551B">
            <w:pPr>
              <w:spacing w:before="0" w:after="0" w:line="240" w:lineRule="auto"/>
              <w:jc w:val="center"/>
              <w:rPr>
                <w:sz w:val="14"/>
                <w:szCs w:val="14"/>
              </w:rPr>
            </w:pPr>
          </w:p>
        </w:tc>
        <w:tc>
          <w:tcPr>
            <w:tcW w:w="899" w:type="dxa"/>
          </w:tcPr>
          <w:p w:rsidR="00F8755E" w:rsidRPr="00723A2C" w:rsidRDefault="00F8755E" w:rsidP="0077551B">
            <w:pPr>
              <w:spacing w:before="0" w:after="0" w:line="240" w:lineRule="auto"/>
              <w:jc w:val="center"/>
              <w:rPr>
                <w:sz w:val="14"/>
                <w:szCs w:val="14"/>
              </w:rPr>
            </w:pPr>
          </w:p>
        </w:tc>
      </w:tr>
      <w:tr w:rsidR="00F8755E" w:rsidRPr="00723A2C" w:rsidTr="00646273">
        <w:tc>
          <w:tcPr>
            <w:tcW w:w="1384" w:type="dxa"/>
            <w:vMerge w:val="restart"/>
          </w:tcPr>
          <w:p w:rsidR="00F8755E" w:rsidRPr="00723A2C" w:rsidRDefault="00F8755E" w:rsidP="006B0454">
            <w:pPr>
              <w:spacing w:before="0" w:after="0" w:line="240" w:lineRule="auto"/>
              <w:jc w:val="left"/>
              <w:rPr>
                <w:sz w:val="14"/>
                <w:szCs w:val="14"/>
              </w:rPr>
            </w:pPr>
            <w:r w:rsidRPr="00723A2C">
              <w:rPr>
                <w:rFonts w:cs="Arial"/>
                <w:sz w:val="14"/>
                <w:szCs w:val="14"/>
              </w:rPr>
              <w:t xml:space="preserve">Αριθμός προγραμμάτων σπουδών τεχνικοεπαγγελματικής εκπαίδευσης που δημιουργούνται ή αναμορφώνονται </w:t>
            </w:r>
          </w:p>
        </w:tc>
        <w:tc>
          <w:tcPr>
            <w:tcW w:w="991" w:type="dxa"/>
            <w:gridSpan w:val="2"/>
          </w:tcPr>
          <w:p w:rsidR="00F8755E" w:rsidRPr="00723A2C" w:rsidRDefault="00F8755E" w:rsidP="0077551B">
            <w:pPr>
              <w:spacing w:before="0" w:after="0" w:line="240" w:lineRule="auto"/>
              <w:rPr>
                <w:sz w:val="14"/>
                <w:szCs w:val="14"/>
              </w:rPr>
            </w:pPr>
            <w:r w:rsidRPr="00723A2C">
              <w:rPr>
                <w:sz w:val="14"/>
                <w:szCs w:val="14"/>
              </w:rPr>
              <w:t>Ολοκλήρωση</w:t>
            </w:r>
          </w:p>
        </w:tc>
        <w:tc>
          <w:tcPr>
            <w:tcW w:w="866" w:type="dxa"/>
            <w:noWrap/>
          </w:tcPr>
          <w:p w:rsidR="00F8755E" w:rsidRPr="00723A2C" w:rsidRDefault="00F8755E" w:rsidP="0077551B">
            <w:pPr>
              <w:spacing w:before="0" w:after="0" w:line="240" w:lineRule="auto"/>
              <w:jc w:val="center"/>
              <w:rPr>
                <w:sz w:val="14"/>
                <w:szCs w:val="14"/>
              </w:rPr>
            </w:pPr>
            <w:r w:rsidRPr="00723A2C">
              <w:rPr>
                <w:sz w:val="14"/>
                <w:szCs w:val="14"/>
              </w:rPr>
              <w:t>0</w:t>
            </w:r>
          </w:p>
        </w:tc>
        <w:tc>
          <w:tcPr>
            <w:tcW w:w="568" w:type="dxa"/>
            <w:noWrap/>
          </w:tcPr>
          <w:p w:rsidR="00F8755E" w:rsidRPr="00723A2C" w:rsidRDefault="00F8755E" w:rsidP="0077551B">
            <w:pPr>
              <w:spacing w:before="0" w:after="0" w:line="240" w:lineRule="auto"/>
              <w:jc w:val="center"/>
              <w:rPr>
                <w:sz w:val="14"/>
                <w:szCs w:val="14"/>
              </w:rPr>
            </w:pPr>
            <w:r w:rsidRPr="00723A2C">
              <w:rPr>
                <w:sz w:val="14"/>
                <w:szCs w:val="14"/>
                <w:lang w:val="en-US"/>
              </w:rPr>
              <w:t>0</w:t>
            </w:r>
          </w:p>
        </w:tc>
        <w:tc>
          <w:tcPr>
            <w:tcW w:w="648" w:type="dxa"/>
            <w:noWrap/>
          </w:tcPr>
          <w:p w:rsidR="00F8755E" w:rsidRPr="00723A2C" w:rsidRDefault="00F8755E" w:rsidP="0077551B">
            <w:pPr>
              <w:spacing w:before="0" w:after="0" w:line="240" w:lineRule="auto"/>
              <w:jc w:val="center"/>
              <w:rPr>
                <w:sz w:val="14"/>
                <w:szCs w:val="14"/>
                <w:lang w:val="en-US"/>
              </w:rPr>
            </w:pPr>
            <w:r w:rsidRPr="00723A2C">
              <w:rPr>
                <w:sz w:val="14"/>
                <w:szCs w:val="14"/>
                <w:lang w:val="en-US"/>
              </w:rPr>
              <w:t>0</w:t>
            </w:r>
          </w:p>
        </w:tc>
        <w:tc>
          <w:tcPr>
            <w:tcW w:w="648" w:type="dxa"/>
            <w:noWrap/>
          </w:tcPr>
          <w:p w:rsidR="00F8755E" w:rsidRPr="00723A2C" w:rsidRDefault="00F8755E" w:rsidP="0077551B">
            <w:pPr>
              <w:spacing w:before="0" w:after="0" w:line="240" w:lineRule="auto"/>
              <w:jc w:val="center"/>
              <w:rPr>
                <w:sz w:val="14"/>
                <w:szCs w:val="14"/>
              </w:rPr>
            </w:pPr>
            <w:r w:rsidRPr="00723A2C">
              <w:rPr>
                <w:sz w:val="14"/>
                <w:szCs w:val="14"/>
              </w:rPr>
              <w:t>0</w:t>
            </w:r>
          </w:p>
        </w:tc>
        <w:tc>
          <w:tcPr>
            <w:tcW w:w="762" w:type="dxa"/>
            <w:noWrap/>
          </w:tcPr>
          <w:p w:rsidR="00F8755E" w:rsidRPr="00723A2C" w:rsidRDefault="00F8755E" w:rsidP="0077551B">
            <w:pPr>
              <w:spacing w:before="0" w:after="0" w:line="240" w:lineRule="auto"/>
              <w:jc w:val="center"/>
              <w:rPr>
                <w:sz w:val="14"/>
                <w:szCs w:val="14"/>
              </w:rPr>
            </w:pPr>
            <w:r>
              <w:rPr>
                <w:sz w:val="14"/>
                <w:szCs w:val="14"/>
              </w:rPr>
              <w:t>0</w:t>
            </w:r>
          </w:p>
        </w:tc>
        <w:tc>
          <w:tcPr>
            <w:tcW w:w="620" w:type="dxa"/>
            <w:noWrap/>
          </w:tcPr>
          <w:p w:rsidR="00F8755E" w:rsidRPr="00723A2C" w:rsidRDefault="00F8755E" w:rsidP="0077551B">
            <w:pPr>
              <w:spacing w:before="0" w:after="0" w:line="240" w:lineRule="auto"/>
              <w:jc w:val="center"/>
              <w:rPr>
                <w:sz w:val="14"/>
                <w:szCs w:val="14"/>
              </w:rPr>
            </w:pPr>
            <w:r>
              <w:rPr>
                <w:sz w:val="14"/>
                <w:szCs w:val="14"/>
              </w:rPr>
              <w:t>0</w:t>
            </w:r>
          </w:p>
        </w:tc>
        <w:tc>
          <w:tcPr>
            <w:tcW w:w="743" w:type="dxa"/>
            <w:noWrap/>
          </w:tcPr>
          <w:p w:rsidR="00F8755E" w:rsidRPr="00723A2C" w:rsidRDefault="00F8755E" w:rsidP="0077551B">
            <w:pPr>
              <w:spacing w:before="0" w:after="0" w:line="240" w:lineRule="auto"/>
              <w:jc w:val="center"/>
              <w:rPr>
                <w:sz w:val="14"/>
                <w:szCs w:val="14"/>
              </w:rPr>
            </w:pPr>
            <w:r>
              <w:rPr>
                <w:sz w:val="14"/>
                <w:szCs w:val="14"/>
              </w:rPr>
              <w:t>0</w:t>
            </w:r>
          </w:p>
        </w:tc>
        <w:tc>
          <w:tcPr>
            <w:tcW w:w="438" w:type="dxa"/>
            <w:noWrap/>
          </w:tcPr>
          <w:p w:rsidR="00F8755E" w:rsidRPr="00723A2C" w:rsidRDefault="00F8755E" w:rsidP="0077551B">
            <w:pPr>
              <w:spacing w:before="0" w:after="0" w:line="240" w:lineRule="auto"/>
              <w:jc w:val="center"/>
              <w:rPr>
                <w:sz w:val="14"/>
                <w:szCs w:val="14"/>
              </w:rPr>
            </w:pPr>
          </w:p>
        </w:tc>
        <w:tc>
          <w:tcPr>
            <w:tcW w:w="720" w:type="dxa"/>
            <w:noWrap/>
          </w:tcPr>
          <w:p w:rsidR="00F8755E" w:rsidRPr="00723A2C" w:rsidRDefault="00F8755E" w:rsidP="0077551B">
            <w:pPr>
              <w:spacing w:before="0" w:after="0" w:line="240" w:lineRule="auto"/>
              <w:jc w:val="center"/>
              <w:rPr>
                <w:sz w:val="14"/>
                <w:szCs w:val="14"/>
              </w:rPr>
            </w:pPr>
          </w:p>
        </w:tc>
        <w:tc>
          <w:tcPr>
            <w:tcW w:w="899" w:type="dxa"/>
          </w:tcPr>
          <w:p w:rsidR="00F8755E" w:rsidRPr="00723A2C" w:rsidRDefault="00F8755E" w:rsidP="0077551B">
            <w:pPr>
              <w:spacing w:before="0" w:after="0" w:line="240" w:lineRule="auto"/>
              <w:jc w:val="center"/>
              <w:rPr>
                <w:sz w:val="14"/>
                <w:szCs w:val="14"/>
              </w:rPr>
            </w:pPr>
          </w:p>
        </w:tc>
      </w:tr>
      <w:tr w:rsidR="00F8755E" w:rsidRPr="00723A2C" w:rsidTr="00646273">
        <w:tc>
          <w:tcPr>
            <w:tcW w:w="1384" w:type="dxa"/>
            <w:vMerge/>
          </w:tcPr>
          <w:p w:rsidR="00F8755E" w:rsidRPr="00723A2C" w:rsidRDefault="00F8755E" w:rsidP="006B0454">
            <w:pPr>
              <w:spacing w:before="0" w:after="0" w:line="240" w:lineRule="auto"/>
              <w:jc w:val="left"/>
              <w:rPr>
                <w:sz w:val="14"/>
                <w:szCs w:val="14"/>
              </w:rPr>
            </w:pPr>
          </w:p>
        </w:tc>
        <w:tc>
          <w:tcPr>
            <w:tcW w:w="991" w:type="dxa"/>
            <w:gridSpan w:val="2"/>
          </w:tcPr>
          <w:p w:rsidR="00F8755E" w:rsidRPr="00723A2C" w:rsidRDefault="00F8755E" w:rsidP="0077551B">
            <w:pPr>
              <w:spacing w:before="0" w:after="0" w:line="240" w:lineRule="auto"/>
              <w:rPr>
                <w:sz w:val="14"/>
                <w:szCs w:val="14"/>
              </w:rPr>
            </w:pPr>
            <w:r w:rsidRPr="00723A2C">
              <w:rPr>
                <w:sz w:val="14"/>
                <w:szCs w:val="14"/>
              </w:rPr>
              <w:t>Στόχος</w:t>
            </w:r>
          </w:p>
        </w:tc>
        <w:tc>
          <w:tcPr>
            <w:tcW w:w="866" w:type="dxa"/>
            <w:noWrap/>
          </w:tcPr>
          <w:p w:rsidR="00F8755E" w:rsidRPr="00723A2C" w:rsidRDefault="00F8755E" w:rsidP="0077551B">
            <w:pPr>
              <w:spacing w:before="0" w:after="0" w:line="240" w:lineRule="auto"/>
              <w:jc w:val="center"/>
              <w:rPr>
                <w:sz w:val="14"/>
                <w:szCs w:val="14"/>
              </w:rPr>
            </w:pPr>
          </w:p>
        </w:tc>
        <w:tc>
          <w:tcPr>
            <w:tcW w:w="568" w:type="dxa"/>
            <w:noWrap/>
          </w:tcPr>
          <w:p w:rsidR="00F8755E" w:rsidRPr="00723A2C" w:rsidRDefault="00F8755E" w:rsidP="0077551B">
            <w:pPr>
              <w:spacing w:before="0" w:after="0" w:line="240" w:lineRule="auto"/>
              <w:jc w:val="center"/>
              <w:rPr>
                <w:sz w:val="14"/>
                <w:szCs w:val="14"/>
              </w:rPr>
            </w:pPr>
          </w:p>
        </w:tc>
        <w:tc>
          <w:tcPr>
            <w:tcW w:w="648" w:type="dxa"/>
            <w:noWrap/>
          </w:tcPr>
          <w:p w:rsidR="00F8755E" w:rsidRPr="00723A2C" w:rsidRDefault="00F8755E" w:rsidP="0077551B">
            <w:pPr>
              <w:spacing w:before="0" w:after="0" w:line="240" w:lineRule="auto"/>
              <w:jc w:val="center"/>
              <w:rPr>
                <w:sz w:val="14"/>
                <w:szCs w:val="14"/>
              </w:rPr>
            </w:pPr>
          </w:p>
        </w:tc>
        <w:tc>
          <w:tcPr>
            <w:tcW w:w="648" w:type="dxa"/>
            <w:noWrap/>
          </w:tcPr>
          <w:p w:rsidR="00F8755E" w:rsidRPr="00723A2C" w:rsidRDefault="00F8755E" w:rsidP="0077551B">
            <w:pPr>
              <w:spacing w:before="0" w:after="0" w:line="240" w:lineRule="auto"/>
              <w:jc w:val="center"/>
              <w:rPr>
                <w:sz w:val="14"/>
                <w:szCs w:val="14"/>
              </w:rPr>
            </w:pPr>
          </w:p>
        </w:tc>
        <w:tc>
          <w:tcPr>
            <w:tcW w:w="762" w:type="dxa"/>
            <w:noWrap/>
          </w:tcPr>
          <w:p w:rsidR="00F8755E" w:rsidRPr="00723A2C" w:rsidRDefault="00F8755E" w:rsidP="0077551B">
            <w:pPr>
              <w:spacing w:before="0" w:after="0" w:line="240" w:lineRule="auto"/>
              <w:jc w:val="center"/>
              <w:rPr>
                <w:sz w:val="14"/>
                <w:szCs w:val="14"/>
              </w:rPr>
            </w:pPr>
          </w:p>
        </w:tc>
        <w:tc>
          <w:tcPr>
            <w:tcW w:w="620" w:type="dxa"/>
            <w:noWrap/>
          </w:tcPr>
          <w:p w:rsidR="00F8755E" w:rsidRPr="00723A2C" w:rsidRDefault="00F8755E" w:rsidP="0077551B">
            <w:pPr>
              <w:spacing w:before="0" w:after="0" w:line="240" w:lineRule="auto"/>
              <w:jc w:val="center"/>
              <w:rPr>
                <w:sz w:val="14"/>
                <w:szCs w:val="14"/>
              </w:rPr>
            </w:pPr>
          </w:p>
        </w:tc>
        <w:tc>
          <w:tcPr>
            <w:tcW w:w="743" w:type="dxa"/>
            <w:noWrap/>
          </w:tcPr>
          <w:p w:rsidR="00F8755E" w:rsidRPr="00723A2C" w:rsidRDefault="00F8755E" w:rsidP="0077551B">
            <w:pPr>
              <w:spacing w:before="0" w:after="0" w:line="240" w:lineRule="auto"/>
              <w:jc w:val="center"/>
              <w:rPr>
                <w:sz w:val="14"/>
                <w:szCs w:val="14"/>
              </w:rPr>
            </w:pPr>
          </w:p>
        </w:tc>
        <w:tc>
          <w:tcPr>
            <w:tcW w:w="438" w:type="dxa"/>
            <w:noWrap/>
          </w:tcPr>
          <w:p w:rsidR="00F8755E" w:rsidRPr="00723A2C" w:rsidRDefault="00F8755E" w:rsidP="0077551B">
            <w:pPr>
              <w:spacing w:before="0" w:after="0" w:line="240" w:lineRule="auto"/>
              <w:jc w:val="center"/>
              <w:rPr>
                <w:sz w:val="14"/>
                <w:szCs w:val="14"/>
              </w:rPr>
            </w:pPr>
          </w:p>
        </w:tc>
        <w:tc>
          <w:tcPr>
            <w:tcW w:w="720" w:type="dxa"/>
            <w:noWrap/>
          </w:tcPr>
          <w:p w:rsidR="00F8755E" w:rsidRPr="00723A2C" w:rsidRDefault="00F8755E" w:rsidP="0077551B">
            <w:pPr>
              <w:spacing w:before="0" w:after="0" w:line="240" w:lineRule="auto"/>
              <w:jc w:val="center"/>
              <w:rPr>
                <w:sz w:val="14"/>
                <w:szCs w:val="14"/>
              </w:rPr>
            </w:pPr>
          </w:p>
        </w:tc>
        <w:tc>
          <w:tcPr>
            <w:tcW w:w="899" w:type="dxa"/>
            <w:noWrap/>
          </w:tcPr>
          <w:p w:rsidR="00F8755E" w:rsidRPr="00723A2C" w:rsidRDefault="00F8755E" w:rsidP="0077551B">
            <w:pPr>
              <w:spacing w:before="0" w:after="0" w:line="240" w:lineRule="auto"/>
              <w:jc w:val="center"/>
              <w:rPr>
                <w:sz w:val="14"/>
                <w:szCs w:val="14"/>
              </w:rPr>
            </w:pPr>
            <w:r w:rsidRPr="00723A2C">
              <w:rPr>
                <w:rFonts w:cs="Arial"/>
                <w:sz w:val="14"/>
                <w:szCs w:val="14"/>
              </w:rPr>
              <w:t xml:space="preserve">650 </w:t>
            </w:r>
            <w:r w:rsidRPr="00723A2C">
              <w:rPr>
                <w:rFonts w:cs="Arial"/>
                <w:sz w:val="14"/>
                <w:szCs w:val="14"/>
                <w:vertAlign w:val="superscript"/>
              </w:rPr>
              <w:t>(1), (2)</w:t>
            </w:r>
          </w:p>
        </w:tc>
      </w:tr>
      <w:tr w:rsidR="00F8755E" w:rsidRPr="00723A2C" w:rsidTr="00646273">
        <w:tc>
          <w:tcPr>
            <w:tcW w:w="1384" w:type="dxa"/>
            <w:vMerge/>
          </w:tcPr>
          <w:p w:rsidR="00F8755E" w:rsidRPr="00723A2C" w:rsidRDefault="00F8755E" w:rsidP="006B0454">
            <w:pPr>
              <w:spacing w:before="0" w:after="0" w:line="240" w:lineRule="auto"/>
              <w:jc w:val="left"/>
              <w:rPr>
                <w:sz w:val="14"/>
                <w:szCs w:val="14"/>
              </w:rPr>
            </w:pPr>
          </w:p>
        </w:tc>
        <w:tc>
          <w:tcPr>
            <w:tcW w:w="991" w:type="dxa"/>
            <w:gridSpan w:val="2"/>
          </w:tcPr>
          <w:p w:rsidR="00F8755E" w:rsidRPr="00723A2C" w:rsidRDefault="00F8755E" w:rsidP="0077551B">
            <w:pPr>
              <w:spacing w:before="0" w:after="0" w:line="240" w:lineRule="auto"/>
              <w:rPr>
                <w:sz w:val="14"/>
                <w:szCs w:val="14"/>
              </w:rPr>
            </w:pPr>
            <w:r w:rsidRPr="00723A2C">
              <w:rPr>
                <w:sz w:val="14"/>
                <w:szCs w:val="14"/>
              </w:rPr>
              <w:t>Αφετηρία</w:t>
            </w:r>
          </w:p>
        </w:tc>
        <w:tc>
          <w:tcPr>
            <w:tcW w:w="866" w:type="dxa"/>
            <w:noWrap/>
          </w:tcPr>
          <w:p w:rsidR="00F8755E" w:rsidRPr="00723A2C" w:rsidRDefault="00F8755E" w:rsidP="0077551B">
            <w:pPr>
              <w:spacing w:before="0" w:after="0" w:line="240" w:lineRule="auto"/>
              <w:jc w:val="center"/>
              <w:rPr>
                <w:sz w:val="14"/>
                <w:szCs w:val="14"/>
              </w:rPr>
            </w:pPr>
            <w:r w:rsidRPr="00723A2C">
              <w:rPr>
                <w:rFonts w:cs="Arial"/>
                <w:sz w:val="14"/>
                <w:szCs w:val="14"/>
              </w:rPr>
              <w:t>437</w:t>
            </w:r>
          </w:p>
        </w:tc>
        <w:tc>
          <w:tcPr>
            <w:tcW w:w="568" w:type="dxa"/>
            <w:noWrap/>
          </w:tcPr>
          <w:p w:rsidR="00F8755E" w:rsidRPr="00723A2C" w:rsidRDefault="00F8755E" w:rsidP="0077551B">
            <w:pPr>
              <w:spacing w:before="0" w:after="0" w:line="240" w:lineRule="auto"/>
              <w:jc w:val="center"/>
              <w:rPr>
                <w:sz w:val="14"/>
                <w:szCs w:val="14"/>
              </w:rPr>
            </w:pPr>
          </w:p>
        </w:tc>
        <w:tc>
          <w:tcPr>
            <w:tcW w:w="648" w:type="dxa"/>
            <w:noWrap/>
          </w:tcPr>
          <w:p w:rsidR="00F8755E" w:rsidRPr="00723A2C" w:rsidRDefault="00F8755E" w:rsidP="0077551B">
            <w:pPr>
              <w:spacing w:before="0" w:after="0" w:line="240" w:lineRule="auto"/>
              <w:jc w:val="center"/>
              <w:rPr>
                <w:sz w:val="14"/>
                <w:szCs w:val="14"/>
              </w:rPr>
            </w:pPr>
          </w:p>
        </w:tc>
        <w:tc>
          <w:tcPr>
            <w:tcW w:w="648" w:type="dxa"/>
            <w:noWrap/>
          </w:tcPr>
          <w:p w:rsidR="00F8755E" w:rsidRPr="00723A2C" w:rsidRDefault="00F8755E" w:rsidP="0077551B">
            <w:pPr>
              <w:spacing w:before="0" w:after="0" w:line="240" w:lineRule="auto"/>
              <w:jc w:val="center"/>
              <w:rPr>
                <w:sz w:val="14"/>
                <w:szCs w:val="14"/>
              </w:rPr>
            </w:pPr>
          </w:p>
        </w:tc>
        <w:tc>
          <w:tcPr>
            <w:tcW w:w="762" w:type="dxa"/>
            <w:noWrap/>
          </w:tcPr>
          <w:p w:rsidR="00F8755E" w:rsidRPr="00723A2C" w:rsidRDefault="00F8755E" w:rsidP="0077551B">
            <w:pPr>
              <w:spacing w:before="0" w:after="0" w:line="240" w:lineRule="auto"/>
              <w:jc w:val="center"/>
              <w:rPr>
                <w:sz w:val="14"/>
                <w:szCs w:val="14"/>
              </w:rPr>
            </w:pPr>
          </w:p>
        </w:tc>
        <w:tc>
          <w:tcPr>
            <w:tcW w:w="620" w:type="dxa"/>
            <w:noWrap/>
          </w:tcPr>
          <w:p w:rsidR="00F8755E" w:rsidRPr="00723A2C" w:rsidRDefault="00F8755E" w:rsidP="0077551B">
            <w:pPr>
              <w:spacing w:before="0" w:after="0" w:line="240" w:lineRule="auto"/>
              <w:jc w:val="center"/>
              <w:rPr>
                <w:sz w:val="14"/>
                <w:szCs w:val="14"/>
              </w:rPr>
            </w:pPr>
          </w:p>
        </w:tc>
        <w:tc>
          <w:tcPr>
            <w:tcW w:w="743" w:type="dxa"/>
            <w:noWrap/>
          </w:tcPr>
          <w:p w:rsidR="00F8755E" w:rsidRPr="00723A2C" w:rsidRDefault="00F8755E" w:rsidP="0077551B">
            <w:pPr>
              <w:spacing w:before="0" w:after="0" w:line="240" w:lineRule="auto"/>
              <w:jc w:val="center"/>
              <w:rPr>
                <w:sz w:val="14"/>
                <w:szCs w:val="14"/>
              </w:rPr>
            </w:pPr>
          </w:p>
        </w:tc>
        <w:tc>
          <w:tcPr>
            <w:tcW w:w="438" w:type="dxa"/>
            <w:noWrap/>
          </w:tcPr>
          <w:p w:rsidR="00F8755E" w:rsidRPr="00723A2C" w:rsidRDefault="00F8755E" w:rsidP="0077551B">
            <w:pPr>
              <w:spacing w:before="0" w:after="0" w:line="240" w:lineRule="auto"/>
              <w:jc w:val="center"/>
              <w:rPr>
                <w:sz w:val="14"/>
                <w:szCs w:val="14"/>
              </w:rPr>
            </w:pPr>
          </w:p>
        </w:tc>
        <w:tc>
          <w:tcPr>
            <w:tcW w:w="720" w:type="dxa"/>
            <w:noWrap/>
          </w:tcPr>
          <w:p w:rsidR="00F8755E" w:rsidRPr="00723A2C" w:rsidRDefault="00F8755E" w:rsidP="0077551B">
            <w:pPr>
              <w:spacing w:before="0" w:after="0" w:line="240" w:lineRule="auto"/>
              <w:jc w:val="center"/>
              <w:rPr>
                <w:sz w:val="14"/>
                <w:szCs w:val="14"/>
              </w:rPr>
            </w:pPr>
          </w:p>
        </w:tc>
        <w:tc>
          <w:tcPr>
            <w:tcW w:w="899" w:type="dxa"/>
          </w:tcPr>
          <w:p w:rsidR="00F8755E" w:rsidRPr="00723A2C" w:rsidRDefault="00F8755E" w:rsidP="0077551B">
            <w:pPr>
              <w:spacing w:before="0" w:after="0" w:line="240" w:lineRule="auto"/>
              <w:jc w:val="center"/>
              <w:rPr>
                <w:sz w:val="14"/>
                <w:szCs w:val="14"/>
              </w:rPr>
            </w:pPr>
          </w:p>
        </w:tc>
      </w:tr>
      <w:tr w:rsidR="00F8755E" w:rsidRPr="00723A2C" w:rsidTr="00646273">
        <w:tc>
          <w:tcPr>
            <w:tcW w:w="1384" w:type="dxa"/>
            <w:vMerge w:val="restart"/>
          </w:tcPr>
          <w:p w:rsidR="00F8755E" w:rsidRPr="00723A2C" w:rsidRDefault="00F8755E" w:rsidP="006B0454">
            <w:pPr>
              <w:spacing w:before="0" w:after="0" w:line="240" w:lineRule="auto"/>
              <w:jc w:val="left"/>
              <w:rPr>
                <w:sz w:val="14"/>
                <w:szCs w:val="14"/>
              </w:rPr>
            </w:pPr>
            <w:r w:rsidRPr="00723A2C">
              <w:rPr>
                <w:rFonts w:cs="Arial"/>
                <w:sz w:val="14"/>
                <w:szCs w:val="14"/>
              </w:rPr>
              <w:t>Αριθμός γραφείων διασύνδεσης που δημιουργούνται ή ενισχύονται</w:t>
            </w:r>
          </w:p>
        </w:tc>
        <w:tc>
          <w:tcPr>
            <w:tcW w:w="991" w:type="dxa"/>
            <w:gridSpan w:val="2"/>
          </w:tcPr>
          <w:p w:rsidR="00F8755E" w:rsidRPr="00723A2C" w:rsidRDefault="00F8755E" w:rsidP="0077551B">
            <w:pPr>
              <w:spacing w:before="0" w:after="0" w:line="240" w:lineRule="auto"/>
              <w:rPr>
                <w:sz w:val="14"/>
                <w:szCs w:val="14"/>
              </w:rPr>
            </w:pPr>
            <w:r w:rsidRPr="00723A2C">
              <w:rPr>
                <w:sz w:val="14"/>
                <w:szCs w:val="14"/>
              </w:rPr>
              <w:t>Ολοκλήρωση</w:t>
            </w:r>
          </w:p>
        </w:tc>
        <w:tc>
          <w:tcPr>
            <w:tcW w:w="866" w:type="dxa"/>
            <w:noWrap/>
          </w:tcPr>
          <w:p w:rsidR="00F8755E" w:rsidRPr="00723A2C" w:rsidRDefault="00F8755E" w:rsidP="0077551B">
            <w:pPr>
              <w:spacing w:before="0" w:after="0" w:line="240" w:lineRule="auto"/>
              <w:jc w:val="center"/>
              <w:rPr>
                <w:sz w:val="14"/>
                <w:szCs w:val="14"/>
              </w:rPr>
            </w:pPr>
            <w:r w:rsidRPr="00723A2C">
              <w:rPr>
                <w:sz w:val="14"/>
                <w:szCs w:val="14"/>
              </w:rPr>
              <w:t>0</w:t>
            </w:r>
          </w:p>
        </w:tc>
        <w:tc>
          <w:tcPr>
            <w:tcW w:w="568" w:type="dxa"/>
            <w:noWrap/>
          </w:tcPr>
          <w:p w:rsidR="00F8755E" w:rsidRPr="00723A2C" w:rsidRDefault="00F8755E" w:rsidP="0077551B">
            <w:pPr>
              <w:spacing w:before="0" w:after="0" w:line="240" w:lineRule="auto"/>
              <w:jc w:val="center"/>
              <w:rPr>
                <w:sz w:val="14"/>
                <w:szCs w:val="14"/>
              </w:rPr>
            </w:pPr>
            <w:r w:rsidRPr="00723A2C">
              <w:rPr>
                <w:sz w:val="14"/>
                <w:szCs w:val="14"/>
                <w:lang w:val="en-US"/>
              </w:rPr>
              <w:t>0</w:t>
            </w:r>
          </w:p>
        </w:tc>
        <w:tc>
          <w:tcPr>
            <w:tcW w:w="648" w:type="dxa"/>
            <w:noWrap/>
          </w:tcPr>
          <w:p w:rsidR="00F8755E" w:rsidRPr="00723A2C" w:rsidRDefault="00F8755E" w:rsidP="0077551B">
            <w:pPr>
              <w:spacing w:before="0" w:after="0" w:line="240" w:lineRule="auto"/>
              <w:jc w:val="center"/>
              <w:rPr>
                <w:sz w:val="14"/>
                <w:szCs w:val="14"/>
                <w:lang w:val="en-US"/>
              </w:rPr>
            </w:pPr>
            <w:r w:rsidRPr="00723A2C">
              <w:rPr>
                <w:sz w:val="14"/>
                <w:szCs w:val="14"/>
                <w:lang w:val="en-US"/>
              </w:rPr>
              <w:t>0</w:t>
            </w:r>
          </w:p>
        </w:tc>
        <w:tc>
          <w:tcPr>
            <w:tcW w:w="648" w:type="dxa"/>
            <w:noWrap/>
          </w:tcPr>
          <w:p w:rsidR="00F8755E" w:rsidRPr="00723A2C" w:rsidRDefault="00F8755E" w:rsidP="0077551B">
            <w:pPr>
              <w:spacing w:before="0" w:after="0" w:line="240" w:lineRule="auto"/>
              <w:jc w:val="center"/>
              <w:rPr>
                <w:sz w:val="14"/>
                <w:szCs w:val="14"/>
              </w:rPr>
            </w:pPr>
            <w:r w:rsidRPr="00723A2C">
              <w:rPr>
                <w:sz w:val="14"/>
                <w:szCs w:val="14"/>
              </w:rPr>
              <w:t>4</w:t>
            </w:r>
          </w:p>
        </w:tc>
        <w:tc>
          <w:tcPr>
            <w:tcW w:w="762" w:type="dxa"/>
            <w:noWrap/>
          </w:tcPr>
          <w:p w:rsidR="00F8755E" w:rsidRPr="00723A2C" w:rsidRDefault="00F8755E" w:rsidP="0077551B">
            <w:pPr>
              <w:spacing w:before="0" w:after="0" w:line="240" w:lineRule="auto"/>
              <w:jc w:val="center"/>
              <w:rPr>
                <w:sz w:val="14"/>
                <w:szCs w:val="14"/>
              </w:rPr>
            </w:pPr>
            <w:r>
              <w:rPr>
                <w:sz w:val="14"/>
                <w:szCs w:val="14"/>
              </w:rPr>
              <w:t>20</w:t>
            </w:r>
          </w:p>
        </w:tc>
        <w:tc>
          <w:tcPr>
            <w:tcW w:w="620" w:type="dxa"/>
            <w:noWrap/>
          </w:tcPr>
          <w:p w:rsidR="00F8755E" w:rsidRPr="00723A2C" w:rsidRDefault="00F8755E" w:rsidP="0077551B">
            <w:pPr>
              <w:spacing w:before="0" w:after="0" w:line="240" w:lineRule="auto"/>
              <w:jc w:val="center"/>
              <w:rPr>
                <w:sz w:val="14"/>
                <w:szCs w:val="14"/>
              </w:rPr>
            </w:pPr>
            <w:r>
              <w:rPr>
                <w:sz w:val="14"/>
                <w:szCs w:val="14"/>
              </w:rPr>
              <w:t>20</w:t>
            </w:r>
          </w:p>
        </w:tc>
        <w:tc>
          <w:tcPr>
            <w:tcW w:w="743" w:type="dxa"/>
            <w:noWrap/>
          </w:tcPr>
          <w:p w:rsidR="00F8755E" w:rsidRPr="00723A2C" w:rsidRDefault="00F8755E" w:rsidP="0077551B">
            <w:pPr>
              <w:spacing w:before="0" w:after="0" w:line="240" w:lineRule="auto"/>
              <w:jc w:val="center"/>
              <w:rPr>
                <w:sz w:val="14"/>
                <w:szCs w:val="14"/>
              </w:rPr>
            </w:pPr>
            <w:r>
              <w:rPr>
                <w:sz w:val="14"/>
                <w:szCs w:val="14"/>
              </w:rPr>
              <w:t>20</w:t>
            </w:r>
          </w:p>
        </w:tc>
        <w:tc>
          <w:tcPr>
            <w:tcW w:w="438" w:type="dxa"/>
            <w:noWrap/>
          </w:tcPr>
          <w:p w:rsidR="00F8755E" w:rsidRPr="00723A2C" w:rsidRDefault="00F8755E" w:rsidP="0077551B">
            <w:pPr>
              <w:spacing w:before="0" w:after="0" w:line="240" w:lineRule="auto"/>
              <w:jc w:val="center"/>
              <w:rPr>
                <w:sz w:val="14"/>
                <w:szCs w:val="14"/>
              </w:rPr>
            </w:pPr>
          </w:p>
        </w:tc>
        <w:tc>
          <w:tcPr>
            <w:tcW w:w="720" w:type="dxa"/>
            <w:noWrap/>
          </w:tcPr>
          <w:p w:rsidR="00F8755E" w:rsidRPr="00723A2C" w:rsidRDefault="00F8755E" w:rsidP="0077551B">
            <w:pPr>
              <w:spacing w:before="0" w:after="0" w:line="240" w:lineRule="auto"/>
              <w:jc w:val="center"/>
              <w:rPr>
                <w:sz w:val="14"/>
                <w:szCs w:val="14"/>
              </w:rPr>
            </w:pPr>
          </w:p>
        </w:tc>
        <w:tc>
          <w:tcPr>
            <w:tcW w:w="899" w:type="dxa"/>
          </w:tcPr>
          <w:p w:rsidR="00F8755E" w:rsidRPr="00723A2C" w:rsidRDefault="00F8755E" w:rsidP="0077551B">
            <w:pPr>
              <w:spacing w:before="0" w:after="0" w:line="240" w:lineRule="auto"/>
              <w:jc w:val="center"/>
              <w:rPr>
                <w:sz w:val="14"/>
                <w:szCs w:val="14"/>
              </w:rPr>
            </w:pPr>
          </w:p>
        </w:tc>
      </w:tr>
      <w:tr w:rsidR="00F8755E" w:rsidRPr="00723A2C" w:rsidTr="00646273">
        <w:tc>
          <w:tcPr>
            <w:tcW w:w="1384" w:type="dxa"/>
            <w:vMerge/>
          </w:tcPr>
          <w:p w:rsidR="00F8755E" w:rsidRPr="00723A2C" w:rsidRDefault="00F8755E" w:rsidP="006B0454">
            <w:pPr>
              <w:spacing w:before="0" w:after="0" w:line="240" w:lineRule="auto"/>
              <w:jc w:val="left"/>
              <w:rPr>
                <w:sz w:val="14"/>
                <w:szCs w:val="14"/>
              </w:rPr>
            </w:pPr>
          </w:p>
        </w:tc>
        <w:tc>
          <w:tcPr>
            <w:tcW w:w="991" w:type="dxa"/>
            <w:gridSpan w:val="2"/>
          </w:tcPr>
          <w:p w:rsidR="00F8755E" w:rsidRPr="00723A2C" w:rsidRDefault="00F8755E" w:rsidP="0077551B">
            <w:pPr>
              <w:spacing w:before="0" w:after="0" w:line="240" w:lineRule="auto"/>
              <w:rPr>
                <w:sz w:val="14"/>
                <w:szCs w:val="14"/>
              </w:rPr>
            </w:pPr>
            <w:r w:rsidRPr="00723A2C">
              <w:rPr>
                <w:sz w:val="14"/>
                <w:szCs w:val="14"/>
              </w:rPr>
              <w:t>Στόχος</w:t>
            </w:r>
          </w:p>
        </w:tc>
        <w:tc>
          <w:tcPr>
            <w:tcW w:w="866" w:type="dxa"/>
            <w:noWrap/>
          </w:tcPr>
          <w:p w:rsidR="00F8755E" w:rsidRPr="00723A2C" w:rsidRDefault="00F8755E" w:rsidP="0077551B">
            <w:pPr>
              <w:spacing w:before="0" w:after="0" w:line="240" w:lineRule="auto"/>
              <w:jc w:val="center"/>
              <w:rPr>
                <w:sz w:val="14"/>
                <w:szCs w:val="14"/>
              </w:rPr>
            </w:pPr>
          </w:p>
        </w:tc>
        <w:tc>
          <w:tcPr>
            <w:tcW w:w="568" w:type="dxa"/>
            <w:noWrap/>
          </w:tcPr>
          <w:p w:rsidR="00F8755E" w:rsidRPr="00723A2C" w:rsidRDefault="00F8755E" w:rsidP="0077551B">
            <w:pPr>
              <w:spacing w:before="0" w:after="0" w:line="240" w:lineRule="auto"/>
              <w:jc w:val="center"/>
              <w:rPr>
                <w:sz w:val="14"/>
                <w:szCs w:val="14"/>
              </w:rPr>
            </w:pPr>
          </w:p>
        </w:tc>
        <w:tc>
          <w:tcPr>
            <w:tcW w:w="648" w:type="dxa"/>
            <w:noWrap/>
          </w:tcPr>
          <w:p w:rsidR="00F8755E" w:rsidRPr="00723A2C" w:rsidRDefault="00F8755E" w:rsidP="0077551B">
            <w:pPr>
              <w:spacing w:before="0" w:after="0" w:line="240" w:lineRule="auto"/>
              <w:jc w:val="center"/>
              <w:rPr>
                <w:sz w:val="14"/>
                <w:szCs w:val="14"/>
              </w:rPr>
            </w:pPr>
          </w:p>
        </w:tc>
        <w:tc>
          <w:tcPr>
            <w:tcW w:w="648" w:type="dxa"/>
            <w:noWrap/>
          </w:tcPr>
          <w:p w:rsidR="00F8755E" w:rsidRPr="00723A2C" w:rsidRDefault="00F8755E" w:rsidP="0077551B">
            <w:pPr>
              <w:spacing w:before="0" w:after="0" w:line="240" w:lineRule="auto"/>
              <w:jc w:val="center"/>
              <w:rPr>
                <w:sz w:val="14"/>
                <w:szCs w:val="14"/>
              </w:rPr>
            </w:pPr>
          </w:p>
        </w:tc>
        <w:tc>
          <w:tcPr>
            <w:tcW w:w="762" w:type="dxa"/>
            <w:noWrap/>
          </w:tcPr>
          <w:p w:rsidR="00F8755E" w:rsidRPr="00723A2C" w:rsidRDefault="00F8755E" w:rsidP="0077551B">
            <w:pPr>
              <w:spacing w:before="0" w:after="0" w:line="240" w:lineRule="auto"/>
              <w:jc w:val="center"/>
              <w:rPr>
                <w:sz w:val="14"/>
                <w:szCs w:val="14"/>
              </w:rPr>
            </w:pPr>
          </w:p>
        </w:tc>
        <w:tc>
          <w:tcPr>
            <w:tcW w:w="620" w:type="dxa"/>
            <w:noWrap/>
          </w:tcPr>
          <w:p w:rsidR="00F8755E" w:rsidRPr="00723A2C" w:rsidRDefault="00F8755E" w:rsidP="0077551B">
            <w:pPr>
              <w:spacing w:before="0" w:after="0" w:line="240" w:lineRule="auto"/>
              <w:jc w:val="center"/>
              <w:rPr>
                <w:sz w:val="14"/>
                <w:szCs w:val="14"/>
              </w:rPr>
            </w:pPr>
          </w:p>
        </w:tc>
        <w:tc>
          <w:tcPr>
            <w:tcW w:w="743" w:type="dxa"/>
            <w:noWrap/>
          </w:tcPr>
          <w:p w:rsidR="00F8755E" w:rsidRPr="00723A2C" w:rsidRDefault="00F8755E" w:rsidP="0077551B">
            <w:pPr>
              <w:spacing w:before="0" w:after="0" w:line="240" w:lineRule="auto"/>
              <w:jc w:val="center"/>
              <w:rPr>
                <w:sz w:val="14"/>
                <w:szCs w:val="14"/>
              </w:rPr>
            </w:pPr>
          </w:p>
        </w:tc>
        <w:tc>
          <w:tcPr>
            <w:tcW w:w="438" w:type="dxa"/>
            <w:noWrap/>
          </w:tcPr>
          <w:p w:rsidR="00F8755E" w:rsidRPr="00723A2C" w:rsidRDefault="00F8755E" w:rsidP="0077551B">
            <w:pPr>
              <w:spacing w:before="0" w:after="0" w:line="240" w:lineRule="auto"/>
              <w:jc w:val="center"/>
              <w:rPr>
                <w:sz w:val="14"/>
                <w:szCs w:val="14"/>
              </w:rPr>
            </w:pPr>
          </w:p>
        </w:tc>
        <w:tc>
          <w:tcPr>
            <w:tcW w:w="720" w:type="dxa"/>
            <w:noWrap/>
          </w:tcPr>
          <w:p w:rsidR="00F8755E" w:rsidRPr="00723A2C" w:rsidRDefault="00F8755E" w:rsidP="0077551B">
            <w:pPr>
              <w:spacing w:before="0" w:after="0" w:line="240" w:lineRule="auto"/>
              <w:jc w:val="center"/>
              <w:rPr>
                <w:sz w:val="14"/>
                <w:szCs w:val="14"/>
              </w:rPr>
            </w:pPr>
          </w:p>
        </w:tc>
        <w:tc>
          <w:tcPr>
            <w:tcW w:w="899" w:type="dxa"/>
            <w:noWrap/>
          </w:tcPr>
          <w:p w:rsidR="00F8755E" w:rsidRPr="00723A2C" w:rsidRDefault="00F8755E" w:rsidP="0077551B">
            <w:pPr>
              <w:spacing w:before="0" w:after="0" w:line="240" w:lineRule="auto"/>
              <w:jc w:val="center"/>
              <w:rPr>
                <w:sz w:val="14"/>
                <w:szCs w:val="14"/>
              </w:rPr>
            </w:pPr>
            <w:r w:rsidRPr="00723A2C">
              <w:rPr>
                <w:rFonts w:cs="Arial"/>
                <w:sz w:val="14"/>
                <w:szCs w:val="14"/>
              </w:rPr>
              <w:t>70</w:t>
            </w:r>
          </w:p>
        </w:tc>
      </w:tr>
      <w:tr w:rsidR="00F8755E" w:rsidRPr="00723A2C" w:rsidTr="00646273">
        <w:tc>
          <w:tcPr>
            <w:tcW w:w="1384" w:type="dxa"/>
            <w:vMerge/>
          </w:tcPr>
          <w:p w:rsidR="00F8755E" w:rsidRPr="00723A2C" w:rsidRDefault="00F8755E" w:rsidP="006B0454">
            <w:pPr>
              <w:spacing w:before="0" w:after="0" w:line="240" w:lineRule="auto"/>
              <w:jc w:val="left"/>
              <w:rPr>
                <w:sz w:val="14"/>
                <w:szCs w:val="14"/>
              </w:rPr>
            </w:pPr>
          </w:p>
        </w:tc>
        <w:tc>
          <w:tcPr>
            <w:tcW w:w="991" w:type="dxa"/>
            <w:gridSpan w:val="2"/>
          </w:tcPr>
          <w:p w:rsidR="00F8755E" w:rsidRPr="00723A2C" w:rsidRDefault="00F8755E" w:rsidP="0077551B">
            <w:pPr>
              <w:spacing w:before="0" w:after="0" w:line="240" w:lineRule="auto"/>
              <w:rPr>
                <w:sz w:val="14"/>
                <w:szCs w:val="14"/>
              </w:rPr>
            </w:pPr>
            <w:r w:rsidRPr="00723A2C">
              <w:rPr>
                <w:sz w:val="14"/>
                <w:szCs w:val="14"/>
              </w:rPr>
              <w:t>Αφετηρία</w:t>
            </w:r>
          </w:p>
        </w:tc>
        <w:tc>
          <w:tcPr>
            <w:tcW w:w="866" w:type="dxa"/>
            <w:noWrap/>
          </w:tcPr>
          <w:p w:rsidR="00F8755E" w:rsidRPr="00723A2C" w:rsidRDefault="00F8755E" w:rsidP="0077551B">
            <w:pPr>
              <w:spacing w:before="0" w:after="0" w:line="240" w:lineRule="auto"/>
              <w:jc w:val="center"/>
              <w:rPr>
                <w:sz w:val="14"/>
                <w:szCs w:val="14"/>
              </w:rPr>
            </w:pPr>
            <w:r w:rsidRPr="00723A2C">
              <w:rPr>
                <w:rFonts w:cs="Arial"/>
                <w:sz w:val="14"/>
                <w:szCs w:val="14"/>
              </w:rPr>
              <w:t>267</w:t>
            </w:r>
          </w:p>
        </w:tc>
        <w:tc>
          <w:tcPr>
            <w:tcW w:w="568" w:type="dxa"/>
            <w:noWrap/>
          </w:tcPr>
          <w:p w:rsidR="00F8755E" w:rsidRPr="00723A2C" w:rsidRDefault="00F8755E" w:rsidP="0077551B">
            <w:pPr>
              <w:spacing w:before="0" w:after="0" w:line="240" w:lineRule="auto"/>
              <w:jc w:val="center"/>
              <w:rPr>
                <w:sz w:val="14"/>
                <w:szCs w:val="14"/>
              </w:rPr>
            </w:pPr>
          </w:p>
        </w:tc>
        <w:tc>
          <w:tcPr>
            <w:tcW w:w="648" w:type="dxa"/>
            <w:noWrap/>
          </w:tcPr>
          <w:p w:rsidR="00F8755E" w:rsidRPr="00723A2C" w:rsidRDefault="00F8755E" w:rsidP="0077551B">
            <w:pPr>
              <w:spacing w:before="0" w:after="0" w:line="240" w:lineRule="auto"/>
              <w:jc w:val="center"/>
              <w:rPr>
                <w:sz w:val="14"/>
                <w:szCs w:val="14"/>
              </w:rPr>
            </w:pPr>
          </w:p>
        </w:tc>
        <w:tc>
          <w:tcPr>
            <w:tcW w:w="648" w:type="dxa"/>
            <w:noWrap/>
          </w:tcPr>
          <w:p w:rsidR="00F8755E" w:rsidRPr="00723A2C" w:rsidRDefault="00F8755E" w:rsidP="0077551B">
            <w:pPr>
              <w:spacing w:before="0" w:after="0" w:line="240" w:lineRule="auto"/>
              <w:jc w:val="center"/>
              <w:rPr>
                <w:sz w:val="14"/>
                <w:szCs w:val="14"/>
              </w:rPr>
            </w:pPr>
          </w:p>
        </w:tc>
        <w:tc>
          <w:tcPr>
            <w:tcW w:w="762" w:type="dxa"/>
            <w:noWrap/>
          </w:tcPr>
          <w:p w:rsidR="00F8755E" w:rsidRPr="00723A2C" w:rsidRDefault="00F8755E" w:rsidP="0077551B">
            <w:pPr>
              <w:spacing w:before="0" w:after="0" w:line="240" w:lineRule="auto"/>
              <w:jc w:val="center"/>
              <w:rPr>
                <w:sz w:val="14"/>
                <w:szCs w:val="14"/>
              </w:rPr>
            </w:pPr>
          </w:p>
        </w:tc>
        <w:tc>
          <w:tcPr>
            <w:tcW w:w="620" w:type="dxa"/>
            <w:noWrap/>
          </w:tcPr>
          <w:p w:rsidR="00F8755E" w:rsidRPr="00723A2C" w:rsidRDefault="00F8755E" w:rsidP="0077551B">
            <w:pPr>
              <w:spacing w:before="0" w:after="0" w:line="240" w:lineRule="auto"/>
              <w:jc w:val="center"/>
              <w:rPr>
                <w:sz w:val="14"/>
                <w:szCs w:val="14"/>
              </w:rPr>
            </w:pPr>
          </w:p>
        </w:tc>
        <w:tc>
          <w:tcPr>
            <w:tcW w:w="743" w:type="dxa"/>
            <w:noWrap/>
          </w:tcPr>
          <w:p w:rsidR="00F8755E" w:rsidRPr="00723A2C" w:rsidRDefault="00F8755E" w:rsidP="0077551B">
            <w:pPr>
              <w:spacing w:before="0" w:after="0" w:line="240" w:lineRule="auto"/>
              <w:jc w:val="center"/>
              <w:rPr>
                <w:sz w:val="14"/>
                <w:szCs w:val="14"/>
              </w:rPr>
            </w:pPr>
          </w:p>
        </w:tc>
        <w:tc>
          <w:tcPr>
            <w:tcW w:w="438" w:type="dxa"/>
            <w:noWrap/>
          </w:tcPr>
          <w:p w:rsidR="00F8755E" w:rsidRPr="00723A2C" w:rsidRDefault="00F8755E" w:rsidP="0077551B">
            <w:pPr>
              <w:spacing w:before="0" w:after="0" w:line="240" w:lineRule="auto"/>
              <w:jc w:val="center"/>
              <w:rPr>
                <w:sz w:val="14"/>
                <w:szCs w:val="14"/>
              </w:rPr>
            </w:pPr>
          </w:p>
        </w:tc>
        <w:tc>
          <w:tcPr>
            <w:tcW w:w="720" w:type="dxa"/>
            <w:noWrap/>
          </w:tcPr>
          <w:p w:rsidR="00F8755E" w:rsidRPr="00723A2C" w:rsidRDefault="00F8755E" w:rsidP="0077551B">
            <w:pPr>
              <w:spacing w:before="0" w:after="0" w:line="240" w:lineRule="auto"/>
              <w:jc w:val="center"/>
              <w:rPr>
                <w:sz w:val="14"/>
                <w:szCs w:val="14"/>
              </w:rPr>
            </w:pPr>
          </w:p>
        </w:tc>
        <w:tc>
          <w:tcPr>
            <w:tcW w:w="899" w:type="dxa"/>
          </w:tcPr>
          <w:p w:rsidR="00F8755E" w:rsidRPr="00723A2C" w:rsidRDefault="00F8755E" w:rsidP="0077551B">
            <w:pPr>
              <w:spacing w:before="0" w:after="0" w:line="240" w:lineRule="auto"/>
              <w:jc w:val="center"/>
              <w:rPr>
                <w:sz w:val="14"/>
                <w:szCs w:val="14"/>
              </w:rPr>
            </w:pPr>
          </w:p>
        </w:tc>
      </w:tr>
      <w:tr w:rsidR="00F8755E" w:rsidRPr="00723A2C" w:rsidTr="00646273">
        <w:tc>
          <w:tcPr>
            <w:tcW w:w="1384" w:type="dxa"/>
            <w:vMerge w:val="restart"/>
          </w:tcPr>
          <w:p w:rsidR="00F8755E" w:rsidRPr="00723A2C" w:rsidRDefault="00F8755E" w:rsidP="006B0454">
            <w:pPr>
              <w:spacing w:before="0" w:after="0" w:line="240" w:lineRule="auto"/>
              <w:jc w:val="left"/>
              <w:rPr>
                <w:sz w:val="14"/>
                <w:szCs w:val="14"/>
              </w:rPr>
            </w:pPr>
            <w:r w:rsidRPr="00723A2C">
              <w:rPr>
                <w:rFonts w:cs="Arial"/>
                <w:sz w:val="14"/>
                <w:szCs w:val="14"/>
              </w:rPr>
              <w:t>Αριθμός ωφελούμενων μαθητών / σπουδαστών από ενέργειες ΣΕΠ</w:t>
            </w:r>
          </w:p>
        </w:tc>
        <w:tc>
          <w:tcPr>
            <w:tcW w:w="991" w:type="dxa"/>
            <w:gridSpan w:val="2"/>
          </w:tcPr>
          <w:p w:rsidR="00F8755E" w:rsidRPr="00723A2C" w:rsidRDefault="00F8755E" w:rsidP="0077551B">
            <w:pPr>
              <w:spacing w:before="0" w:after="0" w:line="240" w:lineRule="auto"/>
              <w:rPr>
                <w:sz w:val="14"/>
                <w:szCs w:val="14"/>
              </w:rPr>
            </w:pPr>
            <w:r w:rsidRPr="00723A2C">
              <w:rPr>
                <w:sz w:val="14"/>
                <w:szCs w:val="14"/>
              </w:rPr>
              <w:t>Ολοκλήρωση</w:t>
            </w:r>
          </w:p>
        </w:tc>
        <w:tc>
          <w:tcPr>
            <w:tcW w:w="866" w:type="dxa"/>
            <w:noWrap/>
          </w:tcPr>
          <w:p w:rsidR="00F8755E" w:rsidRPr="00723A2C" w:rsidRDefault="00F8755E" w:rsidP="0077551B">
            <w:pPr>
              <w:spacing w:before="0" w:after="0" w:line="240" w:lineRule="auto"/>
              <w:jc w:val="center"/>
              <w:rPr>
                <w:sz w:val="14"/>
                <w:szCs w:val="14"/>
              </w:rPr>
            </w:pPr>
            <w:r w:rsidRPr="00723A2C">
              <w:rPr>
                <w:sz w:val="14"/>
                <w:szCs w:val="14"/>
              </w:rPr>
              <w:t>0</w:t>
            </w:r>
          </w:p>
        </w:tc>
        <w:tc>
          <w:tcPr>
            <w:tcW w:w="568" w:type="dxa"/>
            <w:noWrap/>
          </w:tcPr>
          <w:p w:rsidR="00F8755E" w:rsidRPr="00723A2C" w:rsidRDefault="00F8755E" w:rsidP="0077551B">
            <w:pPr>
              <w:spacing w:before="0" w:after="0" w:line="240" w:lineRule="auto"/>
              <w:jc w:val="center"/>
              <w:rPr>
                <w:sz w:val="14"/>
                <w:szCs w:val="14"/>
              </w:rPr>
            </w:pPr>
            <w:r w:rsidRPr="00723A2C">
              <w:rPr>
                <w:sz w:val="14"/>
                <w:szCs w:val="14"/>
                <w:lang w:val="en-US"/>
              </w:rPr>
              <w:t>0</w:t>
            </w:r>
          </w:p>
        </w:tc>
        <w:tc>
          <w:tcPr>
            <w:tcW w:w="648" w:type="dxa"/>
            <w:noWrap/>
          </w:tcPr>
          <w:p w:rsidR="00F8755E" w:rsidRPr="00723A2C" w:rsidRDefault="00F8755E" w:rsidP="0077551B">
            <w:pPr>
              <w:spacing w:before="0" w:after="0" w:line="240" w:lineRule="auto"/>
              <w:jc w:val="center"/>
              <w:rPr>
                <w:sz w:val="14"/>
                <w:szCs w:val="14"/>
                <w:lang w:val="en-US"/>
              </w:rPr>
            </w:pPr>
            <w:r w:rsidRPr="00723A2C">
              <w:rPr>
                <w:sz w:val="14"/>
                <w:szCs w:val="14"/>
                <w:lang w:val="en-US"/>
              </w:rPr>
              <w:t>0</w:t>
            </w:r>
          </w:p>
        </w:tc>
        <w:tc>
          <w:tcPr>
            <w:tcW w:w="648" w:type="dxa"/>
            <w:noWrap/>
          </w:tcPr>
          <w:p w:rsidR="00F8755E" w:rsidRPr="00723A2C" w:rsidRDefault="00F8755E" w:rsidP="0077551B">
            <w:pPr>
              <w:spacing w:before="0" w:after="0" w:line="240" w:lineRule="auto"/>
              <w:jc w:val="center"/>
              <w:rPr>
                <w:sz w:val="14"/>
                <w:szCs w:val="14"/>
              </w:rPr>
            </w:pPr>
            <w:r w:rsidRPr="00723A2C">
              <w:rPr>
                <w:sz w:val="14"/>
                <w:szCs w:val="14"/>
              </w:rPr>
              <w:t>0</w:t>
            </w:r>
          </w:p>
        </w:tc>
        <w:tc>
          <w:tcPr>
            <w:tcW w:w="762" w:type="dxa"/>
            <w:noWrap/>
          </w:tcPr>
          <w:p w:rsidR="00F8755E" w:rsidRPr="00723A2C" w:rsidRDefault="00F8755E" w:rsidP="0077551B">
            <w:pPr>
              <w:spacing w:before="0" w:after="0" w:line="240" w:lineRule="auto"/>
              <w:jc w:val="center"/>
              <w:rPr>
                <w:sz w:val="14"/>
                <w:szCs w:val="14"/>
              </w:rPr>
            </w:pPr>
            <w:r>
              <w:rPr>
                <w:sz w:val="14"/>
                <w:szCs w:val="14"/>
              </w:rPr>
              <w:t>0</w:t>
            </w:r>
          </w:p>
        </w:tc>
        <w:tc>
          <w:tcPr>
            <w:tcW w:w="620" w:type="dxa"/>
            <w:noWrap/>
          </w:tcPr>
          <w:p w:rsidR="00F8755E" w:rsidRPr="00723A2C" w:rsidRDefault="00F8755E" w:rsidP="0077551B">
            <w:pPr>
              <w:spacing w:before="0" w:after="0" w:line="240" w:lineRule="auto"/>
              <w:jc w:val="center"/>
              <w:rPr>
                <w:sz w:val="14"/>
                <w:szCs w:val="14"/>
              </w:rPr>
            </w:pPr>
            <w:r>
              <w:rPr>
                <w:sz w:val="14"/>
                <w:szCs w:val="14"/>
              </w:rPr>
              <w:t>0</w:t>
            </w:r>
          </w:p>
        </w:tc>
        <w:tc>
          <w:tcPr>
            <w:tcW w:w="743" w:type="dxa"/>
            <w:noWrap/>
          </w:tcPr>
          <w:p w:rsidR="00F8755E" w:rsidRPr="00723A2C" w:rsidRDefault="00F8755E" w:rsidP="0077551B">
            <w:pPr>
              <w:spacing w:before="0" w:after="0" w:line="240" w:lineRule="auto"/>
              <w:jc w:val="center"/>
              <w:rPr>
                <w:sz w:val="14"/>
                <w:szCs w:val="14"/>
              </w:rPr>
            </w:pPr>
            <w:r>
              <w:rPr>
                <w:sz w:val="14"/>
                <w:szCs w:val="14"/>
              </w:rPr>
              <w:t>99.927</w:t>
            </w:r>
          </w:p>
        </w:tc>
        <w:tc>
          <w:tcPr>
            <w:tcW w:w="438" w:type="dxa"/>
            <w:noWrap/>
          </w:tcPr>
          <w:p w:rsidR="00F8755E" w:rsidRPr="00723A2C" w:rsidRDefault="00F8755E" w:rsidP="0077551B">
            <w:pPr>
              <w:spacing w:before="0" w:after="0" w:line="240" w:lineRule="auto"/>
              <w:jc w:val="center"/>
              <w:rPr>
                <w:sz w:val="14"/>
                <w:szCs w:val="14"/>
              </w:rPr>
            </w:pPr>
          </w:p>
        </w:tc>
        <w:tc>
          <w:tcPr>
            <w:tcW w:w="720" w:type="dxa"/>
            <w:noWrap/>
          </w:tcPr>
          <w:p w:rsidR="00F8755E" w:rsidRPr="00723A2C" w:rsidRDefault="00F8755E" w:rsidP="0077551B">
            <w:pPr>
              <w:spacing w:before="0" w:after="0" w:line="240" w:lineRule="auto"/>
              <w:jc w:val="center"/>
              <w:rPr>
                <w:sz w:val="14"/>
                <w:szCs w:val="14"/>
              </w:rPr>
            </w:pPr>
          </w:p>
        </w:tc>
        <w:tc>
          <w:tcPr>
            <w:tcW w:w="899" w:type="dxa"/>
          </w:tcPr>
          <w:p w:rsidR="00F8755E" w:rsidRPr="00723A2C" w:rsidRDefault="00F8755E" w:rsidP="0077551B">
            <w:pPr>
              <w:spacing w:before="0" w:after="0" w:line="240" w:lineRule="auto"/>
              <w:jc w:val="center"/>
              <w:rPr>
                <w:sz w:val="14"/>
                <w:szCs w:val="14"/>
              </w:rPr>
            </w:pPr>
          </w:p>
        </w:tc>
      </w:tr>
      <w:tr w:rsidR="00F8755E" w:rsidRPr="00723A2C" w:rsidTr="00646273">
        <w:tc>
          <w:tcPr>
            <w:tcW w:w="1384" w:type="dxa"/>
            <w:vMerge/>
          </w:tcPr>
          <w:p w:rsidR="00F8755E" w:rsidRPr="00723A2C" w:rsidRDefault="00F8755E" w:rsidP="006B0454">
            <w:pPr>
              <w:spacing w:before="0" w:after="0" w:line="240" w:lineRule="auto"/>
              <w:jc w:val="left"/>
              <w:rPr>
                <w:sz w:val="14"/>
                <w:szCs w:val="14"/>
              </w:rPr>
            </w:pPr>
          </w:p>
        </w:tc>
        <w:tc>
          <w:tcPr>
            <w:tcW w:w="991" w:type="dxa"/>
            <w:gridSpan w:val="2"/>
          </w:tcPr>
          <w:p w:rsidR="00F8755E" w:rsidRPr="00723A2C" w:rsidRDefault="00F8755E" w:rsidP="0077551B">
            <w:pPr>
              <w:spacing w:before="0" w:after="0" w:line="240" w:lineRule="auto"/>
              <w:rPr>
                <w:sz w:val="14"/>
                <w:szCs w:val="14"/>
              </w:rPr>
            </w:pPr>
            <w:r w:rsidRPr="00723A2C">
              <w:rPr>
                <w:sz w:val="14"/>
                <w:szCs w:val="14"/>
              </w:rPr>
              <w:t>Στόχος</w:t>
            </w:r>
          </w:p>
        </w:tc>
        <w:tc>
          <w:tcPr>
            <w:tcW w:w="866" w:type="dxa"/>
            <w:noWrap/>
          </w:tcPr>
          <w:p w:rsidR="00F8755E" w:rsidRPr="00723A2C" w:rsidRDefault="00F8755E" w:rsidP="0077551B">
            <w:pPr>
              <w:spacing w:before="0" w:after="0" w:line="240" w:lineRule="auto"/>
              <w:jc w:val="center"/>
              <w:rPr>
                <w:sz w:val="14"/>
                <w:szCs w:val="14"/>
              </w:rPr>
            </w:pPr>
          </w:p>
        </w:tc>
        <w:tc>
          <w:tcPr>
            <w:tcW w:w="568" w:type="dxa"/>
            <w:noWrap/>
          </w:tcPr>
          <w:p w:rsidR="00F8755E" w:rsidRPr="00723A2C" w:rsidRDefault="00F8755E" w:rsidP="0077551B">
            <w:pPr>
              <w:spacing w:before="0" w:after="0" w:line="240" w:lineRule="auto"/>
              <w:jc w:val="center"/>
              <w:rPr>
                <w:sz w:val="14"/>
                <w:szCs w:val="14"/>
              </w:rPr>
            </w:pPr>
          </w:p>
        </w:tc>
        <w:tc>
          <w:tcPr>
            <w:tcW w:w="648" w:type="dxa"/>
            <w:noWrap/>
          </w:tcPr>
          <w:p w:rsidR="00F8755E" w:rsidRPr="00723A2C" w:rsidRDefault="00F8755E" w:rsidP="0077551B">
            <w:pPr>
              <w:spacing w:before="0" w:after="0" w:line="240" w:lineRule="auto"/>
              <w:jc w:val="center"/>
              <w:rPr>
                <w:sz w:val="14"/>
                <w:szCs w:val="14"/>
              </w:rPr>
            </w:pPr>
          </w:p>
        </w:tc>
        <w:tc>
          <w:tcPr>
            <w:tcW w:w="648" w:type="dxa"/>
            <w:noWrap/>
          </w:tcPr>
          <w:p w:rsidR="00F8755E" w:rsidRPr="00723A2C" w:rsidRDefault="00F8755E" w:rsidP="0077551B">
            <w:pPr>
              <w:spacing w:before="0" w:after="0" w:line="240" w:lineRule="auto"/>
              <w:jc w:val="center"/>
              <w:rPr>
                <w:sz w:val="14"/>
                <w:szCs w:val="14"/>
              </w:rPr>
            </w:pPr>
          </w:p>
        </w:tc>
        <w:tc>
          <w:tcPr>
            <w:tcW w:w="762" w:type="dxa"/>
            <w:noWrap/>
          </w:tcPr>
          <w:p w:rsidR="00F8755E" w:rsidRPr="00723A2C" w:rsidRDefault="00F8755E" w:rsidP="0077551B">
            <w:pPr>
              <w:spacing w:before="0" w:after="0" w:line="240" w:lineRule="auto"/>
              <w:jc w:val="center"/>
              <w:rPr>
                <w:sz w:val="14"/>
                <w:szCs w:val="14"/>
              </w:rPr>
            </w:pPr>
          </w:p>
        </w:tc>
        <w:tc>
          <w:tcPr>
            <w:tcW w:w="620" w:type="dxa"/>
            <w:noWrap/>
          </w:tcPr>
          <w:p w:rsidR="00F8755E" w:rsidRPr="00723A2C" w:rsidRDefault="00F8755E" w:rsidP="0077551B">
            <w:pPr>
              <w:spacing w:before="0" w:after="0" w:line="240" w:lineRule="auto"/>
              <w:jc w:val="center"/>
              <w:rPr>
                <w:sz w:val="14"/>
                <w:szCs w:val="14"/>
              </w:rPr>
            </w:pPr>
          </w:p>
        </w:tc>
        <w:tc>
          <w:tcPr>
            <w:tcW w:w="743" w:type="dxa"/>
            <w:noWrap/>
          </w:tcPr>
          <w:p w:rsidR="00F8755E" w:rsidRPr="00723A2C" w:rsidRDefault="00F8755E" w:rsidP="0077551B">
            <w:pPr>
              <w:spacing w:before="0" w:after="0" w:line="240" w:lineRule="auto"/>
              <w:jc w:val="center"/>
              <w:rPr>
                <w:sz w:val="14"/>
                <w:szCs w:val="14"/>
              </w:rPr>
            </w:pPr>
          </w:p>
        </w:tc>
        <w:tc>
          <w:tcPr>
            <w:tcW w:w="438" w:type="dxa"/>
            <w:noWrap/>
          </w:tcPr>
          <w:p w:rsidR="00F8755E" w:rsidRPr="00723A2C" w:rsidRDefault="00F8755E" w:rsidP="0077551B">
            <w:pPr>
              <w:spacing w:before="0" w:after="0" w:line="240" w:lineRule="auto"/>
              <w:jc w:val="center"/>
              <w:rPr>
                <w:sz w:val="14"/>
                <w:szCs w:val="14"/>
              </w:rPr>
            </w:pPr>
          </w:p>
        </w:tc>
        <w:tc>
          <w:tcPr>
            <w:tcW w:w="720" w:type="dxa"/>
            <w:noWrap/>
          </w:tcPr>
          <w:p w:rsidR="00F8755E" w:rsidRPr="00723A2C" w:rsidRDefault="00F8755E" w:rsidP="0077551B">
            <w:pPr>
              <w:spacing w:before="0" w:after="0" w:line="240" w:lineRule="auto"/>
              <w:jc w:val="center"/>
              <w:rPr>
                <w:sz w:val="14"/>
                <w:szCs w:val="14"/>
              </w:rPr>
            </w:pPr>
          </w:p>
        </w:tc>
        <w:tc>
          <w:tcPr>
            <w:tcW w:w="899" w:type="dxa"/>
            <w:noWrap/>
          </w:tcPr>
          <w:p w:rsidR="00F8755E" w:rsidRPr="00723A2C" w:rsidRDefault="00F8755E" w:rsidP="0077551B">
            <w:pPr>
              <w:spacing w:before="0" w:after="0" w:line="240" w:lineRule="auto"/>
              <w:jc w:val="center"/>
              <w:rPr>
                <w:sz w:val="14"/>
                <w:szCs w:val="14"/>
              </w:rPr>
            </w:pPr>
            <w:r w:rsidRPr="00723A2C">
              <w:rPr>
                <w:rFonts w:cs="Arial"/>
                <w:sz w:val="14"/>
                <w:szCs w:val="14"/>
              </w:rPr>
              <w:t>540.000</w:t>
            </w:r>
          </w:p>
        </w:tc>
      </w:tr>
      <w:tr w:rsidR="00F8755E" w:rsidRPr="00723A2C" w:rsidTr="00646273">
        <w:tc>
          <w:tcPr>
            <w:tcW w:w="1384" w:type="dxa"/>
            <w:vMerge/>
          </w:tcPr>
          <w:p w:rsidR="00F8755E" w:rsidRPr="00723A2C" w:rsidRDefault="00F8755E" w:rsidP="006B0454">
            <w:pPr>
              <w:spacing w:before="0" w:after="0" w:line="240" w:lineRule="auto"/>
              <w:jc w:val="left"/>
              <w:rPr>
                <w:sz w:val="14"/>
                <w:szCs w:val="14"/>
              </w:rPr>
            </w:pPr>
          </w:p>
        </w:tc>
        <w:tc>
          <w:tcPr>
            <w:tcW w:w="991" w:type="dxa"/>
            <w:gridSpan w:val="2"/>
          </w:tcPr>
          <w:p w:rsidR="00F8755E" w:rsidRPr="00723A2C" w:rsidRDefault="00F8755E" w:rsidP="0077551B">
            <w:pPr>
              <w:spacing w:before="0" w:after="0" w:line="240" w:lineRule="auto"/>
              <w:rPr>
                <w:sz w:val="14"/>
                <w:szCs w:val="14"/>
              </w:rPr>
            </w:pPr>
            <w:r w:rsidRPr="00723A2C">
              <w:rPr>
                <w:sz w:val="14"/>
                <w:szCs w:val="14"/>
              </w:rPr>
              <w:t>Αφετηρία</w:t>
            </w:r>
          </w:p>
        </w:tc>
        <w:tc>
          <w:tcPr>
            <w:tcW w:w="866" w:type="dxa"/>
            <w:noWrap/>
          </w:tcPr>
          <w:p w:rsidR="00F8755E" w:rsidRPr="00723A2C" w:rsidRDefault="00F8755E" w:rsidP="0077551B">
            <w:pPr>
              <w:spacing w:before="0" w:after="0" w:line="240" w:lineRule="auto"/>
              <w:jc w:val="center"/>
              <w:rPr>
                <w:sz w:val="14"/>
                <w:szCs w:val="14"/>
              </w:rPr>
            </w:pPr>
            <w:r w:rsidRPr="00723A2C">
              <w:rPr>
                <w:sz w:val="14"/>
                <w:szCs w:val="14"/>
                <w:lang w:val="en-US"/>
              </w:rPr>
              <w:t>270.000</w:t>
            </w:r>
          </w:p>
        </w:tc>
        <w:tc>
          <w:tcPr>
            <w:tcW w:w="568" w:type="dxa"/>
            <w:noWrap/>
          </w:tcPr>
          <w:p w:rsidR="00F8755E" w:rsidRPr="00723A2C" w:rsidRDefault="00F8755E" w:rsidP="0077551B">
            <w:pPr>
              <w:spacing w:before="0" w:after="0" w:line="240" w:lineRule="auto"/>
              <w:jc w:val="center"/>
              <w:rPr>
                <w:sz w:val="14"/>
                <w:szCs w:val="14"/>
              </w:rPr>
            </w:pPr>
          </w:p>
        </w:tc>
        <w:tc>
          <w:tcPr>
            <w:tcW w:w="648" w:type="dxa"/>
            <w:noWrap/>
          </w:tcPr>
          <w:p w:rsidR="00F8755E" w:rsidRPr="00723A2C" w:rsidRDefault="00F8755E" w:rsidP="0077551B">
            <w:pPr>
              <w:spacing w:before="0" w:after="0" w:line="240" w:lineRule="auto"/>
              <w:jc w:val="center"/>
              <w:rPr>
                <w:sz w:val="14"/>
                <w:szCs w:val="14"/>
              </w:rPr>
            </w:pPr>
          </w:p>
        </w:tc>
        <w:tc>
          <w:tcPr>
            <w:tcW w:w="648" w:type="dxa"/>
            <w:noWrap/>
          </w:tcPr>
          <w:p w:rsidR="00F8755E" w:rsidRPr="00723A2C" w:rsidRDefault="00F8755E" w:rsidP="0077551B">
            <w:pPr>
              <w:spacing w:before="0" w:after="0" w:line="240" w:lineRule="auto"/>
              <w:jc w:val="center"/>
              <w:rPr>
                <w:sz w:val="14"/>
                <w:szCs w:val="14"/>
              </w:rPr>
            </w:pPr>
          </w:p>
        </w:tc>
        <w:tc>
          <w:tcPr>
            <w:tcW w:w="762" w:type="dxa"/>
            <w:noWrap/>
          </w:tcPr>
          <w:p w:rsidR="00F8755E" w:rsidRPr="00723A2C" w:rsidRDefault="00F8755E" w:rsidP="0077551B">
            <w:pPr>
              <w:spacing w:before="0" w:after="0" w:line="240" w:lineRule="auto"/>
              <w:jc w:val="center"/>
              <w:rPr>
                <w:sz w:val="14"/>
                <w:szCs w:val="14"/>
              </w:rPr>
            </w:pPr>
          </w:p>
        </w:tc>
        <w:tc>
          <w:tcPr>
            <w:tcW w:w="620" w:type="dxa"/>
            <w:noWrap/>
          </w:tcPr>
          <w:p w:rsidR="00F8755E" w:rsidRPr="00723A2C" w:rsidRDefault="00F8755E" w:rsidP="0077551B">
            <w:pPr>
              <w:spacing w:before="0" w:after="0" w:line="240" w:lineRule="auto"/>
              <w:jc w:val="center"/>
              <w:rPr>
                <w:sz w:val="14"/>
                <w:szCs w:val="14"/>
              </w:rPr>
            </w:pPr>
          </w:p>
        </w:tc>
        <w:tc>
          <w:tcPr>
            <w:tcW w:w="743" w:type="dxa"/>
            <w:noWrap/>
          </w:tcPr>
          <w:p w:rsidR="00F8755E" w:rsidRPr="00723A2C" w:rsidRDefault="00F8755E" w:rsidP="0077551B">
            <w:pPr>
              <w:spacing w:before="0" w:after="0" w:line="240" w:lineRule="auto"/>
              <w:jc w:val="center"/>
              <w:rPr>
                <w:sz w:val="14"/>
                <w:szCs w:val="14"/>
              </w:rPr>
            </w:pPr>
          </w:p>
        </w:tc>
        <w:tc>
          <w:tcPr>
            <w:tcW w:w="438" w:type="dxa"/>
            <w:noWrap/>
          </w:tcPr>
          <w:p w:rsidR="00F8755E" w:rsidRPr="00723A2C" w:rsidRDefault="00F8755E" w:rsidP="0077551B">
            <w:pPr>
              <w:spacing w:before="0" w:after="0" w:line="240" w:lineRule="auto"/>
              <w:jc w:val="center"/>
              <w:rPr>
                <w:sz w:val="14"/>
                <w:szCs w:val="14"/>
              </w:rPr>
            </w:pPr>
          </w:p>
        </w:tc>
        <w:tc>
          <w:tcPr>
            <w:tcW w:w="720" w:type="dxa"/>
            <w:noWrap/>
          </w:tcPr>
          <w:p w:rsidR="00F8755E" w:rsidRPr="00723A2C" w:rsidRDefault="00F8755E" w:rsidP="0077551B">
            <w:pPr>
              <w:spacing w:before="0" w:after="0" w:line="240" w:lineRule="auto"/>
              <w:jc w:val="center"/>
              <w:rPr>
                <w:sz w:val="14"/>
                <w:szCs w:val="14"/>
              </w:rPr>
            </w:pPr>
          </w:p>
        </w:tc>
        <w:tc>
          <w:tcPr>
            <w:tcW w:w="899" w:type="dxa"/>
          </w:tcPr>
          <w:p w:rsidR="00F8755E" w:rsidRPr="00723A2C" w:rsidRDefault="00F8755E" w:rsidP="0077551B">
            <w:pPr>
              <w:spacing w:before="0" w:after="0" w:line="240" w:lineRule="auto"/>
              <w:jc w:val="center"/>
              <w:rPr>
                <w:sz w:val="14"/>
                <w:szCs w:val="14"/>
              </w:rPr>
            </w:pPr>
          </w:p>
        </w:tc>
      </w:tr>
      <w:tr w:rsidR="00F8755E" w:rsidRPr="00723A2C" w:rsidTr="00646273">
        <w:tc>
          <w:tcPr>
            <w:tcW w:w="1384" w:type="dxa"/>
            <w:vMerge w:val="restart"/>
          </w:tcPr>
          <w:p w:rsidR="00F8755E" w:rsidRPr="00723A2C" w:rsidRDefault="00F8755E" w:rsidP="006B0454">
            <w:pPr>
              <w:spacing w:before="0" w:after="0" w:line="240" w:lineRule="auto"/>
              <w:jc w:val="left"/>
              <w:rPr>
                <w:sz w:val="14"/>
                <w:szCs w:val="14"/>
              </w:rPr>
            </w:pPr>
            <w:r w:rsidRPr="00723A2C">
              <w:rPr>
                <w:rFonts w:cs="Arial"/>
                <w:sz w:val="14"/>
                <w:szCs w:val="14"/>
              </w:rPr>
              <w:t xml:space="preserve">Ποσοστό προγραμμάτων αρχικής επαγγελματικής κατάρτισης που αναμορφώνονται σε σπονδυλωτή μορφή συμβατή με το Σύστημα Μεταφοράς Πιστωτικών Μονάδων στο σύνολο προγραμμάτων αρχικής επαγγελματικής κατάρτισης </w:t>
            </w:r>
          </w:p>
        </w:tc>
        <w:tc>
          <w:tcPr>
            <w:tcW w:w="991" w:type="dxa"/>
            <w:gridSpan w:val="2"/>
          </w:tcPr>
          <w:p w:rsidR="00F8755E" w:rsidRPr="00723A2C" w:rsidRDefault="00F8755E" w:rsidP="0077551B">
            <w:pPr>
              <w:spacing w:before="0" w:after="0" w:line="240" w:lineRule="auto"/>
              <w:rPr>
                <w:sz w:val="14"/>
                <w:szCs w:val="14"/>
              </w:rPr>
            </w:pPr>
            <w:r w:rsidRPr="00723A2C">
              <w:rPr>
                <w:sz w:val="14"/>
                <w:szCs w:val="14"/>
              </w:rPr>
              <w:t>Ολοκλήρωση</w:t>
            </w:r>
          </w:p>
        </w:tc>
        <w:tc>
          <w:tcPr>
            <w:tcW w:w="866" w:type="dxa"/>
            <w:noWrap/>
          </w:tcPr>
          <w:p w:rsidR="00F8755E" w:rsidRPr="00723A2C" w:rsidRDefault="00F8755E" w:rsidP="0077551B">
            <w:pPr>
              <w:spacing w:before="0" w:after="0" w:line="240" w:lineRule="auto"/>
              <w:jc w:val="center"/>
              <w:rPr>
                <w:sz w:val="14"/>
                <w:szCs w:val="14"/>
              </w:rPr>
            </w:pPr>
            <w:r w:rsidRPr="00723A2C">
              <w:rPr>
                <w:sz w:val="14"/>
                <w:szCs w:val="14"/>
              </w:rPr>
              <w:t>0</w:t>
            </w:r>
          </w:p>
        </w:tc>
        <w:tc>
          <w:tcPr>
            <w:tcW w:w="568" w:type="dxa"/>
            <w:noWrap/>
          </w:tcPr>
          <w:p w:rsidR="00F8755E" w:rsidRPr="00723A2C" w:rsidRDefault="00F8755E" w:rsidP="0077551B">
            <w:pPr>
              <w:spacing w:before="0" w:after="0" w:line="240" w:lineRule="auto"/>
              <w:jc w:val="center"/>
              <w:rPr>
                <w:sz w:val="14"/>
                <w:szCs w:val="14"/>
              </w:rPr>
            </w:pPr>
            <w:r w:rsidRPr="00723A2C">
              <w:rPr>
                <w:sz w:val="14"/>
                <w:szCs w:val="14"/>
                <w:lang w:val="en-US"/>
              </w:rPr>
              <w:t>0</w:t>
            </w:r>
          </w:p>
        </w:tc>
        <w:tc>
          <w:tcPr>
            <w:tcW w:w="648" w:type="dxa"/>
            <w:noWrap/>
          </w:tcPr>
          <w:p w:rsidR="00F8755E" w:rsidRPr="00723A2C" w:rsidRDefault="00F8755E" w:rsidP="0077551B">
            <w:pPr>
              <w:spacing w:before="0" w:after="0" w:line="240" w:lineRule="auto"/>
              <w:jc w:val="center"/>
              <w:rPr>
                <w:sz w:val="14"/>
                <w:szCs w:val="14"/>
                <w:lang w:val="en-US"/>
              </w:rPr>
            </w:pPr>
            <w:r w:rsidRPr="00723A2C">
              <w:rPr>
                <w:sz w:val="14"/>
                <w:szCs w:val="14"/>
                <w:lang w:val="en-US"/>
              </w:rPr>
              <w:t>0</w:t>
            </w:r>
          </w:p>
        </w:tc>
        <w:tc>
          <w:tcPr>
            <w:tcW w:w="648" w:type="dxa"/>
            <w:noWrap/>
          </w:tcPr>
          <w:p w:rsidR="00F8755E" w:rsidRPr="00723A2C" w:rsidRDefault="00F8755E" w:rsidP="0077551B">
            <w:pPr>
              <w:spacing w:before="0" w:after="0" w:line="240" w:lineRule="auto"/>
              <w:jc w:val="center"/>
              <w:rPr>
                <w:sz w:val="14"/>
                <w:szCs w:val="14"/>
              </w:rPr>
            </w:pPr>
            <w:r w:rsidRPr="00723A2C">
              <w:rPr>
                <w:sz w:val="14"/>
                <w:szCs w:val="14"/>
              </w:rPr>
              <w:t>0</w:t>
            </w:r>
          </w:p>
        </w:tc>
        <w:tc>
          <w:tcPr>
            <w:tcW w:w="762" w:type="dxa"/>
            <w:noWrap/>
          </w:tcPr>
          <w:p w:rsidR="00F8755E" w:rsidRPr="00723A2C" w:rsidRDefault="00F8755E" w:rsidP="0077551B">
            <w:pPr>
              <w:spacing w:before="0" w:after="0" w:line="240" w:lineRule="auto"/>
              <w:jc w:val="center"/>
              <w:rPr>
                <w:sz w:val="14"/>
                <w:szCs w:val="14"/>
              </w:rPr>
            </w:pPr>
            <w:r>
              <w:rPr>
                <w:sz w:val="14"/>
                <w:szCs w:val="14"/>
              </w:rPr>
              <w:t>0</w:t>
            </w:r>
          </w:p>
        </w:tc>
        <w:tc>
          <w:tcPr>
            <w:tcW w:w="620" w:type="dxa"/>
            <w:noWrap/>
          </w:tcPr>
          <w:p w:rsidR="00F8755E" w:rsidRPr="00723A2C" w:rsidRDefault="00F8755E" w:rsidP="0077551B">
            <w:pPr>
              <w:spacing w:before="0" w:after="0" w:line="240" w:lineRule="auto"/>
              <w:jc w:val="center"/>
              <w:rPr>
                <w:sz w:val="14"/>
                <w:szCs w:val="14"/>
              </w:rPr>
            </w:pPr>
            <w:r>
              <w:rPr>
                <w:sz w:val="14"/>
                <w:szCs w:val="14"/>
              </w:rPr>
              <w:t>0</w:t>
            </w:r>
          </w:p>
        </w:tc>
        <w:tc>
          <w:tcPr>
            <w:tcW w:w="743" w:type="dxa"/>
            <w:noWrap/>
          </w:tcPr>
          <w:p w:rsidR="00F8755E" w:rsidRPr="00723A2C" w:rsidRDefault="00F8755E" w:rsidP="0077551B">
            <w:pPr>
              <w:spacing w:before="0" w:after="0" w:line="240" w:lineRule="auto"/>
              <w:jc w:val="center"/>
              <w:rPr>
                <w:sz w:val="14"/>
                <w:szCs w:val="14"/>
              </w:rPr>
            </w:pPr>
            <w:r>
              <w:rPr>
                <w:sz w:val="14"/>
                <w:szCs w:val="14"/>
              </w:rPr>
              <w:t>0</w:t>
            </w:r>
          </w:p>
        </w:tc>
        <w:tc>
          <w:tcPr>
            <w:tcW w:w="438" w:type="dxa"/>
            <w:noWrap/>
          </w:tcPr>
          <w:p w:rsidR="00F8755E" w:rsidRPr="00723A2C" w:rsidRDefault="00F8755E" w:rsidP="0077551B">
            <w:pPr>
              <w:spacing w:before="0" w:after="0" w:line="240" w:lineRule="auto"/>
              <w:jc w:val="center"/>
              <w:rPr>
                <w:sz w:val="14"/>
                <w:szCs w:val="14"/>
              </w:rPr>
            </w:pPr>
          </w:p>
        </w:tc>
        <w:tc>
          <w:tcPr>
            <w:tcW w:w="720" w:type="dxa"/>
            <w:noWrap/>
          </w:tcPr>
          <w:p w:rsidR="00F8755E" w:rsidRPr="00723A2C" w:rsidRDefault="00F8755E" w:rsidP="0077551B">
            <w:pPr>
              <w:spacing w:before="0" w:after="0" w:line="240" w:lineRule="auto"/>
              <w:jc w:val="center"/>
              <w:rPr>
                <w:sz w:val="14"/>
                <w:szCs w:val="14"/>
              </w:rPr>
            </w:pPr>
          </w:p>
        </w:tc>
        <w:tc>
          <w:tcPr>
            <w:tcW w:w="899" w:type="dxa"/>
          </w:tcPr>
          <w:p w:rsidR="00F8755E" w:rsidRPr="00723A2C" w:rsidRDefault="00F8755E" w:rsidP="0077551B">
            <w:pPr>
              <w:spacing w:before="0" w:after="0" w:line="240" w:lineRule="auto"/>
              <w:jc w:val="center"/>
              <w:rPr>
                <w:sz w:val="14"/>
                <w:szCs w:val="14"/>
              </w:rPr>
            </w:pPr>
          </w:p>
        </w:tc>
      </w:tr>
      <w:tr w:rsidR="00F8755E" w:rsidRPr="00723A2C" w:rsidTr="00646273">
        <w:tc>
          <w:tcPr>
            <w:tcW w:w="1384" w:type="dxa"/>
            <w:vMerge/>
          </w:tcPr>
          <w:p w:rsidR="00F8755E" w:rsidRPr="00723A2C" w:rsidRDefault="00F8755E" w:rsidP="006B0454">
            <w:pPr>
              <w:spacing w:before="0" w:after="0" w:line="240" w:lineRule="auto"/>
              <w:jc w:val="left"/>
              <w:rPr>
                <w:sz w:val="14"/>
                <w:szCs w:val="14"/>
              </w:rPr>
            </w:pPr>
          </w:p>
        </w:tc>
        <w:tc>
          <w:tcPr>
            <w:tcW w:w="991" w:type="dxa"/>
            <w:gridSpan w:val="2"/>
          </w:tcPr>
          <w:p w:rsidR="00F8755E" w:rsidRPr="00723A2C" w:rsidRDefault="00F8755E" w:rsidP="0077551B">
            <w:pPr>
              <w:spacing w:before="0" w:after="0" w:line="240" w:lineRule="auto"/>
              <w:rPr>
                <w:sz w:val="14"/>
                <w:szCs w:val="14"/>
              </w:rPr>
            </w:pPr>
            <w:r w:rsidRPr="00723A2C">
              <w:rPr>
                <w:sz w:val="14"/>
                <w:szCs w:val="14"/>
              </w:rPr>
              <w:t>Στόχος</w:t>
            </w:r>
          </w:p>
        </w:tc>
        <w:tc>
          <w:tcPr>
            <w:tcW w:w="866" w:type="dxa"/>
            <w:noWrap/>
          </w:tcPr>
          <w:p w:rsidR="00F8755E" w:rsidRPr="00723A2C" w:rsidRDefault="00F8755E" w:rsidP="0077551B">
            <w:pPr>
              <w:spacing w:before="0" w:after="0" w:line="240" w:lineRule="auto"/>
              <w:jc w:val="center"/>
              <w:rPr>
                <w:sz w:val="14"/>
                <w:szCs w:val="14"/>
              </w:rPr>
            </w:pPr>
          </w:p>
        </w:tc>
        <w:tc>
          <w:tcPr>
            <w:tcW w:w="568" w:type="dxa"/>
            <w:noWrap/>
          </w:tcPr>
          <w:p w:rsidR="00F8755E" w:rsidRPr="00723A2C" w:rsidRDefault="00F8755E" w:rsidP="0077551B">
            <w:pPr>
              <w:spacing w:before="0" w:after="0" w:line="240" w:lineRule="auto"/>
              <w:jc w:val="center"/>
              <w:rPr>
                <w:sz w:val="14"/>
                <w:szCs w:val="14"/>
              </w:rPr>
            </w:pPr>
          </w:p>
        </w:tc>
        <w:tc>
          <w:tcPr>
            <w:tcW w:w="648" w:type="dxa"/>
            <w:noWrap/>
          </w:tcPr>
          <w:p w:rsidR="00F8755E" w:rsidRPr="00723A2C" w:rsidRDefault="00F8755E" w:rsidP="0077551B">
            <w:pPr>
              <w:spacing w:before="0" w:after="0" w:line="240" w:lineRule="auto"/>
              <w:jc w:val="center"/>
              <w:rPr>
                <w:sz w:val="14"/>
                <w:szCs w:val="14"/>
              </w:rPr>
            </w:pPr>
          </w:p>
        </w:tc>
        <w:tc>
          <w:tcPr>
            <w:tcW w:w="648" w:type="dxa"/>
            <w:noWrap/>
          </w:tcPr>
          <w:p w:rsidR="00F8755E" w:rsidRPr="00723A2C" w:rsidRDefault="00F8755E" w:rsidP="0077551B">
            <w:pPr>
              <w:spacing w:before="0" w:after="0" w:line="240" w:lineRule="auto"/>
              <w:jc w:val="center"/>
              <w:rPr>
                <w:sz w:val="14"/>
                <w:szCs w:val="14"/>
              </w:rPr>
            </w:pPr>
          </w:p>
        </w:tc>
        <w:tc>
          <w:tcPr>
            <w:tcW w:w="762" w:type="dxa"/>
            <w:noWrap/>
          </w:tcPr>
          <w:p w:rsidR="00F8755E" w:rsidRPr="00723A2C" w:rsidRDefault="00F8755E" w:rsidP="0077551B">
            <w:pPr>
              <w:spacing w:before="0" w:after="0" w:line="240" w:lineRule="auto"/>
              <w:jc w:val="center"/>
              <w:rPr>
                <w:sz w:val="14"/>
                <w:szCs w:val="14"/>
              </w:rPr>
            </w:pPr>
          </w:p>
        </w:tc>
        <w:tc>
          <w:tcPr>
            <w:tcW w:w="620" w:type="dxa"/>
            <w:noWrap/>
          </w:tcPr>
          <w:p w:rsidR="00F8755E" w:rsidRPr="00723A2C" w:rsidRDefault="00F8755E" w:rsidP="0077551B">
            <w:pPr>
              <w:spacing w:before="0" w:after="0" w:line="240" w:lineRule="auto"/>
              <w:jc w:val="center"/>
              <w:rPr>
                <w:sz w:val="14"/>
                <w:szCs w:val="14"/>
              </w:rPr>
            </w:pPr>
          </w:p>
        </w:tc>
        <w:tc>
          <w:tcPr>
            <w:tcW w:w="743" w:type="dxa"/>
            <w:noWrap/>
          </w:tcPr>
          <w:p w:rsidR="00F8755E" w:rsidRPr="00723A2C" w:rsidRDefault="00F8755E" w:rsidP="0077551B">
            <w:pPr>
              <w:spacing w:before="0" w:after="0" w:line="240" w:lineRule="auto"/>
              <w:jc w:val="center"/>
              <w:rPr>
                <w:sz w:val="14"/>
                <w:szCs w:val="14"/>
              </w:rPr>
            </w:pPr>
          </w:p>
        </w:tc>
        <w:tc>
          <w:tcPr>
            <w:tcW w:w="438" w:type="dxa"/>
            <w:noWrap/>
          </w:tcPr>
          <w:p w:rsidR="00F8755E" w:rsidRPr="00723A2C" w:rsidRDefault="00F8755E" w:rsidP="0077551B">
            <w:pPr>
              <w:spacing w:before="0" w:after="0" w:line="240" w:lineRule="auto"/>
              <w:jc w:val="center"/>
              <w:rPr>
                <w:sz w:val="14"/>
                <w:szCs w:val="14"/>
              </w:rPr>
            </w:pPr>
          </w:p>
        </w:tc>
        <w:tc>
          <w:tcPr>
            <w:tcW w:w="720" w:type="dxa"/>
            <w:noWrap/>
          </w:tcPr>
          <w:p w:rsidR="00F8755E" w:rsidRPr="00723A2C" w:rsidRDefault="00F8755E" w:rsidP="0077551B">
            <w:pPr>
              <w:spacing w:before="0" w:after="0" w:line="240" w:lineRule="auto"/>
              <w:jc w:val="center"/>
              <w:rPr>
                <w:sz w:val="14"/>
                <w:szCs w:val="14"/>
              </w:rPr>
            </w:pPr>
          </w:p>
        </w:tc>
        <w:tc>
          <w:tcPr>
            <w:tcW w:w="899" w:type="dxa"/>
            <w:noWrap/>
          </w:tcPr>
          <w:p w:rsidR="00F8755E" w:rsidRPr="00723A2C" w:rsidRDefault="00F8755E" w:rsidP="0077551B">
            <w:pPr>
              <w:spacing w:before="0" w:after="0" w:line="240" w:lineRule="auto"/>
              <w:jc w:val="center"/>
              <w:rPr>
                <w:sz w:val="14"/>
                <w:szCs w:val="14"/>
              </w:rPr>
            </w:pPr>
            <w:r w:rsidRPr="00723A2C">
              <w:rPr>
                <w:sz w:val="14"/>
                <w:szCs w:val="14"/>
                <w:lang w:val="en-US"/>
              </w:rPr>
              <w:t xml:space="preserve">100% </w:t>
            </w:r>
            <w:r w:rsidRPr="00723A2C">
              <w:rPr>
                <w:sz w:val="14"/>
                <w:szCs w:val="14"/>
                <w:vertAlign w:val="superscript"/>
                <w:lang w:val="en-US"/>
              </w:rPr>
              <w:t>(1)</w:t>
            </w:r>
          </w:p>
        </w:tc>
      </w:tr>
      <w:tr w:rsidR="00F8755E" w:rsidRPr="00723A2C" w:rsidTr="00646273">
        <w:tc>
          <w:tcPr>
            <w:tcW w:w="1384" w:type="dxa"/>
            <w:vMerge/>
          </w:tcPr>
          <w:p w:rsidR="00F8755E" w:rsidRPr="00723A2C" w:rsidRDefault="00F8755E" w:rsidP="006B0454">
            <w:pPr>
              <w:spacing w:before="0" w:after="0" w:line="240" w:lineRule="auto"/>
              <w:jc w:val="left"/>
              <w:rPr>
                <w:sz w:val="14"/>
                <w:szCs w:val="14"/>
              </w:rPr>
            </w:pPr>
          </w:p>
        </w:tc>
        <w:tc>
          <w:tcPr>
            <w:tcW w:w="991" w:type="dxa"/>
            <w:gridSpan w:val="2"/>
          </w:tcPr>
          <w:p w:rsidR="00F8755E" w:rsidRPr="00723A2C" w:rsidRDefault="00F8755E" w:rsidP="0077551B">
            <w:pPr>
              <w:spacing w:before="0" w:after="0" w:line="240" w:lineRule="auto"/>
              <w:rPr>
                <w:sz w:val="14"/>
                <w:szCs w:val="14"/>
              </w:rPr>
            </w:pPr>
            <w:r w:rsidRPr="00723A2C">
              <w:rPr>
                <w:sz w:val="14"/>
                <w:szCs w:val="14"/>
              </w:rPr>
              <w:t>Αφετηρία</w:t>
            </w:r>
          </w:p>
        </w:tc>
        <w:tc>
          <w:tcPr>
            <w:tcW w:w="866" w:type="dxa"/>
            <w:noWrap/>
          </w:tcPr>
          <w:p w:rsidR="00F8755E" w:rsidRPr="00723A2C" w:rsidRDefault="00F8755E" w:rsidP="0077551B">
            <w:pPr>
              <w:spacing w:before="0" w:after="0" w:line="240" w:lineRule="auto"/>
              <w:jc w:val="center"/>
              <w:rPr>
                <w:sz w:val="14"/>
                <w:szCs w:val="14"/>
              </w:rPr>
            </w:pPr>
            <w:r w:rsidRPr="00723A2C">
              <w:rPr>
                <w:rFonts w:cs="Arial"/>
                <w:sz w:val="14"/>
                <w:szCs w:val="14"/>
              </w:rPr>
              <w:t>0,0%</w:t>
            </w:r>
          </w:p>
        </w:tc>
        <w:tc>
          <w:tcPr>
            <w:tcW w:w="568" w:type="dxa"/>
            <w:noWrap/>
          </w:tcPr>
          <w:p w:rsidR="00F8755E" w:rsidRPr="00723A2C" w:rsidRDefault="00F8755E" w:rsidP="0077551B">
            <w:pPr>
              <w:spacing w:before="0" w:after="0" w:line="240" w:lineRule="auto"/>
              <w:jc w:val="center"/>
              <w:rPr>
                <w:sz w:val="14"/>
                <w:szCs w:val="14"/>
              </w:rPr>
            </w:pPr>
          </w:p>
        </w:tc>
        <w:tc>
          <w:tcPr>
            <w:tcW w:w="648" w:type="dxa"/>
            <w:noWrap/>
          </w:tcPr>
          <w:p w:rsidR="00F8755E" w:rsidRPr="00723A2C" w:rsidRDefault="00F8755E" w:rsidP="0077551B">
            <w:pPr>
              <w:spacing w:before="0" w:after="0" w:line="240" w:lineRule="auto"/>
              <w:jc w:val="center"/>
              <w:rPr>
                <w:sz w:val="14"/>
                <w:szCs w:val="14"/>
              </w:rPr>
            </w:pPr>
          </w:p>
        </w:tc>
        <w:tc>
          <w:tcPr>
            <w:tcW w:w="648" w:type="dxa"/>
            <w:noWrap/>
          </w:tcPr>
          <w:p w:rsidR="00F8755E" w:rsidRPr="00723A2C" w:rsidRDefault="00F8755E" w:rsidP="0077551B">
            <w:pPr>
              <w:spacing w:before="0" w:after="0" w:line="240" w:lineRule="auto"/>
              <w:jc w:val="center"/>
              <w:rPr>
                <w:sz w:val="14"/>
                <w:szCs w:val="14"/>
              </w:rPr>
            </w:pPr>
          </w:p>
        </w:tc>
        <w:tc>
          <w:tcPr>
            <w:tcW w:w="762" w:type="dxa"/>
            <w:noWrap/>
          </w:tcPr>
          <w:p w:rsidR="00F8755E" w:rsidRPr="00723A2C" w:rsidRDefault="00F8755E" w:rsidP="0077551B">
            <w:pPr>
              <w:spacing w:before="0" w:after="0" w:line="240" w:lineRule="auto"/>
              <w:jc w:val="center"/>
              <w:rPr>
                <w:sz w:val="14"/>
                <w:szCs w:val="14"/>
              </w:rPr>
            </w:pPr>
          </w:p>
        </w:tc>
        <w:tc>
          <w:tcPr>
            <w:tcW w:w="620" w:type="dxa"/>
            <w:noWrap/>
          </w:tcPr>
          <w:p w:rsidR="00F8755E" w:rsidRPr="00723A2C" w:rsidRDefault="00F8755E" w:rsidP="0077551B">
            <w:pPr>
              <w:spacing w:before="0" w:after="0" w:line="240" w:lineRule="auto"/>
              <w:jc w:val="center"/>
              <w:rPr>
                <w:sz w:val="14"/>
                <w:szCs w:val="14"/>
              </w:rPr>
            </w:pPr>
          </w:p>
        </w:tc>
        <w:tc>
          <w:tcPr>
            <w:tcW w:w="743" w:type="dxa"/>
            <w:noWrap/>
          </w:tcPr>
          <w:p w:rsidR="00F8755E" w:rsidRPr="00723A2C" w:rsidRDefault="00F8755E" w:rsidP="0077551B">
            <w:pPr>
              <w:spacing w:before="0" w:after="0" w:line="240" w:lineRule="auto"/>
              <w:jc w:val="center"/>
              <w:rPr>
                <w:sz w:val="14"/>
                <w:szCs w:val="14"/>
              </w:rPr>
            </w:pPr>
          </w:p>
        </w:tc>
        <w:tc>
          <w:tcPr>
            <w:tcW w:w="438" w:type="dxa"/>
            <w:noWrap/>
          </w:tcPr>
          <w:p w:rsidR="00F8755E" w:rsidRPr="00723A2C" w:rsidRDefault="00F8755E" w:rsidP="0077551B">
            <w:pPr>
              <w:spacing w:before="0" w:after="0" w:line="240" w:lineRule="auto"/>
              <w:jc w:val="center"/>
              <w:rPr>
                <w:sz w:val="14"/>
                <w:szCs w:val="14"/>
              </w:rPr>
            </w:pPr>
          </w:p>
        </w:tc>
        <w:tc>
          <w:tcPr>
            <w:tcW w:w="720" w:type="dxa"/>
            <w:noWrap/>
          </w:tcPr>
          <w:p w:rsidR="00F8755E" w:rsidRPr="00723A2C" w:rsidRDefault="00F8755E" w:rsidP="0077551B">
            <w:pPr>
              <w:spacing w:before="0" w:after="0" w:line="240" w:lineRule="auto"/>
              <w:jc w:val="center"/>
              <w:rPr>
                <w:sz w:val="14"/>
                <w:szCs w:val="14"/>
              </w:rPr>
            </w:pPr>
          </w:p>
        </w:tc>
        <w:tc>
          <w:tcPr>
            <w:tcW w:w="899" w:type="dxa"/>
          </w:tcPr>
          <w:p w:rsidR="00F8755E" w:rsidRPr="00723A2C" w:rsidRDefault="00F8755E" w:rsidP="0077551B">
            <w:pPr>
              <w:spacing w:before="0" w:after="0" w:line="240" w:lineRule="auto"/>
              <w:jc w:val="center"/>
              <w:rPr>
                <w:sz w:val="14"/>
                <w:szCs w:val="14"/>
              </w:rPr>
            </w:pPr>
          </w:p>
        </w:tc>
      </w:tr>
      <w:tr w:rsidR="00F8755E" w:rsidRPr="00723A2C" w:rsidTr="00646273">
        <w:tc>
          <w:tcPr>
            <w:tcW w:w="1384" w:type="dxa"/>
            <w:vMerge w:val="restart"/>
          </w:tcPr>
          <w:p w:rsidR="00F8755E" w:rsidRPr="00723A2C" w:rsidRDefault="00F8755E" w:rsidP="006B0454">
            <w:pPr>
              <w:spacing w:before="0" w:after="0" w:line="240" w:lineRule="auto"/>
              <w:jc w:val="left"/>
              <w:rPr>
                <w:sz w:val="14"/>
                <w:szCs w:val="14"/>
              </w:rPr>
            </w:pPr>
            <w:r w:rsidRPr="00723A2C">
              <w:rPr>
                <w:rFonts w:cs="Arial"/>
                <w:sz w:val="14"/>
                <w:szCs w:val="14"/>
              </w:rPr>
              <w:t>Ποσοστό μαθητών / σπουδαστών ΕΠΑΛ / ΕΠΑΣ στο σύνολο μαθητών / σπουδαστών δευτεροβάθμιας εκπαίδευσης</w:t>
            </w:r>
          </w:p>
        </w:tc>
        <w:tc>
          <w:tcPr>
            <w:tcW w:w="991" w:type="dxa"/>
            <w:gridSpan w:val="2"/>
          </w:tcPr>
          <w:p w:rsidR="00F8755E" w:rsidRPr="00723A2C" w:rsidRDefault="00F8755E" w:rsidP="0077551B">
            <w:pPr>
              <w:spacing w:before="0" w:after="0" w:line="240" w:lineRule="auto"/>
              <w:rPr>
                <w:sz w:val="14"/>
                <w:szCs w:val="14"/>
              </w:rPr>
            </w:pPr>
            <w:r w:rsidRPr="00723A2C">
              <w:rPr>
                <w:sz w:val="14"/>
                <w:szCs w:val="14"/>
              </w:rPr>
              <w:t>Ολοκλήρωση</w:t>
            </w:r>
          </w:p>
        </w:tc>
        <w:tc>
          <w:tcPr>
            <w:tcW w:w="866" w:type="dxa"/>
            <w:noWrap/>
          </w:tcPr>
          <w:p w:rsidR="00F8755E" w:rsidRPr="00723A2C" w:rsidRDefault="00F8755E" w:rsidP="0077551B">
            <w:pPr>
              <w:spacing w:before="0" w:after="0" w:line="240" w:lineRule="auto"/>
              <w:jc w:val="center"/>
              <w:rPr>
                <w:sz w:val="14"/>
                <w:szCs w:val="14"/>
              </w:rPr>
            </w:pPr>
            <w:r w:rsidRPr="00723A2C">
              <w:rPr>
                <w:sz w:val="14"/>
                <w:szCs w:val="14"/>
              </w:rPr>
              <w:t>0</w:t>
            </w:r>
          </w:p>
        </w:tc>
        <w:tc>
          <w:tcPr>
            <w:tcW w:w="568" w:type="dxa"/>
            <w:noWrap/>
          </w:tcPr>
          <w:p w:rsidR="00F8755E" w:rsidRPr="00723A2C" w:rsidRDefault="00F8755E" w:rsidP="0077551B">
            <w:pPr>
              <w:spacing w:before="0" w:after="0" w:line="240" w:lineRule="auto"/>
              <w:jc w:val="center"/>
              <w:rPr>
                <w:sz w:val="14"/>
                <w:szCs w:val="14"/>
              </w:rPr>
            </w:pPr>
            <w:r w:rsidRPr="00723A2C">
              <w:rPr>
                <w:sz w:val="14"/>
                <w:szCs w:val="14"/>
                <w:lang w:val="en-US"/>
              </w:rPr>
              <w:t>0</w:t>
            </w:r>
          </w:p>
        </w:tc>
        <w:tc>
          <w:tcPr>
            <w:tcW w:w="648" w:type="dxa"/>
            <w:noWrap/>
          </w:tcPr>
          <w:p w:rsidR="00F8755E" w:rsidRPr="00723A2C" w:rsidRDefault="00F8755E" w:rsidP="0077551B">
            <w:pPr>
              <w:spacing w:before="0" w:after="0" w:line="240" w:lineRule="auto"/>
              <w:jc w:val="center"/>
              <w:rPr>
                <w:sz w:val="14"/>
                <w:szCs w:val="14"/>
                <w:lang w:val="en-US"/>
              </w:rPr>
            </w:pPr>
            <w:r w:rsidRPr="00723A2C">
              <w:rPr>
                <w:sz w:val="14"/>
                <w:szCs w:val="14"/>
                <w:lang w:val="en-US"/>
              </w:rPr>
              <w:t>0</w:t>
            </w:r>
          </w:p>
        </w:tc>
        <w:tc>
          <w:tcPr>
            <w:tcW w:w="648" w:type="dxa"/>
            <w:noWrap/>
          </w:tcPr>
          <w:p w:rsidR="00F8755E" w:rsidRPr="00723A2C" w:rsidRDefault="00F8755E" w:rsidP="0077551B">
            <w:pPr>
              <w:spacing w:before="0" w:after="0" w:line="240" w:lineRule="auto"/>
              <w:jc w:val="center"/>
              <w:rPr>
                <w:sz w:val="14"/>
                <w:szCs w:val="14"/>
              </w:rPr>
            </w:pPr>
            <w:r w:rsidRPr="00723A2C">
              <w:rPr>
                <w:sz w:val="14"/>
                <w:szCs w:val="14"/>
              </w:rPr>
              <w:t>0</w:t>
            </w:r>
          </w:p>
        </w:tc>
        <w:tc>
          <w:tcPr>
            <w:tcW w:w="762" w:type="dxa"/>
            <w:noWrap/>
          </w:tcPr>
          <w:p w:rsidR="00F8755E" w:rsidRPr="00723A2C" w:rsidRDefault="00F8755E" w:rsidP="0077551B">
            <w:pPr>
              <w:spacing w:before="0" w:after="0" w:line="240" w:lineRule="auto"/>
              <w:jc w:val="center"/>
              <w:rPr>
                <w:sz w:val="14"/>
                <w:szCs w:val="14"/>
              </w:rPr>
            </w:pPr>
            <w:r>
              <w:rPr>
                <w:sz w:val="14"/>
                <w:szCs w:val="14"/>
              </w:rPr>
              <w:t>0</w:t>
            </w:r>
          </w:p>
        </w:tc>
        <w:tc>
          <w:tcPr>
            <w:tcW w:w="620" w:type="dxa"/>
            <w:noWrap/>
          </w:tcPr>
          <w:p w:rsidR="00F8755E" w:rsidRPr="00723A2C" w:rsidRDefault="00F8755E" w:rsidP="0077551B">
            <w:pPr>
              <w:spacing w:before="0" w:after="0" w:line="240" w:lineRule="auto"/>
              <w:jc w:val="center"/>
              <w:rPr>
                <w:sz w:val="14"/>
                <w:szCs w:val="14"/>
              </w:rPr>
            </w:pPr>
            <w:r>
              <w:rPr>
                <w:sz w:val="14"/>
                <w:szCs w:val="14"/>
              </w:rPr>
              <w:t>0</w:t>
            </w:r>
          </w:p>
        </w:tc>
        <w:tc>
          <w:tcPr>
            <w:tcW w:w="743" w:type="dxa"/>
            <w:noWrap/>
          </w:tcPr>
          <w:p w:rsidR="00F8755E" w:rsidRPr="00723A2C" w:rsidRDefault="00F8755E" w:rsidP="0077551B">
            <w:pPr>
              <w:spacing w:before="0" w:after="0" w:line="240" w:lineRule="auto"/>
              <w:jc w:val="center"/>
              <w:rPr>
                <w:sz w:val="14"/>
                <w:szCs w:val="14"/>
              </w:rPr>
            </w:pPr>
            <w:r>
              <w:rPr>
                <w:sz w:val="14"/>
                <w:szCs w:val="14"/>
              </w:rPr>
              <w:t>0</w:t>
            </w:r>
          </w:p>
        </w:tc>
        <w:tc>
          <w:tcPr>
            <w:tcW w:w="438" w:type="dxa"/>
            <w:noWrap/>
          </w:tcPr>
          <w:p w:rsidR="00F8755E" w:rsidRPr="00723A2C" w:rsidRDefault="00F8755E" w:rsidP="0077551B">
            <w:pPr>
              <w:spacing w:before="0" w:after="0" w:line="240" w:lineRule="auto"/>
              <w:jc w:val="center"/>
              <w:rPr>
                <w:sz w:val="14"/>
                <w:szCs w:val="14"/>
              </w:rPr>
            </w:pPr>
          </w:p>
        </w:tc>
        <w:tc>
          <w:tcPr>
            <w:tcW w:w="720" w:type="dxa"/>
            <w:noWrap/>
          </w:tcPr>
          <w:p w:rsidR="00F8755E" w:rsidRPr="00723A2C" w:rsidRDefault="00F8755E" w:rsidP="0077551B">
            <w:pPr>
              <w:spacing w:before="0" w:after="0" w:line="240" w:lineRule="auto"/>
              <w:jc w:val="center"/>
              <w:rPr>
                <w:sz w:val="14"/>
                <w:szCs w:val="14"/>
              </w:rPr>
            </w:pPr>
          </w:p>
        </w:tc>
        <w:tc>
          <w:tcPr>
            <w:tcW w:w="899" w:type="dxa"/>
          </w:tcPr>
          <w:p w:rsidR="00F8755E" w:rsidRPr="00723A2C" w:rsidRDefault="00F8755E" w:rsidP="0077551B">
            <w:pPr>
              <w:spacing w:before="0" w:after="0" w:line="240" w:lineRule="auto"/>
              <w:jc w:val="center"/>
              <w:rPr>
                <w:sz w:val="14"/>
                <w:szCs w:val="14"/>
              </w:rPr>
            </w:pPr>
          </w:p>
        </w:tc>
      </w:tr>
      <w:tr w:rsidR="00F8755E" w:rsidRPr="00723A2C" w:rsidTr="00646273">
        <w:tc>
          <w:tcPr>
            <w:tcW w:w="1384" w:type="dxa"/>
            <w:vMerge/>
          </w:tcPr>
          <w:p w:rsidR="00F8755E" w:rsidRPr="00723A2C" w:rsidRDefault="00F8755E" w:rsidP="006B0454">
            <w:pPr>
              <w:spacing w:before="0" w:after="0" w:line="240" w:lineRule="auto"/>
              <w:jc w:val="left"/>
              <w:rPr>
                <w:sz w:val="14"/>
                <w:szCs w:val="14"/>
              </w:rPr>
            </w:pPr>
          </w:p>
        </w:tc>
        <w:tc>
          <w:tcPr>
            <w:tcW w:w="991" w:type="dxa"/>
            <w:gridSpan w:val="2"/>
          </w:tcPr>
          <w:p w:rsidR="00F8755E" w:rsidRPr="00723A2C" w:rsidRDefault="00F8755E" w:rsidP="0077551B">
            <w:pPr>
              <w:spacing w:before="0" w:after="0" w:line="240" w:lineRule="auto"/>
              <w:rPr>
                <w:sz w:val="14"/>
                <w:szCs w:val="14"/>
              </w:rPr>
            </w:pPr>
            <w:r w:rsidRPr="00723A2C">
              <w:rPr>
                <w:sz w:val="14"/>
                <w:szCs w:val="14"/>
              </w:rPr>
              <w:t>Στόχος</w:t>
            </w:r>
          </w:p>
        </w:tc>
        <w:tc>
          <w:tcPr>
            <w:tcW w:w="866" w:type="dxa"/>
            <w:noWrap/>
          </w:tcPr>
          <w:p w:rsidR="00F8755E" w:rsidRPr="00723A2C" w:rsidRDefault="00F8755E" w:rsidP="0077551B">
            <w:pPr>
              <w:spacing w:before="0" w:after="0" w:line="240" w:lineRule="auto"/>
              <w:jc w:val="center"/>
              <w:rPr>
                <w:sz w:val="14"/>
                <w:szCs w:val="14"/>
              </w:rPr>
            </w:pPr>
          </w:p>
        </w:tc>
        <w:tc>
          <w:tcPr>
            <w:tcW w:w="568" w:type="dxa"/>
            <w:noWrap/>
          </w:tcPr>
          <w:p w:rsidR="00F8755E" w:rsidRPr="00723A2C" w:rsidRDefault="00F8755E" w:rsidP="0077551B">
            <w:pPr>
              <w:spacing w:before="0" w:after="0" w:line="240" w:lineRule="auto"/>
              <w:jc w:val="center"/>
              <w:rPr>
                <w:sz w:val="14"/>
                <w:szCs w:val="14"/>
              </w:rPr>
            </w:pPr>
          </w:p>
        </w:tc>
        <w:tc>
          <w:tcPr>
            <w:tcW w:w="648" w:type="dxa"/>
            <w:noWrap/>
          </w:tcPr>
          <w:p w:rsidR="00F8755E" w:rsidRPr="00723A2C" w:rsidRDefault="00F8755E" w:rsidP="0077551B">
            <w:pPr>
              <w:spacing w:before="0" w:after="0" w:line="240" w:lineRule="auto"/>
              <w:jc w:val="center"/>
              <w:rPr>
                <w:sz w:val="14"/>
                <w:szCs w:val="14"/>
              </w:rPr>
            </w:pPr>
          </w:p>
        </w:tc>
        <w:tc>
          <w:tcPr>
            <w:tcW w:w="648" w:type="dxa"/>
            <w:noWrap/>
          </w:tcPr>
          <w:p w:rsidR="00F8755E" w:rsidRPr="00723A2C" w:rsidRDefault="00F8755E" w:rsidP="0077551B">
            <w:pPr>
              <w:spacing w:before="0" w:after="0" w:line="240" w:lineRule="auto"/>
              <w:jc w:val="center"/>
              <w:rPr>
                <w:sz w:val="14"/>
                <w:szCs w:val="14"/>
              </w:rPr>
            </w:pPr>
          </w:p>
        </w:tc>
        <w:tc>
          <w:tcPr>
            <w:tcW w:w="762" w:type="dxa"/>
            <w:noWrap/>
          </w:tcPr>
          <w:p w:rsidR="00F8755E" w:rsidRPr="00723A2C" w:rsidRDefault="00F8755E" w:rsidP="0077551B">
            <w:pPr>
              <w:spacing w:before="0" w:after="0" w:line="240" w:lineRule="auto"/>
              <w:jc w:val="center"/>
              <w:rPr>
                <w:sz w:val="14"/>
                <w:szCs w:val="14"/>
              </w:rPr>
            </w:pPr>
          </w:p>
        </w:tc>
        <w:tc>
          <w:tcPr>
            <w:tcW w:w="620" w:type="dxa"/>
            <w:noWrap/>
          </w:tcPr>
          <w:p w:rsidR="00F8755E" w:rsidRPr="00723A2C" w:rsidRDefault="00F8755E" w:rsidP="0077551B">
            <w:pPr>
              <w:spacing w:before="0" w:after="0" w:line="240" w:lineRule="auto"/>
              <w:jc w:val="center"/>
              <w:rPr>
                <w:sz w:val="14"/>
                <w:szCs w:val="14"/>
              </w:rPr>
            </w:pPr>
          </w:p>
        </w:tc>
        <w:tc>
          <w:tcPr>
            <w:tcW w:w="743" w:type="dxa"/>
            <w:noWrap/>
          </w:tcPr>
          <w:p w:rsidR="00F8755E" w:rsidRPr="00723A2C" w:rsidRDefault="00F8755E" w:rsidP="0077551B">
            <w:pPr>
              <w:spacing w:before="0" w:after="0" w:line="240" w:lineRule="auto"/>
              <w:jc w:val="center"/>
              <w:rPr>
                <w:sz w:val="14"/>
                <w:szCs w:val="14"/>
              </w:rPr>
            </w:pPr>
          </w:p>
        </w:tc>
        <w:tc>
          <w:tcPr>
            <w:tcW w:w="438" w:type="dxa"/>
            <w:noWrap/>
          </w:tcPr>
          <w:p w:rsidR="00F8755E" w:rsidRPr="00723A2C" w:rsidRDefault="00F8755E" w:rsidP="0077551B">
            <w:pPr>
              <w:spacing w:before="0" w:after="0" w:line="240" w:lineRule="auto"/>
              <w:jc w:val="center"/>
              <w:rPr>
                <w:sz w:val="14"/>
                <w:szCs w:val="14"/>
              </w:rPr>
            </w:pPr>
          </w:p>
        </w:tc>
        <w:tc>
          <w:tcPr>
            <w:tcW w:w="720" w:type="dxa"/>
            <w:noWrap/>
          </w:tcPr>
          <w:p w:rsidR="00F8755E" w:rsidRPr="00723A2C" w:rsidRDefault="00F8755E" w:rsidP="0077551B">
            <w:pPr>
              <w:spacing w:before="0" w:after="0" w:line="240" w:lineRule="auto"/>
              <w:jc w:val="center"/>
              <w:rPr>
                <w:sz w:val="14"/>
                <w:szCs w:val="14"/>
              </w:rPr>
            </w:pPr>
          </w:p>
        </w:tc>
        <w:tc>
          <w:tcPr>
            <w:tcW w:w="899" w:type="dxa"/>
            <w:noWrap/>
          </w:tcPr>
          <w:p w:rsidR="00F8755E" w:rsidRPr="00723A2C" w:rsidRDefault="00F8755E" w:rsidP="0077551B">
            <w:pPr>
              <w:spacing w:before="0" w:after="0" w:line="240" w:lineRule="auto"/>
              <w:jc w:val="center"/>
              <w:rPr>
                <w:sz w:val="14"/>
                <w:szCs w:val="14"/>
              </w:rPr>
            </w:pPr>
            <w:r w:rsidRPr="00723A2C">
              <w:rPr>
                <w:rFonts w:cs="Arial"/>
                <w:sz w:val="14"/>
                <w:szCs w:val="14"/>
              </w:rPr>
              <w:t xml:space="preserve">23% </w:t>
            </w:r>
            <w:r w:rsidRPr="00723A2C">
              <w:rPr>
                <w:rFonts w:cs="Arial"/>
                <w:sz w:val="14"/>
                <w:szCs w:val="14"/>
                <w:vertAlign w:val="superscript"/>
              </w:rPr>
              <w:t>(1)</w:t>
            </w:r>
          </w:p>
        </w:tc>
      </w:tr>
      <w:tr w:rsidR="00F8755E" w:rsidRPr="00723A2C" w:rsidTr="00646273">
        <w:tc>
          <w:tcPr>
            <w:tcW w:w="1384" w:type="dxa"/>
            <w:vMerge/>
          </w:tcPr>
          <w:p w:rsidR="00F8755E" w:rsidRPr="00723A2C" w:rsidRDefault="00F8755E" w:rsidP="006B0454">
            <w:pPr>
              <w:spacing w:before="0" w:after="0" w:line="240" w:lineRule="auto"/>
              <w:jc w:val="left"/>
              <w:rPr>
                <w:sz w:val="14"/>
                <w:szCs w:val="14"/>
              </w:rPr>
            </w:pPr>
          </w:p>
        </w:tc>
        <w:tc>
          <w:tcPr>
            <w:tcW w:w="991" w:type="dxa"/>
            <w:gridSpan w:val="2"/>
          </w:tcPr>
          <w:p w:rsidR="00F8755E" w:rsidRPr="00723A2C" w:rsidRDefault="00F8755E" w:rsidP="0077551B">
            <w:pPr>
              <w:spacing w:before="0" w:after="0" w:line="240" w:lineRule="auto"/>
              <w:rPr>
                <w:sz w:val="14"/>
                <w:szCs w:val="14"/>
              </w:rPr>
            </w:pPr>
            <w:r w:rsidRPr="00723A2C">
              <w:rPr>
                <w:sz w:val="14"/>
                <w:szCs w:val="14"/>
              </w:rPr>
              <w:t>Αφετηρία</w:t>
            </w:r>
          </w:p>
        </w:tc>
        <w:tc>
          <w:tcPr>
            <w:tcW w:w="866" w:type="dxa"/>
            <w:noWrap/>
          </w:tcPr>
          <w:p w:rsidR="00F8755E" w:rsidRPr="00723A2C" w:rsidRDefault="00F8755E" w:rsidP="0077551B">
            <w:pPr>
              <w:spacing w:before="0" w:after="0" w:line="240" w:lineRule="auto"/>
              <w:jc w:val="center"/>
              <w:rPr>
                <w:sz w:val="14"/>
                <w:szCs w:val="14"/>
              </w:rPr>
            </w:pPr>
            <w:r w:rsidRPr="00723A2C">
              <w:rPr>
                <w:rFonts w:cs="Arial"/>
                <w:sz w:val="14"/>
                <w:szCs w:val="14"/>
              </w:rPr>
              <w:t>17,7%</w:t>
            </w:r>
          </w:p>
        </w:tc>
        <w:tc>
          <w:tcPr>
            <w:tcW w:w="568" w:type="dxa"/>
            <w:noWrap/>
          </w:tcPr>
          <w:p w:rsidR="00F8755E" w:rsidRPr="00723A2C" w:rsidRDefault="00F8755E" w:rsidP="0077551B">
            <w:pPr>
              <w:spacing w:before="0" w:after="0" w:line="240" w:lineRule="auto"/>
              <w:jc w:val="center"/>
              <w:rPr>
                <w:sz w:val="14"/>
                <w:szCs w:val="14"/>
              </w:rPr>
            </w:pPr>
          </w:p>
        </w:tc>
        <w:tc>
          <w:tcPr>
            <w:tcW w:w="648" w:type="dxa"/>
            <w:noWrap/>
          </w:tcPr>
          <w:p w:rsidR="00F8755E" w:rsidRPr="00723A2C" w:rsidRDefault="00F8755E" w:rsidP="0077551B">
            <w:pPr>
              <w:spacing w:before="0" w:after="0" w:line="240" w:lineRule="auto"/>
              <w:jc w:val="center"/>
              <w:rPr>
                <w:sz w:val="14"/>
                <w:szCs w:val="14"/>
              </w:rPr>
            </w:pPr>
          </w:p>
        </w:tc>
        <w:tc>
          <w:tcPr>
            <w:tcW w:w="648" w:type="dxa"/>
            <w:noWrap/>
          </w:tcPr>
          <w:p w:rsidR="00F8755E" w:rsidRPr="00723A2C" w:rsidRDefault="00F8755E" w:rsidP="0077551B">
            <w:pPr>
              <w:spacing w:before="0" w:after="0" w:line="240" w:lineRule="auto"/>
              <w:jc w:val="center"/>
              <w:rPr>
                <w:sz w:val="14"/>
                <w:szCs w:val="14"/>
              </w:rPr>
            </w:pPr>
          </w:p>
        </w:tc>
        <w:tc>
          <w:tcPr>
            <w:tcW w:w="762" w:type="dxa"/>
            <w:noWrap/>
          </w:tcPr>
          <w:p w:rsidR="00F8755E" w:rsidRPr="00723A2C" w:rsidRDefault="00F8755E" w:rsidP="0077551B">
            <w:pPr>
              <w:spacing w:before="0" w:after="0" w:line="240" w:lineRule="auto"/>
              <w:jc w:val="center"/>
              <w:rPr>
                <w:sz w:val="14"/>
                <w:szCs w:val="14"/>
              </w:rPr>
            </w:pPr>
          </w:p>
        </w:tc>
        <w:tc>
          <w:tcPr>
            <w:tcW w:w="620" w:type="dxa"/>
            <w:noWrap/>
          </w:tcPr>
          <w:p w:rsidR="00F8755E" w:rsidRPr="00723A2C" w:rsidRDefault="00F8755E" w:rsidP="0077551B">
            <w:pPr>
              <w:spacing w:before="0" w:after="0" w:line="240" w:lineRule="auto"/>
              <w:jc w:val="center"/>
              <w:rPr>
                <w:sz w:val="14"/>
                <w:szCs w:val="14"/>
              </w:rPr>
            </w:pPr>
          </w:p>
        </w:tc>
        <w:tc>
          <w:tcPr>
            <w:tcW w:w="743" w:type="dxa"/>
            <w:noWrap/>
          </w:tcPr>
          <w:p w:rsidR="00F8755E" w:rsidRPr="00723A2C" w:rsidRDefault="00F8755E" w:rsidP="0077551B">
            <w:pPr>
              <w:spacing w:before="0" w:after="0" w:line="240" w:lineRule="auto"/>
              <w:jc w:val="center"/>
              <w:rPr>
                <w:sz w:val="14"/>
                <w:szCs w:val="14"/>
              </w:rPr>
            </w:pPr>
          </w:p>
        </w:tc>
        <w:tc>
          <w:tcPr>
            <w:tcW w:w="438" w:type="dxa"/>
            <w:noWrap/>
          </w:tcPr>
          <w:p w:rsidR="00F8755E" w:rsidRPr="00723A2C" w:rsidRDefault="00F8755E" w:rsidP="0077551B">
            <w:pPr>
              <w:spacing w:before="0" w:after="0" w:line="240" w:lineRule="auto"/>
              <w:jc w:val="center"/>
              <w:rPr>
                <w:sz w:val="14"/>
                <w:szCs w:val="14"/>
              </w:rPr>
            </w:pPr>
          </w:p>
        </w:tc>
        <w:tc>
          <w:tcPr>
            <w:tcW w:w="720" w:type="dxa"/>
            <w:noWrap/>
          </w:tcPr>
          <w:p w:rsidR="00F8755E" w:rsidRPr="00723A2C" w:rsidRDefault="00F8755E" w:rsidP="0077551B">
            <w:pPr>
              <w:spacing w:before="0" w:after="0" w:line="240" w:lineRule="auto"/>
              <w:jc w:val="center"/>
              <w:rPr>
                <w:sz w:val="14"/>
                <w:szCs w:val="14"/>
              </w:rPr>
            </w:pPr>
          </w:p>
        </w:tc>
        <w:tc>
          <w:tcPr>
            <w:tcW w:w="899" w:type="dxa"/>
          </w:tcPr>
          <w:p w:rsidR="00F8755E" w:rsidRPr="00723A2C" w:rsidRDefault="00F8755E" w:rsidP="0077551B">
            <w:pPr>
              <w:spacing w:before="0" w:after="0" w:line="240" w:lineRule="auto"/>
              <w:jc w:val="center"/>
              <w:rPr>
                <w:sz w:val="14"/>
                <w:szCs w:val="14"/>
              </w:rPr>
            </w:pPr>
          </w:p>
        </w:tc>
      </w:tr>
      <w:tr w:rsidR="00F8755E" w:rsidRPr="00723A2C" w:rsidTr="00646273">
        <w:tc>
          <w:tcPr>
            <w:tcW w:w="1384" w:type="dxa"/>
            <w:vMerge w:val="restart"/>
          </w:tcPr>
          <w:p w:rsidR="00F8755E" w:rsidRPr="00723A2C" w:rsidRDefault="00F8755E" w:rsidP="006B0454">
            <w:pPr>
              <w:spacing w:before="0" w:after="0" w:line="240" w:lineRule="auto"/>
              <w:jc w:val="left"/>
              <w:rPr>
                <w:sz w:val="14"/>
                <w:szCs w:val="14"/>
              </w:rPr>
            </w:pPr>
            <w:r w:rsidRPr="00723A2C">
              <w:rPr>
                <w:rFonts w:cs="Arial"/>
                <w:sz w:val="14"/>
                <w:szCs w:val="14"/>
              </w:rPr>
              <w:t>Μέσο ετήσιο ποσοστό ωφελούμενων από ενέργειες πρακτικής άσκησης στο σύνολο των τελειοφοίτων μαθητών και σπουδαστών της ββάθμιας και γβάθμιας εκπαίδευσης και της αρχικής επαγγελματικής κατάρτισης</w:t>
            </w:r>
          </w:p>
        </w:tc>
        <w:tc>
          <w:tcPr>
            <w:tcW w:w="991" w:type="dxa"/>
            <w:gridSpan w:val="2"/>
          </w:tcPr>
          <w:p w:rsidR="00F8755E" w:rsidRPr="00723A2C" w:rsidRDefault="00F8755E" w:rsidP="0077551B">
            <w:pPr>
              <w:spacing w:before="0" w:after="0" w:line="240" w:lineRule="auto"/>
              <w:rPr>
                <w:sz w:val="14"/>
                <w:szCs w:val="14"/>
              </w:rPr>
            </w:pPr>
            <w:r w:rsidRPr="00723A2C">
              <w:rPr>
                <w:sz w:val="14"/>
                <w:szCs w:val="14"/>
              </w:rPr>
              <w:t>Ολοκλήρωση</w:t>
            </w:r>
          </w:p>
        </w:tc>
        <w:tc>
          <w:tcPr>
            <w:tcW w:w="866" w:type="dxa"/>
            <w:noWrap/>
          </w:tcPr>
          <w:p w:rsidR="00F8755E" w:rsidRPr="00723A2C" w:rsidRDefault="00F8755E" w:rsidP="0077551B">
            <w:pPr>
              <w:spacing w:before="0" w:after="0" w:line="240" w:lineRule="auto"/>
              <w:jc w:val="center"/>
              <w:rPr>
                <w:sz w:val="14"/>
                <w:szCs w:val="14"/>
              </w:rPr>
            </w:pPr>
            <w:r w:rsidRPr="00723A2C">
              <w:rPr>
                <w:sz w:val="14"/>
                <w:szCs w:val="14"/>
              </w:rPr>
              <w:t>0</w:t>
            </w:r>
          </w:p>
        </w:tc>
        <w:tc>
          <w:tcPr>
            <w:tcW w:w="568" w:type="dxa"/>
            <w:noWrap/>
          </w:tcPr>
          <w:p w:rsidR="00F8755E" w:rsidRPr="00723A2C" w:rsidRDefault="00F8755E" w:rsidP="0077551B">
            <w:pPr>
              <w:spacing w:before="0" w:after="0" w:line="240" w:lineRule="auto"/>
              <w:jc w:val="center"/>
              <w:rPr>
                <w:sz w:val="14"/>
                <w:szCs w:val="14"/>
              </w:rPr>
            </w:pPr>
            <w:r w:rsidRPr="00723A2C">
              <w:rPr>
                <w:sz w:val="14"/>
                <w:szCs w:val="14"/>
                <w:lang w:val="en-US"/>
              </w:rPr>
              <w:t>0</w:t>
            </w:r>
          </w:p>
        </w:tc>
        <w:tc>
          <w:tcPr>
            <w:tcW w:w="648" w:type="dxa"/>
            <w:noWrap/>
          </w:tcPr>
          <w:p w:rsidR="00F8755E" w:rsidRPr="00723A2C" w:rsidRDefault="00F8755E" w:rsidP="0077551B">
            <w:pPr>
              <w:spacing w:before="0" w:after="0" w:line="240" w:lineRule="auto"/>
              <w:jc w:val="center"/>
              <w:rPr>
                <w:sz w:val="14"/>
                <w:szCs w:val="14"/>
                <w:lang w:val="en-US"/>
              </w:rPr>
            </w:pPr>
            <w:r w:rsidRPr="00723A2C">
              <w:rPr>
                <w:sz w:val="14"/>
                <w:szCs w:val="14"/>
                <w:lang w:val="en-US"/>
              </w:rPr>
              <w:t>0</w:t>
            </w:r>
          </w:p>
        </w:tc>
        <w:tc>
          <w:tcPr>
            <w:tcW w:w="648" w:type="dxa"/>
            <w:noWrap/>
          </w:tcPr>
          <w:p w:rsidR="00F8755E" w:rsidRPr="00723A2C" w:rsidRDefault="00F8755E" w:rsidP="0077551B">
            <w:pPr>
              <w:spacing w:before="0" w:after="0" w:line="240" w:lineRule="auto"/>
              <w:jc w:val="center"/>
              <w:rPr>
                <w:sz w:val="14"/>
                <w:szCs w:val="14"/>
              </w:rPr>
            </w:pPr>
            <w:r w:rsidRPr="00723A2C">
              <w:rPr>
                <w:sz w:val="14"/>
                <w:szCs w:val="14"/>
              </w:rPr>
              <w:t>0</w:t>
            </w:r>
          </w:p>
        </w:tc>
        <w:tc>
          <w:tcPr>
            <w:tcW w:w="762" w:type="dxa"/>
            <w:noWrap/>
          </w:tcPr>
          <w:p w:rsidR="00F8755E" w:rsidRPr="00723A2C" w:rsidRDefault="00F8755E" w:rsidP="0077551B">
            <w:pPr>
              <w:spacing w:before="0" w:after="0" w:line="240" w:lineRule="auto"/>
              <w:jc w:val="center"/>
              <w:rPr>
                <w:sz w:val="14"/>
                <w:szCs w:val="14"/>
              </w:rPr>
            </w:pPr>
            <w:r>
              <w:rPr>
                <w:sz w:val="14"/>
                <w:szCs w:val="14"/>
              </w:rPr>
              <w:t>12%</w:t>
            </w:r>
          </w:p>
        </w:tc>
        <w:tc>
          <w:tcPr>
            <w:tcW w:w="620" w:type="dxa"/>
            <w:noWrap/>
          </w:tcPr>
          <w:p w:rsidR="00F8755E" w:rsidRPr="004944E0" w:rsidRDefault="00F8755E" w:rsidP="0077551B">
            <w:pPr>
              <w:spacing w:before="0" w:after="0" w:line="240" w:lineRule="auto"/>
              <w:jc w:val="center"/>
              <w:rPr>
                <w:sz w:val="14"/>
                <w:szCs w:val="14"/>
                <w:highlight w:val="yellow"/>
              </w:rPr>
            </w:pPr>
            <w:r>
              <w:rPr>
                <w:sz w:val="14"/>
                <w:szCs w:val="14"/>
              </w:rPr>
              <w:t>12%</w:t>
            </w:r>
          </w:p>
        </w:tc>
        <w:tc>
          <w:tcPr>
            <w:tcW w:w="743" w:type="dxa"/>
            <w:noWrap/>
          </w:tcPr>
          <w:p w:rsidR="00F8755E" w:rsidRPr="00723A2C" w:rsidRDefault="00F8755E" w:rsidP="0077551B">
            <w:pPr>
              <w:spacing w:before="0" w:after="0" w:line="240" w:lineRule="auto"/>
              <w:jc w:val="center"/>
              <w:rPr>
                <w:sz w:val="14"/>
                <w:szCs w:val="14"/>
              </w:rPr>
            </w:pPr>
            <w:r>
              <w:rPr>
                <w:sz w:val="14"/>
                <w:szCs w:val="14"/>
              </w:rPr>
              <w:t>12%</w:t>
            </w:r>
          </w:p>
        </w:tc>
        <w:tc>
          <w:tcPr>
            <w:tcW w:w="438" w:type="dxa"/>
            <w:noWrap/>
          </w:tcPr>
          <w:p w:rsidR="00F8755E" w:rsidRPr="00723A2C" w:rsidRDefault="00F8755E" w:rsidP="0077551B">
            <w:pPr>
              <w:spacing w:before="0" w:after="0" w:line="240" w:lineRule="auto"/>
              <w:jc w:val="center"/>
              <w:rPr>
                <w:sz w:val="14"/>
                <w:szCs w:val="14"/>
              </w:rPr>
            </w:pPr>
          </w:p>
        </w:tc>
        <w:tc>
          <w:tcPr>
            <w:tcW w:w="720" w:type="dxa"/>
            <w:noWrap/>
          </w:tcPr>
          <w:p w:rsidR="00F8755E" w:rsidRPr="00723A2C" w:rsidRDefault="00F8755E" w:rsidP="0077551B">
            <w:pPr>
              <w:spacing w:before="0" w:after="0" w:line="240" w:lineRule="auto"/>
              <w:jc w:val="center"/>
              <w:rPr>
                <w:sz w:val="14"/>
                <w:szCs w:val="14"/>
              </w:rPr>
            </w:pPr>
          </w:p>
        </w:tc>
        <w:tc>
          <w:tcPr>
            <w:tcW w:w="899" w:type="dxa"/>
          </w:tcPr>
          <w:p w:rsidR="00F8755E" w:rsidRPr="00723A2C" w:rsidRDefault="00F8755E" w:rsidP="0077551B">
            <w:pPr>
              <w:spacing w:before="0" w:after="0" w:line="240" w:lineRule="auto"/>
              <w:jc w:val="center"/>
              <w:rPr>
                <w:sz w:val="14"/>
                <w:szCs w:val="14"/>
              </w:rPr>
            </w:pPr>
          </w:p>
        </w:tc>
      </w:tr>
      <w:tr w:rsidR="00F8755E" w:rsidRPr="00723A2C" w:rsidTr="00646273">
        <w:tc>
          <w:tcPr>
            <w:tcW w:w="1384" w:type="dxa"/>
            <w:vMerge/>
          </w:tcPr>
          <w:p w:rsidR="00F8755E" w:rsidRPr="00723A2C" w:rsidRDefault="00F8755E" w:rsidP="0077551B">
            <w:pPr>
              <w:spacing w:before="0" w:after="0" w:line="240" w:lineRule="auto"/>
              <w:rPr>
                <w:sz w:val="14"/>
                <w:szCs w:val="14"/>
              </w:rPr>
            </w:pPr>
          </w:p>
        </w:tc>
        <w:tc>
          <w:tcPr>
            <w:tcW w:w="991" w:type="dxa"/>
            <w:gridSpan w:val="2"/>
          </w:tcPr>
          <w:p w:rsidR="00F8755E" w:rsidRPr="00723A2C" w:rsidRDefault="00F8755E" w:rsidP="0077551B">
            <w:pPr>
              <w:spacing w:before="0" w:after="0" w:line="240" w:lineRule="auto"/>
              <w:rPr>
                <w:sz w:val="14"/>
                <w:szCs w:val="14"/>
              </w:rPr>
            </w:pPr>
            <w:r w:rsidRPr="00723A2C">
              <w:rPr>
                <w:sz w:val="14"/>
                <w:szCs w:val="14"/>
              </w:rPr>
              <w:t>Στόχος</w:t>
            </w:r>
          </w:p>
        </w:tc>
        <w:tc>
          <w:tcPr>
            <w:tcW w:w="866" w:type="dxa"/>
            <w:noWrap/>
          </w:tcPr>
          <w:p w:rsidR="00F8755E" w:rsidRPr="00723A2C" w:rsidRDefault="00F8755E" w:rsidP="0077551B">
            <w:pPr>
              <w:spacing w:before="0" w:after="0" w:line="240" w:lineRule="auto"/>
              <w:jc w:val="center"/>
              <w:rPr>
                <w:sz w:val="14"/>
                <w:szCs w:val="14"/>
              </w:rPr>
            </w:pPr>
          </w:p>
        </w:tc>
        <w:tc>
          <w:tcPr>
            <w:tcW w:w="568" w:type="dxa"/>
            <w:noWrap/>
          </w:tcPr>
          <w:p w:rsidR="00F8755E" w:rsidRPr="00723A2C" w:rsidRDefault="00F8755E" w:rsidP="0077551B">
            <w:pPr>
              <w:spacing w:before="0" w:after="0" w:line="240" w:lineRule="auto"/>
              <w:jc w:val="center"/>
              <w:rPr>
                <w:sz w:val="14"/>
                <w:szCs w:val="14"/>
              </w:rPr>
            </w:pPr>
          </w:p>
        </w:tc>
        <w:tc>
          <w:tcPr>
            <w:tcW w:w="648" w:type="dxa"/>
            <w:noWrap/>
          </w:tcPr>
          <w:p w:rsidR="00F8755E" w:rsidRPr="00723A2C" w:rsidRDefault="00F8755E" w:rsidP="0077551B">
            <w:pPr>
              <w:spacing w:before="0" w:after="0" w:line="240" w:lineRule="auto"/>
              <w:jc w:val="center"/>
              <w:rPr>
                <w:sz w:val="14"/>
                <w:szCs w:val="14"/>
              </w:rPr>
            </w:pPr>
          </w:p>
        </w:tc>
        <w:tc>
          <w:tcPr>
            <w:tcW w:w="648" w:type="dxa"/>
            <w:noWrap/>
          </w:tcPr>
          <w:p w:rsidR="00F8755E" w:rsidRPr="00723A2C" w:rsidRDefault="00F8755E" w:rsidP="0077551B">
            <w:pPr>
              <w:spacing w:before="0" w:after="0" w:line="240" w:lineRule="auto"/>
              <w:jc w:val="center"/>
              <w:rPr>
                <w:sz w:val="14"/>
                <w:szCs w:val="14"/>
              </w:rPr>
            </w:pPr>
          </w:p>
        </w:tc>
        <w:tc>
          <w:tcPr>
            <w:tcW w:w="762" w:type="dxa"/>
            <w:noWrap/>
          </w:tcPr>
          <w:p w:rsidR="00F8755E" w:rsidRPr="00723A2C" w:rsidRDefault="00F8755E" w:rsidP="0077551B">
            <w:pPr>
              <w:spacing w:before="0" w:after="0" w:line="240" w:lineRule="auto"/>
              <w:jc w:val="center"/>
              <w:rPr>
                <w:sz w:val="14"/>
                <w:szCs w:val="14"/>
              </w:rPr>
            </w:pPr>
          </w:p>
        </w:tc>
        <w:tc>
          <w:tcPr>
            <w:tcW w:w="620" w:type="dxa"/>
            <w:noWrap/>
          </w:tcPr>
          <w:p w:rsidR="00F8755E" w:rsidRPr="00723A2C" w:rsidRDefault="00F8755E" w:rsidP="0077551B">
            <w:pPr>
              <w:spacing w:before="0" w:after="0" w:line="240" w:lineRule="auto"/>
              <w:jc w:val="center"/>
              <w:rPr>
                <w:sz w:val="14"/>
                <w:szCs w:val="14"/>
              </w:rPr>
            </w:pPr>
          </w:p>
        </w:tc>
        <w:tc>
          <w:tcPr>
            <w:tcW w:w="743" w:type="dxa"/>
            <w:noWrap/>
          </w:tcPr>
          <w:p w:rsidR="00F8755E" w:rsidRPr="00723A2C" w:rsidRDefault="00F8755E" w:rsidP="0077551B">
            <w:pPr>
              <w:spacing w:before="0" w:after="0" w:line="240" w:lineRule="auto"/>
              <w:jc w:val="center"/>
              <w:rPr>
                <w:sz w:val="14"/>
                <w:szCs w:val="14"/>
              </w:rPr>
            </w:pPr>
          </w:p>
        </w:tc>
        <w:tc>
          <w:tcPr>
            <w:tcW w:w="438" w:type="dxa"/>
            <w:noWrap/>
          </w:tcPr>
          <w:p w:rsidR="00F8755E" w:rsidRPr="00723A2C" w:rsidRDefault="00F8755E" w:rsidP="0077551B">
            <w:pPr>
              <w:spacing w:before="0" w:after="0" w:line="240" w:lineRule="auto"/>
              <w:jc w:val="center"/>
              <w:rPr>
                <w:sz w:val="14"/>
                <w:szCs w:val="14"/>
              </w:rPr>
            </w:pPr>
          </w:p>
        </w:tc>
        <w:tc>
          <w:tcPr>
            <w:tcW w:w="720" w:type="dxa"/>
            <w:noWrap/>
          </w:tcPr>
          <w:p w:rsidR="00F8755E" w:rsidRPr="00723A2C" w:rsidRDefault="00F8755E" w:rsidP="0077551B">
            <w:pPr>
              <w:spacing w:before="0" w:after="0" w:line="240" w:lineRule="auto"/>
              <w:jc w:val="center"/>
              <w:rPr>
                <w:sz w:val="14"/>
                <w:szCs w:val="14"/>
              </w:rPr>
            </w:pPr>
          </w:p>
        </w:tc>
        <w:tc>
          <w:tcPr>
            <w:tcW w:w="899" w:type="dxa"/>
            <w:noWrap/>
          </w:tcPr>
          <w:p w:rsidR="00F8755E" w:rsidRPr="00723A2C" w:rsidRDefault="00F8755E" w:rsidP="0077551B">
            <w:pPr>
              <w:spacing w:before="0" w:after="0" w:line="240" w:lineRule="auto"/>
              <w:jc w:val="center"/>
              <w:rPr>
                <w:sz w:val="14"/>
                <w:szCs w:val="14"/>
              </w:rPr>
            </w:pPr>
            <w:r w:rsidRPr="00723A2C">
              <w:rPr>
                <w:rFonts w:cs="Arial"/>
                <w:sz w:val="14"/>
                <w:szCs w:val="14"/>
              </w:rPr>
              <w:t>6%</w:t>
            </w:r>
            <w:r w:rsidRPr="00723A2C">
              <w:rPr>
                <w:rFonts w:cs="Arial"/>
                <w:sz w:val="14"/>
                <w:szCs w:val="14"/>
                <w:vertAlign w:val="superscript"/>
              </w:rPr>
              <w:t>(1)</w:t>
            </w:r>
          </w:p>
        </w:tc>
      </w:tr>
      <w:tr w:rsidR="00F8755E" w:rsidRPr="00723A2C" w:rsidTr="00646273">
        <w:tc>
          <w:tcPr>
            <w:tcW w:w="1384" w:type="dxa"/>
            <w:vMerge/>
          </w:tcPr>
          <w:p w:rsidR="00F8755E" w:rsidRPr="00723A2C" w:rsidRDefault="00F8755E" w:rsidP="0077551B">
            <w:pPr>
              <w:spacing w:before="0" w:after="0" w:line="240" w:lineRule="auto"/>
              <w:rPr>
                <w:sz w:val="14"/>
                <w:szCs w:val="14"/>
              </w:rPr>
            </w:pPr>
          </w:p>
        </w:tc>
        <w:tc>
          <w:tcPr>
            <w:tcW w:w="991" w:type="dxa"/>
            <w:gridSpan w:val="2"/>
          </w:tcPr>
          <w:p w:rsidR="00F8755E" w:rsidRPr="00723A2C" w:rsidRDefault="00F8755E" w:rsidP="0077551B">
            <w:pPr>
              <w:spacing w:before="0" w:after="0" w:line="240" w:lineRule="auto"/>
              <w:rPr>
                <w:sz w:val="14"/>
                <w:szCs w:val="14"/>
              </w:rPr>
            </w:pPr>
            <w:r w:rsidRPr="00723A2C">
              <w:rPr>
                <w:sz w:val="14"/>
                <w:szCs w:val="14"/>
              </w:rPr>
              <w:t>Αφετηρία</w:t>
            </w:r>
          </w:p>
        </w:tc>
        <w:tc>
          <w:tcPr>
            <w:tcW w:w="866" w:type="dxa"/>
            <w:noWrap/>
          </w:tcPr>
          <w:p w:rsidR="00F8755E" w:rsidRPr="00723A2C" w:rsidRDefault="00F8755E" w:rsidP="0077551B">
            <w:pPr>
              <w:spacing w:before="0" w:after="0" w:line="240" w:lineRule="auto"/>
              <w:jc w:val="center"/>
              <w:rPr>
                <w:sz w:val="14"/>
                <w:szCs w:val="14"/>
              </w:rPr>
            </w:pPr>
            <w:r w:rsidRPr="00723A2C">
              <w:rPr>
                <w:rFonts w:cs="Arial"/>
                <w:sz w:val="14"/>
                <w:szCs w:val="14"/>
              </w:rPr>
              <w:t>2,5%</w:t>
            </w:r>
          </w:p>
        </w:tc>
        <w:tc>
          <w:tcPr>
            <w:tcW w:w="568" w:type="dxa"/>
            <w:noWrap/>
          </w:tcPr>
          <w:p w:rsidR="00F8755E" w:rsidRPr="00723A2C" w:rsidRDefault="00F8755E" w:rsidP="0077551B">
            <w:pPr>
              <w:spacing w:before="0" w:after="0" w:line="240" w:lineRule="auto"/>
              <w:jc w:val="center"/>
              <w:rPr>
                <w:sz w:val="14"/>
                <w:szCs w:val="14"/>
              </w:rPr>
            </w:pPr>
          </w:p>
        </w:tc>
        <w:tc>
          <w:tcPr>
            <w:tcW w:w="648" w:type="dxa"/>
            <w:noWrap/>
          </w:tcPr>
          <w:p w:rsidR="00F8755E" w:rsidRPr="00723A2C" w:rsidRDefault="00F8755E" w:rsidP="0077551B">
            <w:pPr>
              <w:spacing w:before="0" w:after="0" w:line="240" w:lineRule="auto"/>
              <w:jc w:val="center"/>
              <w:rPr>
                <w:sz w:val="14"/>
                <w:szCs w:val="14"/>
              </w:rPr>
            </w:pPr>
          </w:p>
        </w:tc>
        <w:tc>
          <w:tcPr>
            <w:tcW w:w="648" w:type="dxa"/>
            <w:noWrap/>
          </w:tcPr>
          <w:p w:rsidR="00F8755E" w:rsidRPr="00723A2C" w:rsidRDefault="00F8755E" w:rsidP="0077551B">
            <w:pPr>
              <w:spacing w:before="0" w:after="0" w:line="240" w:lineRule="auto"/>
              <w:jc w:val="center"/>
              <w:rPr>
                <w:sz w:val="14"/>
                <w:szCs w:val="14"/>
              </w:rPr>
            </w:pPr>
          </w:p>
        </w:tc>
        <w:tc>
          <w:tcPr>
            <w:tcW w:w="762" w:type="dxa"/>
            <w:noWrap/>
          </w:tcPr>
          <w:p w:rsidR="00F8755E" w:rsidRPr="00723A2C" w:rsidRDefault="00F8755E" w:rsidP="0077551B">
            <w:pPr>
              <w:spacing w:before="0" w:after="0" w:line="240" w:lineRule="auto"/>
              <w:jc w:val="center"/>
              <w:rPr>
                <w:sz w:val="14"/>
                <w:szCs w:val="14"/>
              </w:rPr>
            </w:pPr>
          </w:p>
        </w:tc>
        <w:tc>
          <w:tcPr>
            <w:tcW w:w="620" w:type="dxa"/>
            <w:noWrap/>
          </w:tcPr>
          <w:p w:rsidR="00F8755E" w:rsidRPr="00723A2C" w:rsidRDefault="00F8755E" w:rsidP="0077551B">
            <w:pPr>
              <w:spacing w:before="0" w:after="0" w:line="240" w:lineRule="auto"/>
              <w:jc w:val="center"/>
              <w:rPr>
                <w:sz w:val="14"/>
                <w:szCs w:val="14"/>
              </w:rPr>
            </w:pPr>
          </w:p>
        </w:tc>
        <w:tc>
          <w:tcPr>
            <w:tcW w:w="743" w:type="dxa"/>
            <w:noWrap/>
          </w:tcPr>
          <w:p w:rsidR="00F8755E" w:rsidRPr="00723A2C" w:rsidRDefault="00F8755E" w:rsidP="0077551B">
            <w:pPr>
              <w:spacing w:before="0" w:after="0" w:line="240" w:lineRule="auto"/>
              <w:jc w:val="center"/>
              <w:rPr>
                <w:sz w:val="14"/>
                <w:szCs w:val="14"/>
              </w:rPr>
            </w:pPr>
          </w:p>
        </w:tc>
        <w:tc>
          <w:tcPr>
            <w:tcW w:w="438" w:type="dxa"/>
            <w:noWrap/>
          </w:tcPr>
          <w:p w:rsidR="00F8755E" w:rsidRPr="00723A2C" w:rsidRDefault="00F8755E" w:rsidP="0077551B">
            <w:pPr>
              <w:spacing w:before="0" w:after="0" w:line="240" w:lineRule="auto"/>
              <w:jc w:val="center"/>
              <w:rPr>
                <w:sz w:val="14"/>
                <w:szCs w:val="14"/>
              </w:rPr>
            </w:pPr>
          </w:p>
        </w:tc>
        <w:tc>
          <w:tcPr>
            <w:tcW w:w="720" w:type="dxa"/>
            <w:noWrap/>
          </w:tcPr>
          <w:p w:rsidR="00F8755E" w:rsidRPr="00723A2C" w:rsidRDefault="00F8755E" w:rsidP="0077551B">
            <w:pPr>
              <w:spacing w:before="0" w:after="0" w:line="240" w:lineRule="auto"/>
              <w:jc w:val="center"/>
              <w:rPr>
                <w:sz w:val="14"/>
                <w:szCs w:val="14"/>
              </w:rPr>
            </w:pPr>
          </w:p>
        </w:tc>
        <w:tc>
          <w:tcPr>
            <w:tcW w:w="899" w:type="dxa"/>
          </w:tcPr>
          <w:p w:rsidR="00F8755E" w:rsidRPr="00723A2C" w:rsidRDefault="00F8755E" w:rsidP="0077551B">
            <w:pPr>
              <w:spacing w:before="0" w:after="0" w:line="240" w:lineRule="auto"/>
              <w:jc w:val="center"/>
              <w:rPr>
                <w:sz w:val="14"/>
                <w:szCs w:val="14"/>
              </w:rPr>
            </w:pPr>
          </w:p>
        </w:tc>
      </w:tr>
    </w:tbl>
    <w:p w:rsidR="00F8755E" w:rsidRDefault="00F8755E" w:rsidP="00183754">
      <w:pPr>
        <w:sectPr w:rsidR="00F8755E" w:rsidSect="00D346D4">
          <w:pgSz w:w="11906" w:h="16838"/>
          <w:pgMar w:top="1440" w:right="1800" w:bottom="1440" w:left="1800" w:header="708" w:footer="708" w:gutter="0"/>
          <w:cols w:space="708"/>
          <w:titlePg/>
          <w:docGrid w:linePitch="360"/>
        </w:sectPr>
      </w:pPr>
    </w:p>
    <w:p w:rsidR="00F8755E" w:rsidRDefault="00F8755E" w:rsidP="00EE73EF">
      <w:pPr>
        <w:pStyle w:val="Caption"/>
      </w:pPr>
      <w:r w:rsidRPr="00EE73EF">
        <w:t>Πίνακας 3.5.α: Συμμετέχοντες ανά ομάδα στόχο σε Πράξεις ΕΚΤ του Άξονα Προτεραιότητας 5</w:t>
      </w:r>
    </w:p>
    <w:p w:rsidR="00F8755E" w:rsidRDefault="00F8755E" w:rsidP="00183754">
      <w:r>
        <w:pict>
          <v:shape id="_x0000_i1049" type="#_x0000_t75" style="width:665.25pt;height:405pt">
            <v:imagedata r:id="rId39" o:title=""/>
          </v:shape>
        </w:pict>
      </w:r>
    </w:p>
    <w:p w:rsidR="00F8755E" w:rsidRPr="003B67F8" w:rsidRDefault="00F8755E" w:rsidP="00183754">
      <w:pPr>
        <w:sectPr w:rsidR="00F8755E" w:rsidRPr="003B67F8" w:rsidSect="003A205F">
          <w:pgSz w:w="16838" w:h="11906" w:orient="landscape"/>
          <w:pgMar w:top="899" w:right="1440" w:bottom="899" w:left="1440" w:header="708" w:footer="708" w:gutter="0"/>
          <w:cols w:space="708"/>
          <w:titlePg/>
          <w:docGrid w:linePitch="360"/>
        </w:sectPr>
      </w:pPr>
    </w:p>
    <w:p w:rsidR="00F8755E" w:rsidRPr="00A552C9" w:rsidRDefault="00F8755E" w:rsidP="00A552C9">
      <w:pPr>
        <w:pStyle w:val="Caption"/>
      </w:pPr>
      <w:r w:rsidRPr="00A552C9">
        <w:t>Πίνακας 3.6: Δείκτες παρακολούθησης Άξονα Προτεραιότητας 6</w:t>
      </w:r>
    </w:p>
    <w:tbl>
      <w:tblPr>
        <w:tblW w:w="88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26"/>
        <w:gridCol w:w="332"/>
        <w:gridCol w:w="709"/>
        <w:gridCol w:w="779"/>
        <w:gridCol w:w="586"/>
        <w:gridCol w:w="586"/>
        <w:gridCol w:w="586"/>
        <w:gridCol w:w="586"/>
        <w:gridCol w:w="586"/>
        <w:gridCol w:w="670"/>
        <w:gridCol w:w="502"/>
        <w:gridCol w:w="586"/>
        <w:gridCol w:w="772"/>
      </w:tblGrid>
      <w:tr w:rsidR="00F8755E" w:rsidRPr="00723A2C" w:rsidTr="00316195">
        <w:trPr>
          <w:trHeight w:val="255"/>
        </w:trPr>
        <w:tc>
          <w:tcPr>
            <w:tcW w:w="1858" w:type="dxa"/>
            <w:gridSpan w:val="2"/>
          </w:tcPr>
          <w:p w:rsidR="00F8755E" w:rsidRPr="00723A2C" w:rsidRDefault="00F8755E" w:rsidP="0077551B">
            <w:pPr>
              <w:spacing w:before="0" w:after="0" w:line="240" w:lineRule="auto"/>
              <w:jc w:val="center"/>
              <w:rPr>
                <w:bCs/>
                <w:sz w:val="14"/>
                <w:szCs w:val="14"/>
              </w:rPr>
            </w:pPr>
            <w:r w:rsidRPr="00723A2C">
              <w:rPr>
                <w:bCs/>
                <w:sz w:val="14"/>
                <w:szCs w:val="14"/>
              </w:rPr>
              <w:t>Δείκτες Α.Π.6</w:t>
            </w:r>
          </w:p>
        </w:tc>
        <w:tc>
          <w:tcPr>
            <w:tcW w:w="709" w:type="dxa"/>
          </w:tcPr>
          <w:p w:rsidR="00F8755E" w:rsidRPr="00723A2C" w:rsidRDefault="00F8755E" w:rsidP="0077551B">
            <w:pPr>
              <w:spacing w:before="0" w:after="0" w:line="240" w:lineRule="auto"/>
              <w:rPr>
                <w:bCs/>
                <w:sz w:val="14"/>
                <w:szCs w:val="14"/>
              </w:rPr>
            </w:pPr>
            <w:r w:rsidRPr="00723A2C">
              <w:rPr>
                <w:bCs/>
                <w:sz w:val="14"/>
                <w:szCs w:val="14"/>
              </w:rPr>
              <w:t> </w:t>
            </w:r>
          </w:p>
        </w:tc>
        <w:tc>
          <w:tcPr>
            <w:tcW w:w="779" w:type="dxa"/>
            <w:noWrap/>
          </w:tcPr>
          <w:p w:rsidR="00F8755E" w:rsidRPr="00723A2C" w:rsidRDefault="00F8755E" w:rsidP="0077551B">
            <w:pPr>
              <w:spacing w:before="0" w:after="0" w:line="240" w:lineRule="auto"/>
              <w:jc w:val="center"/>
              <w:rPr>
                <w:bCs/>
                <w:sz w:val="14"/>
                <w:szCs w:val="14"/>
              </w:rPr>
            </w:pPr>
            <w:r w:rsidRPr="00723A2C">
              <w:rPr>
                <w:bCs/>
                <w:sz w:val="14"/>
                <w:szCs w:val="14"/>
              </w:rPr>
              <w:t>2007</w:t>
            </w:r>
          </w:p>
        </w:tc>
        <w:tc>
          <w:tcPr>
            <w:tcW w:w="586" w:type="dxa"/>
            <w:noWrap/>
          </w:tcPr>
          <w:p w:rsidR="00F8755E" w:rsidRPr="00723A2C" w:rsidRDefault="00F8755E" w:rsidP="0077551B">
            <w:pPr>
              <w:spacing w:before="0" w:after="0" w:line="240" w:lineRule="auto"/>
              <w:jc w:val="center"/>
              <w:rPr>
                <w:bCs/>
                <w:sz w:val="14"/>
                <w:szCs w:val="14"/>
              </w:rPr>
            </w:pPr>
            <w:r w:rsidRPr="00723A2C">
              <w:rPr>
                <w:bCs/>
                <w:sz w:val="14"/>
                <w:szCs w:val="14"/>
              </w:rPr>
              <w:t>2008</w:t>
            </w:r>
          </w:p>
        </w:tc>
        <w:tc>
          <w:tcPr>
            <w:tcW w:w="586" w:type="dxa"/>
            <w:noWrap/>
          </w:tcPr>
          <w:p w:rsidR="00F8755E" w:rsidRPr="00723A2C" w:rsidRDefault="00F8755E" w:rsidP="0077551B">
            <w:pPr>
              <w:spacing w:before="0" w:after="0" w:line="240" w:lineRule="auto"/>
              <w:jc w:val="center"/>
              <w:rPr>
                <w:bCs/>
                <w:sz w:val="14"/>
                <w:szCs w:val="14"/>
              </w:rPr>
            </w:pPr>
            <w:r w:rsidRPr="00723A2C">
              <w:rPr>
                <w:bCs/>
                <w:sz w:val="14"/>
                <w:szCs w:val="14"/>
              </w:rPr>
              <w:t>2009</w:t>
            </w:r>
          </w:p>
        </w:tc>
        <w:tc>
          <w:tcPr>
            <w:tcW w:w="586" w:type="dxa"/>
            <w:noWrap/>
          </w:tcPr>
          <w:p w:rsidR="00F8755E" w:rsidRPr="00723A2C" w:rsidRDefault="00F8755E" w:rsidP="0077551B">
            <w:pPr>
              <w:spacing w:before="0" w:after="0" w:line="240" w:lineRule="auto"/>
              <w:jc w:val="center"/>
              <w:rPr>
                <w:bCs/>
                <w:sz w:val="14"/>
                <w:szCs w:val="14"/>
              </w:rPr>
            </w:pPr>
            <w:r w:rsidRPr="00723A2C">
              <w:rPr>
                <w:bCs/>
                <w:sz w:val="14"/>
                <w:szCs w:val="14"/>
              </w:rPr>
              <w:t>2010</w:t>
            </w:r>
          </w:p>
        </w:tc>
        <w:tc>
          <w:tcPr>
            <w:tcW w:w="586" w:type="dxa"/>
            <w:noWrap/>
          </w:tcPr>
          <w:p w:rsidR="00F8755E" w:rsidRPr="00723A2C" w:rsidRDefault="00F8755E" w:rsidP="0077551B">
            <w:pPr>
              <w:spacing w:before="0" w:after="0" w:line="240" w:lineRule="auto"/>
              <w:jc w:val="center"/>
              <w:rPr>
                <w:bCs/>
                <w:sz w:val="14"/>
                <w:szCs w:val="14"/>
              </w:rPr>
            </w:pPr>
            <w:r w:rsidRPr="00723A2C">
              <w:rPr>
                <w:bCs/>
                <w:sz w:val="14"/>
                <w:szCs w:val="14"/>
              </w:rPr>
              <w:t>2011</w:t>
            </w:r>
          </w:p>
        </w:tc>
        <w:tc>
          <w:tcPr>
            <w:tcW w:w="586" w:type="dxa"/>
            <w:noWrap/>
          </w:tcPr>
          <w:p w:rsidR="00F8755E" w:rsidRPr="00723A2C" w:rsidRDefault="00F8755E" w:rsidP="0077551B">
            <w:pPr>
              <w:spacing w:before="0" w:after="0" w:line="240" w:lineRule="auto"/>
              <w:jc w:val="center"/>
              <w:rPr>
                <w:bCs/>
                <w:sz w:val="14"/>
                <w:szCs w:val="14"/>
              </w:rPr>
            </w:pPr>
            <w:r w:rsidRPr="00723A2C">
              <w:rPr>
                <w:bCs/>
                <w:sz w:val="14"/>
                <w:szCs w:val="14"/>
              </w:rPr>
              <w:t>2012</w:t>
            </w:r>
          </w:p>
        </w:tc>
        <w:tc>
          <w:tcPr>
            <w:tcW w:w="670" w:type="dxa"/>
            <w:noWrap/>
          </w:tcPr>
          <w:p w:rsidR="00F8755E" w:rsidRPr="00723A2C" w:rsidRDefault="00F8755E" w:rsidP="0077551B">
            <w:pPr>
              <w:spacing w:before="0" w:after="0" w:line="240" w:lineRule="auto"/>
              <w:jc w:val="center"/>
              <w:rPr>
                <w:bCs/>
                <w:sz w:val="14"/>
                <w:szCs w:val="14"/>
              </w:rPr>
            </w:pPr>
            <w:r w:rsidRPr="00723A2C">
              <w:rPr>
                <w:bCs/>
                <w:sz w:val="14"/>
                <w:szCs w:val="14"/>
              </w:rPr>
              <w:t>2013</w:t>
            </w:r>
          </w:p>
        </w:tc>
        <w:tc>
          <w:tcPr>
            <w:tcW w:w="502" w:type="dxa"/>
            <w:noWrap/>
          </w:tcPr>
          <w:p w:rsidR="00F8755E" w:rsidRPr="00723A2C" w:rsidRDefault="00F8755E" w:rsidP="0077551B">
            <w:pPr>
              <w:spacing w:before="0" w:after="0" w:line="240" w:lineRule="auto"/>
              <w:jc w:val="center"/>
              <w:rPr>
                <w:bCs/>
                <w:sz w:val="14"/>
                <w:szCs w:val="14"/>
              </w:rPr>
            </w:pPr>
            <w:r w:rsidRPr="00723A2C">
              <w:rPr>
                <w:bCs/>
                <w:sz w:val="14"/>
                <w:szCs w:val="14"/>
              </w:rPr>
              <w:t>2014</w:t>
            </w:r>
          </w:p>
        </w:tc>
        <w:tc>
          <w:tcPr>
            <w:tcW w:w="586" w:type="dxa"/>
            <w:noWrap/>
          </w:tcPr>
          <w:p w:rsidR="00F8755E" w:rsidRPr="00723A2C" w:rsidRDefault="00F8755E" w:rsidP="0077551B">
            <w:pPr>
              <w:spacing w:before="0" w:after="0" w:line="240" w:lineRule="auto"/>
              <w:jc w:val="center"/>
              <w:rPr>
                <w:bCs/>
                <w:sz w:val="14"/>
                <w:szCs w:val="14"/>
              </w:rPr>
            </w:pPr>
            <w:r w:rsidRPr="00723A2C">
              <w:rPr>
                <w:bCs/>
                <w:sz w:val="14"/>
                <w:szCs w:val="14"/>
              </w:rPr>
              <w:t>2015</w:t>
            </w:r>
          </w:p>
        </w:tc>
        <w:tc>
          <w:tcPr>
            <w:tcW w:w="772" w:type="dxa"/>
          </w:tcPr>
          <w:p w:rsidR="00F8755E" w:rsidRPr="00723A2C" w:rsidRDefault="00F8755E" w:rsidP="0077551B">
            <w:pPr>
              <w:spacing w:before="0" w:after="0" w:line="240" w:lineRule="auto"/>
              <w:jc w:val="center"/>
              <w:rPr>
                <w:bCs/>
                <w:sz w:val="14"/>
                <w:szCs w:val="14"/>
              </w:rPr>
            </w:pPr>
            <w:r w:rsidRPr="00723A2C">
              <w:rPr>
                <w:bCs/>
                <w:sz w:val="14"/>
                <w:szCs w:val="14"/>
              </w:rPr>
              <w:t>Σύνολο</w:t>
            </w:r>
          </w:p>
        </w:tc>
      </w:tr>
      <w:tr w:rsidR="00F8755E" w:rsidRPr="00723A2C" w:rsidTr="00316195">
        <w:trPr>
          <w:trHeight w:val="450"/>
        </w:trPr>
        <w:tc>
          <w:tcPr>
            <w:tcW w:w="1526" w:type="dxa"/>
            <w:vMerge w:val="restart"/>
          </w:tcPr>
          <w:p w:rsidR="00F8755E" w:rsidRPr="00723A2C" w:rsidRDefault="00F8755E" w:rsidP="00445DEF">
            <w:pPr>
              <w:spacing w:before="0" w:after="0" w:line="240" w:lineRule="auto"/>
              <w:jc w:val="left"/>
              <w:rPr>
                <w:sz w:val="14"/>
                <w:szCs w:val="14"/>
              </w:rPr>
            </w:pPr>
            <w:r w:rsidRPr="00723A2C">
              <w:rPr>
                <w:rFonts w:cs="Arial"/>
                <w:sz w:val="14"/>
                <w:szCs w:val="14"/>
              </w:rPr>
              <w:t xml:space="preserve">Αριθμός προγραμμάτων αρχικής επαγγελματικής κατάρτισης που δημιουργούνται ή αναμορφώνονται </w:t>
            </w:r>
          </w:p>
        </w:tc>
        <w:tc>
          <w:tcPr>
            <w:tcW w:w="1041" w:type="dxa"/>
            <w:gridSpan w:val="2"/>
          </w:tcPr>
          <w:p w:rsidR="00F8755E" w:rsidRPr="00723A2C" w:rsidRDefault="00F8755E" w:rsidP="0077551B">
            <w:pPr>
              <w:spacing w:before="0" w:after="0" w:line="240" w:lineRule="auto"/>
              <w:rPr>
                <w:sz w:val="14"/>
                <w:szCs w:val="14"/>
              </w:rPr>
            </w:pPr>
            <w:r w:rsidRPr="00723A2C">
              <w:rPr>
                <w:sz w:val="14"/>
                <w:szCs w:val="14"/>
              </w:rPr>
              <w:t>Ολοκλήρωση</w:t>
            </w:r>
          </w:p>
        </w:tc>
        <w:tc>
          <w:tcPr>
            <w:tcW w:w="779" w:type="dxa"/>
            <w:noWrap/>
          </w:tcPr>
          <w:p w:rsidR="00F8755E" w:rsidRPr="00723A2C" w:rsidRDefault="00F8755E" w:rsidP="0077551B">
            <w:pPr>
              <w:spacing w:before="0" w:after="0" w:line="240" w:lineRule="auto"/>
              <w:jc w:val="center"/>
              <w:rPr>
                <w:sz w:val="14"/>
                <w:szCs w:val="14"/>
              </w:rPr>
            </w:pPr>
            <w:r w:rsidRPr="00723A2C">
              <w:rPr>
                <w:sz w:val="14"/>
                <w:szCs w:val="14"/>
              </w:rPr>
              <w:t>0</w:t>
            </w:r>
          </w:p>
        </w:tc>
        <w:tc>
          <w:tcPr>
            <w:tcW w:w="586" w:type="dxa"/>
            <w:noWrap/>
          </w:tcPr>
          <w:p w:rsidR="00F8755E" w:rsidRPr="00723A2C" w:rsidRDefault="00F8755E" w:rsidP="0077551B">
            <w:pPr>
              <w:spacing w:before="0" w:after="0" w:line="240" w:lineRule="auto"/>
              <w:jc w:val="center"/>
              <w:rPr>
                <w:sz w:val="14"/>
                <w:szCs w:val="14"/>
              </w:rPr>
            </w:pPr>
            <w:r w:rsidRPr="00723A2C">
              <w:rPr>
                <w:sz w:val="14"/>
                <w:szCs w:val="14"/>
                <w:lang w:val="en-US"/>
              </w:rPr>
              <w:t>0</w:t>
            </w:r>
          </w:p>
        </w:tc>
        <w:tc>
          <w:tcPr>
            <w:tcW w:w="586" w:type="dxa"/>
            <w:noWrap/>
          </w:tcPr>
          <w:p w:rsidR="00F8755E" w:rsidRPr="00723A2C" w:rsidRDefault="00F8755E" w:rsidP="0077551B">
            <w:pPr>
              <w:spacing w:before="0" w:after="0" w:line="240" w:lineRule="auto"/>
              <w:jc w:val="center"/>
              <w:rPr>
                <w:sz w:val="14"/>
                <w:szCs w:val="14"/>
                <w:lang w:val="en-US"/>
              </w:rPr>
            </w:pPr>
            <w:r w:rsidRPr="00723A2C">
              <w:rPr>
                <w:sz w:val="14"/>
                <w:szCs w:val="14"/>
                <w:lang w:val="en-US"/>
              </w:rPr>
              <w:t>0</w:t>
            </w:r>
          </w:p>
        </w:tc>
        <w:tc>
          <w:tcPr>
            <w:tcW w:w="586" w:type="dxa"/>
            <w:noWrap/>
          </w:tcPr>
          <w:p w:rsidR="00F8755E" w:rsidRPr="00723A2C" w:rsidRDefault="00F8755E" w:rsidP="0077551B">
            <w:pPr>
              <w:spacing w:before="0" w:after="0" w:line="240" w:lineRule="auto"/>
              <w:jc w:val="center"/>
              <w:rPr>
                <w:sz w:val="14"/>
                <w:szCs w:val="14"/>
              </w:rPr>
            </w:pPr>
            <w:r w:rsidRPr="00723A2C">
              <w:rPr>
                <w:sz w:val="14"/>
                <w:szCs w:val="14"/>
              </w:rPr>
              <w:t>0</w:t>
            </w:r>
          </w:p>
        </w:tc>
        <w:tc>
          <w:tcPr>
            <w:tcW w:w="586" w:type="dxa"/>
            <w:noWrap/>
          </w:tcPr>
          <w:p w:rsidR="00F8755E" w:rsidRPr="00723A2C" w:rsidRDefault="00F8755E" w:rsidP="0077551B">
            <w:pPr>
              <w:spacing w:before="0" w:after="0" w:line="240" w:lineRule="auto"/>
              <w:jc w:val="center"/>
              <w:rPr>
                <w:sz w:val="14"/>
                <w:szCs w:val="14"/>
              </w:rPr>
            </w:pPr>
            <w:r>
              <w:rPr>
                <w:sz w:val="14"/>
                <w:szCs w:val="14"/>
              </w:rPr>
              <w:t>0</w:t>
            </w:r>
          </w:p>
        </w:tc>
        <w:tc>
          <w:tcPr>
            <w:tcW w:w="586" w:type="dxa"/>
            <w:noWrap/>
          </w:tcPr>
          <w:p w:rsidR="00F8755E" w:rsidRPr="00723A2C" w:rsidRDefault="00F8755E" w:rsidP="0077551B">
            <w:pPr>
              <w:spacing w:before="0" w:after="0" w:line="240" w:lineRule="auto"/>
              <w:jc w:val="center"/>
              <w:rPr>
                <w:sz w:val="14"/>
                <w:szCs w:val="14"/>
              </w:rPr>
            </w:pPr>
            <w:r>
              <w:rPr>
                <w:sz w:val="14"/>
                <w:szCs w:val="14"/>
              </w:rPr>
              <w:t>0</w:t>
            </w:r>
          </w:p>
        </w:tc>
        <w:tc>
          <w:tcPr>
            <w:tcW w:w="670" w:type="dxa"/>
            <w:noWrap/>
          </w:tcPr>
          <w:p w:rsidR="00F8755E" w:rsidRPr="00723A2C" w:rsidRDefault="00F8755E" w:rsidP="0077551B">
            <w:pPr>
              <w:spacing w:before="0" w:after="0" w:line="240" w:lineRule="auto"/>
              <w:jc w:val="center"/>
              <w:rPr>
                <w:sz w:val="14"/>
                <w:szCs w:val="14"/>
              </w:rPr>
            </w:pPr>
            <w:r>
              <w:rPr>
                <w:sz w:val="14"/>
                <w:szCs w:val="14"/>
              </w:rPr>
              <w:t>0</w:t>
            </w:r>
          </w:p>
        </w:tc>
        <w:tc>
          <w:tcPr>
            <w:tcW w:w="502"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772" w:type="dxa"/>
          </w:tcPr>
          <w:p w:rsidR="00F8755E" w:rsidRPr="00723A2C" w:rsidRDefault="00F8755E" w:rsidP="0077551B">
            <w:pPr>
              <w:spacing w:before="0" w:after="0" w:line="240" w:lineRule="auto"/>
              <w:jc w:val="center"/>
              <w:rPr>
                <w:sz w:val="14"/>
                <w:szCs w:val="14"/>
              </w:rPr>
            </w:pPr>
          </w:p>
        </w:tc>
      </w:tr>
      <w:tr w:rsidR="00F8755E" w:rsidRPr="00723A2C" w:rsidTr="00316195">
        <w:trPr>
          <w:trHeight w:val="270"/>
        </w:trPr>
        <w:tc>
          <w:tcPr>
            <w:tcW w:w="1526" w:type="dxa"/>
            <w:vMerge/>
          </w:tcPr>
          <w:p w:rsidR="00F8755E" w:rsidRPr="00723A2C" w:rsidRDefault="00F8755E" w:rsidP="00445DEF">
            <w:pPr>
              <w:spacing w:before="0" w:after="0" w:line="240" w:lineRule="auto"/>
              <w:jc w:val="left"/>
              <w:rPr>
                <w:sz w:val="14"/>
                <w:szCs w:val="14"/>
              </w:rPr>
            </w:pPr>
          </w:p>
        </w:tc>
        <w:tc>
          <w:tcPr>
            <w:tcW w:w="1041" w:type="dxa"/>
            <w:gridSpan w:val="2"/>
          </w:tcPr>
          <w:p w:rsidR="00F8755E" w:rsidRPr="00723A2C" w:rsidRDefault="00F8755E" w:rsidP="0077551B">
            <w:pPr>
              <w:spacing w:before="0" w:after="0" w:line="240" w:lineRule="auto"/>
              <w:rPr>
                <w:sz w:val="14"/>
                <w:szCs w:val="14"/>
              </w:rPr>
            </w:pPr>
            <w:r w:rsidRPr="00723A2C">
              <w:rPr>
                <w:sz w:val="14"/>
                <w:szCs w:val="14"/>
              </w:rPr>
              <w:t>Στόχος</w:t>
            </w:r>
          </w:p>
        </w:tc>
        <w:tc>
          <w:tcPr>
            <w:tcW w:w="779"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670" w:type="dxa"/>
            <w:noWrap/>
          </w:tcPr>
          <w:p w:rsidR="00F8755E" w:rsidRPr="00723A2C" w:rsidRDefault="00F8755E" w:rsidP="0077551B">
            <w:pPr>
              <w:spacing w:before="0" w:after="0" w:line="240" w:lineRule="auto"/>
              <w:jc w:val="center"/>
              <w:rPr>
                <w:sz w:val="14"/>
                <w:szCs w:val="14"/>
              </w:rPr>
            </w:pPr>
          </w:p>
        </w:tc>
        <w:tc>
          <w:tcPr>
            <w:tcW w:w="502"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772" w:type="dxa"/>
            <w:noWrap/>
          </w:tcPr>
          <w:p w:rsidR="00F8755E" w:rsidRPr="00723A2C" w:rsidRDefault="00F8755E" w:rsidP="0077551B">
            <w:pPr>
              <w:spacing w:before="0" w:after="0" w:line="240" w:lineRule="auto"/>
              <w:jc w:val="center"/>
              <w:rPr>
                <w:sz w:val="14"/>
                <w:szCs w:val="14"/>
              </w:rPr>
            </w:pPr>
            <w:r w:rsidRPr="00723A2C">
              <w:rPr>
                <w:rFonts w:cs="Arial"/>
                <w:sz w:val="14"/>
                <w:szCs w:val="14"/>
              </w:rPr>
              <w:t xml:space="preserve">300 </w:t>
            </w:r>
            <w:r w:rsidRPr="00723A2C">
              <w:rPr>
                <w:rFonts w:cs="Arial"/>
                <w:sz w:val="14"/>
                <w:szCs w:val="14"/>
                <w:vertAlign w:val="superscript"/>
              </w:rPr>
              <w:t>(1)</w:t>
            </w:r>
          </w:p>
        </w:tc>
      </w:tr>
      <w:tr w:rsidR="00F8755E" w:rsidRPr="00723A2C" w:rsidTr="00316195">
        <w:trPr>
          <w:trHeight w:val="270"/>
        </w:trPr>
        <w:tc>
          <w:tcPr>
            <w:tcW w:w="1526" w:type="dxa"/>
            <w:vMerge/>
          </w:tcPr>
          <w:p w:rsidR="00F8755E" w:rsidRPr="00723A2C" w:rsidRDefault="00F8755E" w:rsidP="00445DEF">
            <w:pPr>
              <w:spacing w:before="0" w:after="0" w:line="240" w:lineRule="auto"/>
              <w:jc w:val="left"/>
              <w:rPr>
                <w:sz w:val="14"/>
                <w:szCs w:val="14"/>
              </w:rPr>
            </w:pPr>
          </w:p>
        </w:tc>
        <w:tc>
          <w:tcPr>
            <w:tcW w:w="1041" w:type="dxa"/>
            <w:gridSpan w:val="2"/>
          </w:tcPr>
          <w:p w:rsidR="00F8755E" w:rsidRPr="00723A2C" w:rsidRDefault="00F8755E" w:rsidP="0077551B">
            <w:pPr>
              <w:spacing w:before="0" w:after="0" w:line="240" w:lineRule="auto"/>
              <w:rPr>
                <w:sz w:val="14"/>
                <w:szCs w:val="14"/>
              </w:rPr>
            </w:pPr>
            <w:r w:rsidRPr="00723A2C">
              <w:rPr>
                <w:sz w:val="14"/>
                <w:szCs w:val="14"/>
              </w:rPr>
              <w:t>Αφετηρία</w:t>
            </w:r>
          </w:p>
        </w:tc>
        <w:tc>
          <w:tcPr>
            <w:tcW w:w="779" w:type="dxa"/>
            <w:noWrap/>
          </w:tcPr>
          <w:p w:rsidR="00F8755E" w:rsidRPr="00723A2C" w:rsidRDefault="00F8755E" w:rsidP="0077551B">
            <w:pPr>
              <w:spacing w:before="0" w:after="0" w:line="240" w:lineRule="auto"/>
              <w:jc w:val="center"/>
              <w:rPr>
                <w:sz w:val="14"/>
                <w:szCs w:val="14"/>
              </w:rPr>
            </w:pPr>
            <w:r w:rsidRPr="00723A2C">
              <w:rPr>
                <w:rFonts w:cs="Arial"/>
                <w:sz w:val="14"/>
                <w:szCs w:val="14"/>
              </w:rPr>
              <w:t>225</w:t>
            </w: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670" w:type="dxa"/>
            <w:noWrap/>
          </w:tcPr>
          <w:p w:rsidR="00F8755E" w:rsidRPr="00723A2C" w:rsidRDefault="00F8755E" w:rsidP="0077551B">
            <w:pPr>
              <w:spacing w:before="0" w:after="0" w:line="240" w:lineRule="auto"/>
              <w:jc w:val="center"/>
              <w:rPr>
                <w:sz w:val="14"/>
                <w:szCs w:val="14"/>
              </w:rPr>
            </w:pPr>
          </w:p>
        </w:tc>
        <w:tc>
          <w:tcPr>
            <w:tcW w:w="502"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772" w:type="dxa"/>
          </w:tcPr>
          <w:p w:rsidR="00F8755E" w:rsidRPr="00723A2C" w:rsidRDefault="00F8755E" w:rsidP="0077551B">
            <w:pPr>
              <w:spacing w:before="0" w:after="0" w:line="240" w:lineRule="auto"/>
              <w:jc w:val="center"/>
              <w:rPr>
                <w:sz w:val="14"/>
                <w:szCs w:val="14"/>
              </w:rPr>
            </w:pPr>
          </w:p>
        </w:tc>
      </w:tr>
      <w:tr w:rsidR="00F8755E" w:rsidRPr="00723A2C" w:rsidTr="00316195">
        <w:trPr>
          <w:trHeight w:val="450"/>
        </w:trPr>
        <w:tc>
          <w:tcPr>
            <w:tcW w:w="1526" w:type="dxa"/>
            <w:vMerge w:val="restart"/>
          </w:tcPr>
          <w:p w:rsidR="00F8755E" w:rsidRPr="00723A2C" w:rsidRDefault="00F8755E" w:rsidP="00445DEF">
            <w:pPr>
              <w:spacing w:before="0" w:after="0" w:line="240" w:lineRule="auto"/>
              <w:jc w:val="left"/>
              <w:rPr>
                <w:sz w:val="14"/>
                <w:szCs w:val="14"/>
              </w:rPr>
            </w:pPr>
            <w:r w:rsidRPr="00723A2C">
              <w:rPr>
                <w:rFonts w:cs="Arial"/>
                <w:sz w:val="14"/>
                <w:szCs w:val="14"/>
              </w:rPr>
              <w:t>Αριθμός υποτροφιών αρχικής επαγγελματικής κατάρτισης</w:t>
            </w:r>
          </w:p>
        </w:tc>
        <w:tc>
          <w:tcPr>
            <w:tcW w:w="1041" w:type="dxa"/>
            <w:gridSpan w:val="2"/>
          </w:tcPr>
          <w:p w:rsidR="00F8755E" w:rsidRPr="00723A2C" w:rsidRDefault="00F8755E" w:rsidP="0077551B">
            <w:pPr>
              <w:spacing w:before="0" w:after="0" w:line="240" w:lineRule="auto"/>
              <w:rPr>
                <w:sz w:val="14"/>
                <w:szCs w:val="14"/>
              </w:rPr>
            </w:pPr>
            <w:r w:rsidRPr="00723A2C">
              <w:rPr>
                <w:sz w:val="14"/>
                <w:szCs w:val="14"/>
              </w:rPr>
              <w:t>Ολοκλήρωση</w:t>
            </w:r>
          </w:p>
        </w:tc>
        <w:tc>
          <w:tcPr>
            <w:tcW w:w="779" w:type="dxa"/>
            <w:noWrap/>
          </w:tcPr>
          <w:p w:rsidR="00F8755E" w:rsidRPr="00723A2C" w:rsidRDefault="00F8755E" w:rsidP="0077551B">
            <w:pPr>
              <w:spacing w:before="0" w:after="0" w:line="240" w:lineRule="auto"/>
              <w:jc w:val="center"/>
              <w:rPr>
                <w:sz w:val="14"/>
                <w:szCs w:val="14"/>
              </w:rPr>
            </w:pPr>
            <w:r w:rsidRPr="00723A2C">
              <w:rPr>
                <w:sz w:val="14"/>
                <w:szCs w:val="14"/>
              </w:rPr>
              <w:t>0</w:t>
            </w:r>
          </w:p>
        </w:tc>
        <w:tc>
          <w:tcPr>
            <w:tcW w:w="586" w:type="dxa"/>
            <w:noWrap/>
          </w:tcPr>
          <w:p w:rsidR="00F8755E" w:rsidRPr="00723A2C" w:rsidRDefault="00F8755E" w:rsidP="0077551B">
            <w:pPr>
              <w:spacing w:before="0" w:after="0" w:line="240" w:lineRule="auto"/>
              <w:jc w:val="center"/>
              <w:rPr>
                <w:sz w:val="14"/>
                <w:szCs w:val="14"/>
              </w:rPr>
            </w:pPr>
            <w:r w:rsidRPr="00723A2C">
              <w:rPr>
                <w:sz w:val="14"/>
                <w:szCs w:val="14"/>
                <w:lang w:val="en-US"/>
              </w:rPr>
              <w:t>0</w:t>
            </w:r>
          </w:p>
        </w:tc>
        <w:tc>
          <w:tcPr>
            <w:tcW w:w="586" w:type="dxa"/>
            <w:noWrap/>
          </w:tcPr>
          <w:p w:rsidR="00F8755E" w:rsidRPr="00723A2C" w:rsidRDefault="00F8755E" w:rsidP="0077551B">
            <w:pPr>
              <w:spacing w:before="0" w:after="0" w:line="240" w:lineRule="auto"/>
              <w:jc w:val="center"/>
              <w:rPr>
                <w:sz w:val="14"/>
                <w:szCs w:val="14"/>
                <w:lang w:val="en-US"/>
              </w:rPr>
            </w:pPr>
            <w:r w:rsidRPr="00723A2C">
              <w:rPr>
                <w:sz w:val="14"/>
                <w:szCs w:val="14"/>
                <w:lang w:val="en-US"/>
              </w:rPr>
              <w:t>0</w:t>
            </w:r>
          </w:p>
        </w:tc>
        <w:tc>
          <w:tcPr>
            <w:tcW w:w="586" w:type="dxa"/>
            <w:noWrap/>
          </w:tcPr>
          <w:p w:rsidR="00F8755E" w:rsidRPr="00723A2C" w:rsidRDefault="00F8755E" w:rsidP="0077551B">
            <w:pPr>
              <w:spacing w:before="0" w:after="0" w:line="240" w:lineRule="auto"/>
              <w:jc w:val="center"/>
              <w:rPr>
                <w:sz w:val="14"/>
                <w:szCs w:val="14"/>
              </w:rPr>
            </w:pPr>
            <w:r w:rsidRPr="00723A2C">
              <w:rPr>
                <w:sz w:val="14"/>
                <w:szCs w:val="14"/>
              </w:rPr>
              <w:t>328</w:t>
            </w:r>
          </w:p>
        </w:tc>
        <w:tc>
          <w:tcPr>
            <w:tcW w:w="586" w:type="dxa"/>
            <w:noWrap/>
          </w:tcPr>
          <w:p w:rsidR="00F8755E" w:rsidRPr="00723A2C" w:rsidRDefault="00F8755E" w:rsidP="0077551B">
            <w:pPr>
              <w:spacing w:before="0" w:after="0" w:line="240" w:lineRule="auto"/>
              <w:jc w:val="center"/>
              <w:rPr>
                <w:sz w:val="14"/>
                <w:szCs w:val="14"/>
              </w:rPr>
            </w:pPr>
            <w:r>
              <w:rPr>
                <w:sz w:val="14"/>
                <w:szCs w:val="14"/>
              </w:rPr>
              <w:t>328</w:t>
            </w:r>
          </w:p>
        </w:tc>
        <w:tc>
          <w:tcPr>
            <w:tcW w:w="586" w:type="dxa"/>
            <w:noWrap/>
          </w:tcPr>
          <w:p w:rsidR="00F8755E" w:rsidRPr="00723A2C" w:rsidRDefault="00F8755E" w:rsidP="0077551B">
            <w:pPr>
              <w:spacing w:before="0" w:after="0" w:line="240" w:lineRule="auto"/>
              <w:jc w:val="center"/>
              <w:rPr>
                <w:sz w:val="14"/>
                <w:szCs w:val="14"/>
              </w:rPr>
            </w:pPr>
            <w:r>
              <w:rPr>
                <w:sz w:val="14"/>
                <w:szCs w:val="14"/>
              </w:rPr>
              <w:t>648</w:t>
            </w:r>
          </w:p>
        </w:tc>
        <w:tc>
          <w:tcPr>
            <w:tcW w:w="670" w:type="dxa"/>
            <w:noWrap/>
          </w:tcPr>
          <w:p w:rsidR="00F8755E" w:rsidRPr="00723A2C" w:rsidRDefault="00F8755E" w:rsidP="0077551B">
            <w:pPr>
              <w:spacing w:before="0" w:after="0" w:line="240" w:lineRule="auto"/>
              <w:jc w:val="center"/>
              <w:rPr>
                <w:sz w:val="14"/>
                <w:szCs w:val="14"/>
              </w:rPr>
            </w:pPr>
            <w:r>
              <w:rPr>
                <w:sz w:val="14"/>
                <w:szCs w:val="14"/>
              </w:rPr>
              <w:t>1.251</w:t>
            </w:r>
          </w:p>
        </w:tc>
        <w:tc>
          <w:tcPr>
            <w:tcW w:w="502"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772" w:type="dxa"/>
          </w:tcPr>
          <w:p w:rsidR="00F8755E" w:rsidRPr="00723A2C" w:rsidRDefault="00F8755E" w:rsidP="0077551B">
            <w:pPr>
              <w:spacing w:before="0" w:after="0" w:line="240" w:lineRule="auto"/>
              <w:jc w:val="center"/>
              <w:rPr>
                <w:sz w:val="14"/>
                <w:szCs w:val="14"/>
              </w:rPr>
            </w:pPr>
          </w:p>
        </w:tc>
      </w:tr>
      <w:tr w:rsidR="00F8755E" w:rsidRPr="00723A2C" w:rsidTr="00316195">
        <w:trPr>
          <w:trHeight w:val="270"/>
        </w:trPr>
        <w:tc>
          <w:tcPr>
            <w:tcW w:w="1526" w:type="dxa"/>
            <w:vMerge/>
          </w:tcPr>
          <w:p w:rsidR="00F8755E" w:rsidRPr="00723A2C" w:rsidRDefault="00F8755E" w:rsidP="00445DEF">
            <w:pPr>
              <w:spacing w:before="0" w:after="0" w:line="240" w:lineRule="auto"/>
              <w:jc w:val="left"/>
              <w:rPr>
                <w:sz w:val="14"/>
                <w:szCs w:val="14"/>
              </w:rPr>
            </w:pPr>
          </w:p>
        </w:tc>
        <w:tc>
          <w:tcPr>
            <w:tcW w:w="1041" w:type="dxa"/>
            <w:gridSpan w:val="2"/>
          </w:tcPr>
          <w:p w:rsidR="00F8755E" w:rsidRPr="00723A2C" w:rsidRDefault="00F8755E" w:rsidP="0077551B">
            <w:pPr>
              <w:spacing w:before="0" w:after="0" w:line="240" w:lineRule="auto"/>
              <w:rPr>
                <w:sz w:val="14"/>
                <w:szCs w:val="14"/>
              </w:rPr>
            </w:pPr>
            <w:r w:rsidRPr="00723A2C">
              <w:rPr>
                <w:sz w:val="14"/>
                <w:szCs w:val="14"/>
              </w:rPr>
              <w:t>Στόχος</w:t>
            </w:r>
          </w:p>
        </w:tc>
        <w:tc>
          <w:tcPr>
            <w:tcW w:w="779"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670" w:type="dxa"/>
            <w:noWrap/>
          </w:tcPr>
          <w:p w:rsidR="00F8755E" w:rsidRPr="00723A2C" w:rsidRDefault="00F8755E" w:rsidP="0077551B">
            <w:pPr>
              <w:spacing w:before="0" w:after="0" w:line="240" w:lineRule="auto"/>
              <w:jc w:val="center"/>
              <w:rPr>
                <w:sz w:val="14"/>
                <w:szCs w:val="14"/>
              </w:rPr>
            </w:pPr>
          </w:p>
        </w:tc>
        <w:tc>
          <w:tcPr>
            <w:tcW w:w="502"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772" w:type="dxa"/>
            <w:noWrap/>
          </w:tcPr>
          <w:p w:rsidR="00F8755E" w:rsidRPr="00723A2C" w:rsidRDefault="00F8755E" w:rsidP="0077551B">
            <w:pPr>
              <w:spacing w:before="0" w:after="0" w:line="240" w:lineRule="auto"/>
              <w:jc w:val="center"/>
              <w:rPr>
                <w:sz w:val="14"/>
                <w:szCs w:val="14"/>
              </w:rPr>
            </w:pPr>
            <w:r w:rsidRPr="00723A2C">
              <w:rPr>
                <w:rFonts w:cs="Arial"/>
                <w:sz w:val="14"/>
                <w:szCs w:val="14"/>
              </w:rPr>
              <w:t>2.000</w:t>
            </w:r>
          </w:p>
        </w:tc>
      </w:tr>
      <w:tr w:rsidR="00F8755E" w:rsidRPr="00723A2C" w:rsidTr="00316195">
        <w:trPr>
          <w:trHeight w:val="270"/>
        </w:trPr>
        <w:tc>
          <w:tcPr>
            <w:tcW w:w="1526" w:type="dxa"/>
            <w:vMerge/>
          </w:tcPr>
          <w:p w:rsidR="00F8755E" w:rsidRPr="00723A2C" w:rsidRDefault="00F8755E" w:rsidP="00445DEF">
            <w:pPr>
              <w:spacing w:before="0" w:after="0" w:line="240" w:lineRule="auto"/>
              <w:jc w:val="left"/>
              <w:rPr>
                <w:sz w:val="14"/>
                <w:szCs w:val="14"/>
              </w:rPr>
            </w:pPr>
          </w:p>
        </w:tc>
        <w:tc>
          <w:tcPr>
            <w:tcW w:w="1041" w:type="dxa"/>
            <w:gridSpan w:val="2"/>
          </w:tcPr>
          <w:p w:rsidR="00F8755E" w:rsidRPr="00723A2C" w:rsidRDefault="00F8755E" w:rsidP="0077551B">
            <w:pPr>
              <w:spacing w:before="0" w:after="0" w:line="240" w:lineRule="auto"/>
              <w:rPr>
                <w:sz w:val="14"/>
                <w:szCs w:val="14"/>
              </w:rPr>
            </w:pPr>
            <w:r w:rsidRPr="00723A2C">
              <w:rPr>
                <w:sz w:val="14"/>
                <w:szCs w:val="14"/>
              </w:rPr>
              <w:t>Αφετηρία</w:t>
            </w:r>
          </w:p>
        </w:tc>
        <w:tc>
          <w:tcPr>
            <w:tcW w:w="779" w:type="dxa"/>
            <w:noWrap/>
          </w:tcPr>
          <w:p w:rsidR="00F8755E" w:rsidRPr="00723A2C" w:rsidRDefault="00F8755E" w:rsidP="0077551B">
            <w:pPr>
              <w:spacing w:before="0" w:after="0" w:line="240" w:lineRule="auto"/>
              <w:jc w:val="center"/>
              <w:rPr>
                <w:sz w:val="14"/>
                <w:szCs w:val="14"/>
              </w:rPr>
            </w:pPr>
            <w:r w:rsidRPr="00723A2C">
              <w:rPr>
                <w:sz w:val="14"/>
                <w:szCs w:val="14"/>
                <w:lang w:val="en-US"/>
              </w:rPr>
              <w:t>1.443</w:t>
            </w: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670" w:type="dxa"/>
            <w:noWrap/>
          </w:tcPr>
          <w:p w:rsidR="00F8755E" w:rsidRPr="00723A2C" w:rsidRDefault="00F8755E" w:rsidP="0077551B">
            <w:pPr>
              <w:spacing w:before="0" w:after="0" w:line="240" w:lineRule="auto"/>
              <w:jc w:val="center"/>
              <w:rPr>
                <w:sz w:val="14"/>
                <w:szCs w:val="14"/>
              </w:rPr>
            </w:pPr>
          </w:p>
        </w:tc>
        <w:tc>
          <w:tcPr>
            <w:tcW w:w="502"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772" w:type="dxa"/>
          </w:tcPr>
          <w:p w:rsidR="00F8755E" w:rsidRPr="00723A2C" w:rsidRDefault="00F8755E" w:rsidP="0077551B">
            <w:pPr>
              <w:spacing w:before="0" w:after="0" w:line="240" w:lineRule="auto"/>
              <w:jc w:val="center"/>
              <w:rPr>
                <w:sz w:val="14"/>
                <w:szCs w:val="14"/>
              </w:rPr>
            </w:pPr>
          </w:p>
        </w:tc>
      </w:tr>
      <w:tr w:rsidR="00F8755E" w:rsidRPr="00723A2C" w:rsidTr="00316195">
        <w:trPr>
          <w:trHeight w:val="450"/>
        </w:trPr>
        <w:tc>
          <w:tcPr>
            <w:tcW w:w="1526" w:type="dxa"/>
            <w:vMerge w:val="restart"/>
          </w:tcPr>
          <w:p w:rsidR="00F8755E" w:rsidRPr="00723A2C" w:rsidRDefault="00F8755E" w:rsidP="00445DEF">
            <w:pPr>
              <w:spacing w:before="0" w:after="0" w:line="240" w:lineRule="auto"/>
              <w:jc w:val="left"/>
              <w:rPr>
                <w:sz w:val="14"/>
                <w:szCs w:val="14"/>
              </w:rPr>
            </w:pPr>
            <w:r w:rsidRPr="00723A2C">
              <w:rPr>
                <w:rFonts w:cs="Arial"/>
                <w:sz w:val="14"/>
                <w:szCs w:val="14"/>
              </w:rPr>
              <w:t xml:space="preserve">Αριθμός προγραμμάτων σπουδών τεχνικοεπαγγελματικής εκπαίδευσης που δημιουργούνται ή αναμορφώνονται </w:t>
            </w:r>
          </w:p>
        </w:tc>
        <w:tc>
          <w:tcPr>
            <w:tcW w:w="1041" w:type="dxa"/>
            <w:gridSpan w:val="2"/>
          </w:tcPr>
          <w:p w:rsidR="00F8755E" w:rsidRPr="00723A2C" w:rsidRDefault="00F8755E" w:rsidP="0077551B">
            <w:pPr>
              <w:spacing w:before="0" w:after="0" w:line="240" w:lineRule="auto"/>
              <w:rPr>
                <w:sz w:val="14"/>
                <w:szCs w:val="14"/>
              </w:rPr>
            </w:pPr>
            <w:r w:rsidRPr="00723A2C">
              <w:rPr>
                <w:sz w:val="14"/>
                <w:szCs w:val="14"/>
              </w:rPr>
              <w:t>Ολοκλήρωση</w:t>
            </w:r>
          </w:p>
        </w:tc>
        <w:tc>
          <w:tcPr>
            <w:tcW w:w="779" w:type="dxa"/>
            <w:noWrap/>
          </w:tcPr>
          <w:p w:rsidR="00F8755E" w:rsidRPr="00723A2C" w:rsidRDefault="00F8755E" w:rsidP="0077551B">
            <w:pPr>
              <w:spacing w:before="0" w:after="0" w:line="240" w:lineRule="auto"/>
              <w:jc w:val="center"/>
              <w:rPr>
                <w:sz w:val="14"/>
                <w:szCs w:val="14"/>
              </w:rPr>
            </w:pPr>
            <w:r w:rsidRPr="00723A2C">
              <w:rPr>
                <w:sz w:val="14"/>
                <w:szCs w:val="14"/>
              </w:rPr>
              <w:t>0</w:t>
            </w:r>
          </w:p>
        </w:tc>
        <w:tc>
          <w:tcPr>
            <w:tcW w:w="586" w:type="dxa"/>
            <w:noWrap/>
          </w:tcPr>
          <w:p w:rsidR="00F8755E" w:rsidRPr="00723A2C" w:rsidRDefault="00F8755E" w:rsidP="0077551B">
            <w:pPr>
              <w:spacing w:before="0" w:after="0" w:line="240" w:lineRule="auto"/>
              <w:jc w:val="center"/>
              <w:rPr>
                <w:sz w:val="14"/>
                <w:szCs w:val="14"/>
              </w:rPr>
            </w:pPr>
            <w:r w:rsidRPr="00723A2C">
              <w:rPr>
                <w:sz w:val="14"/>
                <w:szCs w:val="14"/>
                <w:lang w:val="en-US"/>
              </w:rPr>
              <w:t>0</w:t>
            </w:r>
          </w:p>
        </w:tc>
        <w:tc>
          <w:tcPr>
            <w:tcW w:w="586" w:type="dxa"/>
            <w:noWrap/>
          </w:tcPr>
          <w:p w:rsidR="00F8755E" w:rsidRPr="00723A2C" w:rsidRDefault="00F8755E" w:rsidP="0077551B">
            <w:pPr>
              <w:spacing w:before="0" w:after="0" w:line="240" w:lineRule="auto"/>
              <w:jc w:val="center"/>
              <w:rPr>
                <w:sz w:val="14"/>
                <w:szCs w:val="14"/>
                <w:lang w:val="en-US"/>
              </w:rPr>
            </w:pPr>
            <w:r w:rsidRPr="00723A2C">
              <w:rPr>
                <w:sz w:val="14"/>
                <w:szCs w:val="14"/>
                <w:lang w:val="en-US"/>
              </w:rPr>
              <w:t>0</w:t>
            </w:r>
          </w:p>
        </w:tc>
        <w:tc>
          <w:tcPr>
            <w:tcW w:w="586" w:type="dxa"/>
            <w:noWrap/>
          </w:tcPr>
          <w:p w:rsidR="00F8755E" w:rsidRPr="00723A2C" w:rsidRDefault="00F8755E" w:rsidP="0077551B">
            <w:pPr>
              <w:spacing w:before="0" w:after="0" w:line="240" w:lineRule="auto"/>
              <w:jc w:val="center"/>
              <w:rPr>
                <w:sz w:val="14"/>
                <w:szCs w:val="14"/>
              </w:rPr>
            </w:pPr>
            <w:r w:rsidRPr="00723A2C">
              <w:rPr>
                <w:sz w:val="14"/>
                <w:szCs w:val="14"/>
              </w:rPr>
              <w:t>0</w:t>
            </w:r>
          </w:p>
        </w:tc>
        <w:tc>
          <w:tcPr>
            <w:tcW w:w="586" w:type="dxa"/>
            <w:noWrap/>
          </w:tcPr>
          <w:p w:rsidR="00F8755E" w:rsidRPr="00723A2C" w:rsidRDefault="00F8755E" w:rsidP="0077551B">
            <w:pPr>
              <w:spacing w:before="0" w:after="0" w:line="240" w:lineRule="auto"/>
              <w:jc w:val="center"/>
              <w:rPr>
                <w:sz w:val="14"/>
                <w:szCs w:val="14"/>
              </w:rPr>
            </w:pPr>
            <w:r>
              <w:rPr>
                <w:sz w:val="14"/>
                <w:szCs w:val="14"/>
              </w:rPr>
              <w:t>0</w:t>
            </w:r>
          </w:p>
        </w:tc>
        <w:tc>
          <w:tcPr>
            <w:tcW w:w="586" w:type="dxa"/>
            <w:noWrap/>
          </w:tcPr>
          <w:p w:rsidR="00F8755E" w:rsidRPr="00723A2C" w:rsidRDefault="00F8755E" w:rsidP="0077551B">
            <w:pPr>
              <w:spacing w:before="0" w:after="0" w:line="240" w:lineRule="auto"/>
              <w:jc w:val="center"/>
              <w:rPr>
                <w:sz w:val="14"/>
                <w:szCs w:val="14"/>
              </w:rPr>
            </w:pPr>
            <w:r>
              <w:rPr>
                <w:sz w:val="14"/>
                <w:szCs w:val="14"/>
              </w:rPr>
              <w:t>0</w:t>
            </w:r>
          </w:p>
        </w:tc>
        <w:tc>
          <w:tcPr>
            <w:tcW w:w="670" w:type="dxa"/>
            <w:noWrap/>
          </w:tcPr>
          <w:p w:rsidR="00F8755E" w:rsidRPr="00723A2C" w:rsidRDefault="00F8755E" w:rsidP="0077551B">
            <w:pPr>
              <w:spacing w:before="0" w:after="0" w:line="240" w:lineRule="auto"/>
              <w:jc w:val="center"/>
              <w:rPr>
                <w:sz w:val="14"/>
                <w:szCs w:val="14"/>
              </w:rPr>
            </w:pPr>
            <w:r>
              <w:rPr>
                <w:sz w:val="14"/>
                <w:szCs w:val="14"/>
              </w:rPr>
              <w:t>0</w:t>
            </w:r>
          </w:p>
        </w:tc>
        <w:tc>
          <w:tcPr>
            <w:tcW w:w="502"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772" w:type="dxa"/>
          </w:tcPr>
          <w:p w:rsidR="00F8755E" w:rsidRPr="00723A2C" w:rsidRDefault="00F8755E" w:rsidP="0077551B">
            <w:pPr>
              <w:spacing w:before="0" w:after="0" w:line="240" w:lineRule="auto"/>
              <w:jc w:val="center"/>
              <w:rPr>
                <w:sz w:val="14"/>
                <w:szCs w:val="14"/>
              </w:rPr>
            </w:pPr>
          </w:p>
        </w:tc>
      </w:tr>
      <w:tr w:rsidR="00F8755E" w:rsidRPr="00723A2C" w:rsidTr="00316195">
        <w:trPr>
          <w:trHeight w:val="270"/>
        </w:trPr>
        <w:tc>
          <w:tcPr>
            <w:tcW w:w="1526" w:type="dxa"/>
            <w:vMerge/>
          </w:tcPr>
          <w:p w:rsidR="00F8755E" w:rsidRPr="00723A2C" w:rsidRDefault="00F8755E" w:rsidP="00445DEF">
            <w:pPr>
              <w:spacing w:before="0" w:after="0" w:line="240" w:lineRule="auto"/>
              <w:jc w:val="left"/>
              <w:rPr>
                <w:sz w:val="14"/>
                <w:szCs w:val="14"/>
              </w:rPr>
            </w:pPr>
          </w:p>
        </w:tc>
        <w:tc>
          <w:tcPr>
            <w:tcW w:w="1041" w:type="dxa"/>
            <w:gridSpan w:val="2"/>
          </w:tcPr>
          <w:p w:rsidR="00F8755E" w:rsidRPr="00723A2C" w:rsidRDefault="00F8755E" w:rsidP="0077551B">
            <w:pPr>
              <w:spacing w:before="0" w:after="0" w:line="240" w:lineRule="auto"/>
              <w:rPr>
                <w:sz w:val="14"/>
                <w:szCs w:val="14"/>
              </w:rPr>
            </w:pPr>
            <w:r w:rsidRPr="00723A2C">
              <w:rPr>
                <w:sz w:val="14"/>
                <w:szCs w:val="14"/>
              </w:rPr>
              <w:t>Στόχος</w:t>
            </w:r>
          </w:p>
        </w:tc>
        <w:tc>
          <w:tcPr>
            <w:tcW w:w="779"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670" w:type="dxa"/>
            <w:noWrap/>
          </w:tcPr>
          <w:p w:rsidR="00F8755E" w:rsidRPr="00723A2C" w:rsidRDefault="00F8755E" w:rsidP="0077551B">
            <w:pPr>
              <w:spacing w:before="0" w:after="0" w:line="240" w:lineRule="auto"/>
              <w:jc w:val="center"/>
              <w:rPr>
                <w:sz w:val="14"/>
                <w:szCs w:val="14"/>
              </w:rPr>
            </w:pPr>
          </w:p>
        </w:tc>
        <w:tc>
          <w:tcPr>
            <w:tcW w:w="502"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772" w:type="dxa"/>
            <w:noWrap/>
          </w:tcPr>
          <w:p w:rsidR="00F8755E" w:rsidRPr="00723A2C" w:rsidRDefault="00F8755E" w:rsidP="0077551B">
            <w:pPr>
              <w:spacing w:before="0" w:after="0" w:line="240" w:lineRule="auto"/>
              <w:jc w:val="center"/>
              <w:rPr>
                <w:sz w:val="14"/>
                <w:szCs w:val="14"/>
              </w:rPr>
            </w:pPr>
            <w:r w:rsidRPr="00723A2C">
              <w:rPr>
                <w:rFonts w:cs="Arial"/>
                <w:sz w:val="14"/>
                <w:szCs w:val="14"/>
              </w:rPr>
              <w:t xml:space="preserve">650 </w:t>
            </w:r>
            <w:r w:rsidRPr="00723A2C">
              <w:rPr>
                <w:rFonts w:cs="Arial"/>
                <w:sz w:val="14"/>
                <w:szCs w:val="14"/>
                <w:vertAlign w:val="superscript"/>
              </w:rPr>
              <w:t>(1), (2)</w:t>
            </w:r>
          </w:p>
        </w:tc>
      </w:tr>
      <w:tr w:rsidR="00F8755E" w:rsidRPr="00723A2C" w:rsidTr="00316195">
        <w:trPr>
          <w:trHeight w:val="270"/>
        </w:trPr>
        <w:tc>
          <w:tcPr>
            <w:tcW w:w="1526" w:type="dxa"/>
            <w:vMerge/>
          </w:tcPr>
          <w:p w:rsidR="00F8755E" w:rsidRPr="00723A2C" w:rsidRDefault="00F8755E" w:rsidP="00445DEF">
            <w:pPr>
              <w:spacing w:before="0" w:after="0" w:line="240" w:lineRule="auto"/>
              <w:jc w:val="left"/>
              <w:rPr>
                <w:sz w:val="14"/>
                <w:szCs w:val="14"/>
              </w:rPr>
            </w:pPr>
          </w:p>
        </w:tc>
        <w:tc>
          <w:tcPr>
            <w:tcW w:w="1041" w:type="dxa"/>
            <w:gridSpan w:val="2"/>
          </w:tcPr>
          <w:p w:rsidR="00F8755E" w:rsidRPr="00723A2C" w:rsidRDefault="00F8755E" w:rsidP="0077551B">
            <w:pPr>
              <w:spacing w:before="0" w:after="0" w:line="240" w:lineRule="auto"/>
              <w:rPr>
                <w:sz w:val="14"/>
                <w:szCs w:val="14"/>
              </w:rPr>
            </w:pPr>
            <w:r w:rsidRPr="00723A2C">
              <w:rPr>
                <w:sz w:val="14"/>
                <w:szCs w:val="14"/>
              </w:rPr>
              <w:t>Αφετηρία</w:t>
            </w:r>
          </w:p>
        </w:tc>
        <w:tc>
          <w:tcPr>
            <w:tcW w:w="779" w:type="dxa"/>
            <w:noWrap/>
          </w:tcPr>
          <w:p w:rsidR="00F8755E" w:rsidRPr="00723A2C" w:rsidRDefault="00F8755E" w:rsidP="0077551B">
            <w:pPr>
              <w:spacing w:before="0" w:after="0" w:line="240" w:lineRule="auto"/>
              <w:jc w:val="center"/>
              <w:rPr>
                <w:sz w:val="14"/>
                <w:szCs w:val="14"/>
              </w:rPr>
            </w:pPr>
            <w:r w:rsidRPr="00723A2C">
              <w:rPr>
                <w:rFonts w:cs="Arial"/>
                <w:sz w:val="14"/>
                <w:szCs w:val="14"/>
              </w:rPr>
              <w:t>437</w:t>
            </w: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670" w:type="dxa"/>
            <w:noWrap/>
          </w:tcPr>
          <w:p w:rsidR="00F8755E" w:rsidRPr="00723A2C" w:rsidRDefault="00F8755E" w:rsidP="0077551B">
            <w:pPr>
              <w:spacing w:before="0" w:after="0" w:line="240" w:lineRule="auto"/>
              <w:jc w:val="center"/>
              <w:rPr>
                <w:sz w:val="14"/>
                <w:szCs w:val="14"/>
              </w:rPr>
            </w:pPr>
          </w:p>
        </w:tc>
        <w:tc>
          <w:tcPr>
            <w:tcW w:w="502"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772" w:type="dxa"/>
          </w:tcPr>
          <w:p w:rsidR="00F8755E" w:rsidRPr="00723A2C" w:rsidRDefault="00F8755E" w:rsidP="0077551B">
            <w:pPr>
              <w:spacing w:before="0" w:after="0" w:line="240" w:lineRule="auto"/>
              <w:jc w:val="center"/>
              <w:rPr>
                <w:sz w:val="14"/>
                <w:szCs w:val="14"/>
              </w:rPr>
            </w:pPr>
          </w:p>
        </w:tc>
      </w:tr>
      <w:tr w:rsidR="00F8755E" w:rsidRPr="00723A2C" w:rsidTr="00316195">
        <w:trPr>
          <w:trHeight w:val="450"/>
        </w:trPr>
        <w:tc>
          <w:tcPr>
            <w:tcW w:w="1526" w:type="dxa"/>
            <w:vMerge w:val="restart"/>
          </w:tcPr>
          <w:p w:rsidR="00F8755E" w:rsidRPr="00723A2C" w:rsidRDefault="00F8755E" w:rsidP="00445DEF">
            <w:pPr>
              <w:spacing w:before="0" w:after="0" w:line="240" w:lineRule="auto"/>
              <w:jc w:val="left"/>
              <w:rPr>
                <w:sz w:val="14"/>
                <w:szCs w:val="14"/>
              </w:rPr>
            </w:pPr>
            <w:r w:rsidRPr="00723A2C">
              <w:rPr>
                <w:rFonts w:cs="Arial"/>
                <w:sz w:val="14"/>
                <w:szCs w:val="14"/>
              </w:rPr>
              <w:t>Αριθμός γραφείων διασύνδεσης που δημιουργούνται ή ενισχύονται</w:t>
            </w:r>
          </w:p>
        </w:tc>
        <w:tc>
          <w:tcPr>
            <w:tcW w:w="1041" w:type="dxa"/>
            <w:gridSpan w:val="2"/>
          </w:tcPr>
          <w:p w:rsidR="00F8755E" w:rsidRPr="00723A2C" w:rsidRDefault="00F8755E" w:rsidP="0077551B">
            <w:pPr>
              <w:spacing w:before="0" w:after="0" w:line="240" w:lineRule="auto"/>
              <w:rPr>
                <w:sz w:val="14"/>
                <w:szCs w:val="14"/>
              </w:rPr>
            </w:pPr>
            <w:r w:rsidRPr="00723A2C">
              <w:rPr>
                <w:sz w:val="14"/>
                <w:szCs w:val="14"/>
              </w:rPr>
              <w:t>Ολοκλήρωση</w:t>
            </w:r>
          </w:p>
        </w:tc>
        <w:tc>
          <w:tcPr>
            <w:tcW w:w="779" w:type="dxa"/>
            <w:noWrap/>
          </w:tcPr>
          <w:p w:rsidR="00F8755E" w:rsidRPr="00723A2C" w:rsidRDefault="00F8755E" w:rsidP="0077551B">
            <w:pPr>
              <w:spacing w:before="0" w:after="0" w:line="240" w:lineRule="auto"/>
              <w:jc w:val="center"/>
              <w:rPr>
                <w:sz w:val="14"/>
                <w:szCs w:val="14"/>
              </w:rPr>
            </w:pPr>
            <w:r w:rsidRPr="00723A2C">
              <w:rPr>
                <w:sz w:val="14"/>
                <w:szCs w:val="14"/>
              </w:rPr>
              <w:t>0</w:t>
            </w:r>
          </w:p>
        </w:tc>
        <w:tc>
          <w:tcPr>
            <w:tcW w:w="586" w:type="dxa"/>
            <w:noWrap/>
          </w:tcPr>
          <w:p w:rsidR="00F8755E" w:rsidRPr="00723A2C" w:rsidRDefault="00F8755E" w:rsidP="0077551B">
            <w:pPr>
              <w:spacing w:before="0" w:after="0" w:line="240" w:lineRule="auto"/>
              <w:jc w:val="center"/>
              <w:rPr>
                <w:sz w:val="14"/>
                <w:szCs w:val="14"/>
              </w:rPr>
            </w:pPr>
            <w:r w:rsidRPr="00723A2C">
              <w:rPr>
                <w:sz w:val="14"/>
                <w:szCs w:val="14"/>
                <w:lang w:val="en-US"/>
              </w:rPr>
              <w:t>0</w:t>
            </w:r>
          </w:p>
        </w:tc>
        <w:tc>
          <w:tcPr>
            <w:tcW w:w="586" w:type="dxa"/>
            <w:noWrap/>
          </w:tcPr>
          <w:p w:rsidR="00F8755E" w:rsidRPr="00723A2C" w:rsidRDefault="00F8755E" w:rsidP="0077551B">
            <w:pPr>
              <w:spacing w:before="0" w:after="0" w:line="240" w:lineRule="auto"/>
              <w:jc w:val="center"/>
              <w:rPr>
                <w:sz w:val="14"/>
                <w:szCs w:val="14"/>
                <w:lang w:val="en-US"/>
              </w:rPr>
            </w:pPr>
            <w:r w:rsidRPr="00723A2C">
              <w:rPr>
                <w:sz w:val="14"/>
                <w:szCs w:val="14"/>
                <w:lang w:val="en-US"/>
              </w:rPr>
              <w:t>0</w:t>
            </w:r>
          </w:p>
        </w:tc>
        <w:tc>
          <w:tcPr>
            <w:tcW w:w="586" w:type="dxa"/>
            <w:noWrap/>
          </w:tcPr>
          <w:p w:rsidR="00F8755E" w:rsidRPr="00723A2C" w:rsidRDefault="00F8755E" w:rsidP="0077551B">
            <w:pPr>
              <w:spacing w:before="0" w:after="0" w:line="240" w:lineRule="auto"/>
              <w:jc w:val="center"/>
              <w:rPr>
                <w:sz w:val="14"/>
                <w:szCs w:val="14"/>
              </w:rPr>
            </w:pPr>
            <w:r w:rsidRPr="00723A2C">
              <w:rPr>
                <w:sz w:val="14"/>
                <w:szCs w:val="14"/>
              </w:rPr>
              <w:t>2</w:t>
            </w:r>
          </w:p>
        </w:tc>
        <w:tc>
          <w:tcPr>
            <w:tcW w:w="586" w:type="dxa"/>
            <w:noWrap/>
          </w:tcPr>
          <w:p w:rsidR="00F8755E" w:rsidRPr="00723A2C" w:rsidRDefault="00F8755E" w:rsidP="0077551B">
            <w:pPr>
              <w:spacing w:before="0" w:after="0" w:line="240" w:lineRule="auto"/>
              <w:jc w:val="center"/>
              <w:rPr>
                <w:sz w:val="14"/>
                <w:szCs w:val="14"/>
              </w:rPr>
            </w:pPr>
            <w:r>
              <w:rPr>
                <w:sz w:val="14"/>
                <w:szCs w:val="14"/>
              </w:rPr>
              <w:t>3</w:t>
            </w:r>
          </w:p>
        </w:tc>
        <w:tc>
          <w:tcPr>
            <w:tcW w:w="586" w:type="dxa"/>
            <w:noWrap/>
          </w:tcPr>
          <w:p w:rsidR="00F8755E" w:rsidRPr="00723A2C" w:rsidRDefault="00F8755E" w:rsidP="0077551B">
            <w:pPr>
              <w:spacing w:before="0" w:after="0" w:line="240" w:lineRule="auto"/>
              <w:jc w:val="center"/>
              <w:rPr>
                <w:sz w:val="14"/>
                <w:szCs w:val="14"/>
              </w:rPr>
            </w:pPr>
            <w:r>
              <w:rPr>
                <w:sz w:val="14"/>
                <w:szCs w:val="14"/>
              </w:rPr>
              <w:t>5</w:t>
            </w:r>
          </w:p>
        </w:tc>
        <w:tc>
          <w:tcPr>
            <w:tcW w:w="670" w:type="dxa"/>
            <w:noWrap/>
          </w:tcPr>
          <w:p w:rsidR="00F8755E" w:rsidRPr="00723A2C" w:rsidRDefault="00F8755E" w:rsidP="0077551B">
            <w:pPr>
              <w:spacing w:before="0" w:after="0" w:line="240" w:lineRule="auto"/>
              <w:jc w:val="center"/>
              <w:rPr>
                <w:sz w:val="14"/>
                <w:szCs w:val="14"/>
              </w:rPr>
            </w:pPr>
            <w:r>
              <w:rPr>
                <w:sz w:val="14"/>
                <w:szCs w:val="14"/>
              </w:rPr>
              <w:t>5</w:t>
            </w:r>
          </w:p>
        </w:tc>
        <w:tc>
          <w:tcPr>
            <w:tcW w:w="502"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772" w:type="dxa"/>
          </w:tcPr>
          <w:p w:rsidR="00F8755E" w:rsidRPr="00723A2C" w:rsidRDefault="00F8755E" w:rsidP="0077551B">
            <w:pPr>
              <w:spacing w:before="0" w:after="0" w:line="240" w:lineRule="auto"/>
              <w:jc w:val="center"/>
              <w:rPr>
                <w:sz w:val="14"/>
                <w:szCs w:val="14"/>
              </w:rPr>
            </w:pPr>
          </w:p>
        </w:tc>
      </w:tr>
      <w:tr w:rsidR="00F8755E" w:rsidRPr="00723A2C" w:rsidTr="00316195">
        <w:trPr>
          <w:trHeight w:val="270"/>
        </w:trPr>
        <w:tc>
          <w:tcPr>
            <w:tcW w:w="1526" w:type="dxa"/>
            <w:vMerge/>
          </w:tcPr>
          <w:p w:rsidR="00F8755E" w:rsidRPr="00723A2C" w:rsidRDefault="00F8755E" w:rsidP="00445DEF">
            <w:pPr>
              <w:spacing w:before="0" w:after="0" w:line="240" w:lineRule="auto"/>
              <w:jc w:val="left"/>
              <w:rPr>
                <w:sz w:val="14"/>
                <w:szCs w:val="14"/>
              </w:rPr>
            </w:pPr>
          </w:p>
        </w:tc>
        <w:tc>
          <w:tcPr>
            <w:tcW w:w="1041" w:type="dxa"/>
            <w:gridSpan w:val="2"/>
          </w:tcPr>
          <w:p w:rsidR="00F8755E" w:rsidRPr="00723A2C" w:rsidRDefault="00F8755E" w:rsidP="0077551B">
            <w:pPr>
              <w:spacing w:before="0" w:after="0" w:line="240" w:lineRule="auto"/>
              <w:rPr>
                <w:sz w:val="14"/>
                <w:szCs w:val="14"/>
              </w:rPr>
            </w:pPr>
            <w:r w:rsidRPr="00723A2C">
              <w:rPr>
                <w:sz w:val="14"/>
                <w:szCs w:val="14"/>
              </w:rPr>
              <w:t>Στόχος</w:t>
            </w:r>
          </w:p>
        </w:tc>
        <w:tc>
          <w:tcPr>
            <w:tcW w:w="779"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670" w:type="dxa"/>
            <w:noWrap/>
          </w:tcPr>
          <w:p w:rsidR="00F8755E" w:rsidRPr="00723A2C" w:rsidRDefault="00F8755E" w:rsidP="0077551B">
            <w:pPr>
              <w:spacing w:before="0" w:after="0" w:line="240" w:lineRule="auto"/>
              <w:jc w:val="center"/>
              <w:rPr>
                <w:sz w:val="14"/>
                <w:szCs w:val="14"/>
              </w:rPr>
            </w:pPr>
          </w:p>
        </w:tc>
        <w:tc>
          <w:tcPr>
            <w:tcW w:w="502"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772" w:type="dxa"/>
            <w:noWrap/>
          </w:tcPr>
          <w:p w:rsidR="00F8755E" w:rsidRPr="00723A2C" w:rsidRDefault="00F8755E" w:rsidP="0077551B">
            <w:pPr>
              <w:spacing w:before="0" w:after="0" w:line="240" w:lineRule="auto"/>
              <w:jc w:val="center"/>
              <w:rPr>
                <w:sz w:val="14"/>
                <w:szCs w:val="14"/>
              </w:rPr>
            </w:pPr>
            <w:r w:rsidRPr="00723A2C">
              <w:rPr>
                <w:rFonts w:cs="Arial"/>
                <w:sz w:val="14"/>
                <w:szCs w:val="14"/>
              </w:rPr>
              <w:t>5</w:t>
            </w:r>
          </w:p>
        </w:tc>
      </w:tr>
      <w:tr w:rsidR="00F8755E" w:rsidRPr="00723A2C" w:rsidTr="00316195">
        <w:trPr>
          <w:trHeight w:val="270"/>
        </w:trPr>
        <w:tc>
          <w:tcPr>
            <w:tcW w:w="1526" w:type="dxa"/>
            <w:vMerge/>
          </w:tcPr>
          <w:p w:rsidR="00F8755E" w:rsidRPr="00723A2C" w:rsidRDefault="00F8755E" w:rsidP="00445DEF">
            <w:pPr>
              <w:spacing w:before="0" w:after="0" w:line="240" w:lineRule="auto"/>
              <w:jc w:val="left"/>
              <w:rPr>
                <w:sz w:val="14"/>
                <w:szCs w:val="14"/>
              </w:rPr>
            </w:pPr>
          </w:p>
        </w:tc>
        <w:tc>
          <w:tcPr>
            <w:tcW w:w="1041" w:type="dxa"/>
            <w:gridSpan w:val="2"/>
          </w:tcPr>
          <w:p w:rsidR="00F8755E" w:rsidRPr="00723A2C" w:rsidRDefault="00F8755E" w:rsidP="0077551B">
            <w:pPr>
              <w:spacing w:before="0" w:after="0" w:line="240" w:lineRule="auto"/>
              <w:rPr>
                <w:sz w:val="14"/>
                <w:szCs w:val="14"/>
              </w:rPr>
            </w:pPr>
            <w:r w:rsidRPr="00723A2C">
              <w:rPr>
                <w:sz w:val="14"/>
                <w:szCs w:val="14"/>
              </w:rPr>
              <w:t>Αφετηρία</w:t>
            </w:r>
          </w:p>
        </w:tc>
        <w:tc>
          <w:tcPr>
            <w:tcW w:w="779" w:type="dxa"/>
            <w:noWrap/>
          </w:tcPr>
          <w:p w:rsidR="00F8755E" w:rsidRPr="00723A2C" w:rsidRDefault="00F8755E" w:rsidP="0077551B">
            <w:pPr>
              <w:spacing w:before="0" w:after="0" w:line="240" w:lineRule="auto"/>
              <w:jc w:val="center"/>
              <w:rPr>
                <w:sz w:val="14"/>
                <w:szCs w:val="14"/>
              </w:rPr>
            </w:pPr>
            <w:r w:rsidRPr="00723A2C">
              <w:rPr>
                <w:rFonts w:cs="Arial"/>
                <w:sz w:val="14"/>
                <w:szCs w:val="14"/>
              </w:rPr>
              <w:t>267</w:t>
            </w: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670" w:type="dxa"/>
            <w:noWrap/>
          </w:tcPr>
          <w:p w:rsidR="00F8755E" w:rsidRPr="00723A2C" w:rsidRDefault="00F8755E" w:rsidP="0077551B">
            <w:pPr>
              <w:spacing w:before="0" w:after="0" w:line="240" w:lineRule="auto"/>
              <w:jc w:val="center"/>
              <w:rPr>
                <w:sz w:val="14"/>
                <w:szCs w:val="14"/>
              </w:rPr>
            </w:pPr>
          </w:p>
        </w:tc>
        <w:tc>
          <w:tcPr>
            <w:tcW w:w="502"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772" w:type="dxa"/>
          </w:tcPr>
          <w:p w:rsidR="00F8755E" w:rsidRPr="00723A2C" w:rsidRDefault="00F8755E" w:rsidP="0077551B">
            <w:pPr>
              <w:spacing w:before="0" w:after="0" w:line="240" w:lineRule="auto"/>
              <w:jc w:val="center"/>
              <w:rPr>
                <w:sz w:val="14"/>
                <w:szCs w:val="14"/>
              </w:rPr>
            </w:pPr>
          </w:p>
        </w:tc>
      </w:tr>
      <w:tr w:rsidR="00F8755E" w:rsidRPr="00723A2C" w:rsidTr="00316195">
        <w:trPr>
          <w:trHeight w:val="450"/>
        </w:trPr>
        <w:tc>
          <w:tcPr>
            <w:tcW w:w="1526" w:type="dxa"/>
            <w:vMerge w:val="restart"/>
          </w:tcPr>
          <w:p w:rsidR="00F8755E" w:rsidRPr="00723A2C" w:rsidRDefault="00F8755E" w:rsidP="00445DEF">
            <w:pPr>
              <w:spacing w:before="0" w:after="0" w:line="240" w:lineRule="auto"/>
              <w:jc w:val="left"/>
              <w:rPr>
                <w:sz w:val="14"/>
                <w:szCs w:val="14"/>
              </w:rPr>
            </w:pPr>
            <w:r w:rsidRPr="00723A2C">
              <w:rPr>
                <w:rFonts w:cs="Arial"/>
                <w:sz w:val="14"/>
                <w:szCs w:val="14"/>
              </w:rPr>
              <w:t>Αριθμός ωφελούμενων μαθητών / σπουδαστών από ενέργειες ΣΕΠ</w:t>
            </w:r>
          </w:p>
        </w:tc>
        <w:tc>
          <w:tcPr>
            <w:tcW w:w="1041" w:type="dxa"/>
            <w:gridSpan w:val="2"/>
          </w:tcPr>
          <w:p w:rsidR="00F8755E" w:rsidRPr="00723A2C" w:rsidRDefault="00F8755E" w:rsidP="0077551B">
            <w:pPr>
              <w:spacing w:before="0" w:after="0" w:line="240" w:lineRule="auto"/>
              <w:rPr>
                <w:sz w:val="14"/>
                <w:szCs w:val="14"/>
              </w:rPr>
            </w:pPr>
            <w:r w:rsidRPr="00723A2C">
              <w:rPr>
                <w:sz w:val="14"/>
                <w:szCs w:val="14"/>
              </w:rPr>
              <w:t>Ολοκλήρωση</w:t>
            </w:r>
          </w:p>
        </w:tc>
        <w:tc>
          <w:tcPr>
            <w:tcW w:w="779" w:type="dxa"/>
            <w:noWrap/>
          </w:tcPr>
          <w:p w:rsidR="00F8755E" w:rsidRPr="00723A2C" w:rsidRDefault="00F8755E" w:rsidP="0077551B">
            <w:pPr>
              <w:spacing w:before="0" w:after="0" w:line="240" w:lineRule="auto"/>
              <w:jc w:val="center"/>
              <w:rPr>
                <w:sz w:val="14"/>
                <w:szCs w:val="14"/>
              </w:rPr>
            </w:pPr>
            <w:r w:rsidRPr="00723A2C">
              <w:rPr>
                <w:sz w:val="14"/>
                <w:szCs w:val="14"/>
              </w:rPr>
              <w:t>0</w:t>
            </w:r>
          </w:p>
        </w:tc>
        <w:tc>
          <w:tcPr>
            <w:tcW w:w="586" w:type="dxa"/>
            <w:noWrap/>
          </w:tcPr>
          <w:p w:rsidR="00F8755E" w:rsidRPr="00723A2C" w:rsidRDefault="00F8755E" w:rsidP="0077551B">
            <w:pPr>
              <w:spacing w:before="0" w:after="0" w:line="240" w:lineRule="auto"/>
              <w:jc w:val="center"/>
              <w:rPr>
                <w:sz w:val="14"/>
                <w:szCs w:val="14"/>
              </w:rPr>
            </w:pPr>
            <w:r w:rsidRPr="00723A2C">
              <w:rPr>
                <w:sz w:val="14"/>
                <w:szCs w:val="14"/>
                <w:lang w:val="en-US"/>
              </w:rPr>
              <w:t>0</w:t>
            </w:r>
          </w:p>
        </w:tc>
        <w:tc>
          <w:tcPr>
            <w:tcW w:w="586" w:type="dxa"/>
            <w:noWrap/>
          </w:tcPr>
          <w:p w:rsidR="00F8755E" w:rsidRPr="00723A2C" w:rsidRDefault="00F8755E" w:rsidP="0077551B">
            <w:pPr>
              <w:spacing w:before="0" w:after="0" w:line="240" w:lineRule="auto"/>
              <w:jc w:val="center"/>
              <w:rPr>
                <w:sz w:val="14"/>
                <w:szCs w:val="14"/>
                <w:lang w:val="en-US"/>
              </w:rPr>
            </w:pPr>
            <w:r w:rsidRPr="00723A2C">
              <w:rPr>
                <w:sz w:val="14"/>
                <w:szCs w:val="14"/>
                <w:lang w:val="en-US"/>
              </w:rPr>
              <w:t>0</w:t>
            </w:r>
          </w:p>
        </w:tc>
        <w:tc>
          <w:tcPr>
            <w:tcW w:w="586" w:type="dxa"/>
            <w:noWrap/>
          </w:tcPr>
          <w:p w:rsidR="00F8755E" w:rsidRPr="00723A2C" w:rsidRDefault="00F8755E" w:rsidP="0077551B">
            <w:pPr>
              <w:spacing w:before="0" w:after="0" w:line="240" w:lineRule="auto"/>
              <w:jc w:val="center"/>
              <w:rPr>
                <w:sz w:val="14"/>
                <w:szCs w:val="14"/>
              </w:rPr>
            </w:pPr>
            <w:r w:rsidRPr="00723A2C">
              <w:rPr>
                <w:sz w:val="14"/>
                <w:szCs w:val="14"/>
              </w:rPr>
              <w:t>0</w:t>
            </w:r>
          </w:p>
        </w:tc>
        <w:tc>
          <w:tcPr>
            <w:tcW w:w="586" w:type="dxa"/>
            <w:noWrap/>
          </w:tcPr>
          <w:p w:rsidR="00F8755E" w:rsidRPr="00723A2C" w:rsidRDefault="00F8755E" w:rsidP="0077551B">
            <w:pPr>
              <w:spacing w:before="0" w:after="0" w:line="240" w:lineRule="auto"/>
              <w:jc w:val="center"/>
              <w:rPr>
                <w:sz w:val="14"/>
                <w:szCs w:val="14"/>
              </w:rPr>
            </w:pPr>
            <w:r>
              <w:rPr>
                <w:sz w:val="14"/>
                <w:szCs w:val="14"/>
              </w:rPr>
              <w:t>0</w:t>
            </w:r>
          </w:p>
        </w:tc>
        <w:tc>
          <w:tcPr>
            <w:tcW w:w="586" w:type="dxa"/>
            <w:noWrap/>
          </w:tcPr>
          <w:p w:rsidR="00F8755E" w:rsidRPr="00723A2C" w:rsidRDefault="00F8755E" w:rsidP="0077551B">
            <w:pPr>
              <w:spacing w:before="0" w:after="0" w:line="240" w:lineRule="auto"/>
              <w:jc w:val="center"/>
              <w:rPr>
                <w:sz w:val="14"/>
                <w:szCs w:val="14"/>
              </w:rPr>
            </w:pPr>
            <w:r>
              <w:rPr>
                <w:sz w:val="14"/>
                <w:szCs w:val="14"/>
              </w:rPr>
              <w:t>0</w:t>
            </w:r>
          </w:p>
        </w:tc>
        <w:tc>
          <w:tcPr>
            <w:tcW w:w="670" w:type="dxa"/>
            <w:noWrap/>
          </w:tcPr>
          <w:p w:rsidR="00F8755E" w:rsidRPr="00723A2C" w:rsidRDefault="00F8755E" w:rsidP="0077551B">
            <w:pPr>
              <w:spacing w:before="0" w:after="0" w:line="240" w:lineRule="auto"/>
              <w:jc w:val="center"/>
              <w:rPr>
                <w:sz w:val="14"/>
                <w:szCs w:val="14"/>
              </w:rPr>
            </w:pPr>
            <w:r>
              <w:rPr>
                <w:sz w:val="14"/>
                <w:szCs w:val="14"/>
              </w:rPr>
              <w:t>99.927</w:t>
            </w:r>
          </w:p>
        </w:tc>
        <w:tc>
          <w:tcPr>
            <w:tcW w:w="502"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772" w:type="dxa"/>
          </w:tcPr>
          <w:p w:rsidR="00F8755E" w:rsidRPr="00723A2C" w:rsidRDefault="00F8755E" w:rsidP="0077551B">
            <w:pPr>
              <w:spacing w:before="0" w:after="0" w:line="240" w:lineRule="auto"/>
              <w:jc w:val="center"/>
              <w:rPr>
                <w:sz w:val="14"/>
                <w:szCs w:val="14"/>
              </w:rPr>
            </w:pPr>
          </w:p>
        </w:tc>
      </w:tr>
      <w:tr w:rsidR="00F8755E" w:rsidRPr="00723A2C" w:rsidTr="00316195">
        <w:trPr>
          <w:trHeight w:val="270"/>
        </w:trPr>
        <w:tc>
          <w:tcPr>
            <w:tcW w:w="1526" w:type="dxa"/>
            <w:vMerge/>
          </w:tcPr>
          <w:p w:rsidR="00F8755E" w:rsidRPr="00723A2C" w:rsidRDefault="00F8755E" w:rsidP="00445DEF">
            <w:pPr>
              <w:spacing w:before="0" w:after="0" w:line="240" w:lineRule="auto"/>
              <w:jc w:val="left"/>
              <w:rPr>
                <w:sz w:val="14"/>
                <w:szCs w:val="14"/>
              </w:rPr>
            </w:pPr>
          </w:p>
        </w:tc>
        <w:tc>
          <w:tcPr>
            <w:tcW w:w="1041" w:type="dxa"/>
            <w:gridSpan w:val="2"/>
          </w:tcPr>
          <w:p w:rsidR="00F8755E" w:rsidRPr="00723A2C" w:rsidRDefault="00F8755E" w:rsidP="0077551B">
            <w:pPr>
              <w:spacing w:before="0" w:after="0" w:line="240" w:lineRule="auto"/>
              <w:rPr>
                <w:sz w:val="14"/>
                <w:szCs w:val="14"/>
              </w:rPr>
            </w:pPr>
            <w:r w:rsidRPr="00723A2C">
              <w:rPr>
                <w:sz w:val="14"/>
                <w:szCs w:val="14"/>
              </w:rPr>
              <w:t>Στόχος</w:t>
            </w:r>
          </w:p>
        </w:tc>
        <w:tc>
          <w:tcPr>
            <w:tcW w:w="779"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670" w:type="dxa"/>
            <w:noWrap/>
          </w:tcPr>
          <w:p w:rsidR="00F8755E" w:rsidRPr="00723A2C" w:rsidRDefault="00F8755E" w:rsidP="0077551B">
            <w:pPr>
              <w:spacing w:before="0" w:after="0" w:line="240" w:lineRule="auto"/>
              <w:jc w:val="center"/>
              <w:rPr>
                <w:sz w:val="14"/>
                <w:szCs w:val="14"/>
              </w:rPr>
            </w:pPr>
          </w:p>
        </w:tc>
        <w:tc>
          <w:tcPr>
            <w:tcW w:w="502"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772" w:type="dxa"/>
            <w:noWrap/>
          </w:tcPr>
          <w:p w:rsidR="00F8755E" w:rsidRPr="00723A2C" w:rsidRDefault="00F8755E" w:rsidP="0077551B">
            <w:pPr>
              <w:spacing w:before="0" w:after="0" w:line="240" w:lineRule="auto"/>
              <w:jc w:val="center"/>
              <w:rPr>
                <w:sz w:val="14"/>
                <w:szCs w:val="14"/>
              </w:rPr>
            </w:pPr>
            <w:r w:rsidRPr="00723A2C">
              <w:rPr>
                <w:rFonts w:cs="Arial"/>
                <w:sz w:val="14"/>
                <w:szCs w:val="14"/>
              </w:rPr>
              <w:t>36.500</w:t>
            </w:r>
          </w:p>
        </w:tc>
      </w:tr>
      <w:tr w:rsidR="00F8755E" w:rsidRPr="00723A2C" w:rsidTr="00316195">
        <w:trPr>
          <w:trHeight w:val="270"/>
        </w:trPr>
        <w:tc>
          <w:tcPr>
            <w:tcW w:w="1526" w:type="dxa"/>
            <w:vMerge/>
          </w:tcPr>
          <w:p w:rsidR="00F8755E" w:rsidRPr="00723A2C" w:rsidRDefault="00F8755E" w:rsidP="00445DEF">
            <w:pPr>
              <w:spacing w:before="0" w:after="0" w:line="240" w:lineRule="auto"/>
              <w:jc w:val="left"/>
              <w:rPr>
                <w:sz w:val="14"/>
                <w:szCs w:val="14"/>
              </w:rPr>
            </w:pPr>
          </w:p>
        </w:tc>
        <w:tc>
          <w:tcPr>
            <w:tcW w:w="1041" w:type="dxa"/>
            <w:gridSpan w:val="2"/>
          </w:tcPr>
          <w:p w:rsidR="00F8755E" w:rsidRPr="00723A2C" w:rsidRDefault="00F8755E" w:rsidP="0077551B">
            <w:pPr>
              <w:spacing w:before="0" w:after="0" w:line="240" w:lineRule="auto"/>
              <w:rPr>
                <w:sz w:val="14"/>
                <w:szCs w:val="14"/>
              </w:rPr>
            </w:pPr>
            <w:r w:rsidRPr="00723A2C">
              <w:rPr>
                <w:sz w:val="14"/>
                <w:szCs w:val="14"/>
              </w:rPr>
              <w:t>Αφετηρία</w:t>
            </w:r>
          </w:p>
        </w:tc>
        <w:tc>
          <w:tcPr>
            <w:tcW w:w="779" w:type="dxa"/>
            <w:noWrap/>
          </w:tcPr>
          <w:p w:rsidR="00F8755E" w:rsidRPr="00723A2C" w:rsidRDefault="00F8755E" w:rsidP="0077551B">
            <w:pPr>
              <w:spacing w:before="0" w:after="0" w:line="240" w:lineRule="auto"/>
              <w:jc w:val="center"/>
              <w:rPr>
                <w:sz w:val="14"/>
                <w:szCs w:val="14"/>
              </w:rPr>
            </w:pPr>
            <w:r w:rsidRPr="00723A2C">
              <w:rPr>
                <w:sz w:val="14"/>
                <w:szCs w:val="14"/>
                <w:lang w:val="en-US"/>
              </w:rPr>
              <w:t>17.500</w:t>
            </w: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670" w:type="dxa"/>
            <w:noWrap/>
          </w:tcPr>
          <w:p w:rsidR="00F8755E" w:rsidRPr="00723A2C" w:rsidRDefault="00F8755E" w:rsidP="0077551B">
            <w:pPr>
              <w:spacing w:before="0" w:after="0" w:line="240" w:lineRule="auto"/>
              <w:jc w:val="center"/>
              <w:rPr>
                <w:sz w:val="14"/>
                <w:szCs w:val="14"/>
              </w:rPr>
            </w:pPr>
          </w:p>
        </w:tc>
        <w:tc>
          <w:tcPr>
            <w:tcW w:w="502"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772" w:type="dxa"/>
          </w:tcPr>
          <w:p w:rsidR="00F8755E" w:rsidRPr="00723A2C" w:rsidRDefault="00F8755E" w:rsidP="0077551B">
            <w:pPr>
              <w:spacing w:before="0" w:after="0" w:line="240" w:lineRule="auto"/>
              <w:jc w:val="center"/>
              <w:rPr>
                <w:sz w:val="14"/>
                <w:szCs w:val="14"/>
              </w:rPr>
            </w:pPr>
          </w:p>
        </w:tc>
      </w:tr>
      <w:tr w:rsidR="00F8755E" w:rsidRPr="00723A2C" w:rsidTr="00316195">
        <w:trPr>
          <w:trHeight w:val="450"/>
        </w:trPr>
        <w:tc>
          <w:tcPr>
            <w:tcW w:w="1526" w:type="dxa"/>
            <w:vMerge w:val="restart"/>
          </w:tcPr>
          <w:p w:rsidR="00F8755E" w:rsidRPr="00723A2C" w:rsidRDefault="00F8755E" w:rsidP="00445DEF">
            <w:pPr>
              <w:spacing w:before="0" w:after="0" w:line="240" w:lineRule="auto"/>
              <w:jc w:val="left"/>
              <w:rPr>
                <w:sz w:val="14"/>
                <w:szCs w:val="14"/>
              </w:rPr>
            </w:pPr>
            <w:r w:rsidRPr="00723A2C">
              <w:rPr>
                <w:rFonts w:cs="Arial"/>
                <w:sz w:val="14"/>
                <w:szCs w:val="14"/>
              </w:rPr>
              <w:t xml:space="preserve">Ποσοστό προγραμμάτων αρχικής επαγγελματικής κατάρτισης που αναμορφώνονται σε σπονδυλωτή μορφή συμβατή με το Σύστημα Μεταφοράς Πιστωτικών Μονάδων στο σύνολο προγραμμάτων αρχικής επαγγελματικής κατάρτισης </w:t>
            </w:r>
          </w:p>
        </w:tc>
        <w:tc>
          <w:tcPr>
            <w:tcW w:w="1041" w:type="dxa"/>
            <w:gridSpan w:val="2"/>
          </w:tcPr>
          <w:p w:rsidR="00F8755E" w:rsidRPr="00723A2C" w:rsidRDefault="00F8755E" w:rsidP="0077551B">
            <w:pPr>
              <w:spacing w:before="0" w:after="0" w:line="240" w:lineRule="auto"/>
              <w:rPr>
                <w:sz w:val="14"/>
                <w:szCs w:val="14"/>
              </w:rPr>
            </w:pPr>
            <w:r w:rsidRPr="00723A2C">
              <w:rPr>
                <w:sz w:val="14"/>
                <w:szCs w:val="14"/>
              </w:rPr>
              <w:t>Ολοκλήρωση</w:t>
            </w:r>
          </w:p>
        </w:tc>
        <w:tc>
          <w:tcPr>
            <w:tcW w:w="779" w:type="dxa"/>
            <w:noWrap/>
          </w:tcPr>
          <w:p w:rsidR="00F8755E" w:rsidRPr="00723A2C" w:rsidRDefault="00F8755E" w:rsidP="0077551B">
            <w:pPr>
              <w:spacing w:before="0" w:after="0" w:line="240" w:lineRule="auto"/>
              <w:jc w:val="center"/>
              <w:rPr>
                <w:sz w:val="14"/>
                <w:szCs w:val="14"/>
              </w:rPr>
            </w:pPr>
            <w:r w:rsidRPr="00723A2C">
              <w:rPr>
                <w:sz w:val="14"/>
                <w:szCs w:val="14"/>
              </w:rPr>
              <w:t>0</w:t>
            </w:r>
          </w:p>
        </w:tc>
        <w:tc>
          <w:tcPr>
            <w:tcW w:w="586" w:type="dxa"/>
            <w:noWrap/>
          </w:tcPr>
          <w:p w:rsidR="00F8755E" w:rsidRPr="00723A2C" w:rsidRDefault="00F8755E" w:rsidP="0077551B">
            <w:pPr>
              <w:spacing w:before="0" w:after="0" w:line="240" w:lineRule="auto"/>
              <w:jc w:val="center"/>
              <w:rPr>
                <w:sz w:val="14"/>
                <w:szCs w:val="14"/>
              </w:rPr>
            </w:pPr>
            <w:r w:rsidRPr="00723A2C">
              <w:rPr>
                <w:sz w:val="14"/>
                <w:szCs w:val="14"/>
                <w:lang w:val="en-US"/>
              </w:rPr>
              <w:t>0</w:t>
            </w:r>
          </w:p>
        </w:tc>
        <w:tc>
          <w:tcPr>
            <w:tcW w:w="586" w:type="dxa"/>
            <w:noWrap/>
          </w:tcPr>
          <w:p w:rsidR="00F8755E" w:rsidRPr="00723A2C" w:rsidRDefault="00F8755E" w:rsidP="0077551B">
            <w:pPr>
              <w:spacing w:before="0" w:after="0" w:line="240" w:lineRule="auto"/>
              <w:jc w:val="center"/>
              <w:rPr>
                <w:sz w:val="14"/>
                <w:szCs w:val="14"/>
                <w:lang w:val="en-US"/>
              </w:rPr>
            </w:pPr>
            <w:r w:rsidRPr="00723A2C">
              <w:rPr>
                <w:sz w:val="14"/>
                <w:szCs w:val="14"/>
                <w:lang w:val="en-US"/>
              </w:rPr>
              <w:t>0</w:t>
            </w:r>
          </w:p>
        </w:tc>
        <w:tc>
          <w:tcPr>
            <w:tcW w:w="586" w:type="dxa"/>
            <w:noWrap/>
          </w:tcPr>
          <w:p w:rsidR="00F8755E" w:rsidRPr="00723A2C" w:rsidRDefault="00F8755E" w:rsidP="0077551B">
            <w:pPr>
              <w:spacing w:before="0" w:after="0" w:line="240" w:lineRule="auto"/>
              <w:jc w:val="center"/>
              <w:rPr>
                <w:sz w:val="14"/>
                <w:szCs w:val="14"/>
              </w:rPr>
            </w:pPr>
            <w:r w:rsidRPr="00723A2C">
              <w:rPr>
                <w:sz w:val="14"/>
                <w:szCs w:val="14"/>
              </w:rPr>
              <w:t>0</w:t>
            </w:r>
          </w:p>
        </w:tc>
        <w:tc>
          <w:tcPr>
            <w:tcW w:w="586" w:type="dxa"/>
            <w:noWrap/>
          </w:tcPr>
          <w:p w:rsidR="00F8755E" w:rsidRPr="00723A2C" w:rsidRDefault="00F8755E" w:rsidP="0077551B">
            <w:pPr>
              <w:spacing w:before="0" w:after="0" w:line="240" w:lineRule="auto"/>
              <w:jc w:val="center"/>
              <w:rPr>
                <w:sz w:val="14"/>
                <w:szCs w:val="14"/>
              </w:rPr>
            </w:pPr>
            <w:r>
              <w:rPr>
                <w:sz w:val="14"/>
                <w:szCs w:val="14"/>
              </w:rPr>
              <w:t>0</w:t>
            </w:r>
          </w:p>
        </w:tc>
        <w:tc>
          <w:tcPr>
            <w:tcW w:w="586" w:type="dxa"/>
            <w:noWrap/>
          </w:tcPr>
          <w:p w:rsidR="00F8755E" w:rsidRPr="00723A2C" w:rsidRDefault="00F8755E" w:rsidP="0077551B">
            <w:pPr>
              <w:spacing w:before="0" w:after="0" w:line="240" w:lineRule="auto"/>
              <w:jc w:val="center"/>
              <w:rPr>
                <w:sz w:val="14"/>
                <w:szCs w:val="14"/>
              </w:rPr>
            </w:pPr>
            <w:r>
              <w:rPr>
                <w:sz w:val="14"/>
                <w:szCs w:val="14"/>
              </w:rPr>
              <w:t>0</w:t>
            </w:r>
          </w:p>
        </w:tc>
        <w:tc>
          <w:tcPr>
            <w:tcW w:w="670" w:type="dxa"/>
            <w:noWrap/>
          </w:tcPr>
          <w:p w:rsidR="00F8755E" w:rsidRPr="00723A2C" w:rsidRDefault="00F8755E" w:rsidP="0077551B">
            <w:pPr>
              <w:spacing w:before="0" w:after="0" w:line="240" w:lineRule="auto"/>
              <w:jc w:val="center"/>
              <w:rPr>
                <w:sz w:val="14"/>
                <w:szCs w:val="14"/>
              </w:rPr>
            </w:pPr>
            <w:r>
              <w:rPr>
                <w:sz w:val="14"/>
                <w:szCs w:val="14"/>
              </w:rPr>
              <w:t>0</w:t>
            </w:r>
          </w:p>
        </w:tc>
        <w:tc>
          <w:tcPr>
            <w:tcW w:w="502"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772" w:type="dxa"/>
          </w:tcPr>
          <w:p w:rsidR="00F8755E" w:rsidRPr="00723A2C" w:rsidRDefault="00F8755E" w:rsidP="0077551B">
            <w:pPr>
              <w:spacing w:before="0" w:after="0" w:line="240" w:lineRule="auto"/>
              <w:jc w:val="center"/>
              <w:rPr>
                <w:sz w:val="14"/>
                <w:szCs w:val="14"/>
              </w:rPr>
            </w:pPr>
          </w:p>
        </w:tc>
      </w:tr>
      <w:tr w:rsidR="00F8755E" w:rsidRPr="00723A2C" w:rsidTr="00316195">
        <w:trPr>
          <w:trHeight w:val="270"/>
        </w:trPr>
        <w:tc>
          <w:tcPr>
            <w:tcW w:w="1526" w:type="dxa"/>
            <w:vMerge/>
          </w:tcPr>
          <w:p w:rsidR="00F8755E" w:rsidRPr="00723A2C" w:rsidRDefault="00F8755E" w:rsidP="00445DEF">
            <w:pPr>
              <w:spacing w:before="0" w:after="0" w:line="240" w:lineRule="auto"/>
              <w:jc w:val="left"/>
              <w:rPr>
                <w:sz w:val="14"/>
                <w:szCs w:val="14"/>
              </w:rPr>
            </w:pPr>
          </w:p>
        </w:tc>
        <w:tc>
          <w:tcPr>
            <w:tcW w:w="1041" w:type="dxa"/>
            <w:gridSpan w:val="2"/>
          </w:tcPr>
          <w:p w:rsidR="00F8755E" w:rsidRPr="00723A2C" w:rsidRDefault="00F8755E" w:rsidP="0077551B">
            <w:pPr>
              <w:spacing w:before="0" w:after="0" w:line="240" w:lineRule="auto"/>
              <w:rPr>
                <w:sz w:val="14"/>
                <w:szCs w:val="14"/>
              </w:rPr>
            </w:pPr>
            <w:r w:rsidRPr="00723A2C">
              <w:rPr>
                <w:sz w:val="14"/>
                <w:szCs w:val="14"/>
              </w:rPr>
              <w:t>Στόχος</w:t>
            </w:r>
          </w:p>
        </w:tc>
        <w:tc>
          <w:tcPr>
            <w:tcW w:w="779"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670" w:type="dxa"/>
            <w:noWrap/>
          </w:tcPr>
          <w:p w:rsidR="00F8755E" w:rsidRPr="00723A2C" w:rsidRDefault="00F8755E" w:rsidP="0077551B">
            <w:pPr>
              <w:spacing w:before="0" w:after="0" w:line="240" w:lineRule="auto"/>
              <w:jc w:val="center"/>
              <w:rPr>
                <w:sz w:val="14"/>
                <w:szCs w:val="14"/>
              </w:rPr>
            </w:pPr>
          </w:p>
        </w:tc>
        <w:tc>
          <w:tcPr>
            <w:tcW w:w="502"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772" w:type="dxa"/>
            <w:noWrap/>
          </w:tcPr>
          <w:p w:rsidR="00F8755E" w:rsidRPr="00723A2C" w:rsidRDefault="00F8755E" w:rsidP="0077551B">
            <w:pPr>
              <w:spacing w:before="0" w:after="0" w:line="240" w:lineRule="auto"/>
              <w:jc w:val="center"/>
              <w:rPr>
                <w:sz w:val="14"/>
                <w:szCs w:val="14"/>
              </w:rPr>
            </w:pPr>
            <w:r w:rsidRPr="00723A2C">
              <w:rPr>
                <w:sz w:val="14"/>
                <w:szCs w:val="14"/>
                <w:lang w:val="en-US"/>
              </w:rPr>
              <w:t xml:space="preserve">100% </w:t>
            </w:r>
            <w:r w:rsidRPr="00723A2C">
              <w:rPr>
                <w:sz w:val="14"/>
                <w:szCs w:val="14"/>
                <w:vertAlign w:val="superscript"/>
                <w:lang w:val="en-US"/>
              </w:rPr>
              <w:t>(1)</w:t>
            </w:r>
          </w:p>
        </w:tc>
      </w:tr>
      <w:tr w:rsidR="00F8755E" w:rsidRPr="00723A2C" w:rsidTr="00316195">
        <w:trPr>
          <w:trHeight w:val="270"/>
        </w:trPr>
        <w:tc>
          <w:tcPr>
            <w:tcW w:w="1526" w:type="dxa"/>
            <w:vMerge/>
          </w:tcPr>
          <w:p w:rsidR="00F8755E" w:rsidRPr="00723A2C" w:rsidRDefault="00F8755E" w:rsidP="00445DEF">
            <w:pPr>
              <w:spacing w:before="0" w:after="0" w:line="240" w:lineRule="auto"/>
              <w:jc w:val="left"/>
              <w:rPr>
                <w:sz w:val="14"/>
                <w:szCs w:val="14"/>
              </w:rPr>
            </w:pPr>
          </w:p>
        </w:tc>
        <w:tc>
          <w:tcPr>
            <w:tcW w:w="1041" w:type="dxa"/>
            <w:gridSpan w:val="2"/>
          </w:tcPr>
          <w:p w:rsidR="00F8755E" w:rsidRPr="00723A2C" w:rsidRDefault="00F8755E" w:rsidP="0077551B">
            <w:pPr>
              <w:spacing w:before="0" w:after="0" w:line="240" w:lineRule="auto"/>
              <w:rPr>
                <w:sz w:val="14"/>
                <w:szCs w:val="14"/>
              </w:rPr>
            </w:pPr>
            <w:r w:rsidRPr="00723A2C">
              <w:rPr>
                <w:sz w:val="14"/>
                <w:szCs w:val="14"/>
              </w:rPr>
              <w:t>Αφετηρία</w:t>
            </w:r>
          </w:p>
        </w:tc>
        <w:tc>
          <w:tcPr>
            <w:tcW w:w="779" w:type="dxa"/>
            <w:noWrap/>
          </w:tcPr>
          <w:p w:rsidR="00F8755E" w:rsidRPr="00723A2C" w:rsidRDefault="00F8755E" w:rsidP="0077551B">
            <w:pPr>
              <w:spacing w:before="0" w:after="0" w:line="240" w:lineRule="auto"/>
              <w:jc w:val="center"/>
              <w:rPr>
                <w:sz w:val="14"/>
                <w:szCs w:val="14"/>
              </w:rPr>
            </w:pPr>
            <w:r w:rsidRPr="00723A2C">
              <w:rPr>
                <w:rFonts w:cs="Arial"/>
                <w:sz w:val="14"/>
                <w:szCs w:val="14"/>
              </w:rPr>
              <w:t>0,0%</w:t>
            </w: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670" w:type="dxa"/>
            <w:noWrap/>
          </w:tcPr>
          <w:p w:rsidR="00F8755E" w:rsidRPr="00723A2C" w:rsidRDefault="00F8755E" w:rsidP="0077551B">
            <w:pPr>
              <w:spacing w:before="0" w:after="0" w:line="240" w:lineRule="auto"/>
              <w:jc w:val="center"/>
              <w:rPr>
                <w:sz w:val="14"/>
                <w:szCs w:val="14"/>
              </w:rPr>
            </w:pPr>
          </w:p>
        </w:tc>
        <w:tc>
          <w:tcPr>
            <w:tcW w:w="502"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772" w:type="dxa"/>
          </w:tcPr>
          <w:p w:rsidR="00F8755E" w:rsidRPr="00723A2C" w:rsidRDefault="00F8755E" w:rsidP="0077551B">
            <w:pPr>
              <w:spacing w:before="0" w:after="0" w:line="240" w:lineRule="auto"/>
              <w:jc w:val="center"/>
              <w:rPr>
                <w:sz w:val="14"/>
                <w:szCs w:val="14"/>
              </w:rPr>
            </w:pPr>
          </w:p>
        </w:tc>
      </w:tr>
      <w:tr w:rsidR="00F8755E" w:rsidRPr="00723A2C" w:rsidTr="00316195">
        <w:trPr>
          <w:trHeight w:val="450"/>
        </w:trPr>
        <w:tc>
          <w:tcPr>
            <w:tcW w:w="1526" w:type="dxa"/>
            <w:vMerge w:val="restart"/>
          </w:tcPr>
          <w:p w:rsidR="00F8755E" w:rsidRPr="00723A2C" w:rsidRDefault="00F8755E" w:rsidP="00445DEF">
            <w:pPr>
              <w:spacing w:before="0" w:after="0" w:line="240" w:lineRule="auto"/>
              <w:jc w:val="left"/>
              <w:rPr>
                <w:sz w:val="14"/>
                <w:szCs w:val="14"/>
              </w:rPr>
            </w:pPr>
            <w:r w:rsidRPr="00723A2C">
              <w:rPr>
                <w:rFonts w:cs="Arial"/>
                <w:sz w:val="14"/>
                <w:szCs w:val="14"/>
              </w:rPr>
              <w:t>Ποσοστό μαθητών / σπουδαστών ΕΠΑΛ / ΕΠΑΣ στο σύνολο μαθητών / σπουδαστών δευτεροβάθμιας εκπαίδευσης</w:t>
            </w:r>
          </w:p>
        </w:tc>
        <w:tc>
          <w:tcPr>
            <w:tcW w:w="1041" w:type="dxa"/>
            <w:gridSpan w:val="2"/>
          </w:tcPr>
          <w:p w:rsidR="00F8755E" w:rsidRPr="00723A2C" w:rsidRDefault="00F8755E" w:rsidP="0077551B">
            <w:pPr>
              <w:spacing w:before="0" w:after="0" w:line="240" w:lineRule="auto"/>
              <w:rPr>
                <w:sz w:val="14"/>
                <w:szCs w:val="14"/>
              </w:rPr>
            </w:pPr>
            <w:r w:rsidRPr="00723A2C">
              <w:rPr>
                <w:sz w:val="14"/>
                <w:szCs w:val="14"/>
              </w:rPr>
              <w:t>Ολοκλήρωση</w:t>
            </w:r>
          </w:p>
        </w:tc>
        <w:tc>
          <w:tcPr>
            <w:tcW w:w="779" w:type="dxa"/>
            <w:noWrap/>
          </w:tcPr>
          <w:p w:rsidR="00F8755E" w:rsidRPr="00723A2C" w:rsidRDefault="00F8755E" w:rsidP="0077551B">
            <w:pPr>
              <w:spacing w:before="0" w:after="0" w:line="240" w:lineRule="auto"/>
              <w:jc w:val="center"/>
              <w:rPr>
                <w:sz w:val="14"/>
                <w:szCs w:val="14"/>
              </w:rPr>
            </w:pPr>
            <w:r w:rsidRPr="00723A2C">
              <w:rPr>
                <w:sz w:val="14"/>
                <w:szCs w:val="14"/>
              </w:rPr>
              <w:t>0</w:t>
            </w:r>
          </w:p>
        </w:tc>
        <w:tc>
          <w:tcPr>
            <w:tcW w:w="586" w:type="dxa"/>
            <w:noWrap/>
          </w:tcPr>
          <w:p w:rsidR="00F8755E" w:rsidRPr="00723A2C" w:rsidRDefault="00F8755E" w:rsidP="0077551B">
            <w:pPr>
              <w:spacing w:before="0" w:after="0" w:line="240" w:lineRule="auto"/>
              <w:jc w:val="center"/>
              <w:rPr>
                <w:sz w:val="14"/>
                <w:szCs w:val="14"/>
              </w:rPr>
            </w:pPr>
            <w:r w:rsidRPr="00723A2C">
              <w:rPr>
                <w:sz w:val="14"/>
                <w:szCs w:val="14"/>
                <w:lang w:val="en-US"/>
              </w:rPr>
              <w:t>0</w:t>
            </w:r>
          </w:p>
        </w:tc>
        <w:tc>
          <w:tcPr>
            <w:tcW w:w="586" w:type="dxa"/>
            <w:noWrap/>
          </w:tcPr>
          <w:p w:rsidR="00F8755E" w:rsidRPr="00723A2C" w:rsidRDefault="00F8755E" w:rsidP="0077551B">
            <w:pPr>
              <w:spacing w:before="0" w:after="0" w:line="240" w:lineRule="auto"/>
              <w:jc w:val="center"/>
              <w:rPr>
                <w:sz w:val="14"/>
                <w:szCs w:val="14"/>
                <w:lang w:val="en-US"/>
              </w:rPr>
            </w:pPr>
            <w:r w:rsidRPr="00723A2C">
              <w:rPr>
                <w:sz w:val="14"/>
                <w:szCs w:val="14"/>
                <w:lang w:val="en-US"/>
              </w:rPr>
              <w:t>0</w:t>
            </w:r>
          </w:p>
        </w:tc>
        <w:tc>
          <w:tcPr>
            <w:tcW w:w="586" w:type="dxa"/>
            <w:noWrap/>
          </w:tcPr>
          <w:p w:rsidR="00F8755E" w:rsidRPr="00723A2C" w:rsidRDefault="00F8755E" w:rsidP="0077551B">
            <w:pPr>
              <w:spacing w:before="0" w:after="0" w:line="240" w:lineRule="auto"/>
              <w:jc w:val="center"/>
              <w:rPr>
                <w:sz w:val="14"/>
                <w:szCs w:val="14"/>
              </w:rPr>
            </w:pPr>
            <w:r w:rsidRPr="00723A2C">
              <w:rPr>
                <w:sz w:val="14"/>
                <w:szCs w:val="14"/>
              </w:rPr>
              <w:t>0</w:t>
            </w:r>
          </w:p>
        </w:tc>
        <w:tc>
          <w:tcPr>
            <w:tcW w:w="586" w:type="dxa"/>
            <w:noWrap/>
          </w:tcPr>
          <w:p w:rsidR="00F8755E" w:rsidRPr="00723A2C" w:rsidRDefault="00F8755E" w:rsidP="0077551B">
            <w:pPr>
              <w:spacing w:before="0" w:after="0" w:line="240" w:lineRule="auto"/>
              <w:jc w:val="center"/>
              <w:rPr>
                <w:sz w:val="14"/>
                <w:szCs w:val="14"/>
              </w:rPr>
            </w:pPr>
            <w:r>
              <w:rPr>
                <w:sz w:val="14"/>
                <w:szCs w:val="14"/>
              </w:rPr>
              <w:t>0</w:t>
            </w:r>
          </w:p>
        </w:tc>
        <w:tc>
          <w:tcPr>
            <w:tcW w:w="586" w:type="dxa"/>
            <w:noWrap/>
          </w:tcPr>
          <w:p w:rsidR="00F8755E" w:rsidRPr="00723A2C" w:rsidRDefault="00F8755E" w:rsidP="0077551B">
            <w:pPr>
              <w:spacing w:before="0" w:after="0" w:line="240" w:lineRule="auto"/>
              <w:jc w:val="center"/>
              <w:rPr>
                <w:sz w:val="14"/>
                <w:szCs w:val="14"/>
              </w:rPr>
            </w:pPr>
            <w:r>
              <w:rPr>
                <w:sz w:val="14"/>
                <w:szCs w:val="14"/>
              </w:rPr>
              <w:t>0</w:t>
            </w:r>
          </w:p>
        </w:tc>
        <w:tc>
          <w:tcPr>
            <w:tcW w:w="670" w:type="dxa"/>
            <w:noWrap/>
          </w:tcPr>
          <w:p w:rsidR="00F8755E" w:rsidRPr="00723A2C" w:rsidRDefault="00F8755E" w:rsidP="0077551B">
            <w:pPr>
              <w:spacing w:before="0" w:after="0" w:line="240" w:lineRule="auto"/>
              <w:jc w:val="center"/>
              <w:rPr>
                <w:sz w:val="14"/>
                <w:szCs w:val="14"/>
              </w:rPr>
            </w:pPr>
            <w:r>
              <w:rPr>
                <w:sz w:val="14"/>
                <w:szCs w:val="14"/>
              </w:rPr>
              <w:t>0</w:t>
            </w:r>
          </w:p>
        </w:tc>
        <w:tc>
          <w:tcPr>
            <w:tcW w:w="502"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772" w:type="dxa"/>
          </w:tcPr>
          <w:p w:rsidR="00F8755E" w:rsidRPr="00723A2C" w:rsidRDefault="00F8755E" w:rsidP="0077551B">
            <w:pPr>
              <w:spacing w:before="0" w:after="0" w:line="240" w:lineRule="auto"/>
              <w:jc w:val="center"/>
              <w:rPr>
                <w:sz w:val="14"/>
                <w:szCs w:val="14"/>
              </w:rPr>
            </w:pPr>
          </w:p>
        </w:tc>
      </w:tr>
      <w:tr w:rsidR="00F8755E" w:rsidRPr="00723A2C" w:rsidTr="00316195">
        <w:trPr>
          <w:trHeight w:val="270"/>
        </w:trPr>
        <w:tc>
          <w:tcPr>
            <w:tcW w:w="1526" w:type="dxa"/>
            <w:vMerge/>
          </w:tcPr>
          <w:p w:rsidR="00F8755E" w:rsidRPr="00723A2C" w:rsidRDefault="00F8755E" w:rsidP="00445DEF">
            <w:pPr>
              <w:spacing w:before="0" w:after="0" w:line="240" w:lineRule="auto"/>
              <w:jc w:val="left"/>
              <w:rPr>
                <w:sz w:val="14"/>
                <w:szCs w:val="14"/>
              </w:rPr>
            </w:pPr>
          </w:p>
        </w:tc>
        <w:tc>
          <w:tcPr>
            <w:tcW w:w="1041" w:type="dxa"/>
            <w:gridSpan w:val="2"/>
          </w:tcPr>
          <w:p w:rsidR="00F8755E" w:rsidRPr="00723A2C" w:rsidRDefault="00F8755E" w:rsidP="0077551B">
            <w:pPr>
              <w:spacing w:before="0" w:after="0" w:line="240" w:lineRule="auto"/>
              <w:rPr>
                <w:sz w:val="14"/>
                <w:szCs w:val="14"/>
              </w:rPr>
            </w:pPr>
            <w:r w:rsidRPr="00723A2C">
              <w:rPr>
                <w:sz w:val="14"/>
                <w:szCs w:val="14"/>
              </w:rPr>
              <w:t>Στόχος</w:t>
            </w:r>
          </w:p>
        </w:tc>
        <w:tc>
          <w:tcPr>
            <w:tcW w:w="779"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670" w:type="dxa"/>
            <w:noWrap/>
          </w:tcPr>
          <w:p w:rsidR="00F8755E" w:rsidRPr="00723A2C" w:rsidRDefault="00F8755E" w:rsidP="0077551B">
            <w:pPr>
              <w:spacing w:before="0" w:after="0" w:line="240" w:lineRule="auto"/>
              <w:jc w:val="center"/>
              <w:rPr>
                <w:sz w:val="14"/>
                <w:szCs w:val="14"/>
              </w:rPr>
            </w:pPr>
          </w:p>
        </w:tc>
        <w:tc>
          <w:tcPr>
            <w:tcW w:w="502"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772" w:type="dxa"/>
            <w:noWrap/>
          </w:tcPr>
          <w:p w:rsidR="00F8755E" w:rsidRPr="00723A2C" w:rsidRDefault="00F8755E" w:rsidP="0077551B">
            <w:pPr>
              <w:spacing w:before="0" w:after="0" w:line="240" w:lineRule="auto"/>
              <w:jc w:val="center"/>
              <w:rPr>
                <w:sz w:val="14"/>
                <w:szCs w:val="14"/>
              </w:rPr>
            </w:pPr>
            <w:r w:rsidRPr="00723A2C">
              <w:rPr>
                <w:rFonts w:cs="Arial"/>
                <w:sz w:val="14"/>
                <w:szCs w:val="14"/>
              </w:rPr>
              <w:t xml:space="preserve">23% </w:t>
            </w:r>
            <w:r w:rsidRPr="00723A2C">
              <w:rPr>
                <w:rFonts w:cs="Arial"/>
                <w:sz w:val="14"/>
                <w:szCs w:val="14"/>
                <w:vertAlign w:val="superscript"/>
              </w:rPr>
              <w:t>(1)</w:t>
            </w:r>
          </w:p>
        </w:tc>
      </w:tr>
      <w:tr w:rsidR="00F8755E" w:rsidRPr="00723A2C" w:rsidTr="00316195">
        <w:trPr>
          <w:trHeight w:val="270"/>
        </w:trPr>
        <w:tc>
          <w:tcPr>
            <w:tcW w:w="1526" w:type="dxa"/>
            <w:vMerge/>
          </w:tcPr>
          <w:p w:rsidR="00F8755E" w:rsidRPr="00723A2C" w:rsidRDefault="00F8755E" w:rsidP="00445DEF">
            <w:pPr>
              <w:spacing w:before="0" w:after="0" w:line="240" w:lineRule="auto"/>
              <w:jc w:val="left"/>
              <w:rPr>
                <w:sz w:val="14"/>
                <w:szCs w:val="14"/>
              </w:rPr>
            </w:pPr>
          </w:p>
        </w:tc>
        <w:tc>
          <w:tcPr>
            <w:tcW w:w="1041" w:type="dxa"/>
            <w:gridSpan w:val="2"/>
          </w:tcPr>
          <w:p w:rsidR="00F8755E" w:rsidRPr="00723A2C" w:rsidRDefault="00F8755E" w:rsidP="0077551B">
            <w:pPr>
              <w:spacing w:before="0" w:after="0" w:line="240" w:lineRule="auto"/>
              <w:rPr>
                <w:sz w:val="14"/>
                <w:szCs w:val="14"/>
              </w:rPr>
            </w:pPr>
            <w:r w:rsidRPr="00723A2C">
              <w:rPr>
                <w:sz w:val="14"/>
                <w:szCs w:val="14"/>
              </w:rPr>
              <w:t>Αφετηρία</w:t>
            </w:r>
          </w:p>
        </w:tc>
        <w:tc>
          <w:tcPr>
            <w:tcW w:w="779" w:type="dxa"/>
            <w:noWrap/>
          </w:tcPr>
          <w:p w:rsidR="00F8755E" w:rsidRPr="00723A2C" w:rsidRDefault="00F8755E" w:rsidP="0077551B">
            <w:pPr>
              <w:spacing w:before="0" w:after="0" w:line="240" w:lineRule="auto"/>
              <w:jc w:val="center"/>
              <w:rPr>
                <w:sz w:val="14"/>
                <w:szCs w:val="14"/>
              </w:rPr>
            </w:pPr>
            <w:r w:rsidRPr="00723A2C">
              <w:rPr>
                <w:rFonts w:cs="Arial"/>
                <w:sz w:val="14"/>
                <w:szCs w:val="14"/>
              </w:rPr>
              <w:t>17,7%</w:t>
            </w: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670" w:type="dxa"/>
            <w:noWrap/>
          </w:tcPr>
          <w:p w:rsidR="00F8755E" w:rsidRPr="00723A2C" w:rsidRDefault="00F8755E" w:rsidP="0077551B">
            <w:pPr>
              <w:spacing w:before="0" w:after="0" w:line="240" w:lineRule="auto"/>
              <w:jc w:val="center"/>
              <w:rPr>
                <w:sz w:val="14"/>
                <w:szCs w:val="14"/>
              </w:rPr>
            </w:pPr>
          </w:p>
        </w:tc>
        <w:tc>
          <w:tcPr>
            <w:tcW w:w="502"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772" w:type="dxa"/>
          </w:tcPr>
          <w:p w:rsidR="00F8755E" w:rsidRPr="00723A2C" w:rsidRDefault="00F8755E" w:rsidP="0077551B">
            <w:pPr>
              <w:spacing w:before="0" w:after="0" w:line="240" w:lineRule="auto"/>
              <w:jc w:val="center"/>
              <w:rPr>
                <w:sz w:val="14"/>
                <w:szCs w:val="14"/>
              </w:rPr>
            </w:pPr>
          </w:p>
        </w:tc>
      </w:tr>
      <w:tr w:rsidR="00F8755E" w:rsidRPr="00723A2C" w:rsidTr="00316195">
        <w:trPr>
          <w:trHeight w:val="450"/>
        </w:trPr>
        <w:tc>
          <w:tcPr>
            <w:tcW w:w="1526" w:type="dxa"/>
            <w:vMerge w:val="restart"/>
          </w:tcPr>
          <w:p w:rsidR="00F8755E" w:rsidRPr="00723A2C" w:rsidRDefault="00F8755E" w:rsidP="00445DEF">
            <w:pPr>
              <w:spacing w:before="0" w:after="0" w:line="240" w:lineRule="auto"/>
              <w:jc w:val="left"/>
              <w:rPr>
                <w:sz w:val="14"/>
                <w:szCs w:val="14"/>
              </w:rPr>
            </w:pPr>
            <w:r w:rsidRPr="00723A2C">
              <w:rPr>
                <w:rFonts w:cs="Arial"/>
                <w:sz w:val="14"/>
                <w:szCs w:val="14"/>
              </w:rPr>
              <w:t>Μέσο ετήσιο ποσοστό ωφελούμενων από ενέργειες πρακτικής άσκησης στο σύνολο των τελειοφοίτων μαθητών και σπουδαστών της ββάθμιας και γβάθμιας εκπαίδευσης και της αρχικής επαγγελματικής κατάρτισης</w:t>
            </w:r>
          </w:p>
        </w:tc>
        <w:tc>
          <w:tcPr>
            <w:tcW w:w="1041" w:type="dxa"/>
            <w:gridSpan w:val="2"/>
          </w:tcPr>
          <w:p w:rsidR="00F8755E" w:rsidRPr="00723A2C" w:rsidRDefault="00F8755E" w:rsidP="0077551B">
            <w:pPr>
              <w:spacing w:before="0" w:after="0" w:line="240" w:lineRule="auto"/>
              <w:rPr>
                <w:sz w:val="14"/>
                <w:szCs w:val="14"/>
              </w:rPr>
            </w:pPr>
            <w:r w:rsidRPr="00723A2C">
              <w:rPr>
                <w:sz w:val="14"/>
                <w:szCs w:val="14"/>
              </w:rPr>
              <w:t>Ολοκλήρωση</w:t>
            </w:r>
          </w:p>
        </w:tc>
        <w:tc>
          <w:tcPr>
            <w:tcW w:w="779" w:type="dxa"/>
            <w:noWrap/>
          </w:tcPr>
          <w:p w:rsidR="00F8755E" w:rsidRPr="00723A2C" w:rsidRDefault="00F8755E" w:rsidP="0077551B">
            <w:pPr>
              <w:spacing w:before="0" w:after="0" w:line="240" w:lineRule="auto"/>
              <w:jc w:val="center"/>
              <w:rPr>
                <w:sz w:val="14"/>
                <w:szCs w:val="14"/>
              </w:rPr>
            </w:pPr>
            <w:r w:rsidRPr="00723A2C">
              <w:rPr>
                <w:sz w:val="14"/>
                <w:szCs w:val="14"/>
              </w:rPr>
              <w:t>0</w:t>
            </w:r>
          </w:p>
        </w:tc>
        <w:tc>
          <w:tcPr>
            <w:tcW w:w="586" w:type="dxa"/>
            <w:noWrap/>
          </w:tcPr>
          <w:p w:rsidR="00F8755E" w:rsidRPr="00723A2C" w:rsidRDefault="00F8755E" w:rsidP="0077551B">
            <w:pPr>
              <w:spacing w:before="0" w:after="0" w:line="240" w:lineRule="auto"/>
              <w:jc w:val="center"/>
              <w:rPr>
                <w:sz w:val="14"/>
                <w:szCs w:val="14"/>
              </w:rPr>
            </w:pPr>
            <w:r w:rsidRPr="00723A2C">
              <w:rPr>
                <w:sz w:val="14"/>
                <w:szCs w:val="14"/>
                <w:lang w:val="en-US"/>
              </w:rPr>
              <w:t>0</w:t>
            </w:r>
          </w:p>
        </w:tc>
        <w:tc>
          <w:tcPr>
            <w:tcW w:w="586" w:type="dxa"/>
            <w:noWrap/>
          </w:tcPr>
          <w:p w:rsidR="00F8755E" w:rsidRPr="00723A2C" w:rsidRDefault="00F8755E" w:rsidP="0077551B">
            <w:pPr>
              <w:spacing w:before="0" w:after="0" w:line="240" w:lineRule="auto"/>
              <w:jc w:val="center"/>
              <w:rPr>
                <w:sz w:val="14"/>
                <w:szCs w:val="14"/>
                <w:lang w:val="en-US"/>
              </w:rPr>
            </w:pPr>
            <w:r w:rsidRPr="00723A2C">
              <w:rPr>
                <w:sz w:val="14"/>
                <w:szCs w:val="14"/>
                <w:lang w:val="en-US"/>
              </w:rPr>
              <w:t>0</w:t>
            </w:r>
          </w:p>
        </w:tc>
        <w:tc>
          <w:tcPr>
            <w:tcW w:w="586" w:type="dxa"/>
            <w:noWrap/>
          </w:tcPr>
          <w:p w:rsidR="00F8755E" w:rsidRPr="00723A2C" w:rsidRDefault="00F8755E" w:rsidP="0077551B">
            <w:pPr>
              <w:spacing w:before="0" w:after="0" w:line="240" w:lineRule="auto"/>
              <w:jc w:val="center"/>
              <w:rPr>
                <w:sz w:val="14"/>
                <w:szCs w:val="14"/>
              </w:rPr>
            </w:pPr>
            <w:r w:rsidRPr="00723A2C">
              <w:rPr>
                <w:sz w:val="14"/>
                <w:szCs w:val="14"/>
              </w:rPr>
              <w:t>0</w:t>
            </w:r>
          </w:p>
        </w:tc>
        <w:tc>
          <w:tcPr>
            <w:tcW w:w="586" w:type="dxa"/>
            <w:noWrap/>
          </w:tcPr>
          <w:p w:rsidR="00F8755E" w:rsidRPr="00723A2C" w:rsidRDefault="00F8755E" w:rsidP="0077551B">
            <w:pPr>
              <w:spacing w:before="0" w:after="0" w:line="240" w:lineRule="auto"/>
              <w:jc w:val="center"/>
              <w:rPr>
                <w:sz w:val="14"/>
                <w:szCs w:val="14"/>
              </w:rPr>
            </w:pPr>
            <w:r>
              <w:rPr>
                <w:sz w:val="14"/>
                <w:szCs w:val="14"/>
              </w:rPr>
              <w:t>12%</w:t>
            </w:r>
          </w:p>
        </w:tc>
        <w:tc>
          <w:tcPr>
            <w:tcW w:w="586" w:type="dxa"/>
            <w:noWrap/>
          </w:tcPr>
          <w:p w:rsidR="00F8755E" w:rsidRPr="00723A2C" w:rsidRDefault="00F8755E" w:rsidP="0077551B">
            <w:pPr>
              <w:spacing w:before="0" w:after="0" w:line="240" w:lineRule="auto"/>
              <w:jc w:val="center"/>
              <w:rPr>
                <w:sz w:val="14"/>
                <w:szCs w:val="14"/>
              </w:rPr>
            </w:pPr>
            <w:r>
              <w:rPr>
                <w:sz w:val="14"/>
                <w:szCs w:val="14"/>
              </w:rPr>
              <w:t>12%</w:t>
            </w:r>
          </w:p>
        </w:tc>
        <w:tc>
          <w:tcPr>
            <w:tcW w:w="670" w:type="dxa"/>
            <w:noWrap/>
          </w:tcPr>
          <w:p w:rsidR="00F8755E" w:rsidRPr="00723A2C" w:rsidRDefault="00F8755E" w:rsidP="0077551B">
            <w:pPr>
              <w:spacing w:before="0" w:after="0" w:line="240" w:lineRule="auto"/>
              <w:jc w:val="center"/>
              <w:rPr>
                <w:sz w:val="14"/>
                <w:szCs w:val="14"/>
              </w:rPr>
            </w:pPr>
            <w:r>
              <w:rPr>
                <w:sz w:val="14"/>
                <w:szCs w:val="14"/>
              </w:rPr>
              <w:t>12%</w:t>
            </w:r>
          </w:p>
        </w:tc>
        <w:tc>
          <w:tcPr>
            <w:tcW w:w="502"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772" w:type="dxa"/>
          </w:tcPr>
          <w:p w:rsidR="00F8755E" w:rsidRPr="00723A2C" w:rsidRDefault="00F8755E" w:rsidP="0077551B">
            <w:pPr>
              <w:spacing w:before="0" w:after="0" w:line="240" w:lineRule="auto"/>
              <w:jc w:val="center"/>
              <w:rPr>
                <w:sz w:val="14"/>
                <w:szCs w:val="14"/>
              </w:rPr>
            </w:pPr>
          </w:p>
        </w:tc>
      </w:tr>
      <w:tr w:rsidR="00F8755E" w:rsidRPr="00723A2C" w:rsidTr="00316195">
        <w:trPr>
          <w:trHeight w:val="270"/>
        </w:trPr>
        <w:tc>
          <w:tcPr>
            <w:tcW w:w="1526" w:type="dxa"/>
            <w:vMerge/>
          </w:tcPr>
          <w:p w:rsidR="00F8755E" w:rsidRPr="00723A2C" w:rsidRDefault="00F8755E" w:rsidP="0077551B">
            <w:pPr>
              <w:spacing w:before="0" w:after="0" w:line="240" w:lineRule="auto"/>
              <w:rPr>
                <w:sz w:val="14"/>
                <w:szCs w:val="14"/>
              </w:rPr>
            </w:pPr>
          </w:p>
        </w:tc>
        <w:tc>
          <w:tcPr>
            <w:tcW w:w="1041" w:type="dxa"/>
            <w:gridSpan w:val="2"/>
          </w:tcPr>
          <w:p w:rsidR="00F8755E" w:rsidRPr="00723A2C" w:rsidRDefault="00F8755E" w:rsidP="0077551B">
            <w:pPr>
              <w:spacing w:before="0" w:after="0" w:line="240" w:lineRule="auto"/>
              <w:rPr>
                <w:sz w:val="14"/>
                <w:szCs w:val="14"/>
              </w:rPr>
            </w:pPr>
            <w:r w:rsidRPr="00723A2C">
              <w:rPr>
                <w:sz w:val="14"/>
                <w:szCs w:val="14"/>
              </w:rPr>
              <w:t>Στόχος</w:t>
            </w:r>
          </w:p>
        </w:tc>
        <w:tc>
          <w:tcPr>
            <w:tcW w:w="779"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670" w:type="dxa"/>
            <w:noWrap/>
          </w:tcPr>
          <w:p w:rsidR="00F8755E" w:rsidRPr="00723A2C" w:rsidRDefault="00F8755E" w:rsidP="0077551B">
            <w:pPr>
              <w:spacing w:before="0" w:after="0" w:line="240" w:lineRule="auto"/>
              <w:jc w:val="center"/>
              <w:rPr>
                <w:sz w:val="14"/>
                <w:szCs w:val="14"/>
              </w:rPr>
            </w:pPr>
          </w:p>
        </w:tc>
        <w:tc>
          <w:tcPr>
            <w:tcW w:w="502"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772" w:type="dxa"/>
            <w:noWrap/>
          </w:tcPr>
          <w:p w:rsidR="00F8755E" w:rsidRPr="00723A2C" w:rsidRDefault="00F8755E" w:rsidP="0077551B">
            <w:pPr>
              <w:spacing w:before="0" w:after="0" w:line="240" w:lineRule="auto"/>
              <w:jc w:val="center"/>
              <w:rPr>
                <w:sz w:val="14"/>
                <w:szCs w:val="14"/>
              </w:rPr>
            </w:pPr>
            <w:r w:rsidRPr="00723A2C">
              <w:rPr>
                <w:rFonts w:cs="Arial"/>
                <w:sz w:val="14"/>
                <w:szCs w:val="14"/>
              </w:rPr>
              <w:t>6%</w:t>
            </w:r>
            <w:r w:rsidRPr="00723A2C">
              <w:rPr>
                <w:rFonts w:cs="Arial"/>
                <w:sz w:val="14"/>
                <w:szCs w:val="14"/>
                <w:vertAlign w:val="superscript"/>
              </w:rPr>
              <w:t>(1)</w:t>
            </w:r>
          </w:p>
        </w:tc>
      </w:tr>
      <w:tr w:rsidR="00F8755E" w:rsidRPr="00723A2C" w:rsidTr="00316195">
        <w:trPr>
          <w:trHeight w:val="285"/>
        </w:trPr>
        <w:tc>
          <w:tcPr>
            <w:tcW w:w="1526" w:type="dxa"/>
            <w:vMerge/>
          </w:tcPr>
          <w:p w:rsidR="00F8755E" w:rsidRPr="00723A2C" w:rsidRDefault="00F8755E" w:rsidP="0077551B">
            <w:pPr>
              <w:spacing w:before="0" w:after="0" w:line="240" w:lineRule="auto"/>
              <w:rPr>
                <w:sz w:val="14"/>
                <w:szCs w:val="14"/>
              </w:rPr>
            </w:pPr>
          </w:p>
        </w:tc>
        <w:tc>
          <w:tcPr>
            <w:tcW w:w="1041" w:type="dxa"/>
            <w:gridSpan w:val="2"/>
          </w:tcPr>
          <w:p w:rsidR="00F8755E" w:rsidRPr="00723A2C" w:rsidRDefault="00F8755E" w:rsidP="0077551B">
            <w:pPr>
              <w:spacing w:before="0" w:after="0" w:line="240" w:lineRule="auto"/>
              <w:rPr>
                <w:sz w:val="14"/>
                <w:szCs w:val="14"/>
              </w:rPr>
            </w:pPr>
            <w:r w:rsidRPr="00723A2C">
              <w:rPr>
                <w:sz w:val="14"/>
                <w:szCs w:val="14"/>
              </w:rPr>
              <w:t>Αφετηρία</w:t>
            </w:r>
          </w:p>
        </w:tc>
        <w:tc>
          <w:tcPr>
            <w:tcW w:w="779" w:type="dxa"/>
            <w:noWrap/>
          </w:tcPr>
          <w:p w:rsidR="00F8755E" w:rsidRPr="00723A2C" w:rsidRDefault="00F8755E" w:rsidP="0077551B">
            <w:pPr>
              <w:spacing w:before="0" w:after="0" w:line="240" w:lineRule="auto"/>
              <w:jc w:val="center"/>
              <w:rPr>
                <w:sz w:val="14"/>
                <w:szCs w:val="14"/>
              </w:rPr>
            </w:pPr>
            <w:r w:rsidRPr="00723A2C">
              <w:rPr>
                <w:rFonts w:cs="Arial"/>
                <w:sz w:val="14"/>
                <w:szCs w:val="14"/>
              </w:rPr>
              <w:t>2,5%</w:t>
            </w: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670" w:type="dxa"/>
            <w:noWrap/>
          </w:tcPr>
          <w:p w:rsidR="00F8755E" w:rsidRPr="00723A2C" w:rsidRDefault="00F8755E" w:rsidP="0077551B">
            <w:pPr>
              <w:spacing w:before="0" w:after="0" w:line="240" w:lineRule="auto"/>
              <w:jc w:val="center"/>
              <w:rPr>
                <w:sz w:val="14"/>
                <w:szCs w:val="14"/>
              </w:rPr>
            </w:pPr>
          </w:p>
        </w:tc>
        <w:tc>
          <w:tcPr>
            <w:tcW w:w="502" w:type="dxa"/>
            <w:noWrap/>
          </w:tcPr>
          <w:p w:rsidR="00F8755E" w:rsidRPr="00723A2C" w:rsidRDefault="00F8755E" w:rsidP="0077551B">
            <w:pPr>
              <w:spacing w:before="0" w:after="0" w:line="240" w:lineRule="auto"/>
              <w:jc w:val="center"/>
              <w:rPr>
                <w:sz w:val="14"/>
                <w:szCs w:val="14"/>
              </w:rPr>
            </w:pPr>
          </w:p>
        </w:tc>
        <w:tc>
          <w:tcPr>
            <w:tcW w:w="586" w:type="dxa"/>
            <w:noWrap/>
          </w:tcPr>
          <w:p w:rsidR="00F8755E" w:rsidRPr="00723A2C" w:rsidRDefault="00F8755E" w:rsidP="0077551B">
            <w:pPr>
              <w:spacing w:before="0" w:after="0" w:line="240" w:lineRule="auto"/>
              <w:jc w:val="center"/>
              <w:rPr>
                <w:sz w:val="14"/>
                <w:szCs w:val="14"/>
              </w:rPr>
            </w:pPr>
          </w:p>
        </w:tc>
        <w:tc>
          <w:tcPr>
            <w:tcW w:w="772" w:type="dxa"/>
          </w:tcPr>
          <w:p w:rsidR="00F8755E" w:rsidRPr="00723A2C" w:rsidRDefault="00F8755E" w:rsidP="0077551B">
            <w:pPr>
              <w:spacing w:before="0" w:after="0" w:line="240" w:lineRule="auto"/>
              <w:jc w:val="center"/>
              <w:rPr>
                <w:sz w:val="14"/>
                <w:szCs w:val="14"/>
              </w:rPr>
            </w:pPr>
          </w:p>
        </w:tc>
      </w:tr>
    </w:tbl>
    <w:p w:rsidR="00F8755E" w:rsidRPr="00A552C9" w:rsidRDefault="00F8755E" w:rsidP="00A552C9">
      <w:pPr>
        <w:rPr>
          <w:rStyle w:val="CommentReference"/>
          <w:szCs w:val="16"/>
        </w:rPr>
      </w:pPr>
      <w:r w:rsidRPr="00A552C9">
        <w:rPr>
          <w:rStyle w:val="CommentReference"/>
          <w:szCs w:val="16"/>
        </w:rPr>
        <w:t>(1)</w:t>
      </w:r>
      <w:r w:rsidRPr="00A552C9">
        <w:rPr>
          <w:rStyle w:val="CommentReference"/>
          <w:szCs w:val="16"/>
        </w:rPr>
        <w:tab/>
        <w:t>Η τιμή στόχος αναφέρεται στο σύνολο της χώρας, καθώς ο δείκτης δεν έχει γεωγραφική αναφορά.</w:t>
      </w:r>
    </w:p>
    <w:p w:rsidR="00F8755E" w:rsidRDefault="00F8755E" w:rsidP="00445DEF">
      <w:pPr>
        <w:spacing w:before="0"/>
        <w:rPr>
          <w:rStyle w:val="CommentReference"/>
          <w:szCs w:val="16"/>
        </w:rPr>
      </w:pPr>
      <w:r w:rsidRPr="00A552C9">
        <w:rPr>
          <w:rStyle w:val="CommentReference"/>
          <w:szCs w:val="16"/>
        </w:rPr>
        <w:t>(2)</w:t>
      </w:r>
      <w:r w:rsidRPr="00A552C9">
        <w:rPr>
          <w:rStyle w:val="CommentReference"/>
          <w:szCs w:val="16"/>
        </w:rPr>
        <w:tab/>
        <w:t>Προβλέπονται δύο γύροι αναμόρφωσης προγραμμάτων κατά την διάρκεια της προγραμματικής περιόδου 2007-13.</w:t>
      </w:r>
    </w:p>
    <w:p w:rsidR="00F8755E" w:rsidRDefault="00F8755E" w:rsidP="00A552C9">
      <w:pPr>
        <w:sectPr w:rsidR="00F8755E" w:rsidSect="00D346D4">
          <w:pgSz w:w="11906" w:h="16838"/>
          <w:pgMar w:top="1440" w:right="1800" w:bottom="1440" w:left="1800" w:header="708" w:footer="708" w:gutter="0"/>
          <w:cols w:space="708"/>
          <w:titlePg/>
          <w:docGrid w:linePitch="360"/>
        </w:sectPr>
      </w:pPr>
    </w:p>
    <w:p w:rsidR="00F8755E" w:rsidRDefault="00F8755E" w:rsidP="00A552C9">
      <w:pPr>
        <w:pStyle w:val="Caption"/>
      </w:pPr>
      <w:r w:rsidRPr="00A552C9">
        <w:t>Πίνακας 3.6.α: Συμμετέχοντες ανά ομάδα στόχο σε Πράξεις ΕΚΤ του Άξονα Προτεραιότητας 6</w:t>
      </w:r>
    </w:p>
    <w:p w:rsidR="00F8755E" w:rsidRDefault="00F8755E" w:rsidP="00A552C9"/>
    <w:p w:rsidR="00F8755E" w:rsidRPr="003B67F8" w:rsidRDefault="00F8755E" w:rsidP="00A552C9">
      <w:pPr>
        <w:sectPr w:rsidR="00F8755E" w:rsidRPr="003B67F8" w:rsidSect="00B979E8">
          <w:pgSz w:w="16838" w:h="11906" w:orient="landscape"/>
          <w:pgMar w:top="719" w:right="1440" w:bottom="180" w:left="1440" w:header="708" w:footer="708" w:gutter="0"/>
          <w:cols w:space="708"/>
          <w:titlePg/>
          <w:docGrid w:linePitch="360"/>
        </w:sectPr>
      </w:pPr>
      <w:r>
        <w:pict>
          <v:shape id="_x0000_i1050" type="#_x0000_t75" style="width:694.5pt;height:384.75pt">
            <v:imagedata r:id="rId40" o:title=""/>
          </v:shape>
        </w:pict>
      </w:r>
    </w:p>
    <w:p w:rsidR="00F8755E" w:rsidRDefault="00F8755E" w:rsidP="00E36870">
      <w:pPr>
        <w:pStyle w:val="Heading4"/>
        <w:numPr>
          <w:ilvl w:val="3"/>
          <w:numId w:val="16"/>
        </w:numPr>
      </w:pPr>
      <w:r>
        <w:t>Αποτύπωση της χρηματοοικονομικής προόδου των Αξόνων Προτεραιότητας 4, 5, 6</w:t>
      </w:r>
    </w:p>
    <w:p w:rsidR="00F8755E" w:rsidRDefault="00F8755E" w:rsidP="007949DC">
      <w:r w:rsidRPr="00B9542C">
        <w:t>Η χρηματοδότηση των Αξόνων Προτεραιότητας</w:t>
      </w:r>
      <w:r>
        <w:t xml:space="preserve"> 4,5,6</w:t>
      </w:r>
      <w:r w:rsidRPr="00B9542C">
        <w:t xml:space="preserve"> προέρχεται από το Ευρωπαϊκό Κοινωνικό</w:t>
      </w:r>
      <w:r>
        <w:t xml:space="preserve"> Ταμείο (ΕΚΤ) και από εθνικούς πόρους. Ο συνολικός προϋπολογισμός τους είναι </w:t>
      </w:r>
      <w:r w:rsidRPr="00075E32">
        <w:rPr>
          <w:rStyle w:val="Strong"/>
          <w:bCs/>
        </w:rPr>
        <w:t>358,7</w:t>
      </w:r>
      <w:r w:rsidRPr="00A552C9">
        <w:rPr>
          <w:rStyle w:val="Strong"/>
          <w:bCs/>
        </w:rPr>
        <w:t xml:space="preserve"> Μ€</w:t>
      </w:r>
      <w:r>
        <w:t xml:space="preserve"> και το ποσοστό βαρύτητας της κατηγορίας αυτών των Αξόνων στο Πρόγραμμα ανέρχεται στο </w:t>
      </w:r>
      <w:r w:rsidRPr="00075E32">
        <w:rPr>
          <w:rStyle w:val="Strong"/>
          <w:bCs/>
        </w:rPr>
        <w:t>21,2</w:t>
      </w:r>
      <w:r w:rsidRPr="00A552C9">
        <w:rPr>
          <w:rStyle w:val="Strong"/>
          <w:bCs/>
        </w:rPr>
        <w:t>%</w:t>
      </w:r>
      <w:r>
        <w:rPr>
          <w:rStyle w:val="Strong"/>
          <w:bCs/>
        </w:rPr>
        <w:t xml:space="preserve"> </w:t>
      </w:r>
      <w:r w:rsidRPr="003B49E9">
        <w:rPr>
          <w:rStyle w:val="Strong"/>
          <w:b w:val="0"/>
          <w:bCs/>
        </w:rPr>
        <w:t>[έγκριση με την αρ. Ε(2007)546534/16-11-2007 Απόφαση της Ε</w:t>
      </w:r>
      <w:r>
        <w:rPr>
          <w:rStyle w:val="Strong"/>
          <w:b w:val="0"/>
          <w:bCs/>
        </w:rPr>
        <w:t>υ</w:t>
      </w:r>
      <w:r w:rsidRPr="003B49E9">
        <w:rPr>
          <w:rStyle w:val="Strong"/>
          <w:b w:val="0"/>
          <w:bCs/>
        </w:rPr>
        <w:t xml:space="preserve">ρωπαϊκής Επιτροπής όπως τροποποιήθηκε με </w:t>
      </w:r>
      <w:r>
        <w:rPr>
          <w:rStyle w:val="Strong"/>
          <w:b w:val="0"/>
          <w:bCs/>
        </w:rPr>
        <w:t>τις</w:t>
      </w:r>
      <w:r w:rsidRPr="003B49E9">
        <w:rPr>
          <w:rStyle w:val="Strong"/>
          <w:b w:val="0"/>
          <w:bCs/>
        </w:rPr>
        <w:t xml:space="preserve"> αρ. Ε(2011)8228/18-11-2011</w:t>
      </w:r>
      <w:r w:rsidRPr="00075E32">
        <w:rPr>
          <w:rStyle w:val="Strong"/>
          <w:b w:val="0"/>
          <w:bCs/>
        </w:rPr>
        <w:t>,</w:t>
      </w:r>
      <w:r w:rsidRPr="003B49E9">
        <w:rPr>
          <w:rStyle w:val="Strong"/>
          <w:b w:val="0"/>
          <w:bCs/>
        </w:rPr>
        <w:t xml:space="preserve"> </w:t>
      </w:r>
      <w:r>
        <w:rPr>
          <w:rStyle w:val="Strong"/>
          <w:b w:val="0"/>
          <w:bCs/>
          <w:lang w:val="en-US"/>
        </w:rPr>
        <w:t>C</w:t>
      </w:r>
      <w:r>
        <w:rPr>
          <w:rStyle w:val="Strong"/>
          <w:b w:val="0"/>
          <w:bCs/>
        </w:rPr>
        <w:t>(2012)9777/18-12-2012</w:t>
      </w:r>
      <w:r w:rsidRPr="00075E32">
        <w:rPr>
          <w:rStyle w:val="Strong"/>
          <w:b w:val="0"/>
          <w:bCs/>
        </w:rPr>
        <w:t xml:space="preserve"> </w:t>
      </w:r>
      <w:r>
        <w:rPr>
          <w:rStyle w:val="Strong"/>
          <w:b w:val="0"/>
          <w:bCs/>
        </w:rPr>
        <w:t xml:space="preserve">και </w:t>
      </w:r>
      <w:r>
        <w:rPr>
          <w:rStyle w:val="Strong"/>
          <w:b w:val="0"/>
          <w:bCs/>
          <w:lang w:val="en-US"/>
        </w:rPr>
        <w:t>C</w:t>
      </w:r>
      <w:r w:rsidRPr="00075E32">
        <w:rPr>
          <w:rStyle w:val="Strong"/>
          <w:b w:val="0"/>
          <w:bCs/>
        </w:rPr>
        <w:t xml:space="preserve">(2013)9090/12-12-2013 </w:t>
      </w:r>
      <w:r>
        <w:rPr>
          <w:rStyle w:val="Strong"/>
          <w:b w:val="0"/>
          <w:bCs/>
        </w:rPr>
        <w:t>Αποφάσεις</w:t>
      </w:r>
      <w:r w:rsidRPr="003B49E9">
        <w:rPr>
          <w:rStyle w:val="Strong"/>
          <w:b w:val="0"/>
          <w:bCs/>
        </w:rPr>
        <w:t xml:space="preserve"> της Ευρωπαϊκής Επιτροπής]</w:t>
      </w:r>
      <w:r>
        <w:t>. Για κάθε άξονα ο π/υ έχει ως εξής:</w:t>
      </w:r>
    </w:p>
    <w:p w:rsidR="00F8755E" w:rsidRDefault="00F8755E" w:rsidP="007949DC">
      <w:r>
        <w:t xml:space="preserve">Ο Α.Π.4 έχει συνολικό προϋπολογισμό </w:t>
      </w:r>
      <w:r w:rsidRPr="00075E32">
        <w:rPr>
          <w:rStyle w:val="Strong"/>
          <w:bCs/>
        </w:rPr>
        <w:t>200,9</w:t>
      </w:r>
      <w:r w:rsidRPr="00A552C9">
        <w:rPr>
          <w:rStyle w:val="Strong"/>
          <w:bCs/>
        </w:rPr>
        <w:t xml:space="preserve"> Μ€</w:t>
      </w:r>
      <w:r>
        <w:t xml:space="preserve"> και το ποσοστό συγχρηματοδότησης από το ΕΚΤ ανέρχεται στο </w:t>
      </w:r>
      <w:r w:rsidRPr="00075E32">
        <w:rPr>
          <w:rStyle w:val="Strong"/>
          <w:bCs/>
        </w:rPr>
        <w:t>85</w:t>
      </w:r>
      <w:r w:rsidRPr="00A552C9">
        <w:rPr>
          <w:rStyle w:val="Strong"/>
          <w:bCs/>
        </w:rPr>
        <w:t>%</w:t>
      </w:r>
      <w:r>
        <w:t>.</w:t>
      </w:r>
    </w:p>
    <w:p w:rsidR="00F8755E" w:rsidRDefault="00F8755E" w:rsidP="007949DC">
      <w:r>
        <w:t xml:space="preserve">Ο Α.Π.5 έχει συνολικό προϋπολογισμό </w:t>
      </w:r>
      <w:r w:rsidRPr="00075E32">
        <w:rPr>
          <w:rStyle w:val="Strong"/>
          <w:bCs/>
        </w:rPr>
        <w:t>149,9</w:t>
      </w:r>
      <w:r w:rsidRPr="00A552C9">
        <w:rPr>
          <w:rStyle w:val="Strong"/>
          <w:bCs/>
        </w:rPr>
        <w:t xml:space="preserve"> Μ€</w:t>
      </w:r>
      <w:r>
        <w:t xml:space="preserve"> και το ποσοστό συγχρηματοδότησης από το ΕΚΤ ανέρχεται στο </w:t>
      </w:r>
      <w:r w:rsidRPr="00075E32">
        <w:rPr>
          <w:rStyle w:val="Strong"/>
          <w:bCs/>
        </w:rPr>
        <w:t>85</w:t>
      </w:r>
      <w:r w:rsidRPr="00A552C9">
        <w:rPr>
          <w:rStyle w:val="Strong"/>
          <w:bCs/>
        </w:rPr>
        <w:t>%</w:t>
      </w:r>
      <w:r>
        <w:t>.</w:t>
      </w:r>
    </w:p>
    <w:p w:rsidR="00F8755E" w:rsidRDefault="00F8755E" w:rsidP="007949DC">
      <w:r>
        <w:t xml:space="preserve">Ο Α.Π.6 έχει συνολικό προϋπολογισμό </w:t>
      </w:r>
      <w:r w:rsidRPr="00075E32">
        <w:rPr>
          <w:rStyle w:val="Strong"/>
          <w:bCs/>
        </w:rPr>
        <w:t>7,8</w:t>
      </w:r>
      <w:r w:rsidRPr="00A552C9">
        <w:rPr>
          <w:rStyle w:val="Strong"/>
          <w:bCs/>
        </w:rPr>
        <w:t xml:space="preserve"> Μ€</w:t>
      </w:r>
      <w:r>
        <w:t xml:space="preserve"> και το ποσοστό συγχρηματοδότησης από το ΕΚΤ ανέρχεται στο </w:t>
      </w:r>
      <w:r w:rsidRPr="00075E32">
        <w:rPr>
          <w:rStyle w:val="Strong"/>
          <w:bCs/>
        </w:rPr>
        <w:t>85</w:t>
      </w:r>
      <w:r w:rsidRPr="00A552C9">
        <w:rPr>
          <w:rStyle w:val="Strong"/>
          <w:bCs/>
        </w:rPr>
        <w:t>%</w:t>
      </w:r>
      <w:r>
        <w:t>.</w:t>
      </w:r>
    </w:p>
    <w:p w:rsidR="00F8755E" w:rsidRPr="00A86EDA" w:rsidRDefault="00F8755E" w:rsidP="007949DC">
      <w:pPr>
        <w:rPr>
          <w:lang w:val="en-US"/>
        </w:rPr>
      </w:pPr>
      <w:r>
        <w:t xml:space="preserve">Έως το τέλος του </w:t>
      </w:r>
      <w:r>
        <w:rPr>
          <w:lang w:val="en-US"/>
        </w:rPr>
        <w:t>2013</w:t>
      </w:r>
    </w:p>
    <w:p w:rsidR="00F8755E" w:rsidRDefault="00F8755E" w:rsidP="00BE223F">
      <w:pPr>
        <w:pStyle w:val="ListBullet2"/>
        <w:numPr>
          <w:ilvl w:val="0"/>
          <w:numId w:val="14"/>
        </w:numPr>
        <w:tabs>
          <w:tab w:val="clear" w:pos="643"/>
        </w:tabs>
        <w:spacing w:before="0" w:after="0" w:line="340" w:lineRule="atLeast"/>
        <w:ind w:left="641" w:hanging="357"/>
      </w:pPr>
      <w:r w:rsidRPr="006C5228">
        <w:t xml:space="preserve">ο </w:t>
      </w:r>
      <w:r>
        <w:t xml:space="preserve">προϋπολογισμός των ενταγμένων πράξεων ανέρχεται στα </w:t>
      </w:r>
      <w:r w:rsidRPr="00075E32">
        <w:rPr>
          <w:b/>
        </w:rPr>
        <w:t>360</w:t>
      </w:r>
      <w:r w:rsidRPr="0045691E">
        <w:rPr>
          <w:b/>
        </w:rPr>
        <w:t xml:space="preserve"> Μ€</w:t>
      </w:r>
      <w:r>
        <w:t xml:space="preserve"> και αντιστοιχούν </w:t>
      </w:r>
      <w:r w:rsidRPr="006C5228">
        <w:t xml:space="preserve">στο </w:t>
      </w:r>
      <w:r w:rsidRPr="00075E32">
        <w:rPr>
          <w:rStyle w:val="Strong"/>
          <w:bCs/>
        </w:rPr>
        <w:t>100</w:t>
      </w:r>
      <w:r w:rsidRPr="006C5228">
        <w:rPr>
          <w:rStyle w:val="Strong"/>
          <w:bCs/>
        </w:rPr>
        <w:t>%</w:t>
      </w:r>
      <w:r>
        <w:rPr>
          <w:rStyle w:val="Strong"/>
          <w:bCs/>
        </w:rPr>
        <w:t xml:space="preserve"> </w:t>
      </w:r>
      <w:r w:rsidRPr="0045691E">
        <w:rPr>
          <w:rStyle w:val="Strong"/>
          <w:b w:val="0"/>
          <w:bCs/>
        </w:rPr>
        <w:t>του προϋπολογισμού των Αξόνων</w:t>
      </w:r>
      <w:r w:rsidRPr="006C5228">
        <w:t>.</w:t>
      </w:r>
    </w:p>
    <w:p w:rsidR="00F8755E" w:rsidRDefault="00F8755E" w:rsidP="00BE223F">
      <w:pPr>
        <w:pStyle w:val="ListBullet2"/>
        <w:numPr>
          <w:ilvl w:val="0"/>
          <w:numId w:val="14"/>
        </w:numPr>
        <w:tabs>
          <w:tab w:val="clear" w:pos="643"/>
        </w:tabs>
        <w:spacing w:before="0" w:after="0" w:line="340" w:lineRule="atLeast"/>
        <w:ind w:left="641" w:hanging="357"/>
      </w:pPr>
      <w:r w:rsidRPr="006C5228">
        <w:t xml:space="preserve">Οι Νομικές Δεσμεύσεις των ενταγμένων Πράξεων ανέρχονται στα </w:t>
      </w:r>
      <w:r w:rsidRPr="00075E32">
        <w:rPr>
          <w:rStyle w:val="Strong"/>
          <w:bCs/>
        </w:rPr>
        <w:t>348</w:t>
      </w:r>
      <w:r w:rsidRPr="006C5228">
        <w:rPr>
          <w:rStyle w:val="Strong"/>
          <w:bCs/>
        </w:rPr>
        <w:t xml:space="preserve"> Μ€</w:t>
      </w:r>
      <w:r w:rsidRPr="006C5228">
        <w:t xml:space="preserve"> και αντιστοιχούν στο </w:t>
      </w:r>
      <w:r w:rsidRPr="00075E32">
        <w:rPr>
          <w:rStyle w:val="Strong"/>
          <w:bCs/>
        </w:rPr>
        <w:t>97</w:t>
      </w:r>
      <w:r w:rsidRPr="006C5228">
        <w:rPr>
          <w:rStyle w:val="Strong"/>
          <w:bCs/>
        </w:rPr>
        <w:t>%</w:t>
      </w:r>
      <w:r w:rsidRPr="006C5228">
        <w:t xml:space="preserve"> του προϋπολογισμού του Αξόνων.</w:t>
      </w:r>
    </w:p>
    <w:p w:rsidR="00F8755E" w:rsidRDefault="00F8755E" w:rsidP="00BE223F">
      <w:pPr>
        <w:pStyle w:val="ListBullet2"/>
        <w:numPr>
          <w:ilvl w:val="0"/>
          <w:numId w:val="14"/>
        </w:numPr>
        <w:ind w:left="641" w:hanging="357"/>
      </w:pPr>
      <w:r w:rsidRPr="006C5228">
        <w:t xml:space="preserve">Οι καταχωρημένες δαπάνες στο ΟΠΣ ανέρχονται στα </w:t>
      </w:r>
      <w:r w:rsidRPr="00075E32">
        <w:rPr>
          <w:rStyle w:val="Strong"/>
          <w:bCs/>
        </w:rPr>
        <w:t>179</w:t>
      </w:r>
      <w:r w:rsidRPr="006C5228">
        <w:rPr>
          <w:rStyle w:val="Strong"/>
          <w:bCs/>
        </w:rPr>
        <w:t xml:space="preserve"> Μ€</w:t>
      </w:r>
      <w:r w:rsidRPr="006C5228">
        <w:t xml:space="preserve"> και συνεπώς το ποσοστό απορρόφησης στο </w:t>
      </w:r>
      <w:r w:rsidRPr="00075E32">
        <w:rPr>
          <w:rStyle w:val="Strong"/>
          <w:bCs/>
        </w:rPr>
        <w:t>50</w:t>
      </w:r>
      <w:r w:rsidRPr="006C5228">
        <w:rPr>
          <w:rStyle w:val="Strong"/>
          <w:bCs/>
        </w:rPr>
        <w:t>%</w:t>
      </w:r>
      <w:r w:rsidRPr="006C5228">
        <w:t>.</w:t>
      </w:r>
    </w:p>
    <w:p w:rsidR="00F8755E" w:rsidRDefault="00F8755E" w:rsidP="00093996">
      <w:pPr>
        <w:pStyle w:val="Caption"/>
      </w:pPr>
      <w:r>
        <w:br w:type="page"/>
        <w:t>Συγκεντρωτικά οικονομικά στοιχεία για τους Άξονες Προτεραιότητας 4,5,6</w:t>
      </w:r>
    </w:p>
    <w:p w:rsidR="00F8755E" w:rsidRPr="00F6167C" w:rsidRDefault="00F8755E" w:rsidP="007949DC">
      <w:pPr>
        <w:rPr>
          <w:rStyle w:val="CommentReference"/>
          <w:szCs w:val="16"/>
        </w:rPr>
      </w:pPr>
      <w:r w:rsidRPr="00161AB6">
        <w:rPr>
          <w:noProof/>
          <w:sz w:val="16"/>
          <w:lang w:eastAsia="el-GR"/>
        </w:rPr>
        <w:pict>
          <v:shape id="Εικόνα 27" o:spid="_x0000_i1051" type="#_x0000_t75" style="width:407.25pt;height:233.25pt;visibility:visible">
            <v:imagedata r:id="rId41" o:title=""/>
          </v:shape>
        </w:pict>
      </w:r>
    </w:p>
    <w:p w:rsidR="00F8755E" w:rsidRPr="00764359" w:rsidRDefault="00F8755E" w:rsidP="006E21D6">
      <w:pPr>
        <w:rPr>
          <w:rStyle w:val="CommentReference"/>
          <w:szCs w:val="16"/>
        </w:rPr>
      </w:pPr>
      <w:r w:rsidRPr="00F72626">
        <w:rPr>
          <w:rStyle w:val="CommentReference"/>
          <w:szCs w:val="16"/>
        </w:rPr>
        <w:t xml:space="preserve">*από τις </w:t>
      </w:r>
      <w:r w:rsidRPr="00075E32">
        <w:rPr>
          <w:rStyle w:val="CommentReference"/>
          <w:b/>
          <w:szCs w:val="16"/>
        </w:rPr>
        <w:t>213</w:t>
      </w:r>
      <w:r>
        <w:rPr>
          <w:rStyle w:val="CommentReference"/>
          <w:b/>
          <w:szCs w:val="16"/>
        </w:rPr>
        <w:t xml:space="preserve"> </w:t>
      </w:r>
      <w:r w:rsidRPr="00075E32">
        <w:rPr>
          <w:rStyle w:val="CommentReference"/>
          <w:b/>
          <w:szCs w:val="16"/>
        </w:rPr>
        <w:t>σ</w:t>
      </w:r>
      <w:r w:rsidRPr="00F72626">
        <w:rPr>
          <w:rStyle w:val="CommentReference"/>
          <w:szCs w:val="16"/>
        </w:rPr>
        <w:t xml:space="preserve">υνολικές πράξεις οι </w:t>
      </w:r>
      <w:r w:rsidRPr="00075E32">
        <w:rPr>
          <w:rStyle w:val="CommentReference"/>
          <w:szCs w:val="16"/>
        </w:rPr>
        <w:t>7</w:t>
      </w:r>
      <w:r w:rsidRPr="00F72626">
        <w:rPr>
          <w:rStyle w:val="CommentReference"/>
          <w:szCs w:val="16"/>
        </w:rPr>
        <w:t xml:space="preserve"> είναι οριζόντιου χαρακτήρα με αποτέλεσμα ο πραγματικός αριθμός των ενταγμένων πράξεων των αξόνων να ανέρχεται σ</w:t>
      </w:r>
      <w:r>
        <w:rPr>
          <w:rStyle w:val="CommentReference"/>
          <w:szCs w:val="16"/>
        </w:rPr>
        <w:t xml:space="preserve">ε </w:t>
      </w:r>
      <w:r>
        <w:rPr>
          <w:rStyle w:val="CommentReference"/>
          <w:b/>
          <w:szCs w:val="16"/>
        </w:rPr>
        <w:t>199.</w:t>
      </w:r>
      <w:r w:rsidRPr="0026538E">
        <w:rPr>
          <w:rStyle w:val="CommentReference"/>
          <w:b/>
          <w:szCs w:val="16"/>
        </w:rPr>
        <w:t xml:space="preserve"> </w:t>
      </w:r>
    </w:p>
    <w:p w:rsidR="00F8755E" w:rsidRPr="006835DD" w:rsidRDefault="00F8755E" w:rsidP="00097481">
      <w:pPr>
        <w:rPr>
          <w:rStyle w:val="CommentReference"/>
          <w:szCs w:val="16"/>
        </w:rPr>
      </w:pPr>
    </w:p>
    <w:p w:rsidR="00F8755E" w:rsidRDefault="00F8755E" w:rsidP="0079677A">
      <w:pPr>
        <w:pStyle w:val="Caption"/>
      </w:pPr>
      <w:r>
        <w:t xml:space="preserve">Κατανομή της χρηματοοικονομικής </w:t>
      </w:r>
      <w:r w:rsidRPr="0079677A">
        <w:t>προόδου</w:t>
      </w:r>
      <w:r w:rsidRPr="00D04535">
        <w:t xml:space="preserve"> </w:t>
      </w:r>
      <w:r>
        <w:t>του Άξονα Προτεραιότητας 4 (Ποσά σε Μ€)</w:t>
      </w:r>
    </w:p>
    <w:p w:rsidR="00F8755E" w:rsidRDefault="00F8755E" w:rsidP="006B0E4D">
      <w:r>
        <w:rPr>
          <w:noProof/>
          <w:lang w:eastAsia="el-GR"/>
        </w:rPr>
        <w:pict>
          <v:shape id="_x0000_i1052" type="#_x0000_t75" style="width:385.5pt;height:210.75pt;visibility:visible">
            <v:imagedata r:id="rId42" o:title=""/>
          </v:shape>
        </w:pict>
      </w:r>
    </w:p>
    <w:p w:rsidR="00F8755E" w:rsidRDefault="00F8755E" w:rsidP="006B0E4D">
      <w:pPr>
        <w:pStyle w:val="Caption"/>
      </w:pPr>
      <w:r>
        <w:t xml:space="preserve">Ποσοστιαία κατανομή της χρηματοοικονομικής προόδου </w:t>
      </w:r>
      <w:r w:rsidRPr="0079677A">
        <w:t xml:space="preserve">του Άξονα </w:t>
      </w:r>
      <w:r>
        <w:t xml:space="preserve">Προτεραιότητας </w:t>
      </w:r>
      <w:r w:rsidRPr="006B0E4D">
        <w:t>4</w:t>
      </w:r>
    </w:p>
    <w:p w:rsidR="00F8755E" w:rsidRDefault="00F8755E" w:rsidP="00A552C9">
      <w:r>
        <w:rPr>
          <w:noProof/>
          <w:lang w:eastAsia="el-GR"/>
        </w:rPr>
        <w:pict>
          <v:shape id="_x0000_i1053" type="#_x0000_t75" style="width:387.75pt;height:164.25pt;visibility:visible">
            <v:imagedata r:id="rId43" o:title=""/>
          </v:shape>
        </w:pict>
      </w:r>
    </w:p>
    <w:p w:rsidR="00F8755E" w:rsidRDefault="00F8755E" w:rsidP="0079677A">
      <w:pPr>
        <w:pStyle w:val="Caption"/>
      </w:pPr>
      <w:r>
        <w:t>Κατανομή της χρηματοοικονομικής προόδου του Άξονα Προτεραιότητας 5 (Ποσά σε Μ€)</w:t>
      </w:r>
    </w:p>
    <w:p w:rsidR="00F8755E" w:rsidRPr="00143C51" w:rsidRDefault="00F8755E" w:rsidP="0079677A">
      <w:r>
        <w:rPr>
          <w:noProof/>
          <w:lang w:eastAsia="el-GR"/>
        </w:rPr>
        <w:pict>
          <v:shape id="_x0000_i1054" type="#_x0000_t75" style="width:385.5pt;height:210.75pt;visibility:visible">
            <v:imagedata r:id="rId44" o:title=""/>
          </v:shape>
        </w:pict>
      </w:r>
    </w:p>
    <w:p w:rsidR="00F8755E" w:rsidRDefault="00F8755E" w:rsidP="0079677A">
      <w:pPr>
        <w:pStyle w:val="Caption"/>
      </w:pPr>
      <w:r>
        <w:t>Ποσοστιαία κατανομή της χρηματοοικονομικής προόδου του Άξονα Προτεραιότητας 5</w:t>
      </w:r>
    </w:p>
    <w:p w:rsidR="00F8755E" w:rsidRDefault="00F8755E" w:rsidP="006B0E4D">
      <w:r>
        <w:rPr>
          <w:noProof/>
          <w:lang w:eastAsia="el-GR"/>
        </w:rPr>
        <w:pict>
          <v:shape id="_x0000_i1055" type="#_x0000_t75" style="width:387.75pt;height:165.75pt;visibility:visible">
            <v:imagedata r:id="rId45" o:title=""/>
          </v:shape>
        </w:pict>
      </w:r>
    </w:p>
    <w:p w:rsidR="00F8755E" w:rsidRDefault="00F8755E" w:rsidP="003C7DF9">
      <w:pPr>
        <w:pStyle w:val="Caption"/>
      </w:pPr>
      <w:r>
        <w:t>Κατανομή της χρηματοοικονομικής προόδου του Άξονα Προτεραιότητας 6 (Ποσά σε Μ€)</w:t>
      </w:r>
    </w:p>
    <w:p w:rsidR="00F8755E" w:rsidRDefault="00F8755E" w:rsidP="0079677A">
      <w:r>
        <w:rPr>
          <w:noProof/>
          <w:lang w:eastAsia="el-GR"/>
        </w:rPr>
        <w:pict>
          <v:shape id="Εικόνα 28" o:spid="_x0000_i1056" type="#_x0000_t75" style="width:385.5pt;height:210.75pt;visibility:visible">
            <v:imagedata r:id="rId46" o:title=""/>
          </v:shape>
        </w:pict>
      </w:r>
    </w:p>
    <w:p w:rsidR="00F8755E" w:rsidRDefault="00F8755E" w:rsidP="003C7DF9">
      <w:pPr>
        <w:pStyle w:val="Caption"/>
      </w:pPr>
      <w:r>
        <w:t>Ποσοστιαία κατανομή της χρηματοοικονομικής προόδου του Άξονα Προτεραιότητας 6</w:t>
      </w:r>
    </w:p>
    <w:p w:rsidR="00F8755E" w:rsidRDefault="00F8755E" w:rsidP="0079677A">
      <w:r>
        <w:rPr>
          <w:noProof/>
          <w:lang w:eastAsia="el-GR"/>
        </w:rPr>
        <w:pict>
          <v:shape id="Εικόνα 29" o:spid="_x0000_i1057" type="#_x0000_t75" style="width:387.75pt;height:169.5pt;visibility:visible">
            <v:imagedata r:id="rId47" o:title=""/>
          </v:shape>
        </w:pict>
      </w:r>
    </w:p>
    <w:p w:rsidR="00F8755E" w:rsidRDefault="00F8755E" w:rsidP="006B0E4D">
      <w:r w:rsidRPr="00075E32">
        <w:t>Κατά το έτος 2013 ο αριθμός των νέων ενταγμένων πράξεων ανέρχεται σε 5 και το ποσοστό μεταβολής του προϋπολογισμού των ενταγμένων πράξεων ανέρχεται στο 20%. Οι Νομικές Δεσμεύσεις των ενταγμένων Πράξεων ανέρχονται στα 347,9 Μ€ και αντιστοιχούν σε ποσοστό μεταβολής 55% σε σχέση με το έτος 2012. Οι καταχωρημένες δαπάνες στο ΟΠΣ σημειώνουν αύξηση στα 178,9 Μ€ και συνεπώς το ποσοστό μεταβολής της απορρόφησης ανέρχεται στο 54% σε σχέση με το έτος 2012.</w:t>
      </w:r>
    </w:p>
    <w:p w:rsidR="00F8755E" w:rsidRPr="00093996" w:rsidRDefault="00F8755E" w:rsidP="006B0E4D"/>
    <w:p w:rsidR="00F8755E" w:rsidRDefault="00F8755E" w:rsidP="00E36870">
      <w:pPr>
        <w:pStyle w:val="Heading3"/>
        <w:numPr>
          <w:ilvl w:val="2"/>
          <w:numId w:val="16"/>
        </w:numPr>
      </w:pPr>
      <w:bookmarkStart w:id="74" w:name="_Toc389660583"/>
      <w:r>
        <w:t>Σημαντικά προβλήματα που προέκυψαν και μέτρα αντιμετώπισής τους</w:t>
      </w:r>
      <w:bookmarkEnd w:id="74"/>
    </w:p>
    <w:p w:rsidR="00F8755E" w:rsidRDefault="00F8755E">
      <w:pPr>
        <w:rPr>
          <w:iCs/>
        </w:rPr>
      </w:pPr>
      <w:r w:rsidRPr="007014E7">
        <w:t>Σε σχέση με τα προβλήματα που περιγράφονται στην ενότητα 1.3 και αφορούν στο σύνολο του ΕΠΕΔΒΜ για το έτος αναφοράς, την υλοποίηση των πράξεων των Αξόνων Προτεραιότητας 4, 5 και 6 επηρέασαν περισσότερο:</w:t>
      </w:r>
    </w:p>
    <w:p w:rsidR="00F8755E" w:rsidRPr="0011759E" w:rsidRDefault="00F8755E" w:rsidP="00E36870">
      <w:pPr>
        <w:pStyle w:val="ListParagraph"/>
        <w:numPr>
          <w:ilvl w:val="0"/>
          <w:numId w:val="41"/>
        </w:numPr>
      </w:pPr>
      <w:r>
        <w:t>Σ</w:t>
      </w:r>
      <w:r w:rsidRPr="00117111">
        <w:t>τις δράσεις με δικαιούχους τα ιδρύματα της τριτοβάθμιας εκπαίδευσης, η παρατηρούμενη απόκλιση στις δηλωθείσες δαπάνες οφείλεται κυρίως σε δυσλειτουργίες που αντιμετώπισαν λόγω</w:t>
      </w:r>
      <w:r>
        <w:t xml:space="preserve"> </w:t>
      </w:r>
      <w:r w:rsidRPr="00117111">
        <w:t>: α)</w:t>
      </w:r>
      <w:r>
        <w:t xml:space="preserve"> κινητοποιήσεων των στελεχών των Ειδικών Λογαριασμών Έρευνας</w:t>
      </w:r>
      <w:r w:rsidRPr="00117111">
        <w:t xml:space="preserve"> στα μεγαλύτερα ιδρύματα τριτοβάθμιας εκπαίδευσης</w:t>
      </w:r>
      <w:r w:rsidRPr="008D6ECD">
        <w:t xml:space="preserve"> </w:t>
      </w:r>
      <w:r>
        <w:t xml:space="preserve">από το καλοκαίρι του 2013, εξαιτίας του θέματος της διαθεσιμότητας των υπαλλήλων στον ευρύτερο δημόσιο τομέα </w:t>
      </w:r>
      <w:r w:rsidRPr="00117111">
        <w:t>και β)  συγχωνεύσε</w:t>
      </w:r>
      <w:r>
        <w:t>ων και</w:t>
      </w:r>
      <w:r w:rsidRPr="00117111">
        <w:t xml:space="preserve"> καταργήσε</w:t>
      </w:r>
      <w:r>
        <w:t>ων</w:t>
      </w:r>
      <w:r w:rsidRPr="00117111">
        <w:t xml:space="preserve"> τμημάτων ή/και ιδρυμάτων</w:t>
      </w:r>
      <w:r>
        <w:t xml:space="preserve">, με την εφαρμογή του σχεδίου «Αθηνά». </w:t>
      </w:r>
    </w:p>
    <w:p w:rsidR="00F8755E" w:rsidRDefault="00F8755E" w:rsidP="00E36870">
      <w:pPr>
        <w:numPr>
          <w:ilvl w:val="0"/>
          <w:numId w:val="41"/>
        </w:numPr>
      </w:pPr>
      <w:r w:rsidRPr="007014E7">
        <w:t>Σημαντικές μεταβολές στον αριθμό και την σύνθεση του προσωπικού δικαιούχων, οι οποίες συνδέονται με τις μεταρρυθμίσεις που προωθούνται στην οργάνωση και στελέχωση υπηρεσιών του δημοσίου τομέα.</w:t>
      </w:r>
    </w:p>
    <w:p w:rsidR="00F8755E" w:rsidRDefault="00F8755E" w:rsidP="00E36870">
      <w:pPr>
        <w:numPr>
          <w:ilvl w:val="0"/>
          <w:numId w:val="41"/>
        </w:numPr>
      </w:pPr>
      <w:r w:rsidRPr="007014E7">
        <w:t xml:space="preserve">Η καθυστέρηση στην έγκριση των πιστώσεων του Προγράμματος Δημοσίων Επενδύσεων του Υπουργείου Παιδείας για το έτος </w:t>
      </w:r>
      <w:r>
        <w:t>2013</w:t>
      </w:r>
      <w:r w:rsidRPr="007014E7">
        <w:t xml:space="preserve"> με συνέπεια οι δικαιούχοι να λάβουν το σύνολο των αναγκαίων χρηματοδοτήσεων εντός του β΄</w:t>
      </w:r>
      <w:r>
        <w:t xml:space="preserve"> </w:t>
      </w:r>
      <w:r w:rsidRPr="007014E7">
        <w:t>εξαμήνου του έτους.</w:t>
      </w:r>
    </w:p>
    <w:p w:rsidR="00F8755E" w:rsidRDefault="00F8755E" w:rsidP="00E36870">
      <w:pPr>
        <w:numPr>
          <w:ilvl w:val="0"/>
          <w:numId w:val="41"/>
        </w:numPr>
      </w:pPr>
      <w:r>
        <w:t xml:space="preserve">Η εξάντληση της κοινοτικής συνδρομής στον </w:t>
      </w:r>
      <w:r w:rsidRPr="00517F42">
        <w:t xml:space="preserve">προϋπολογισμό του Άξονα Προτεραιότητας </w:t>
      </w:r>
      <w:r>
        <w:t>6</w:t>
      </w:r>
      <w:r w:rsidRPr="00517F42">
        <w:t xml:space="preserve"> του  Στόχου 2.</w:t>
      </w:r>
    </w:p>
    <w:p w:rsidR="00F8755E" w:rsidRPr="00916593" w:rsidRDefault="00F8755E" w:rsidP="006F1A7B">
      <w:pPr>
        <w:rPr>
          <w:highlight w:val="yellow"/>
        </w:rPr>
      </w:pPr>
    </w:p>
    <w:p w:rsidR="00F8755E" w:rsidRDefault="00F8755E" w:rsidP="00C476BF"/>
    <w:p w:rsidR="00F8755E" w:rsidRDefault="00F8755E" w:rsidP="00E36870">
      <w:pPr>
        <w:pStyle w:val="Heading2"/>
        <w:numPr>
          <w:ilvl w:val="1"/>
          <w:numId w:val="16"/>
        </w:numPr>
      </w:pPr>
      <w:bookmarkStart w:id="75" w:name="_Toc389660584"/>
      <w:r>
        <w:t>Υλοποίηση Θεματικής Ενότητας Αξόνων Προτεραιότητας 7, 8, 9 «Ενίσχυση της δια βίου εκπαίδευσης ενηλίκων»</w:t>
      </w:r>
      <w:bookmarkEnd w:id="75"/>
    </w:p>
    <w:p w:rsidR="00F8755E" w:rsidRDefault="00F8755E" w:rsidP="00097481">
      <w:r>
        <w:t>Η συγκεκριμένη θεματική ενότητα περιλαμβάνει τους Άξονες Προτεραιότητας 7, 8 και 9 του Επιχειρησιακού Προγράμματος. Τόσο οι κεντρικοί στόχοι όσο και οι ειδικοί στόχοι που παρουσιάζονται παρακάτω, είναι κοινοί και στους 3 Άξονες. Η περιφερειακή διάσταση είναι το κριτήριο διαχωρισμού μεταξύ των 3 Αξόνων:</w:t>
      </w:r>
    </w:p>
    <w:p w:rsidR="00F8755E" w:rsidRDefault="00F8755E" w:rsidP="00E36870">
      <w:pPr>
        <w:pStyle w:val="ListBullet"/>
        <w:numPr>
          <w:ilvl w:val="0"/>
          <w:numId w:val="17"/>
        </w:numPr>
      </w:pPr>
      <w:r>
        <w:t>Ο Άξονας Προτεραιότητας 7 περιλαμβάνει δράσεις που υλοποιούνται στις 8 Περιφέρειες Σύγκλισης: Κρήτη, Ιόνια, Β. Αιγαίο, Ανατολική Μακεδονία/ Θράκη, Ήπειρος, Θεσσαλία Δ. Ελλάδα και Πελοπόννησος.</w:t>
      </w:r>
    </w:p>
    <w:p w:rsidR="00F8755E" w:rsidRDefault="00F8755E" w:rsidP="00E36870">
      <w:pPr>
        <w:pStyle w:val="ListBullet"/>
        <w:numPr>
          <w:ilvl w:val="0"/>
          <w:numId w:val="17"/>
        </w:numPr>
      </w:pPr>
      <w:r>
        <w:t>Ο Άξονας Προτεραιότητας 8 περιλαμβάνει δράσεις που θα υλοποιηθούν στις 3 Περιφέρειες Σταδιακής Εξόδου: Αττική, Κεντρική Μακεδονία και Δυτική Μακεδονία.</w:t>
      </w:r>
    </w:p>
    <w:p w:rsidR="00F8755E" w:rsidRDefault="00F8755E" w:rsidP="00E36870">
      <w:pPr>
        <w:pStyle w:val="ListBullet"/>
        <w:numPr>
          <w:ilvl w:val="0"/>
          <w:numId w:val="17"/>
        </w:numPr>
      </w:pPr>
      <w:r>
        <w:t>Ο Άξονας Προτεραιότητας 9 περιλαμβάνει δράσεις που υλοποιούνται στις 2 Περιφέρεις Σταδιακής Εισόδου Ν. Αιγαίου και Στερεάς Ελλάδας.</w:t>
      </w:r>
    </w:p>
    <w:p w:rsidR="00F8755E" w:rsidRDefault="00F8755E" w:rsidP="00097481">
      <w:r>
        <w:t>Κεντρικοί στόχοι της θεματικής ενότητας των Αξόνων Προτεραιότητας 7, 8 και 9 είναι η ανάπτυξη και εφαρμογή ενός αρθρωτού συστήματος δια βίου εκπαίδευσης, ο σχεδιασμός ευέλικτων προγραμμάτων που να ανταποκρίνονται στις ιδιαίτερες ανάγκες των ατόμων που συμμετέχουν σε αυτά, καθώς και η χρήση μεθόδων, όπως η εξ αποστάσεως εκπαίδευση, που θα επιτρέπουν τη συμμετοχή των ενδιαφερομένων χωρίς την παρακώλυση άλλων δραστηριοτήτων και υποχρεώσεων τους. Επίσης, η ανάπτυξη ενός μόνιμου και ανοικτού συστήματος επικύρωσης πιστωτικών μονάδων και εκπαιδευτικών ενοτήτων, που θα διευκολύνουν και θα παρακινούν τα άτομα να συνθέτουν μόνα τους την εκπαίδευσή τους ανάλογα με την πρότερη εμπειρία τους και τις ελλείψεις τους σε γνώσεις και σε δεξιότητες, καθώς και η θεσμοθέτηση της διαδικασίας αναγνώρισης της πρότερης εμπειρίας και γνώσης.</w:t>
      </w:r>
    </w:p>
    <w:p w:rsidR="00F8755E" w:rsidRDefault="00F8755E" w:rsidP="00097481">
      <w:r w:rsidRPr="00B9542C">
        <w:t xml:space="preserve">Οι Ειδικοί στόχοι των Αξόνων Προτεραιότητας </w:t>
      </w:r>
      <w:r>
        <w:t>7</w:t>
      </w:r>
      <w:r w:rsidRPr="00B9542C">
        <w:t xml:space="preserve">, </w:t>
      </w:r>
      <w:r>
        <w:t>8</w:t>
      </w:r>
      <w:r w:rsidRPr="00B9542C">
        <w:t xml:space="preserve"> και </w:t>
      </w:r>
      <w:r>
        <w:t>9</w:t>
      </w:r>
      <w:r w:rsidRPr="00B9542C">
        <w:t xml:space="preserve"> είναι οι ακόλουθοι:</w:t>
      </w:r>
    </w:p>
    <w:p w:rsidR="00F8755E" w:rsidRDefault="00F8755E" w:rsidP="00E36870">
      <w:pPr>
        <w:pStyle w:val="ListBullet"/>
        <w:numPr>
          <w:ilvl w:val="0"/>
          <w:numId w:val="17"/>
        </w:numPr>
      </w:pPr>
      <w:r>
        <w:t>Ε.Σ.1. Ενίσχυση του συστήματος και των υπηρεσιών δια βίου εκπαίδευσης και της ίσης πρόσβασης σε αυτή -αύξηση της συμμετοχής μέσω παροχής ειδικών κινήτρων.</w:t>
      </w:r>
    </w:p>
    <w:p w:rsidR="00F8755E" w:rsidRDefault="00F8755E" w:rsidP="00E36870">
      <w:pPr>
        <w:pStyle w:val="ListBullet"/>
        <w:numPr>
          <w:ilvl w:val="0"/>
          <w:numId w:val="17"/>
        </w:numPr>
      </w:pPr>
      <w:r>
        <w:t>Ε.Σ.2. Ανάπτυξη της εξ αποστάσεως εκπαίδευσης.</w:t>
      </w:r>
    </w:p>
    <w:p w:rsidR="00F8755E" w:rsidRDefault="00F8755E" w:rsidP="00A552C9"/>
    <w:p w:rsidR="00F8755E" w:rsidRDefault="00F8755E" w:rsidP="00E36870">
      <w:pPr>
        <w:pStyle w:val="Heading3"/>
        <w:numPr>
          <w:ilvl w:val="2"/>
          <w:numId w:val="16"/>
        </w:numPr>
      </w:pPr>
      <w:bookmarkStart w:id="76" w:name="_Toc389660585"/>
      <w:r>
        <w:t>Επίτευξη στόχων και ανάλυση της προόδου</w:t>
      </w:r>
      <w:bookmarkEnd w:id="76"/>
    </w:p>
    <w:p w:rsidR="00F8755E" w:rsidRDefault="00F8755E" w:rsidP="00E36870">
      <w:pPr>
        <w:pStyle w:val="Heading4"/>
        <w:numPr>
          <w:ilvl w:val="3"/>
          <w:numId w:val="16"/>
        </w:numPr>
      </w:pPr>
      <w:r>
        <w:t>Αποτύπωση της φυσικής προόδου των Αξόνων Προτεραιότητας 7, 8, 9</w:t>
      </w:r>
    </w:p>
    <w:p w:rsidR="00F8755E" w:rsidRPr="002153A9" w:rsidRDefault="00F8755E" w:rsidP="00307F31">
      <w:r w:rsidRPr="00075E32">
        <w:t xml:space="preserve">Έως το τέλος του έτους 2013 εντάχθηκαν συνολικά </w:t>
      </w:r>
      <w:r w:rsidRPr="00075E32">
        <w:rPr>
          <w:b/>
        </w:rPr>
        <w:t>65*</w:t>
      </w:r>
      <w:r w:rsidRPr="00075E32">
        <w:t xml:space="preserve"> πράξεις, στις οποίες περιλαμβάνονται 2 οριζ</w:t>
      </w:r>
      <w:r w:rsidRPr="00942793">
        <w:t>ό</w:t>
      </w:r>
      <w:r w:rsidRPr="00075E32">
        <w:t>ντιες πράξεις που αθροίζονται μόνο μια φορά για όλους τους άξονες. Πιο συγκεκριμένα:</w:t>
      </w:r>
    </w:p>
    <w:p w:rsidR="00F8755E" w:rsidRDefault="00F8755E" w:rsidP="00E36870">
      <w:pPr>
        <w:pStyle w:val="ListBullet"/>
        <w:numPr>
          <w:ilvl w:val="0"/>
          <w:numId w:val="13"/>
        </w:numPr>
      </w:pPr>
      <w:r w:rsidRPr="00075E32">
        <w:t xml:space="preserve">στον Άξονα 7 εντάχθηκαν </w:t>
      </w:r>
      <w:r w:rsidRPr="00075E32">
        <w:rPr>
          <w:b/>
        </w:rPr>
        <w:t>22</w:t>
      </w:r>
      <w:r w:rsidRPr="00075E32">
        <w:t xml:space="preserve"> πράξεις</w:t>
      </w:r>
    </w:p>
    <w:p w:rsidR="00F8755E" w:rsidRDefault="00F8755E" w:rsidP="00E36870">
      <w:pPr>
        <w:pStyle w:val="ListBullet"/>
        <w:numPr>
          <w:ilvl w:val="0"/>
          <w:numId w:val="13"/>
        </w:numPr>
      </w:pPr>
      <w:r w:rsidRPr="00075E32">
        <w:t xml:space="preserve">στον Άξονα 8 εντάχθηκαν </w:t>
      </w:r>
      <w:r w:rsidRPr="00075E32">
        <w:rPr>
          <w:b/>
        </w:rPr>
        <w:t>25</w:t>
      </w:r>
      <w:r w:rsidRPr="00075E32">
        <w:t xml:space="preserve"> πράξεις</w:t>
      </w:r>
    </w:p>
    <w:p w:rsidR="00F8755E" w:rsidRDefault="00F8755E" w:rsidP="00E36870">
      <w:pPr>
        <w:pStyle w:val="ListBullet"/>
        <w:numPr>
          <w:ilvl w:val="0"/>
          <w:numId w:val="13"/>
        </w:numPr>
      </w:pPr>
      <w:r w:rsidRPr="00075E32">
        <w:t xml:space="preserve">στον Άξονα 9 εντάχθηκαν </w:t>
      </w:r>
      <w:r w:rsidRPr="00075E32">
        <w:rPr>
          <w:b/>
        </w:rPr>
        <w:t xml:space="preserve">18 </w:t>
      </w:r>
      <w:r w:rsidRPr="00075E32">
        <w:t>πράξεις</w:t>
      </w:r>
    </w:p>
    <w:p w:rsidR="00F8755E" w:rsidRPr="00764359" w:rsidRDefault="00F8755E" w:rsidP="0026538E">
      <w:pPr>
        <w:rPr>
          <w:rStyle w:val="CommentReference"/>
          <w:szCs w:val="16"/>
        </w:rPr>
      </w:pPr>
      <w:r w:rsidRPr="002153A9">
        <w:rPr>
          <w:rStyle w:val="CommentReference"/>
          <w:szCs w:val="16"/>
        </w:rPr>
        <w:t xml:space="preserve">*από τις </w:t>
      </w:r>
      <w:r w:rsidRPr="00075E32">
        <w:rPr>
          <w:rStyle w:val="CommentReference"/>
          <w:b/>
          <w:szCs w:val="16"/>
        </w:rPr>
        <w:t>65</w:t>
      </w:r>
      <w:r w:rsidRPr="002153A9">
        <w:rPr>
          <w:rStyle w:val="CommentReference"/>
          <w:szCs w:val="16"/>
        </w:rPr>
        <w:t xml:space="preserve"> συνολικές πράξεις οι 2 είναι οριζόντιου χαρακτήρα με αποτέλεσμα ο πραγματικός αριθμός των ενταγμένων πράξεων των αξόνων να ανέρχεται σε </w:t>
      </w:r>
      <w:r w:rsidRPr="002153A9">
        <w:rPr>
          <w:rStyle w:val="CommentReference"/>
          <w:b/>
          <w:szCs w:val="16"/>
        </w:rPr>
        <w:t xml:space="preserve"> 61</w:t>
      </w:r>
    </w:p>
    <w:p w:rsidR="00F8755E" w:rsidRDefault="00F8755E" w:rsidP="00674248"/>
    <w:p w:rsidR="00F8755E" w:rsidRDefault="00F8755E" w:rsidP="00674248">
      <w:r>
        <w:t>Σημαντικός αριθμός ενταγμένων πράξεων παρατηρείται στις ακόλουθες κατηγορίες πράξεων:</w:t>
      </w:r>
    </w:p>
    <w:p w:rsidR="00F8755E" w:rsidRDefault="00F8755E" w:rsidP="00E36870">
      <w:pPr>
        <w:numPr>
          <w:ilvl w:val="0"/>
          <w:numId w:val="36"/>
        </w:numPr>
      </w:pPr>
      <w:r w:rsidRPr="00F206F2">
        <w:t>Κέντρα Δια Βίου Μάθησης</w:t>
      </w:r>
    </w:p>
    <w:p w:rsidR="00F8755E" w:rsidRDefault="00F8755E" w:rsidP="00E36870">
      <w:pPr>
        <w:pStyle w:val="ListBullet"/>
        <w:numPr>
          <w:ilvl w:val="0"/>
          <w:numId w:val="17"/>
        </w:numPr>
      </w:pPr>
      <w:r w:rsidRPr="004472E1">
        <w:t>Σχολεί</w:t>
      </w:r>
      <w:r>
        <w:t>α</w:t>
      </w:r>
      <w:r w:rsidRPr="004472E1">
        <w:t xml:space="preserve"> Δεύτερης Ευκαιρίας</w:t>
      </w:r>
    </w:p>
    <w:p w:rsidR="00F8755E" w:rsidRDefault="00F8755E" w:rsidP="00E36870">
      <w:pPr>
        <w:pStyle w:val="ListBullet"/>
        <w:numPr>
          <w:ilvl w:val="0"/>
          <w:numId w:val="17"/>
        </w:numPr>
      </w:pPr>
      <w:r w:rsidRPr="004472E1">
        <w:t>Εκπαίδευση Ενηλίκων στην απόκτηση βασικών δεξιοτήτων στις νέες τεχνολογίες</w:t>
      </w:r>
    </w:p>
    <w:p w:rsidR="00F8755E" w:rsidRDefault="00F8755E" w:rsidP="00E36870">
      <w:pPr>
        <w:pStyle w:val="ListBullet"/>
        <w:numPr>
          <w:ilvl w:val="0"/>
          <w:numId w:val="17"/>
        </w:numPr>
      </w:pPr>
      <w:r>
        <w:t xml:space="preserve">Σχολές Γονέων </w:t>
      </w:r>
    </w:p>
    <w:p w:rsidR="00F8755E" w:rsidRDefault="00F8755E" w:rsidP="00E36870">
      <w:pPr>
        <w:numPr>
          <w:ilvl w:val="0"/>
          <w:numId w:val="17"/>
        </w:numPr>
      </w:pPr>
      <w:r>
        <w:t>Προγράμματα διά βίου εκπαίδευσης</w:t>
      </w:r>
      <w:r w:rsidRPr="006A5B33">
        <w:t xml:space="preserve"> </w:t>
      </w:r>
    </w:p>
    <w:p w:rsidR="00F8755E" w:rsidRDefault="00F8755E" w:rsidP="00097481">
      <w:r w:rsidRPr="0093730F">
        <w:t>Η πρόοδος στις τιμές των δεικτών των τριών (3) εξεταζόμενων Αξόνων Προτεραιότητας παρουσιάζεται στον Πίνακα του Παραρτήματος XVIII του Εφα</w:t>
      </w:r>
      <w:r>
        <w:t>ρμοστικού Κανονισμού 1828/2006.</w:t>
      </w:r>
    </w:p>
    <w:p w:rsidR="00F8755E" w:rsidRPr="0093730F" w:rsidRDefault="00F8755E" w:rsidP="00097481">
      <w:r>
        <w:t>Από την έναρξη των δράσεων και έ</w:t>
      </w:r>
      <w:r w:rsidRPr="00B9542C">
        <w:t xml:space="preserve">ως το τέλος του </w:t>
      </w:r>
      <w:r w:rsidRPr="00075E32">
        <w:t>2013</w:t>
      </w:r>
      <w:r>
        <w:t>,</w:t>
      </w:r>
      <w:r w:rsidRPr="00B9542C">
        <w:t xml:space="preserve"> η υλοποίηση των Πράξεων των αξόνων </w:t>
      </w:r>
      <w:r>
        <w:t>7</w:t>
      </w:r>
      <w:r w:rsidRPr="00B9542C">
        <w:t>,</w:t>
      </w:r>
      <w:r>
        <w:t>8</w:t>
      </w:r>
      <w:r w:rsidRPr="00B9542C">
        <w:t>,</w:t>
      </w:r>
      <w:r>
        <w:t>9</w:t>
      </w:r>
      <w:r w:rsidRPr="00B9542C">
        <w:t xml:space="preserve"> παρουσιάζει </w:t>
      </w:r>
      <w:r>
        <w:t xml:space="preserve">αθροιστικά </w:t>
      </w:r>
      <w:r w:rsidRPr="00B9542C">
        <w:t xml:space="preserve">την ακόλουθη εικόνα ως προς το φυσικό </w:t>
      </w:r>
      <w:r>
        <w:t>τους αντικείμενο</w:t>
      </w:r>
      <w:r w:rsidRPr="00B9542C">
        <w:t>:</w:t>
      </w:r>
    </w:p>
    <w:p w:rsidR="00F8755E" w:rsidRDefault="00F8755E" w:rsidP="00E36870">
      <w:pPr>
        <w:pStyle w:val="ListBullet3"/>
        <w:numPr>
          <w:ilvl w:val="0"/>
          <w:numId w:val="19"/>
        </w:numPr>
      </w:pPr>
      <w:r>
        <w:rPr>
          <w:b/>
        </w:rPr>
        <w:t>81.741</w:t>
      </w:r>
      <w:r w:rsidRPr="00207A71">
        <w:t xml:space="preserve"> άτομα συμμετείχαν σε προγράμματα των σχολών γονέων εκ των οποίων τα </w:t>
      </w:r>
      <w:r>
        <w:rPr>
          <w:b/>
        </w:rPr>
        <w:t>71.410</w:t>
      </w:r>
      <w:r w:rsidRPr="00207A71">
        <w:t xml:space="preserve"> είναι ηλικίας 25-64.</w:t>
      </w:r>
    </w:p>
    <w:p w:rsidR="00F8755E" w:rsidRDefault="00F8755E" w:rsidP="00E36870">
      <w:pPr>
        <w:pStyle w:val="ListBullet3"/>
        <w:numPr>
          <w:ilvl w:val="0"/>
          <w:numId w:val="19"/>
        </w:numPr>
      </w:pPr>
      <w:r>
        <w:rPr>
          <w:b/>
        </w:rPr>
        <w:t>19.675</w:t>
      </w:r>
      <w:r w:rsidRPr="00207A71">
        <w:t xml:space="preserve"> άτομα συμμετείχαν σε προγράμματα των Σχολείων Δεύτερης Ευκαιρίας εκ των οποίων τα </w:t>
      </w:r>
      <w:r>
        <w:rPr>
          <w:b/>
        </w:rPr>
        <w:t>14.907</w:t>
      </w:r>
      <w:r w:rsidRPr="00207A71">
        <w:t xml:space="preserve"> είναι ηλικίας 25-64.</w:t>
      </w:r>
    </w:p>
    <w:p w:rsidR="00F8755E" w:rsidRDefault="00F8755E" w:rsidP="00E36870">
      <w:pPr>
        <w:pStyle w:val="ListBullet3"/>
        <w:numPr>
          <w:ilvl w:val="0"/>
          <w:numId w:val="19"/>
        </w:numPr>
      </w:pPr>
      <w:r w:rsidRPr="00207A71">
        <w:rPr>
          <w:b/>
        </w:rPr>
        <w:t>116.008</w:t>
      </w:r>
      <w:r w:rsidRPr="00207A71">
        <w:t xml:space="preserve"> άτομα συμμετείχαν σε προγράμματα των Κέντρων Εκπαίδευσης Ενηλίκων εκ των οποίων τα </w:t>
      </w:r>
      <w:r w:rsidRPr="00207A71">
        <w:rPr>
          <w:b/>
        </w:rPr>
        <w:t>100.609</w:t>
      </w:r>
      <w:r w:rsidRPr="00207A71">
        <w:t xml:space="preserve"> είναι ηλικίας 25-64.</w:t>
      </w:r>
    </w:p>
    <w:p w:rsidR="00F8755E" w:rsidRDefault="00F8755E" w:rsidP="00E36870">
      <w:pPr>
        <w:pStyle w:val="ListBullet3"/>
        <w:numPr>
          <w:ilvl w:val="0"/>
          <w:numId w:val="19"/>
        </w:numPr>
      </w:pPr>
      <w:r>
        <w:rPr>
          <w:b/>
        </w:rPr>
        <w:t>21.893</w:t>
      </w:r>
      <w:r w:rsidRPr="00207A71">
        <w:t xml:space="preserve"> άτομα συμμετείχαν σε προγράμματα εκπαίδευσης των μεταναστών στην ελληνική γλώσσα, την ελληνική ιστορία και τον ελληνικό πολιτισμό εκ των οποίων τα </w:t>
      </w:r>
      <w:r>
        <w:rPr>
          <w:b/>
        </w:rPr>
        <w:t>18.766</w:t>
      </w:r>
      <w:r w:rsidRPr="00207A71">
        <w:rPr>
          <w:b/>
        </w:rPr>
        <w:t xml:space="preserve"> </w:t>
      </w:r>
      <w:r w:rsidRPr="00207A71">
        <w:t>είναι ηλικίας 25-64.</w:t>
      </w:r>
    </w:p>
    <w:p w:rsidR="00F8755E" w:rsidRDefault="00F8755E" w:rsidP="00E36870">
      <w:pPr>
        <w:pStyle w:val="ListBullet3"/>
        <w:numPr>
          <w:ilvl w:val="0"/>
          <w:numId w:val="19"/>
        </w:numPr>
      </w:pPr>
      <w:r w:rsidRPr="00207A71">
        <w:rPr>
          <w:b/>
        </w:rPr>
        <w:t>48.171</w:t>
      </w:r>
      <w:r w:rsidRPr="00207A71">
        <w:t xml:space="preserve"> άτομα συμμετείχαν σε προγράμματα εκπαίδευσης ενηλίκων στην απόκτηση βασικών δεξιοτήτων στις νέες τεχνολογίες εκ των οποίων τα </w:t>
      </w:r>
      <w:r w:rsidRPr="00207A71">
        <w:rPr>
          <w:b/>
        </w:rPr>
        <w:t>44.399</w:t>
      </w:r>
      <w:r w:rsidRPr="00207A71">
        <w:t xml:space="preserve"> είναι ηλικίας 25-64.</w:t>
      </w:r>
    </w:p>
    <w:p w:rsidR="00F8755E" w:rsidRDefault="00F8755E" w:rsidP="00E36870">
      <w:pPr>
        <w:pStyle w:val="ListBullet3"/>
        <w:numPr>
          <w:ilvl w:val="0"/>
          <w:numId w:val="19"/>
        </w:numPr>
      </w:pPr>
      <w:r w:rsidRPr="00207A71">
        <w:rPr>
          <w:b/>
        </w:rPr>
        <w:t>9.236</w:t>
      </w:r>
      <w:r w:rsidRPr="00207A71">
        <w:t xml:space="preserve"> άτομα συμμετείχαν σε προγράμματα εξ αποστάσεως εκπαίδευσης εκπαιδευτών και στελεχών δια βίου μάθησης εκ των οποίων τα </w:t>
      </w:r>
      <w:r w:rsidRPr="00207A71">
        <w:rPr>
          <w:b/>
        </w:rPr>
        <w:t>9.115</w:t>
      </w:r>
      <w:r w:rsidRPr="00207A71">
        <w:t xml:space="preserve"> είναι ηλικίας 25-64.</w:t>
      </w:r>
    </w:p>
    <w:p w:rsidR="00F8755E" w:rsidRDefault="00F8755E" w:rsidP="00E36870">
      <w:pPr>
        <w:pStyle w:val="ListBullet3"/>
        <w:numPr>
          <w:ilvl w:val="0"/>
          <w:numId w:val="19"/>
        </w:numPr>
      </w:pPr>
      <w:r w:rsidRPr="00207A71">
        <w:rPr>
          <w:b/>
        </w:rPr>
        <w:t>26.461</w:t>
      </w:r>
      <w:r w:rsidRPr="00207A71">
        <w:t xml:space="preserve"> άτομα συμμετείχαν στο Ελληνικό Ανοικτό Πανεπιστήμιο (ΕΑΠ) εκ των οποίων τα </w:t>
      </w:r>
      <w:r w:rsidRPr="00207A71">
        <w:rPr>
          <w:b/>
        </w:rPr>
        <w:t>26.348</w:t>
      </w:r>
      <w:r w:rsidRPr="00207A71">
        <w:t xml:space="preserve"> είναι ηλικίας 25-64.</w:t>
      </w:r>
    </w:p>
    <w:p w:rsidR="00F8755E" w:rsidRDefault="00F8755E" w:rsidP="00E36870">
      <w:pPr>
        <w:pStyle w:val="ListBullet3"/>
        <w:numPr>
          <w:ilvl w:val="0"/>
          <w:numId w:val="19"/>
        </w:numPr>
      </w:pPr>
      <w:r>
        <w:rPr>
          <w:b/>
        </w:rPr>
        <w:t xml:space="preserve">4.665 </w:t>
      </w:r>
      <w:r w:rsidRPr="000A0853">
        <w:t xml:space="preserve">άτομα συμμετείχαν σε επιμορφωτικά προγράμματα από τα </w:t>
      </w:r>
      <w:r w:rsidRPr="00207A71">
        <w:t xml:space="preserve">εκ των οποίων τα </w:t>
      </w:r>
      <w:r w:rsidRPr="000A0853">
        <w:rPr>
          <w:b/>
        </w:rPr>
        <w:t>4.250</w:t>
      </w:r>
      <w:r w:rsidRPr="00207A71">
        <w:t xml:space="preserve"> είναι ηλικίας 25-64</w:t>
      </w:r>
      <w:r>
        <w:rPr>
          <w:b/>
        </w:rPr>
        <w:t xml:space="preserve"> </w:t>
      </w:r>
    </w:p>
    <w:p w:rsidR="00F8755E" w:rsidRDefault="00F8755E" w:rsidP="00E36870">
      <w:pPr>
        <w:pStyle w:val="ListBullet3"/>
        <w:numPr>
          <w:ilvl w:val="0"/>
          <w:numId w:val="19"/>
        </w:numPr>
      </w:pPr>
      <w:r>
        <w:rPr>
          <w:b/>
        </w:rPr>
        <w:t>4.699</w:t>
      </w:r>
      <w:r w:rsidRPr="00207A71">
        <w:t xml:space="preserve"> άτομα συμμετείχαν σε προγράμματα δια βίου εκπαίδευσης για το ανθρώπινο δυναμικό του ιδιωτικού τομέα εκ των οποίων τα </w:t>
      </w:r>
      <w:r>
        <w:rPr>
          <w:b/>
        </w:rPr>
        <w:t>4.274</w:t>
      </w:r>
      <w:r w:rsidRPr="00207A71">
        <w:t xml:space="preserve"> είναι ηλικίας 25-64</w:t>
      </w:r>
    </w:p>
    <w:p w:rsidR="00F8755E" w:rsidRPr="00207A71" w:rsidRDefault="00F8755E" w:rsidP="00D53941">
      <w:pPr>
        <w:pStyle w:val="ListBullet3"/>
        <w:ind w:firstLine="0"/>
      </w:pPr>
    </w:p>
    <w:p w:rsidR="00F8755E" w:rsidRPr="005B1CB4" w:rsidRDefault="00F8755E" w:rsidP="003B260C">
      <w:pPr>
        <w:ind w:right="-47"/>
        <w:rPr>
          <w:rFonts w:cs="Arial"/>
          <w:b/>
          <w:color w:val="0000FF"/>
        </w:rPr>
      </w:pPr>
      <w:r w:rsidRPr="005B1CB4">
        <w:rPr>
          <w:rFonts w:cs="Arial"/>
          <w:b/>
          <w:color w:val="0000FF"/>
        </w:rPr>
        <w:t>Α. ΕΝΙΣΧΥΣΗ ΣΥΣΤΗΜΑΤΟΣ ΚΑΙ ΥΠΗΡΕΣΙΩΝ ΔΙΑ ΒΙΟΥ ΕΚΠΑΙΔΕΥΣΗ</w:t>
      </w:r>
    </w:p>
    <w:p w:rsidR="00F8755E" w:rsidRPr="00516C69" w:rsidRDefault="00F8755E" w:rsidP="00516C69">
      <w:pPr>
        <w:shd w:val="clear" w:color="auto" w:fill="E0E0E0"/>
        <w:rPr>
          <w:b/>
        </w:rPr>
      </w:pPr>
      <w:r w:rsidRPr="00075E32">
        <w:rPr>
          <w:b/>
        </w:rPr>
        <w:t>Σχολεία Δεύτερης Ευκαιρίας</w:t>
      </w:r>
    </w:p>
    <w:p w:rsidR="00F8755E" w:rsidRPr="005B1CB4" w:rsidRDefault="00F8755E" w:rsidP="00A45A73">
      <w:r w:rsidRPr="005B1CB4">
        <w:t>Η δράση για την επέκταση και την αναβάθμιση του θεσμού των Σχολείων Δεύτερης Ευκαιρίας (ΣΔΕ) ακολουθεί τη λογική της δια βίου εκπαίδευσης και εξειδικεύεται στην εκπαίδευση του ενήλικου πληθυσμού. Έχει στόχο να καλύψει υπάρχοντα εκπαιδευτικά κενά και να αναπτύξει βασικές γνώσεις και δεξιότητες τόσο στο γενικό πληθυσμό όσο και σε ειδικές κοινωνικές ομάδες (φυλακισμένοι – τσιγγάνοι – παλιννοστούντες) συμβάλλοντας στην πρόληψη και την καταπολέμηση του κοινωνικού αποκλεισμού. Σκοπός των Σ.Δ.Ε. είναι η συνολική ανάπτυξη των εκπαιδευομένων και η πληρέστερη συμμετοχή τους στο οικονομικό, κοινωνικό και πολιτισμικό γίγνεσθαι, καθώς και η αποτελεσματικότερη συμμετοχή τους στο χώρο της εργασίας.</w:t>
      </w:r>
    </w:p>
    <w:p w:rsidR="00F8755E" w:rsidRPr="005B1CB4" w:rsidRDefault="00F8755E" w:rsidP="00A45A73">
      <w:r w:rsidRPr="005B1CB4">
        <w:t xml:space="preserve">Τα ευέλικτα γνωστικά αντικείμενα – «μαθήματα» των ΣΔΕ στοχεύουν στην κατάκτηση βασικών γνώσεων και δεξιοτήτων  συνδυάζοντας τυπικές, μη τυπικές και άτυπες μορφές μάθησης, αλλά και κοινωνικών δεξιοτήτων (μαθαίνω πώς να μαθαίνω, συνεργασία, επικοινωνία, κ.λ.π.). </w:t>
      </w:r>
    </w:p>
    <w:p w:rsidR="00F8755E" w:rsidRPr="005B1CB4" w:rsidRDefault="00F8755E" w:rsidP="00A45A73">
      <w:r w:rsidRPr="005B1CB4">
        <w:t>Οι καινοτομίες που δίνουν τον ιδιαίτερο χαρακτήρα στα Σ.Δ.Ε. είναι συνοπτικά: η ευελιξία στο Πρόγραμμα Σπουδών και στα εκπαιδευτικά υλικά, η χρήση νέων τεχνολογιών (δυνατότητα πιστοποίησης), η ομαδοσυνεργατική διδασκαλία, η βιωματική μάθηση  καθώς και άλλες καινοτόμες διδακτικές μέθοδοι, η προσωπική υποστήριξη και συμβουλευτική των εκπαιδευομένων, η  ποιοτική αξιολόγηση των εκπαιδευομένων, η επιμόρφωση των εκπαιδευτικών ειδικά για το πρόγραμμα των Σ.Δ.Ε., η καθοδήγηση των εκπαιδευτικών και συμβούλων από ομάδα εξειδικευμένων στα γνωστικά αντικείμενα επιστημόνων.</w:t>
      </w:r>
    </w:p>
    <w:p w:rsidR="00F8755E" w:rsidRDefault="00F8755E" w:rsidP="00A45A73">
      <w:pPr>
        <w:rPr>
          <w:rFonts w:cs="Arial"/>
          <w:bCs/>
        </w:rPr>
      </w:pPr>
      <w:r w:rsidRPr="005B1CB4">
        <w:rPr>
          <w:rFonts w:cs="Arial"/>
          <w:bCs/>
        </w:rPr>
        <w:t xml:space="preserve">Το έργο υλοποιείται κι έχει αναληφθεί το μεγαλύτερο μέρος των νομικών δεσμεύσεων. Κατά την α’ φάση λειτούργησαν  57 Σχολεία Δεύτερης Ευκαιρίας και 52 παραρτήματα και εκτός της έδρας των Σχολείων με πάνω από </w:t>
      </w:r>
      <w:r w:rsidRPr="00480E6D">
        <w:rPr>
          <w:rFonts w:cs="Arial"/>
          <w:bCs/>
        </w:rPr>
        <w:t>12.000</w:t>
      </w:r>
      <w:r w:rsidRPr="005B1CB4">
        <w:rPr>
          <w:rFonts w:cs="Arial"/>
          <w:bCs/>
        </w:rPr>
        <w:t xml:space="preserve"> ωφελούμενους. Για την υλοποίηση του έργου απασχολήθηκαν περισσότεροι από 2.000 εκπαιδευτικοί και 469 σε θέσεις ειδικοτήτων υποστήριξης των ωφελούμενων, όπως ψυχολόγων και συμβούλων σταδιοδρομίας. Η υλοποίηση της β’ φάσης του έργου ξεκίνησε την τρέχουσα σχολική χρονιά. Οι σχετικές πράξεις τροποποιήθηκαν με αύξηση προϋπολογισμού και χρονική επέκταση. </w:t>
      </w:r>
    </w:p>
    <w:p w:rsidR="00F8755E" w:rsidRPr="00A86EDA" w:rsidRDefault="00F8755E" w:rsidP="002B64F3">
      <w:pPr>
        <w:spacing w:line="312" w:lineRule="auto"/>
      </w:pPr>
      <w:r w:rsidRPr="00075E32">
        <w:t>Σχετικά με την πορεία υλοποίησης των Πράξεων: «ΣΔΕ» στον Άξονα Προτεραιότητας 7, «ΣΔΕ» στον Άξονα Προτεραιότητας 8 και «ΣΔΕ» στον Άξονα Προτεραιότητας 9, κατά τη σχολική περίοδο 2012-13, έλαβαν χώρα τα παρακάτω:</w:t>
      </w:r>
    </w:p>
    <w:p w:rsidR="00F8755E" w:rsidRDefault="00F8755E" w:rsidP="00E36870">
      <w:pPr>
        <w:numPr>
          <w:ilvl w:val="0"/>
          <w:numId w:val="77"/>
        </w:numPr>
        <w:spacing w:before="0" w:after="200" w:line="312" w:lineRule="auto"/>
      </w:pPr>
      <w:bookmarkStart w:id="77" w:name="__DdeLink__268_17167086921"/>
      <w:bookmarkEnd w:id="77"/>
      <w:r w:rsidRPr="00075E32">
        <w:t xml:space="preserve">Ολοκληρώθηκε ομαλά στα 58 ΣΔΕ και στα 30 Τμήματα εκτός έδρας η σχολική περίοδος 2012-13.  </w:t>
      </w:r>
    </w:p>
    <w:p w:rsidR="00F8755E" w:rsidRDefault="00F8755E" w:rsidP="00E36870">
      <w:pPr>
        <w:numPr>
          <w:ilvl w:val="0"/>
          <w:numId w:val="77"/>
        </w:numPr>
        <w:spacing w:before="0" w:after="200" w:line="312" w:lineRule="auto"/>
      </w:pPr>
      <w:r w:rsidRPr="00075E32">
        <w:t>Ολοκληρώθηκε το Πρόγραμμα Εκπαιδευτικών Δραστηριοτήτων των ΣΔΕ καθώς και οι  Δράσεις Ενημέρωσης και Ευαισθητοποίησης των ΣΔΕ για τη σχολική χρονιά 2012-13,</w:t>
      </w:r>
    </w:p>
    <w:p w:rsidR="00F8755E" w:rsidRDefault="00F8755E" w:rsidP="00E36870">
      <w:pPr>
        <w:numPr>
          <w:ilvl w:val="0"/>
          <w:numId w:val="77"/>
        </w:numPr>
        <w:spacing w:before="0" w:after="200" w:line="312" w:lineRule="auto"/>
      </w:pPr>
      <w:r w:rsidRPr="00075E32">
        <w:t xml:space="preserve">Με τη λήξη της σχολικής χρονιάς 2012-13 διαβιβάστηκαν από τους Διευθυντές των ΣΔΕ στο Ι.ΝΕ.ΔΙ.ΒΙ.Μ. οι απολογιστικές εκθέσεις των Συμβούλων Σταδιοδρομίας και των Συμβούλων Ψυχολόγων των ΣΔΕ. </w:t>
      </w:r>
    </w:p>
    <w:p w:rsidR="00F8755E" w:rsidRDefault="00F8755E" w:rsidP="00E36870">
      <w:pPr>
        <w:numPr>
          <w:ilvl w:val="0"/>
          <w:numId w:val="78"/>
        </w:numPr>
        <w:spacing w:before="0" w:after="200" w:line="312" w:lineRule="auto"/>
      </w:pPr>
      <w:r w:rsidRPr="00075E32">
        <w:t xml:space="preserve">Την ίδια περίοδο, με την ολοκλήρωση του Προγράμματος Εκπαιδευτικών Δραστηριοτήτων των ΣΔΕ καθώς και του συνόλου των Δράσεων Ενημέρωσης και Ευαισθητοποίησης των  ΣΔΕ για τη σχολική χρονιά 2012-13, διαβιβάστηκαν από τους Διευθυντές των ΣΔΕ στο Ι.ΝΕ.ΔΙ.ΒΙ.Μ., οι σχετικές, με τις παραπάνω εκδηλώσεις και δραστηριότητες, εκθέσεις υλοποίησής τους. </w:t>
      </w:r>
    </w:p>
    <w:p w:rsidR="00F8755E" w:rsidRDefault="00F8755E" w:rsidP="00E36870">
      <w:pPr>
        <w:numPr>
          <w:ilvl w:val="0"/>
          <w:numId w:val="77"/>
        </w:numPr>
        <w:spacing w:before="0" w:after="200" w:line="312" w:lineRule="auto"/>
      </w:pPr>
      <w:r w:rsidRPr="00075E32">
        <w:t xml:space="preserve">Την ίδια περίοδο, ολοκληρώθηκε, σχεδόν, η καταβολή των αμοιβών των Ωρομισθίων Εκπαιδευτών, των Συμβούλων Σταδιοδρομίας και των Συμβούλων Ψυχολόγων των ΣΔΕ, για τη σχολική περίοδο 2012-13 και διαβιβάστηκε στα ΣΔΕ το σύνολο των βεβαιώσεων προϋπηρεσίας των Ωρομίσθιων Εκπαιδευτών, των Συμβούλων Σταδιοδρομίας και των Συμβούλων Ψυχολόγων των ΣΔΕ, για τη σχολική χρονιά 2012-13. </w:t>
      </w:r>
    </w:p>
    <w:p w:rsidR="00F8755E" w:rsidRDefault="00F8755E" w:rsidP="00E36870">
      <w:pPr>
        <w:numPr>
          <w:ilvl w:val="0"/>
          <w:numId w:val="78"/>
        </w:numPr>
        <w:spacing w:before="0" w:after="200" w:line="312" w:lineRule="auto"/>
      </w:pPr>
      <w:r w:rsidRPr="00075E32">
        <w:t>Την ίδια περίοδο, αποπληρώθηκαν δαπάνες έργου καθαριότητας, εντύπων, γραφικής ύλης και αναλώσιμων υλικών, εργαστηριακών υλικών καθώς και δαπάνες που προκύπτουν βάσει Πρακτικών Αναλογισμού Δαπανών για τα ΣΔΕ που συστεγάζονται με δημόσια εκπαιδευτήρια.</w:t>
      </w:r>
    </w:p>
    <w:p w:rsidR="00F8755E" w:rsidRDefault="00F8755E">
      <w:pPr>
        <w:spacing w:before="0" w:after="0"/>
      </w:pPr>
      <w:r w:rsidRPr="00075E32">
        <w:t>Κατά τη σχολική περίοδο 2012-13 λειτούργησαν 58 ΣΔΕ και 30 Τμήματα εκτός έδρας ΣΔΕ</w:t>
      </w:r>
      <w:r>
        <w:t xml:space="preserve">. </w:t>
      </w:r>
      <w:r w:rsidRPr="00075E32">
        <w:t xml:space="preserve">Κατά τη σχολική περίοδο 2013-14 ο αριθμός των ωφελουμένων (εκπαιδευομένων) ανήλθε σε 3.927 άτομα και ο αριθμός των εκπαιδευομένων που εγκατέλειψαν τη δράση ανήλθε σε 329  άτομα (αισθητά μειωμένος σε σχέση με το 2012 που ήταν 836).   </w:t>
      </w:r>
    </w:p>
    <w:p w:rsidR="00F8755E" w:rsidRPr="00A86EDA" w:rsidRDefault="00F8755E" w:rsidP="002B64F3">
      <w:pPr>
        <w:spacing w:line="312" w:lineRule="auto"/>
      </w:pPr>
      <w:r w:rsidRPr="00075E32">
        <w:t xml:space="preserve">Τη σχολική χρονιά 2013-14, ο αριθμός των εκπαιδευόμενων που εγκατέλειψαν τα ΣΔΕ παρουσίασε  μείωση 154% σε σχέση με τις προηγούμενες σχολικές χρονιές. Η οικονομική κρίση και οι δυσχέρειες που αυτή συνεπάγεται για τις αδύναμες και ευπαθείς κοινωνικές ομάδες, όπως είναι οι εκπαιδευόμενοι των ΣΔΕ, αποτελούν τον πρωταρχικό λόγο αδυναμίας των μαθητών του ΣΔΕ να ολοκληρώσουν την φοίτησή τους και για αυτή τη σχολική χρονιά. </w:t>
      </w:r>
    </w:p>
    <w:p w:rsidR="00F8755E" w:rsidRPr="006D0251" w:rsidRDefault="00F8755E" w:rsidP="002B64F3">
      <w:pPr>
        <w:spacing w:line="312" w:lineRule="auto"/>
      </w:pPr>
      <w:r w:rsidRPr="00075E32">
        <w:t>Τέλος, πραγματοποιήθηκε τον Οκτώβριο του 2013 από το Ι.ΝΕ.ΔΙ.ΒΙ.Μ. η χρονική επέκταση της λειτουργίας των 58 ΣΔΕ της χώρας, για τις σχολικές περιόδους 2013-14 και 2014-15, με τον ίδιο προϋπολογισμό, μετά τη σύμφωνη γνώμη της Ειδικής Υπηρεσίας Διαχείρισης του Επιχειρησιακού Προγράμματος «Εκπαίδευση και Δια Βίου Μάθηση».</w:t>
      </w:r>
    </w:p>
    <w:p w:rsidR="00F8755E" w:rsidRDefault="00F8755E" w:rsidP="004F59C1">
      <w:pPr>
        <w:spacing w:before="0" w:after="0"/>
        <w:jc w:val="left"/>
        <w:rPr>
          <w:rFonts w:ascii="Verdana" w:hAnsi="Verdana"/>
          <w:color w:val="000080"/>
          <w:sz w:val="20"/>
          <w:szCs w:val="20"/>
        </w:rPr>
      </w:pPr>
    </w:p>
    <w:p w:rsidR="00F8755E" w:rsidRPr="00516C69" w:rsidRDefault="00F8755E" w:rsidP="00516C69">
      <w:pPr>
        <w:shd w:val="clear" w:color="auto" w:fill="E0E0E0"/>
        <w:rPr>
          <w:b/>
        </w:rPr>
      </w:pPr>
      <w:r w:rsidRPr="00075E32">
        <w:rPr>
          <w:b/>
        </w:rPr>
        <w:t>Δράσεις Διά Βίου Μάθησης για την υποστήριξη γονέων και της τοπικής κοινωνίας - Σχολές Γονέων</w:t>
      </w:r>
    </w:p>
    <w:p w:rsidR="00F8755E" w:rsidRPr="005B1CB4" w:rsidRDefault="00F8755E" w:rsidP="00A45A73">
      <w:r w:rsidRPr="005B1CB4">
        <w:t xml:space="preserve">Το πρόγραμμα αφορά στο </w:t>
      </w:r>
      <w:r w:rsidRPr="005B1CB4">
        <w:rPr>
          <w:b/>
        </w:rPr>
        <w:t>επιμορφωτικό έργο των Σχολών Γονέων</w:t>
      </w:r>
      <w:r w:rsidRPr="005B1CB4">
        <w:t xml:space="preserve"> για τρεις εκπαιδευτικές περιόδους (2008-2009, 2009-2010, 2010-2011), το οποίο προσφέρει συστηματική ενημέρωση και εκπαίδευση σε γονείς, μελλοντικούς γονείς ή σε οποιονδήποτε ενδιαφερόμενο ενήλικο πολίτη.</w:t>
      </w:r>
    </w:p>
    <w:p w:rsidR="00F8755E" w:rsidRPr="005B1CB4" w:rsidRDefault="00F8755E" w:rsidP="00A45A73">
      <w:pPr>
        <w:ind w:right="2"/>
      </w:pPr>
      <w:r w:rsidRPr="005B1CB4">
        <w:rPr>
          <w:rFonts w:cs="Tahoma"/>
        </w:rPr>
        <w:t>Το πρόγραμμα στοχεύει στο να: βελτιωθεί η επικοινωνία μέσα στην οικογένεια, βελτιωθούν οι γνώσεις των γονέων σχετικά με τις ψυχικές, κοινωνικές, πνευματικές και άλλες ανάγκες των παιδιών σε κάθε στάδιο ανάπτυξης τους, αναπτυχθούν δεξιότητες για την έγκαιρη διάγνωση και αντιμετώπιση δύσκολων συμπεριφορών των παιδιών τους, αποκτηθούν συγκεκριμένες ικανότητες έτσι ώστε να μπορούν να αντεπεξέλθουν στις απαιτήσεις του νηπιαγωγείου, δημοτικού, γυμνασίου και λυκείου, ενημερωθούν οι γονείς σε θέματα υγείας των ίδιων και των παιδιών τους, ενημερωθούν οι γονείς για τους τρόπους σεξουαλικής διαπαιδαγώγησης ανάλογα με την ηλικία των παιδιών τους, γίνει ενημέρωση των γονέων για τους τρόπους προφύλαξης των παιδιών από την χρήση των Τεχνολογιών Πληροφορικής και Επικοινωνιών και να προταθούν τρόποι παιδαγωγικής και λελογισμένης χρήσης του, παρασχεθεί συμβουλευτική υποστήριξη και αγωγή υγείας στις οικογένειες των ευάλωτων κοινωνικά ομάδων, ενημερωθούν και να υποστηριχθούν ψυχολογικά γονείς ατόμων με ειδικές ανάγκες</w:t>
      </w:r>
    </w:p>
    <w:p w:rsidR="00F8755E" w:rsidRDefault="00F8755E" w:rsidP="0069462A">
      <w:pPr>
        <w:spacing w:line="312" w:lineRule="auto"/>
      </w:pPr>
      <w:r w:rsidRPr="005B1CB4">
        <w:rPr>
          <w:rFonts w:cs="Arial"/>
        </w:rPr>
        <w:t xml:space="preserve">Έχουν ήδη υλοποιηθεί </w:t>
      </w:r>
      <w:r w:rsidRPr="00075E32">
        <w:rPr>
          <w:rFonts w:cs="Arial"/>
        </w:rPr>
        <w:t xml:space="preserve">4.229 </w:t>
      </w:r>
      <w:r w:rsidRPr="005B1CB4">
        <w:rPr>
          <w:rFonts w:cs="Arial"/>
        </w:rPr>
        <w:t xml:space="preserve">τμήματα </w:t>
      </w:r>
      <w:r w:rsidRPr="00387F7D">
        <w:rPr>
          <w:rFonts w:cs="Arial"/>
        </w:rPr>
        <w:t xml:space="preserve">(763 </w:t>
      </w:r>
      <w:r>
        <w:rPr>
          <w:rFonts w:cs="Arial"/>
        </w:rPr>
        <w:t>το 2013)</w:t>
      </w:r>
      <w:r w:rsidRPr="005B1CB4">
        <w:rPr>
          <w:rFonts w:cs="Arial"/>
        </w:rPr>
        <w:t xml:space="preserve"> τα οποία έχουν παρακολουθήσει περισσότερα από </w:t>
      </w:r>
      <w:r>
        <w:rPr>
          <w:rFonts w:cs="Arial"/>
        </w:rPr>
        <w:t>72.000</w:t>
      </w:r>
      <w:r w:rsidRPr="005B1CB4">
        <w:rPr>
          <w:rFonts w:cs="Arial"/>
        </w:rPr>
        <w:t xml:space="preserve"> άτομα</w:t>
      </w:r>
      <w:r>
        <w:rPr>
          <w:rFonts w:cs="Arial"/>
        </w:rPr>
        <w:t xml:space="preserve"> (12.000 το 2013)</w:t>
      </w:r>
      <w:r w:rsidRPr="005B1CB4">
        <w:rPr>
          <w:rFonts w:cs="Arial"/>
        </w:rPr>
        <w:t xml:space="preserve">. </w:t>
      </w:r>
      <w:r>
        <w:t>Παρατάθηκε η διάρκειά τους έως 31/12/2014 με σχετική αύξηση ρου προϋπολογισμού (ΑΠ7: 4.092.200, ΑΠ8: 4.847.100 και ΑΠ9: 428.400)</w:t>
      </w:r>
    </w:p>
    <w:p w:rsidR="00F8755E" w:rsidRPr="00FB4F87" w:rsidRDefault="00F8755E" w:rsidP="00FB4F87">
      <w:pPr>
        <w:spacing w:before="0" w:after="0"/>
      </w:pPr>
      <w:r w:rsidRPr="00E8609B">
        <w:t>Σημειώνεται ότι ο μικρός αριθμός ωρών του κάθε τμήματος (25 ώρες) και ο αριθμός των απουσιών που ο δικαιούχος έχει θέσει ως όριο ενισχύουν την εικόνα ότι υπάρχει διαρροή από τα τμήματα. Στην πραγματικότητα πολλοί από όσους φαίνεται ότι έχουν διακόψει συνεχίζουν να παρακολουθούν χωρίς να λαμβάνουν τη βεβαίωση ολοκλήρωσης παρακολούθησης του τμήματος.</w:t>
      </w:r>
    </w:p>
    <w:p w:rsidR="00F8755E" w:rsidRPr="005B1CB4" w:rsidRDefault="00F8755E" w:rsidP="00A45A73">
      <w:pPr>
        <w:ind w:right="-47"/>
        <w:rPr>
          <w:rFonts w:cs="Arial"/>
        </w:rPr>
      </w:pPr>
    </w:p>
    <w:p w:rsidR="00F8755E" w:rsidRPr="00516C69" w:rsidRDefault="00F8755E" w:rsidP="00516C69">
      <w:pPr>
        <w:shd w:val="clear" w:color="auto" w:fill="E0E0E0"/>
        <w:rPr>
          <w:b/>
        </w:rPr>
      </w:pPr>
      <w:r w:rsidRPr="00387F7D">
        <w:rPr>
          <w:b/>
        </w:rPr>
        <w:t>Εκπαίδευση των μεταναστών στην ελληνική γλώσσα, την ελληνική ιστορία και τον ελληνικό πολιτισμό</w:t>
      </w:r>
      <w:r w:rsidRPr="00516C69">
        <w:rPr>
          <w:b/>
        </w:rPr>
        <w:t xml:space="preserve"> </w:t>
      </w:r>
    </w:p>
    <w:p w:rsidR="00F8755E" w:rsidRPr="00C61DB9" w:rsidRDefault="00F8755E" w:rsidP="00387F7D">
      <w:pPr>
        <w:rPr>
          <w:rFonts w:cs="Tahoma"/>
          <w:strike/>
          <w:color w:val="FF0000"/>
        </w:rPr>
      </w:pPr>
      <w:r w:rsidRPr="00C61DB9">
        <w:rPr>
          <w:rFonts w:cs="Tahoma"/>
        </w:rPr>
        <w:t xml:space="preserve">Το Πρόγραμμα αυτό </w:t>
      </w:r>
      <w:r w:rsidRPr="00C61DB9">
        <w:t xml:space="preserve">περιλαμβάνει την οργάνωση και λειτουργία εκπαιδευτικών προγραμμάτων για την εκμάθηση τους Ελληνικής Γλώσσας, στοιχείων τους ελληνικής ιστορίας και του ελληνικού πολιτισμού. Όλα τα παραπάνω επίπεδα απευθύνονται σε όλους τους μετανάστες – πολίτες Ε.Ε. και υπηκόους Τρίτων χωρών – από την ηλικία των 16 ετών και άνω χωρίς καμία διάκριση και ανεξάρτητα από το εργασιακό τους καθεστώς, σύμφωνα με την ελληνική νομοθεσία για την </w:t>
      </w:r>
      <w:r w:rsidRPr="00C61DB9">
        <w:rPr>
          <w:rFonts w:cs="Tahoma"/>
        </w:rPr>
        <w:t>ενεργό</w:t>
      </w:r>
      <w:r w:rsidRPr="00C61DB9">
        <w:t xml:space="preserve"> κοινωνική ένταξη των μεταναστών.</w:t>
      </w:r>
    </w:p>
    <w:p w:rsidR="00F8755E" w:rsidRPr="00C61DB9" w:rsidRDefault="00F8755E" w:rsidP="00387F7D">
      <w:pPr>
        <w:rPr>
          <w:rFonts w:cs="Arial"/>
        </w:rPr>
      </w:pPr>
      <w:r w:rsidRPr="00C61DB9">
        <w:rPr>
          <w:rFonts w:cs="Arial"/>
        </w:rPr>
        <w:t xml:space="preserve">Η πράξη ξεκίνησε στις 29/10/2008 ενώ ολοκληρώνεται στις 31/12/2014. Μέχρι τις 31/12/2013 έχουν υλοποιηθεί 1.409 τμήματα εκπαίδευσης, στις περιφέρειες όλης της χώρας τα οποία παρακολούθησαν 24.639 εκπαιδευόμενοι. Στην περίοδο από Ιανουάριο 2013 έως Δεκέμβριο 2013 υλοποιήθηκαν 486 τμήματα με 7.338 εκπαιδευόμενους, κυρίως στα επίπεδα Α1 και Α2. </w:t>
      </w:r>
    </w:p>
    <w:p w:rsidR="00F8755E" w:rsidRPr="00C61DB9" w:rsidRDefault="00F8755E" w:rsidP="00387F7D">
      <w:pPr>
        <w:spacing w:before="0" w:after="0"/>
      </w:pPr>
      <w:r w:rsidRPr="00C61DB9">
        <w:t>Εντός του 2013 ενεργοποιήθηκαν εκ νέου από τη Γενική Γραμματεία Δια Βίου Μάθησης οι διαδικασίες πιστοποίησης της γνώσης της ελληνικής γλώσσας και στοιχείων της ελληνικής ιστορίας και πολιτισμού που αποτελούν προϋπόθεση για την υπαγωγή των ενδιαφερόμενων μεταναστών στο καθεστώς του «επί μακρόν διαμένοντος». Το γεγονός αυτό αποτελεί σημαντικό κίνητρο για την ολοκλήρωση του προγράμματος του Οδυσσέα από τους συμμετέχοντες.</w:t>
      </w:r>
    </w:p>
    <w:p w:rsidR="00F8755E" w:rsidRPr="00664ED5" w:rsidRDefault="00F8755E" w:rsidP="004F59C1"/>
    <w:p w:rsidR="00F8755E" w:rsidRPr="005A6494" w:rsidRDefault="00F8755E" w:rsidP="005A6494">
      <w:pPr>
        <w:shd w:val="clear" w:color="auto" w:fill="E0E0E0"/>
        <w:rPr>
          <w:b/>
        </w:rPr>
      </w:pPr>
      <w:r w:rsidRPr="00075E32">
        <w:rPr>
          <w:b/>
        </w:rPr>
        <w:t>Κέντρα Δια Βίου Μάθησης</w:t>
      </w:r>
    </w:p>
    <w:p w:rsidR="00F8755E" w:rsidRPr="000F61CC" w:rsidRDefault="00F8755E" w:rsidP="00387F7D">
      <w:pPr>
        <w:rPr>
          <w:rFonts w:cs="Tahoma"/>
        </w:rPr>
      </w:pPr>
      <w:r w:rsidRPr="00C61DB9">
        <w:rPr>
          <w:rFonts w:cs="Tahoma"/>
        </w:rPr>
        <w:t xml:space="preserve">Η Ειδική Υπηρεσία Διαχείρισης του ΕΠΕΔΒΜ σε συνέχεια της αρ. 125/30-4-2012 επικαιροποιημένης πρόσκλησης ενέταξε τις πράξεις «Κέντρα Δια Βίου Μάθησης – Προγράμματα Εθνικής Εμβέλειας και Προγράμματα τοπικής Εμβέλειας στους άξονες προτεραιότητας ΑΠ7 «Ενίσχυση της δια βίου εκπαίδευσης ενηλίκων στις 8 Περιφέρειες Σύγκλισης» και ΑΠ8 «Ενίσχυση της </w:t>
      </w:r>
      <w:r w:rsidRPr="000F61CC">
        <w:rPr>
          <w:rFonts w:cs="Tahoma"/>
        </w:rPr>
        <w:t xml:space="preserve">δια βίου εκπαίδευσης ενηλίκων στις 3 Περιφέρειες Σταδιακής Εξόδου με ειδικό στόχο την ενίσχυση του συστήματος και των υπηρεσιών δια βίου εκπαίδευσης και της ίσης πρόσβασης σε αυτήν. Βασικός σκοπός της λειτουργίας και υλοποίησης των πράξεων είναι η ενεργοποίηση του Εθνικού Δικτύου Δια Βίου Μάθησης όπως έχει προβλεφθεί στο πλαίσιο του Ν 3879/2010. </w:t>
      </w:r>
    </w:p>
    <w:p w:rsidR="00F8755E" w:rsidRPr="00C61DB9" w:rsidRDefault="00F8755E" w:rsidP="00387F7D">
      <w:pPr>
        <w:autoSpaceDE w:val="0"/>
        <w:autoSpaceDN w:val="0"/>
        <w:adjustRightInd w:val="0"/>
        <w:rPr>
          <w:rFonts w:cs="Tahoma"/>
        </w:rPr>
      </w:pPr>
      <w:r w:rsidRPr="00C61DB9">
        <w:rPr>
          <w:rFonts w:cs="Tahoma"/>
        </w:rPr>
        <w:t xml:space="preserve">Οι εν λόγω Πράξεις </w:t>
      </w:r>
      <w:r w:rsidRPr="00C61DB9">
        <w:rPr>
          <w:rFonts w:cs="Tahoma"/>
          <w:bCs/>
        </w:rPr>
        <w:t xml:space="preserve">στοχεύουν </w:t>
      </w:r>
      <w:r w:rsidRPr="00C61DB9">
        <w:rPr>
          <w:rFonts w:cs="Tahoma"/>
        </w:rPr>
        <w:t xml:space="preserve">στη </w:t>
      </w:r>
      <w:r w:rsidRPr="00C61DB9">
        <w:rPr>
          <w:rFonts w:cs="Tahoma"/>
          <w:bCs/>
        </w:rPr>
        <w:t xml:space="preserve">συνεργασία </w:t>
      </w:r>
      <w:r w:rsidRPr="00C61DB9">
        <w:rPr>
          <w:rFonts w:cs="Tahoma"/>
        </w:rPr>
        <w:t xml:space="preserve">των </w:t>
      </w:r>
      <w:r w:rsidRPr="00C61DB9">
        <w:rPr>
          <w:rFonts w:cs="Tahoma"/>
          <w:bCs/>
        </w:rPr>
        <w:t xml:space="preserve">φορέων διοίκησης </w:t>
      </w:r>
      <w:r w:rsidRPr="00C61DB9">
        <w:rPr>
          <w:rFonts w:cs="Tahoma"/>
        </w:rPr>
        <w:t xml:space="preserve">και των </w:t>
      </w:r>
      <w:r w:rsidRPr="00C61DB9">
        <w:rPr>
          <w:rFonts w:cs="Tahoma"/>
          <w:bCs/>
        </w:rPr>
        <w:t xml:space="preserve">φορέων παροχής υπηρεσιών </w:t>
      </w:r>
      <w:r w:rsidRPr="00C61DB9">
        <w:rPr>
          <w:rFonts w:cs="Tahoma"/>
        </w:rPr>
        <w:t xml:space="preserve">δια βίου μάθησης και </w:t>
      </w:r>
      <w:r w:rsidRPr="00C61DB9">
        <w:rPr>
          <w:rFonts w:cs="Tahoma"/>
          <w:bCs/>
        </w:rPr>
        <w:t xml:space="preserve">αποσκοπούν </w:t>
      </w:r>
      <w:r w:rsidRPr="00C61DB9">
        <w:rPr>
          <w:rFonts w:cs="Tahoma"/>
        </w:rPr>
        <w:t xml:space="preserve">στην </w:t>
      </w:r>
      <w:r w:rsidRPr="00C61DB9">
        <w:rPr>
          <w:rFonts w:cs="Tahoma"/>
          <w:bCs/>
        </w:rPr>
        <w:t xml:space="preserve">ευρύτερη εφαρμογή </w:t>
      </w:r>
      <w:r w:rsidRPr="00C61DB9">
        <w:rPr>
          <w:rFonts w:cs="Tahoma"/>
        </w:rPr>
        <w:t>του νέου θ</w:t>
      </w:r>
      <w:r w:rsidRPr="00C61DB9">
        <w:rPr>
          <w:rFonts w:cs="Tahoma"/>
          <w:bCs/>
        </w:rPr>
        <w:t xml:space="preserve">εσμικού συστήματος παροχής εκπαιδευτικών υπηρεσιών σε ενήλικες </w:t>
      </w:r>
      <w:r w:rsidRPr="00C61DB9">
        <w:rPr>
          <w:rFonts w:cs="Tahoma"/>
        </w:rPr>
        <w:t xml:space="preserve">μέσω της λειτουργίας </w:t>
      </w:r>
      <w:r w:rsidRPr="00C61DB9">
        <w:rPr>
          <w:rFonts w:cs="Tahoma"/>
          <w:bCs/>
        </w:rPr>
        <w:t xml:space="preserve">Κέντρων Δια βίου Μάθησης </w:t>
      </w:r>
      <w:r w:rsidRPr="00C61DB9">
        <w:rPr>
          <w:rFonts w:cs="Tahoma"/>
        </w:rPr>
        <w:t>που θα παρέχουν δια βίου μάθηση σε όλους τους πολίτες.</w:t>
      </w:r>
    </w:p>
    <w:p w:rsidR="00F8755E" w:rsidRPr="00C61DB9" w:rsidRDefault="00F8755E" w:rsidP="00387F7D">
      <w:pPr>
        <w:autoSpaceDE w:val="0"/>
        <w:autoSpaceDN w:val="0"/>
        <w:adjustRightInd w:val="0"/>
        <w:rPr>
          <w:rFonts w:cs="Tahoma"/>
        </w:rPr>
      </w:pPr>
      <w:r w:rsidRPr="00C61DB9">
        <w:rPr>
          <w:rFonts w:cs="Tahoma"/>
        </w:rPr>
        <w:t xml:space="preserve">Στην κατεύθυνση της αξιοποίησης των διαθέσιμων κοινοτικών πόρων, η υποστήριξη και προώθηση του εκπαιδευτικού έργου και των εν γένει δράσεων ενεργοποιείται είτε </w:t>
      </w:r>
    </w:p>
    <w:p w:rsidR="00F8755E" w:rsidRPr="000F61CC" w:rsidRDefault="00F8755E" w:rsidP="00387F7D">
      <w:pPr>
        <w:autoSpaceDE w:val="0"/>
        <w:autoSpaceDN w:val="0"/>
        <w:adjustRightInd w:val="0"/>
        <w:rPr>
          <w:rFonts w:cs="Tahoma"/>
        </w:rPr>
      </w:pPr>
      <w:r w:rsidRPr="000F61CC">
        <w:rPr>
          <w:rFonts w:cs="Tahoma"/>
        </w:rPr>
        <w:t>(α) με εκπαιδευτικές δράσεις</w:t>
      </w:r>
      <w:r w:rsidRPr="000F61CC">
        <w:rPr>
          <w:rFonts w:cs="Tahoma"/>
          <w:bCs/>
        </w:rPr>
        <w:t xml:space="preserve"> Εθνικής Εμβέλειας</w:t>
      </w:r>
      <w:r w:rsidRPr="000F61CC">
        <w:rPr>
          <w:rFonts w:cs="Tahoma"/>
        </w:rPr>
        <w:t xml:space="preserve">, που οργανώνονται με την επιμέλεια της </w:t>
      </w:r>
      <w:r w:rsidRPr="000F61CC">
        <w:rPr>
          <w:rFonts w:cs="Tahoma"/>
          <w:bCs/>
        </w:rPr>
        <w:t xml:space="preserve">ΓΓΔΒΜ </w:t>
      </w:r>
      <w:r w:rsidRPr="000F61CC">
        <w:rPr>
          <w:rFonts w:cs="Tahoma"/>
        </w:rPr>
        <w:t xml:space="preserve">και με τη διαχειριστική υποστήριξη του </w:t>
      </w:r>
      <w:r w:rsidRPr="000F61CC">
        <w:rPr>
          <w:rFonts w:cs="Tahoma"/>
          <w:bCs/>
        </w:rPr>
        <w:t xml:space="preserve">ΙΝΕΔΙΒΙΜ </w:t>
      </w:r>
      <w:r w:rsidRPr="000F61CC">
        <w:rPr>
          <w:rFonts w:cs="Tahoma"/>
        </w:rPr>
        <w:t>στις οποίες δίνεται η δυνατότητα σε Δήμους να συνεργασθούν είτε</w:t>
      </w:r>
    </w:p>
    <w:p w:rsidR="00F8755E" w:rsidRPr="000F61CC" w:rsidRDefault="00F8755E" w:rsidP="00387F7D">
      <w:pPr>
        <w:autoSpaceDE w:val="0"/>
        <w:autoSpaceDN w:val="0"/>
        <w:adjustRightInd w:val="0"/>
        <w:rPr>
          <w:rFonts w:cs="Tahoma"/>
          <w:bCs/>
        </w:rPr>
      </w:pPr>
      <w:r w:rsidRPr="000F61CC">
        <w:rPr>
          <w:rFonts w:cs="Tahoma"/>
        </w:rPr>
        <w:t xml:space="preserve">(β) με εκπαιδευτικές δράσεις </w:t>
      </w:r>
      <w:r w:rsidRPr="000F61CC">
        <w:rPr>
          <w:rFonts w:cs="Tahoma"/>
          <w:bCs/>
        </w:rPr>
        <w:t xml:space="preserve">Τοπικής Εμβέλειας </w:t>
      </w:r>
      <w:r w:rsidRPr="000F61CC">
        <w:rPr>
          <w:rFonts w:cs="Tahoma"/>
        </w:rPr>
        <w:t xml:space="preserve">που προτείνουν οι Δήμοι και υλοποιούν σε συνεργασία με τη </w:t>
      </w:r>
      <w:r w:rsidRPr="000F61CC">
        <w:rPr>
          <w:rFonts w:cs="Tahoma"/>
          <w:bCs/>
        </w:rPr>
        <w:t xml:space="preserve">ΓΓΔΒΜ </w:t>
      </w:r>
      <w:r w:rsidRPr="000F61CC">
        <w:rPr>
          <w:rFonts w:cs="Tahoma"/>
        </w:rPr>
        <w:t xml:space="preserve">και το </w:t>
      </w:r>
      <w:r w:rsidRPr="000F61CC">
        <w:rPr>
          <w:rFonts w:cs="Tahoma"/>
          <w:bCs/>
        </w:rPr>
        <w:t>ΙΝΕΔΙΒΙΜ</w:t>
      </w:r>
    </w:p>
    <w:p w:rsidR="00F8755E" w:rsidRPr="00C61DB9" w:rsidRDefault="00F8755E" w:rsidP="00387F7D">
      <w:pPr>
        <w:autoSpaceDE w:val="0"/>
        <w:autoSpaceDN w:val="0"/>
        <w:adjustRightInd w:val="0"/>
        <w:rPr>
          <w:rFonts w:cs="Tahoma"/>
          <w:bCs/>
        </w:rPr>
      </w:pPr>
      <w:r w:rsidRPr="00C61DB9">
        <w:rPr>
          <w:rFonts w:cs="Tahoma"/>
          <w:bCs/>
        </w:rPr>
        <w:t xml:space="preserve">Για την υλοποίηση των παραπάνω δράσεων συστήνονται και λειτουργούν, σε όσους Δήμους, το επιθυμούν Κέντρα Δια Βίου Μάθησης τα οποία, σύμφωνα με το Ν 3879/2010, ιδρύουν οι υπηρεσιακές μονάδες που ασκούν αρμοδιότητες δια βίου μάθησης των Δήμων. Στα Κέντρα αυτά θα υλοποιηθούν τα εκπαιδευτικά προγράμματα που θα επιλέξουν οι Δήμοι και θα συνιστούν  το νέο πυρήνα εκπαιδευτικών υπηρεσιών.  </w:t>
      </w:r>
    </w:p>
    <w:p w:rsidR="00F8755E" w:rsidRPr="00C61DB9" w:rsidRDefault="00F8755E" w:rsidP="00387F7D">
      <w:pPr>
        <w:autoSpaceDE w:val="0"/>
        <w:autoSpaceDN w:val="0"/>
        <w:adjustRightInd w:val="0"/>
        <w:rPr>
          <w:rFonts w:cs="Tahoma"/>
          <w:bCs/>
        </w:rPr>
      </w:pPr>
      <w:r w:rsidRPr="00C61DB9">
        <w:rPr>
          <w:rFonts w:cs="Tahoma"/>
          <w:bCs/>
        </w:rPr>
        <w:t xml:space="preserve">Οι προαναφερόμενες πράξεις προβλέπουν τη δημιουργία ενός πλέγματος συστημικών σχέσεων μεταξύ Επιτελικών Φορέων με θεσμικό ρόλο και εξειδικευμένη γνώση σε θέματα εκπαίδευσης ενηλίκων και τοπικής αυτοδιοίκησης με στόχο την προώθηση της Συλλογικής Υποστήριξης των Δήμων  </w:t>
      </w:r>
      <w:r w:rsidRPr="00C61DB9">
        <w:rPr>
          <w:rFonts w:cs="Tahoma"/>
          <w:lang w:eastAsia="el-GR"/>
        </w:rPr>
        <w:t>για την εξειδίκευση και την εφαρμογή της δημόσιας πολιτικής διά βίου μάθησης σε τοπικό επίπεδο</w:t>
      </w:r>
      <w:r w:rsidRPr="00C61DB9">
        <w:rPr>
          <w:rFonts w:cs="Tahoma"/>
          <w:bCs/>
        </w:rPr>
        <w:t xml:space="preserve">. Οι φορείς αυτοί είναι : </w:t>
      </w:r>
    </w:p>
    <w:p w:rsidR="00F8755E" w:rsidRDefault="00F8755E" w:rsidP="00E36870">
      <w:pPr>
        <w:numPr>
          <w:ilvl w:val="0"/>
          <w:numId w:val="65"/>
        </w:numPr>
        <w:autoSpaceDE w:val="0"/>
        <w:autoSpaceDN w:val="0"/>
        <w:adjustRightInd w:val="0"/>
        <w:spacing w:before="120"/>
        <w:rPr>
          <w:rFonts w:cs="Tahoma"/>
          <w:bCs/>
        </w:rPr>
      </w:pPr>
      <w:r w:rsidRPr="00C61DB9">
        <w:rPr>
          <w:rFonts w:cs="Tahoma"/>
          <w:bCs/>
        </w:rPr>
        <w:t>Η Κεντρική Ένωση Δήμων Ελλάδος (ΚΕΔΕ)</w:t>
      </w:r>
    </w:p>
    <w:p w:rsidR="00F8755E" w:rsidRDefault="00F8755E" w:rsidP="00E36870">
      <w:pPr>
        <w:numPr>
          <w:ilvl w:val="0"/>
          <w:numId w:val="65"/>
        </w:numPr>
        <w:autoSpaceDE w:val="0"/>
        <w:autoSpaceDN w:val="0"/>
        <w:adjustRightInd w:val="0"/>
        <w:spacing w:before="120"/>
        <w:rPr>
          <w:rFonts w:cs="Tahoma"/>
          <w:bCs/>
        </w:rPr>
      </w:pPr>
      <w:r w:rsidRPr="00C61DB9">
        <w:rPr>
          <w:rFonts w:cs="Tahoma"/>
          <w:bCs/>
        </w:rPr>
        <w:t>Η Γενική Γραμματεία Δια Βίου Μάθησης (ΓΓΔΒΜ)</w:t>
      </w:r>
    </w:p>
    <w:p w:rsidR="00F8755E" w:rsidRDefault="00F8755E" w:rsidP="00E36870">
      <w:pPr>
        <w:numPr>
          <w:ilvl w:val="0"/>
          <w:numId w:val="65"/>
        </w:numPr>
        <w:autoSpaceDE w:val="0"/>
        <w:autoSpaceDN w:val="0"/>
        <w:adjustRightInd w:val="0"/>
        <w:spacing w:before="120"/>
        <w:rPr>
          <w:rFonts w:cs="Tahoma"/>
          <w:bCs/>
        </w:rPr>
      </w:pPr>
      <w:r w:rsidRPr="00C61DB9">
        <w:rPr>
          <w:rFonts w:cs="Tahoma"/>
          <w:bCs/>
        </w:rPr>
        <w:t>Το Ίδρυμα Νεολαίας και Δια Βίου Μάθησης (ΙΝΕΔΙΒΙΜ)</w:t>
      </w:r>
    </w:p>
    <w:p w:rsidR="00F8755E" w:rsidRDefault="00F8755E" w:rsidP="00E36870">
      <w:pPr>
        <w:numPr>
          <w:ilvl w:val="0"/>
          <w:numId w:val="65"/>
        </w:numPr>
        <w:autoSpaceDE w:val="0"/>
        <w:autoSpaceDN w:val="0"/>
        <w:adjustRightInd w:val="0"/>
        <w:spacing w:before="120"/>
        <w:rPr>
          <w:rFonts w:cs="Tahoma"/>
          <w:bCs/>
        </w:rPr>
      </w:pPr>
      <w:r w:rsidRPr="00C61DB9">
        <w:rPr>
          <w:rFonts w:cs="Tahoma"/>
          <w:bCs/>
        </w:rPr>
        <w:t>Η Ελληνική Εταιρία Τοπικής Ανάπτυξης και Αυτοδιοίκησης (ΕΕΤΑΑ)</w:t>
      </w:r>
    </w:p>
    <w:p w:rsidR="00F8755E" w:rsidRDefault="00F8755E" w:rsidP="00E36870">
      <w:pPr>
        <w:numPr>
          <w:ilvl w:val="0"/>
          <w:numId w:val="65"/>
        </w:numPr>
        <w:autoSpaceDE w:val="0"/>
        <w:autoSpaceDN w:val="0"/>
        <w:adjustRightInd w:val="0"/>
        <w:spacing w:before="120"/>
        <w:rPr>
          <w:rFonts w:cs="Tahoma"/>
          <w:bCs/>
        </w:rPr>
      </w:pPr>
      <w:r w:rsidRPr="00C61DB9">
        <w:rPr>
          <w:rFonts w:cs="Tahoma"/>
          <w:bCs/>
        </w:rPr>
        <w:t>Το Ελληνικό Ανοικτό Πανεπιστήμιο (ΕΑΠ)</w:t>
      </w:r>
    </w:p>
    <w:p w:rsidR="00F8755E" w:rsidRDefault="00F8755E" w:rsidP="00E36870">
      <w:pPr>
        <w:numPr>
          <w:ilvl w:val="0"/>
          <w:numId w:val="65"/>
        </w:numPr>
        <w:autoSpaceDE w:val="0"/>
        <w:autoSpaceDN w:val="0"/>
        <w:adjustRightInd w:val="0"/>
        <w:spacing w:before="120"/>
        <w:rPr>
          <w:rFonts w:cs="Tahoma"/>
          <w:bCs/>
        </w:rPr>
      </w:pPr>
      <w:r w:rsidRPr="00C61DB9">
        <w:rPr>
          <w:rFonts w:cs="Tahoma"/>
          <w:bCs/>
        </w:rPr>
        <w:t>Το Εθνικό Συμβούλιο Νεολαίας (ΕΣΥΝ)</w:t>
      </w:r>
    </w:p>
    <w:p w:rsidR="00F8755E" w:rsidRPr="00C61DB9" w:rsidRDefault="00F8755E" w:rsidP="00387F7D">
      <w:pPr>
        <w:autoSpaceDE w:val="0"/>
        <w:autoSpaceDN w:val="0"/>
        <w:adjustRightInd w:val="0"/>
        <w:rPr>
          <w:rFonts w:cs="Tahoma"/>
          <w:bCs/>
        </w:rPr>
      </w:pPr>
    </w:p>
    <w:p w:rsidR="00F8755E" w:rsidRPr="00C61DB9" w:rsidRDefault="00F8755E" w:rsidP="00387F7D">
      <w:pPr>
        <w:rPr>
          <w:rFonts w:cs="Tahoma"/>
        </w:rPr>
      </w:pPr>
      <w:r>
        <w:rPr>
          <w:rFonts w:cs="Tahoma"/>
        </w:rPr>
        <w:t xml:space="preserve">Το φυσικό αντικείμενο των πράξεων για το έτος 2013 </w:t>
      </w:r>
      <w:r w:rsidRPr="00C61DB9">
        <w:rPr>
          <w:rFonts w:cs="Tahoma"/>
        </w:rPr>
        <w:t xml:space="preserve">ανά υποέργο </w:t>
      </w:r>
      <w:r>
        <w:rPr>
          <w:rFonts w:cs="Tahoma"/>
        </w:rPr>
        <w:t>περιγράφεται ως εξής:</w:t>
      </w:r>
    </w:p>
    <w:p w:rsidR="00F8755E" w:rsidRPr="000F61CC" w:rsidRDefault="00F8755E" w:rsidP="00387F7D">
      <w:pPr>
        <w:rPr>
          <w:rFonts w:cs="Tahoma"/>
        </w:rPr>
      </w:pPr>
      <w:r w:rsidRPr="000F61CC">
        <w:rPr>
          <w:rFonts w:cs="Tahoma"/>
        </w:rPr>
        <w:t>Υποέργο 1: "Συντονισμός υλοποίησης παρακολούθηση εκπαιδευτικού έργου" (δικαιούχος ΙΝΕΔΙΒΙΜ)</w:t>
      </w:r>
    </w:p>
    <w:p w:rsidR="00F8755E" w:rsidRPr="00C61DB9" w:rsidRDefault="00F8755E" w:rsidP="00387F7D">
      <w:pPr>
        <w:spacing w:before="120"/>
        <w:rPr>
          <w:rFonts w:cs="Tahoma"/>
        </w:rPr>
      </w:pPr>
    </w:p>
    <w:p w:rsidR="00F8755E" w:rsidRDefault="00F8755E" w:rsidP="00E36870">
      <w:pPr>
        <w:numPr>
          <w:ilvl w:val="0"/>
          <w:numId w:val="66"/>
        </w:numPr>
        <w:spacing w:before="120"/>
        <w:rPr>
          <w:rFonts w:cs="Tahoma"/>
        </w:rPr>
      </w:pPr>
      <w:r w:rsidRPr="00C61DB9">
        <w:rPr>
          <w:rFonts w:cs="Tahoma"/>
        </w:rPr>
        <w:t xml:space="preserve">Σε συνέχεια ανοιχτών προσκλήσεων (Πρόσκληση Α φάσης στις 10-8-2012 και Β φάσης στις 28-9-2012) της ΓΓΔΒΜ και του ΙΝΕΔΙΒΙΜ προς τους Δήμους όλης της χώρας υπογράφηκαν τριμερείς προγραμματικές συμβάσεις με 216 Δήμους που επιθυμούσαν την ένταξή τους στο Πρόγραμμα Συγκεκριμένα κατά την Α φάση εντάχθηκαν 121 Δήμοι ενώ κατά τη Β φάση εντάχθηκαν 95 Δήμοι. Τέλος με τη από 10-4-2014 Ανοικτή  Πρόσκληση της ΓΓΔΒΜ και του ΙΝΕΔΙΒΙΜ καλούνται οι Δήμοι που δεν έχουν ήδη ενταχθεί να εκδηλώσουν το ενδιαφέρον συμμετοχής τους στο Πρόγραμμα. </w:t>
      </w:r>
    </w:p>
    <w:p w:rsidR="00F8755E" w:rsidRDefault="00F8755E" w:rsidP="00E36870">
      <w:pPr>
        <w:numPr>
          <w:ilvl w:val="0"/>
          <w:numId w:val="66"/>
        </w:numPr>
        <w:spacing w:before="120"/>
        <w:rPr>
          <w:rFonts w:cs="Tahoma"/>
        </w:rPr>
      </w:pPr>
      <w:r w:rsidRPr="00C61DB9">
        <w:rPr>
          <w:rFonts w:cs="Tahoma"/>
        </w:rPr>
        <w:t xml:space="preserve">Εντός του 2013 και σε συνέχεια σχετικών προσκλήσεων εκδήλωσης ενδιαφέροντος ολοκληρώθηκαν οι διαδικασίες επιλογής  α) της Ομάδα Έργου, β) των Στελεχών Κ.Δ.Β.Μ. (Υπεύθυνοι Εκπαίδευσης Ανάπτυξης και Διασφάλισης Ποιότητας, Υπεύθυνοι Οργάνωσης Κ.Δ.Β.Μ.) Α και Β φάσης και γ) των Εκπαιδευτών των Κ.Δ.Β.Μ σε διάφορες ειδικότητες και υπογράφηκαν οι σχετικές συμβάσεις. Σημειώνεται ότι τα αποτελέσματα επιλογής των εκπαιδευτών όλων των ειδικοτήτων (περίπου 11.000 εκπαιδευτές) οριστικοποιούνταν σταδιακά και μέχρι το Δεκέμβριο του 2013. </w:t>
      </w:r>
    </w:p>
    <w:p w:rsidR="00F8755E" w:rsidRDefault="00F8755E" w:rsidP="00E36870">
      <w:pPr>
        <w:numPr>
          <w:ilvl w:val="0"/>
          <w:numId w:val="66"/>
        </w:numPr>
        <w:spacing w:before="120"/>
        <w:rPr>
          <w:rFonts w:cs="Tahoma"/>
        </w:rPr>
      </w:pPr>
      <w:r w:rsidRPr="00C61DB9">
        <w:rPr>
          <w:rFonts w:cs="Tahoma"/>
        </w:rPr>
        <w:t xml:space="preserve">Ξεκίνησε η υλοποίηση των τμημάτων μάθησης με τη διδασκαλία ενοτήτων Εθνικής Εμβέλειας αρχικά στους Δήμους που εντάχθηκαν στην Α φάση και προς το τέλος του 2013 και στους Δήμους που εντάχθηκαν στη Β φάση. Έτσι μέχρι τις 31/12/2013 οι συμμετέχοντες ανήλθαν σε 31.835 συνολικά στους ΑΠ7 και ΑΠ8 </w:t>
      </w:r>
    </w:p>
    <w:p w:rsidR="00F8755E" w:rsidRDefault="00F8755E" w:rsidP="00E36870">
      <w:pPr>
        <w:numPr>
          <w:ilvl w:val="0"/>
          <w:numId w:val="66"/>
        </w:numPr>
        <w:spacing w:before="120"/>
        <w:rPr>
          <w:rFonts w:cs="Tahoma"/>
        </w:rPr>
      </w:pPr>
      <w:r w:rsidRPr="00C61DB9">
        <w:rPr>
          <w:rFonts w:cs="Tahoma"/>
        </w:rPr>
        <w:t>Ενεργοποιήθηκε το Εργαλείο Ανίχνευσης Εκπαιδευτικών Αναγκών σε Τοπικό Επίπεδο με σκοπό τη διαμόρφωση προτάσεων προγραμμάτων Τοπικής Εμβέλειας. Η ανταπόκριση των Δήμων της Α φάσης ήταν άμεση, έτσι υποβλήθηκαν προς αξιολόγηση στο Επι</w:t>
      </w:r>
      <w:r>
        <w:rPr>
          <w:rFonts w:cs="Tahoma"/>
        </w:rPr>
        <w:t xml:space="preserve">στημονικό Συμβούλιο 201 αρχεία </w:t>
      </w:r>
      <w:r w:rsidRPr="00C61DB9">
        <w:rPr>
          <w:rFonts w:cs="Tahoma"/>
        </w:rPr>
        <w:t xml:space="preserve">που περιείχαν προτάσεις για την υλοποίηση τοπικών προγραμμάτων. Υποβλήθηκαν προτάσεις από 69 Δήμους 10 Σύμφωνα με την Τελική Έκθεση Αξιολόγηση του Επιστημονικού συμβουλίου 43 θεματικά πεδία προγραμμάτων τοπικής εμβέλειας έγιναν δεκτά προς υλοποίηση. </w:t>
      </w:r>
    </w:p>
    <w:p w:rsidR="00F8755E" w:rsidRPr="000F61CC" w:rsidRDefault="00F8755E">
      <w:pPr>
        <w:spacing w:before="120"/>
        <w:rPr>
          <w:rFonts w:cs="Tahoma"/>
        </w:rPr>
      </w:pPr>
      <w:r w:rsidRPr="000F61CC">
        <w:rPr>
          <w:rFonts w:cs="Tahoma"/>
        </w:rPr>
        <w:t>Υποέργο 2: Διαμόρφωση Διαδικτυακού Συστήματος Σύνδεσης, Παρακολούθησης, Συμβουλευτικής, Ενημέρωσης και Τηλεματικής Δικτύωσης Κ.Δ.Β.Μ. (Δικαιούχος ΕΣΥΝ)</w:t>
      </w:r>
    </w:p>
    <w:p w:rsidR="00F8755E" w:rsidRDefault="00F8755E" w:rsidP="00E36870">
      <w:pPr>
        <w:numPr>
          <w:ilvl w:val="0"/>
          <w:numId w:val="67"/>
        </w:numPr>
        <w:spacing w:before="120"/>
        <w:rPr>
          <w:rFonts w:cs="Tahoma"/>
        </w:rPr>
      </w:pPr>
      <w:r w:rsidRPr="00C61DB9">
        <w:rPr>
          <w:rFonts w:cs="Tahoma"/>
        </w:rPr>
        <w:t xml:space="preserve">Σε συνέχεια ανοικτής  Πρόσκλησης Εκδήλωσης Ενδιαφέροντος ολοκληρώθηκαν οι διαδικασίες επιλογής των Στελεχών της πενταμελούς Ομάδας Έργου. </w:t>
      </w:r>
    </w:p>
    <w:p w:rsidR="00F8755E" w:rsidRDefault="00F8755E" w:rsidP="00E36870">
      <w:pPr>
        <w:numPr>
          <w:ilvl w:val="0"/>
          <w:numId w:val="67"/>
        </w:numPr>
        <w:spacing w:before="120"/>
        <w:rPr>
          <w:rFonts w:cs="Tahoma"/>
          <w:b/>
        </w:rPr>
      </w:pPr>
      <w:r w:rsidRPr="00C61DB9">
        <w:rPr>
          <w:rFonts w:cs="Tahoma"/>
        </w:rPr>
        <w:t xml:space="preserve">Αναφορικά με το φυσικό αντικείμενο οριστικοποιήθηκε η μορφή και η λειτουργία του </w:t>
      </w:r>
      <w:r w:rsidRPr="00C61DB9">
        <w:rPr>
          <w:rFonts w:cs="Tahoma"/>
          <w:lang w:val="en-US"/>
        </w:rPr>
        <w:t>prortal</w:t>
      </w:r>
      <w:r w:rsidRPr="00C61DB9">
        <w:rPr>
          <w:rFonts w:cs="Tahoma"/>
        </w:rPr>
        <w:t xml:space="preserve"> (</w:t>
      </w:r>
      <w:r w:rsidRPr="00C61DB9">
        <w:rPr>
          <w:rFonts w:cs="Tahoma"/>
          <w:lang w:val="en-US"/>
        </w:rPr>
        <w:t>www</w:t>
      </w:r>
      <w:r w:rsidRPr="00C61DB9">
        <w:rPr>
          <w:rFonts w:cs="Tahoma"/>
        </w:rPr>
        <w:t>.</w:t>
      </w:r>
      <w:r w:rsidRPr="00C61DB9">
        <w:rPr>
          <w:rFonts w:cs="Tahoma"/>
          <w:lang w:val="en-US"/>
        </w:rPr>
        <w:t>Kdvm</w:t>
      </w:r>
      <w:r w:rsidRPr="00C61DB9">
        <w:rPr>
          <w:rFonts w:cs="Tahoma"/>
        </w:rPr>
        <w:t>.</w:t>
      </w:r>
      <w:r w:rsidRPr="00C61DB9">
        <w:rPr>
          <w:rFonts w:cs="Tahoma"/>
          <w:lang w:val="en-US"/>
        </w:rPr>
        <w:t>gr</w:t>
      </w:r>
      <w:r w:rsidRPr="00C61DB9">
        <w:rPr>
          <w:rFonts w:cs="Tahoma"/>
        </w:rPr>
        <w:t xml:space="preserve">) το οποίο συνεχίζει να εμπλουτίζεται με νέα στοιχεία. Επίσης οριστικοποιήθηκε ο σχεδιασμός και ξεκίνησε αρχικά η πιλοτική και στη συνέχεια από τον Οκτώβριο 2013 η κανονική  λειτουργία της τηλεματικής δικτύωσης των ΚΔΒΜ, ενώ ολοκληρώθηκε και η διασύνδεση όλων των ΚΔΒΜ Α και Β φάσης με την τηλεματική δικτύωση και το </w:t>
      </w:r>
      <w:r w:rsidRPr="00C61DB9">
        <w:rPr>
          <w:rFonts w:cs="Tahoma"/>
          <w:lang w:val="en-US"/>
        </w:rPr>
        <w:t>portal</w:t>
      </w:r>
      <w:r w:rsidRPr="00C61DB9">
        <w:rPr>
          <w:rFonts w:cs="Tahoma"/>
        </w:rPr>
        <w:t xml:space="preserve">. Συνεχίζεται η παρακολούθηση, εξέλιξη, διόρθωση τυχόν προβλημάτων, ενσωμάτωση παρατηρήσεων στα δύο συστήματα ενώ βρίσκεται σε εξέλιξη η εκπαίδευση των χρηστών της τηλεματικής δικτύωσης για τη χρήση και ένταξη δεδομένων στα συστήματα σε ΚΔΒΜ όλης της χώρας. </w:t>
      </w:r>
    </w:p>
    <w:p w:rsidR="00F8755E" w:rsidRPr="000F61CC" w:rsidRDefault="00F8755E">
      <w:pPr>
        <w:spacing w:before="120"/>
        <w:rPr>
          <w:rFonts w:cs="Tahoma"/>
        </w:rPr>
      </w:pPr>
      <w:r w:rsidRPr="000F61CC">
        <w:rPr>
          <w:rFonts w:cs="Tahoma"/>
        </w:rPr>
        <w:t>Υποέργο 6: Ευαισθητοποίηση, Υποστήριξη και Δικτύωση Αιρετών και Διοικητικών Στελεχών τοπικής αυτοδιοίκησης σε θέματα Διά Βίου Μάθησης.(Δικαιούχος ΕΕΤΑΑ).</w:t>
      </w:r>
    </w:p>
    <w:p w:rsidR="00F8755E" w:rsidRDefault="00F8755E" w:rsidP="00E36870">
      <w:pPr>
        <w:numPr>
          <w:ilvl w:val="0"/>
          <w:numId w:val="67"/>
        </w:numPr>
        <w:spacing w:before="120"/>
        <w:rPr>
          <w:rFonts w:cs="Tahoma"/>
        </w:rPr>
      </w:pPr>
      <w:r w:rsidRPr="00C61DB9">
        <w:rPr>
          <w:rFonts w:cs="Tahoma"/>
        </w:rPr>
        <w:t xml:space="preserve">Διατυπώθηκε Σύμφωνη Γνώμη επί των σχεδίων αποφάσεων υλοποίησης με ίδια μέσα που υπέβαλε ο φορέας στους δύο ΑΠ. </w:t>
      </w:r>
    </w:p>
    <w:p w:rsidR="00F8755E" w:rsidRDefault="00F8755E" w:rsidP="00BE223F">
      <w:pPr>
        <w:numPr>
          <w:ilvl w:val="1"/>
          <w:numId w:val="68"/>
        </w:numPr>
        <w:tabs>
          <w:tab w:val="clear" w:pos="1440"/>
        </w:tabs>
        <w:spacing w:before="60" w:after="60"/>
        <w:ind w:left="720"/>
        <w:rPr>
          <w:rFonts w:cs="Tahoma"/>
          <w:b/>
        </w:rPr>
      </w:pPr>
      <w:r w:rsidRPr="00C61DB9">
        <w:rPr>
          <w:rFonts w:cs="Tahoma"/>
        </w:rPr>
        <w:t xml:space="preserve">Στην περίοδο αναφοράς ο φορέας πραγματοποίησε στο πλαίσιο της Δράσης 1 «Δράσεις Ευαισθητοποίησης και Ενημέρωσης Αιρετών και Διοικητικών Στελεχών των Δήμων» τον Β’ Κύκλο Συναντήσεων με την υλοποίηση συναντήσεων εργασίας –ημερίδων σε κεντρικό επίπεδο (Αθήνα, Θες/νικη, Τρίπολη, Λάρισα, Κομοτηνή, Ιωάννινα) στις οποίες συμμετείχαν στελέχη των Δήμων αλλά και Υπεύθυνοι Εκπαίδευσης και Οργάνωσης των ΚΔΒΜ από όλες τις περιφέρειες του ΑΠ7 και ΑΠ8. </w:t>
      </w:r>
    </w:p>
    <w:p w:rsidR="00F8755E" w:rsidRDefault="00F8755E" w:rsidP="00BE223F">
      <w:pPr>
        <w:numPr>
          <w:ilvl w:val="1"/>
          <w:numId w:val="68"/>
        </w:numPr>
        <w:tabs>
          <w:tab w:val="clear" w:pos="1440"/>
        </w:tabs>
        <w:spacing w:before="60" w:after="60"/>
        <w:ind w:left="720"/>
        <w:rPr>
          <w:rFonts w:cs="Tahoma"/>
          <w:b/>
        </w:rPr>
      </w:pPr>
      <w:r w:rsidRPr="00C61DB9">
        <w:rPr>
          <w:rFonts w:cs="Tahoma"/>
        </w:rPr>
        <w:t xml:space="preserve">Παράλληλα εγκαταστάθηκε και λειτούργησε η ηλεκτρονική δέσμη συνεργασίας ενώ τα εργαλεία της έρευνας πεδίου απαιτήθηκε να αναδιατυπωθούν λόγω της προόδου των υποέργων του ΙΝΕΔΙΒΙΜ που τα παραδοτέα τους αποτέλεσαν χρήσιμη εισροή στη έρευνα πεδίου. </w:t>
      </w:r>
    </w:p>
    <w:p w:rsidR="00F8755E" w:rsidRPr="000F61CC" w:rsidRDefault="00F8755E">
      <w:pPr>
        <w:spacing w:before="60" w:after="60"/>
        <w:rPr>
          <w:rFonts w:cs="Tahoma"/>
        </w:rPr>
      </w:pPr>
      <w:r w:rsidRPr="000F61CC">
        <w:rPr>
          <w:rFonts w:cs="Tahoma"/>
        </w:rPr>
        <w:t>Υποέργο 8: Συγγραφή και επικαιροποίηση υφιστάμενων εκπαιδευτικών υλικών Προγραμμάτων Εθνικής και Τοπικής Εμβέλειας. (Δικαιούχος ΕΑΠ)</w:t>
      </w:r>
    </w:p>
    <w:p w:rsidR="00F8755E" w:rsidRDefault="00F8755E" w:rsidP="00BE223F">
      <w:pPr>
        <w:numPr>
          <w:ilvl w:val="1"/>
          <w:numId w:val="68"/>
        </w:numPr>
        <w:tabs>
          <w:tab w:val="clear" w:pos="1440"/>
        </w:tabs>
        <w:spacing w:before="120"/>
        <w:ind w:left="720"/>
        <w:rPr>
          <w:rFonts w:cs="Tahoma"/>
        </w:rPr>
      </w:pPr>
      <w:r w:rsidRPr="00C61DB9">
        <w:rPr>
          <w:rFonts w:cs="Tahoma"/>
        </w:rPr>
        <w:t xml:space="preserve">Διατυπώθηκε Σύμφωνη Γνώμη επί των σχεδίων αποφάσεων υλοποίησης με ίδια μέσα που υπέβαλε ο φορέας στους δύο ΑΠ. </w:t>
      </w:r>
    </w:p>
    <w:p w:rsidR="00F8755E" w:rsidRDefault="00F8755E" w:rsidP="00BE223F">
      <w:pPr>
        <w:numPr>
          <w:ilvl w:val="1"/>
          <w:numId w:val="69"/>
        </w:numPr>
        <w:tabs>
          <w:tab w:val="clear" w:pos="1440"/>
        </w:tabs>
        <w:spacing w:before="120"/>
        <w:ind w:left="720"/>
        <w:rPr>
          <w:rFonts w:cs="Tahoma"/>
          <w:b/>
        </w:rPr>
      </w:pPr>
      <w:r w:rsidRPr="00C61DB9">
        <w:rPr>
          <w:rFonts w:cs="Tahoma"/>
        </w:rPr>
        <w:t xml:space="preserve">Σε συνέχεια ανοικτών προσκλήσεων εκδήλωσης ενδιαφέροντος ολοκληρώθηκε η επιλογή αναπληρωτών υπευθύνων υποέργων, των επιστημονικών συνεργατών, των συγγραφέων των εκπαιδευτικών υλικών, και των στελεχών διοικητικής υποστήριξης και υπογράφηκαν οι σχετικές συμβάσεις </w:t>
      </w:r>
    </w:p>
    <w:p w:rsidR="00F8755E" w:rsidRDefault="00F8755E" w:rsidP="00BE223F">
      <w:pPr>
        <w:numPr>
          <w:ilvl w:val="1"/>
          <w:numId w:val="69"/>
        </w:numPr>
        <w:tabs>
          <w:tab w:val="clear" w:pos="1440"/>
        </w:tabs>
        <w:spacing w:before="120"/>
        <w:ind w:left="720"/>
        <w:rPr>
          <w:rFonts w:cs="Tahoma"/>
        </w:rPr>
      </w:pPr>
      <w:r w:rsidRPr="00C61DB9">
        <w:rPr>
          <w:rFonts w:cs="Tahoma"/>
        </w:rPr>
        <w:t xml:space="preserve">Αναφορικά με το φυσικό αντικείμενο συνεχίζεται η διαμόρφωση των οριστικών αναλυτικών προγραμμάτων για τα 70 προγράμματα εθνικής εμβέλειας, η αναζήτηση και καταγραφή εκπαιδευτικών υλικών διεθνούς εμπειρίας και καλών πρακτικών η διαμόρφωση του εργαλείου της αποτίμησης του εκπαιδευτικού υλικού Παράλληλα 48 από τα 70 εκπαιδευτικά υλικά για τα προγράμματα εθνικής εμβέλειες παραδόθηκαν τμηματικά στο Επιστημονικό συμβούλιο για οριστική έγκριση και διάθεση στους εκπαιδευόμενους. Σημειώνεται ότι για 18 από τα υπόλοιπα προγράμματα δεν κατέστει δυνατό να βρεθεί ανάδοχος συγγραφής κατά την αρχική πρόσκληση εκδήλωσης ενδιαφέροντος και ο φορέας εξέδωσε νέα προκήρυξη.  </w:t>
      </w:r>
    </w:p>
    <w:p w:rsidR="00F8755E" w:rsidRPr="000F61CC" w:rsidRDefault="00F8755E">
      <w:pPr>
        <w:spacing w:before="120"/>
        <w:rPr>
          <w:rFonts w:cs="Tahoma"/>
        </w:rPr>
      </w:pPr>
      <w:r w:rsidRPr="000F61CC">
        <w:rPr>
          <w:rFonts w:cs="Tahoma"/>
        </w:rPr>
        <w:t>Υποέργο 10: Εκπαίδευση Εκπαιδευτών</w:t>
      </w:r>
    </w:p>
    <w:p w:rsidR="00F8755E" w:rsidRDefault="00F8755E" w:rsidP="00BE223F">
      <w:pPr>
        <w:numPr>
          <w:ilvl w:val="1"/>
          <w:numId w:val="69"/>
        </w:numPr>
        <w:tabs>
          <w:tab w:val="clear" w:pos="1440"/>
          <w:tab w:val="num" w:pos="720"/>
        </w:tabs>
        <w:spacing w:before="120"/>
        <w:ind w:left="720"/>
        <w:rPr>
          <w:rFonts w:cs="Tahoma"/>
        </w:rPr>
      </w:pPr>
      <w:r w:rsidRPr="00C61DB9">
        <w:rPr>
          <w:rFonts w:cs="Tahoma"/>
        </w:rPr>
        <w:t xml:space="preserve">Διατυπώθηκε Σύμφωνη Γνώμη επί των σχεδίων αποφάσεων υλοποίησης με ίδια μέσα που υπέβαλε ο φορέας στους δύο ΑΠ. </w:t>
      </w:r>
    </w:p>
    <w:p w:rsidR="00F8755E" w:rsidRDefault="00F8755E" w:rsidP="00BE223F">
      <w:pPr>
        <w:numPr>
          <w:ilvl w:val="1"/>
          <w:numId w:val="69"/>
        </w:numPr>
        <w:tabs>
          <w:tab w:val="clear" w:pos="1440"/>
          <w:tab w:val="num" w:pos="720"/>
        </w:tabs>
        <w:spacing w:before="120"/>
        <w:ind w:left="720"/>
        <w:rPr>
          <w:rFonts w:cs="Tahoma"/>
          <w:b/>
        </w:rPr>
      </w:pPr>
      <w:r w:rsidRPr="00C61DB9">
        <w:rPr>
          <w:rFonts w:cs="Tahoma"/>
        </w:rPr>
        <w:t xml:space="preserve">Σε συνέχεια ανοικτών προσκλήσεων εκδήλωσης ενδιαφέροντος ολοκληρώθηκε η επιλογή αναπληρωτή υπεύθυνου υποέργου, των 12 εδικών συμβούλων, των 92 εκπαιδευτών εκπαιδευτών και των στελεχών διοικητικής υποστήριξης και υπογράφηκαν οι σχετικές συμβάσεις </w:t>
      </w:r>
    </w:p>
    <w:p w:rsidR="00F8755E" w:rsidRDefault="00F8755E" w:rsidP="00BE223F">
      <w:pPr>
        <w:numPr>
          <w:ilvl w:val="1"/>
          <w:numId w:val="69"/>
        </w:numPr>
        <w:tabs>
          <w:tab w:val="clear" w:pos="1440"/>
          <w:tab w:val="num" w:pos="720"/>
        </w:tabs>
        <w:spacing w:before="120"/>
        <w:ind w:left="720"/>
        <w:rPr>
          <w:rFonts w:cs="Tahoma"/>
        </w:rPr>
      </w:pPr>
      <w:r w:rsidRPr="00C61DB9">
        <w:rPr>
          <w:rFonts w:cs="Tahoma"/>
        </w:rPr>
        <w:t xml:space="preserve">Αναφορικά με το φυσικό αντικείμενο αναπτύχθηκαν τα αναλυτικά προγράμματα για την εκπαίδευση των 12 ειδικών συμβούλων και των 92 εκπαιδευτών εκπαιδευτών, οι σχετικοί οδηγοί σπουδών και το εκπαιδευτικό υλικό για την εκπαίδευση των 4.000 εκπαιδευτών ενηλίκων. </w:t>
      </w:r>
    </w:p>
    <w:p w:rsidR="00F8755E" w:rsidRDefault="00F8755E" w:rsidP="00BE223F">
      <w:pPr>
        <w:numPr>
          <w:ilvl w:val="1"/>
          <w:numId w:val="69"/>
        </w:numPr>
        <w:tabs>
          <w:tab w:val="clear" w:pos="1440"/>
          <w:tab w:val="num" w:pos="720"/>
        </w:tabs>
        <w:spacing w:before="120"/>
        <w:ind w:left="720"/>
        <w:rPr>
          <w:rFonts w:cs="Tahoma"/>
        </w:rPr>
      </w:pPr>
      <w:r w:rsidRPr="00C61DB9">
        <w:rPr>
          <w:rFonts w:cs="Tahoma"/>
        </w:rPr>
        <w:t>Παράλληλα ολοκληρώθηκε η εκπαίδευση των 12 ειδικών συμβούλων, των 92 εκπαιδευτών εκπαιδευτών αντίστοιχα ενώ εξειδικεύθηκαν οι επιμέρους ενέργειες των Ειδικών συμβούλων προκειμένου να λειτουργήσουν ως μέντορές των εκπαιδευτών εκπαιδευτών. Εντός του Δεκεμβρίου ξεκίνησαν και τα πρώτα 14 τμήματα της εκπαίδευσης των εκπαιδευτών ενηλίκων στην Αθήνα, Θεσ/νίκη και Πάτρα.</w:t>
      </w:r>
    </w:p>
    <w:p w:rsidR="00F8755E" w:rsidRPr="000F61CC" w:rsidRDefault="00F8755E" w:rsidP="00387F7D">
      <w:pPr>
        <w:rPr>
          <w:rFonts w:cs="Tahoma"/>
        </w:rPr>
      </w:pPr>
      <w:r w:rsidRPr="000F61CC">
        <w:rPr>
          <w:rFonts w:cs="Tahoma"/>
        </w:rPr>
        <w:t xml:space="preserve">Υποέργο 3: Ανάπτυξη εργαλείου ανίχνευσης εκπαιδευτικών αναγκών σε τοπικό επίπεδο : Το υποέργο έχει ολοκληρωθεί </w:t>
      </w:r>
    </w:p>
    <w:p w:rsidR="00F8755E" w:rsidRPr="00C61DB9" w:rsidRDefault="00F8755E" w:rsidP="00387F7D">
      <w:pPr>
        <w:rPr>
          <w:rFonts w:cs="Tahoma"/>
        </w:rPr>
      </w:pPr>
      <w:r w:rsidRPr="000F61CC">
        <w:rPr>
          <w:rFonts w:cs="Tahoma"/>
        </w:rPr>
        <w:t>Υποέργο 4: Δημιουργία πρότυπου ανάπτυξης εκπαιδευτικών υλικών :</w:t>
      </w:r>
      <w:r w:rsidRPr="00C61DB9">
        <w:rPr>
          <w:rFonts w:cs="Tahoma"/>
          <w:b/>
        </w:rPr>
        <w:t xml:space="preserve"> </w:t>
      </w:r>
      <w:r w:rsidRPr="00C61DB9">
        <w:rPr>
          <w:rFonts w:cs="Tahoma"/>
        </w:rPr>
        <w:t xml:space="preserve">Το υποέργο έχει ολοκληρωθεί </w:t>
      </w:r>
    </w:p>
    <w:p w:rsidR="00F8755E" w:rsidRPr="00C61DB9" w:rsidRDefault="00F8755E" w:rsidP="00387F7D">
      <w:pPr>
        <w:rPr>
          <w:rFonts w:cs="Tahoma"/>
        </w:rPr>
      </w:pPr>
      <w:r w:rsidRPr="000F61CC">
        <w:rPr>
          <w:rFonts w:cs="Tahoma"/>
        </w:rPr>
        <w:t>Υποέργο 5: Σύμβουλος Στρατηγικής Επικοινωνίας :  υπογράφτηκε η</w:t>
      </w:r>
      <w:r w:rsidRPr="00C61DB9">
        <w:rPr>
          <w:rFonts w:cs="Tahoma"/>
        </w:rPr>
        <w:t xml:space="preserve"> σύμβαση με τον ανάδοχο του υποέργου (Stratego) στις 4/9/2012. Το φυσικό αντικείμενο της σύμβασης βρίσκεται σε εξέλιξη</w:t>
      </w:r>
    </w:p>
    <w:p w:rsidR="00F8755E" w:rsidRPr="000F61CC" w:rsidRDefault="00F8755E" w:rsidP="00387F7D">
      <w:pPr>
        <w:rPr>
          <w:rFonts w:cs="Tahoma"/>
        </w:rPr>
      </w:pPr>
      <w:r w:rsidRPr="000F61CC">
        <w:rPr>
          <w:rFonts w:cs="Tahoma"/>
        </w:rPr>
        <w:t>Υποέργο 11: Ανάπτυξη Συστήματος Αξιολόγησης – Αυτοαξιολόγηση ΚΔΒΜ : Το υποέργο έχει ολοκληρωθεί</w:t>
      </w:r>
    </w:p>
    <w:p w:rsidR="00F8755E" w:rsidRDefault="00F8755E" w:rsidP="00A45A73"/>
    <w:p w:rsidR="00F8755E" w:rsidRPr="00516C69" w:rsidRDefault="00F8755E" w:rsidP="00387F7D">
      <w:pPr>
        <w:shd w:val="clear" w:color="auto" w:fill="E0E0E0"/>
        <w:rPr>
          <w:b/>
        </w:rPr>
      </w:pPr>
      <w:r>
        <w:rPr>
          <w:b/>
        </w:rPr>
        <w:t>Προγράμματα Δια Βίου Εκπαίδευσης για την ανάπτυξη των κοινωνικών δεξιοτήτων των κληρικών και των λαϊκών στελεχών της εκκλησίας</w:t>
      </w:r>
    </w:p>
    <w:p w:rsidR="00F8755E" w:rsidRPr="00441E3B" w:rsidRDefault="00F8755E" w:rsidP="00387F7D">
      <w:r w:rsidRPr="00441E3B">
        <w:t>Σκοπός του προγράμματος αυτού είναι να απαντήσει με συγκροτημένο τρόπο στις σύγχρονες  ανάγκες επιμόρφωσης των κληρικών τόσο σε ζητήματα ποιμαντικής όσο και σε ευρύτερα κοινωνικά θέματα στα οποία λόγω της αποστολής τους καλούνται να απαντήσουν.</w:t>
      </w:r>
    </w:p>
    <w:p w:rsidR="00F8755E" w:rsidRPr="00441E3B" w:rsidRDefault="00F8755E" w:rsidP="00387F7D">
      <w:r w:rsidRPr="00441E3B">
        <w:t>Στο πλαίσιο αυτό στόχος του προγράμματος είναι η επιμόρφωση 1000 Κληρικών και Λαϊκών Στελεχών της Εκκλησίας  ώστε να μπορέσουν να αντιμετωπίσουν όσο πιο αποτελεσματικά γίνεται τα έντονα και συνεχώς διογκούμενα προβλήματα που αντιμετωπίζουν στους χώρους παρέμβασής τους και να ανταποκριθούν με ποιότητα στο έργο τους.</w:t>
      </w:r>
    </w:p>
    <w:p w:rsidR="00F8755E" w:rsidRPr="00441E3B" w:rsidRDefault="00F8755E" w:rsidP="00387F7D">
      <w:pPr>
        <w:spacing w:before="0" w:after="0"/>
      </w:pPr>
      <w:r w:rsidRPr="00441E3B">
        <w:t xml:space="preserve">Το έργο περιλαμβάνει ένα υποέργο με τις ακόλουθες δράσεις : </w:t>
      </w:r>
    </w:p>
    <w:p w:rsidR="00F8755E" w:rsidRPr="00441E3B" w:rsidRDefault="00F8755E" w:rsidP="00387F7D">
      <w:pPr>
        <w:spacing w:before="60" w:after="60" w:line="240" w:lineRule="atLeast"/>
      </w:pPr>
      <w:r w:rsidRPr="00441E3B">
        <w:t xml:space="preserve"> 1: Εκπαίδευση - οριζόντιες δράσεις υποστήριξης</w:t>
      </w:r>
    </w:p>
    <w:p w:rsidR="00F8755E" w:rsidRPr="00441E3B" w:rsidRDefault="00F8755E" w:rsidP="00387F7D">
      <w:pPr>
        <w:spacing w:before="60" w:after="60" w:line="240" w:lineRule="atLeast"/>
      </w:pPr>
      <w:r w:rsidRPr="00441E3B">
        <w:t xml:space="preserve"> 2: Προμήθεια εξοπλισμού</w:t>
      </w:r>
    </w:p>
    <w:p w:rsidR="00F8755E" w:rsidRPr="00441E3B" w:rsidRDefault="00F8755E" w:rsidP="00387F7D">
      <w:pPr>
        <w:spacing w:before="60" w:after="60" w:line="240" w:lineRule="atLeast"/>
      </w:pPr>
      <w:r w:rsidRPr="00441E3B">
        <w:t xml:space="preserve"> 3: Ενέργειες προβολής και δημοσιότητας</w:t>
      </w:r>
    </w:p>
    <w:p w:rsidR="00F8755E" w:rsidRPr="00441E3B" w:rsidRDefault="00F8755E" w:rsidP="00387F7D">
      <w:pPr>
        <w:spacing w:before="60" w:after="60" w:line="240" w:lineRule="atLeast"/>
      </w:pPr>
      <w:r w:rsidRPr="00441E3B">
        <w:t xml:space="preserve"> 4: Εξωτερική αξιολόγηση</w:t>
      </w:r>
    </w:p>
    <w:p w:rsidR="00F8755E" w:rsidRPr="00441E3B" w:rsidRDefault="00F8755E" w:rsidP="00387F7D">
      <w:r w:rsidRPr="00441E3B">
        <w:t>Οι θεματικές ενότητες των προγραμμάτων επιμόρφωσης είναι οι ακόλουθες:</w:t>
      </w:r>
    </w:p>
    <w:p w:rsidR="00F8755E" w:rsidRPr="00441E3B" w:rsidRDefault="00F8755E" w:rsidP="00387F7D">
      <w:pPr>
        <w:spacing w:before="60" w:after="60" w:line="240" w:lineRule="atLeast"/>
      </w:pPr>
      <w:r w:rsidRPr="00441E3B">
        <w:t>1η θεματική ενότητα: Σύγχρονες ποιμαντικές προσεγγίσεις των προβλημάτων του γάμου και της οικογένειας</w:t>
      </w:r>
    </w:p>
    <w:p w:rsidR="00F8755E" w:rsidRPr="00441E3B" w:rsidRDefault="00F8755E" w:rsidP="00387F7D">
      <w:pPr>
        <w:spacing w:before="60" w:after="60" w:line="240" w:lineRule="atLeast"/>
      </w:pPr>
      <w:r w:rsidRPr="00441E3B">
        <w:t>2η θεματική ενότητα: Ποιμαντική προσέγγιση του παιδιού και του εφήβου στη σύγχρονη πραγματικότητα</w:t>
      </w:r>
    </w:p>
    <w:p w:rsidR="00F8755E" w:rsidRPr="00441E3B" w:rsidRDefault="00F8755E" w:rsidP="00387F7D">
      <w:pPr>
        <w:spacing w:before="60" w:after="60" w:line="240" w:lineRule="atLeast"/>
      </w:pPr>
      <w:r w:rsidRPr="00441E3B">
        <w:t>3η θεματική ενότητα: Σύγχρονοι τρόποι και μέθοδοι ποιμαντικής συμπαράστασης  στους πενθούντες</w:t>
      </w:r>
    </w:p>
    <w:p w:rsidR="00F8755E" w:rsidRPr="00441E3B" w:rsidRDefault="00F8755E" w:rsidP="00387F7D">
      <w:pPr>
        <w:spacing w:before="60" w:after="60" w:line="240" w:lineRule="atLeast"/>
      </w:pPr>
      <w:r w:rsidRPr="00441E3B">
        <w:t>4η θεματική ενότητα: Σύγχρονοι τρόποι και μέθοδοι ποιμαντικής συμπαράστασης  στους νοσούντες και τους οικείους τους</w:t>
      </w:r>
    </w:p>
    <w:p w:rsidR="00F8755E" w:rsidRPr="00441E3B" w:rsidRDefault="00F8755E" w:rsidP="00387F7D">
      <w:pPr>
        <w:spacing w:before="60" w:after="60" w:line="240" w:lineRule="atLeast"/>
      </w:pPr>
      <w:r w:rsidRPr="00441E3B">
        <w:t>5η θεματική ενότητα: Εκπαιδευτική διδασκαλία για τη δημιουργία πολιτιστικών προγραμμάτων με βάση τα θεολογική κείμενα</w:t>
      </w:r>
    </w:p>
    <w:p w:rsidR="00F8755E" w:rsidRPr="00441E3B" w:rsidRDefault="00F8755E" w:rsidP="00387F7D">
      <w:pPr>
        <w:spacing w:before="60" w:after="60" w:line="240" w:lineRule="atLeast"/>
      </w:pPr>
      <w:r w:rsidRPr="00441E3B">
        <w:t>6η θεματική ενότητα: Εκπαιδευτική διδασκαλία για τη δημιουργία πολιτιστικών προγραμμάτων με θέμα την ειρήνη και την αλληλεγγύη</w:t>
      </w:r>
    </w:p>
    <w:p w:rsidR="00F8755E" w:rsidRPr="00441E3B" w:rsidRDefault="00F8755E" w:rsidP="00387F7D">
      <w:r w:rsidRPr="00441E3B">
        <w:t>Το έργο ξεκίνησε στις 31/3/2013 και αναμένεται να ολοκληρωθεί στις 31/10/2015.</w:t>
      </w:r>
    </w:p>
    <w:p w:rsidR="00F8755E" w:rsidRDefault="00F8755E" w:rsidP="00A45A73"/>
    <w:p w:rsidR="00F8755E" w:rsidRPr="0069462A" w:rsidRDefault="00F8755E" w:rsidP="00387F7D">
      <w:pPr>
        <w:shd w:val="clear" w:color="auto" w:fill="E0E0E0"/>
        <w:rPr>
          <w:b/>
        </w:rPr>
      </w:pPr>
      <w:r>
        <w:rPr>
          <w:rFonts w:cs="Tahoma"/>
          <w:b/>
        </w:rPr>
        <w:t xml:space="preserve">Προγράμματα Δια Βίου Εκπαίδευσης από τους κοινωνικούς εταίρους για την ανάπτυξη οριζόντιων κοινωνικών δεξιοτήτων </w:t>
      </w:r>
    </w:p>
    <w:p w:rsidR="00F8755E" w:rsidRDefault="00F8755E" w:rsidP="0069462A">
      <w:pPr>
        <w:rPr>
          <w:rFonts w:cs="Tahoma"/>
        </w:rPr>
      </w:pPr>
      <w:r w:rsidRPr="0069462A">
        <w:rPr>
          <w:rFonts w:cs="Tahoma"/>
        </w:rPr>
        <w:t>Το έργο υλοποιείται από το ΚΑΝΕΠ/ΓΣΕΕ με τη σύμπραξη του Κοινωνικού Πολύκεντρου (ΑΔΕΔΥ), του ΙΜΕ/ΓΣΕΒΕΕ &amp; της ΕΣΕΕ.Αναμένεται να πραγματοποιήσουν 156 σεμινάρια με διάρκεια 70 ώρες το καθένα, οι οποίες θα χωρίζονται σε 35 δια ζώσης και 35 εξ’ αποστάσεως με τη μέθοδο του e-learning. Σε κάθε σεμινάριο αναμένεται να συμμετάσχουν 20 άτομα και συνεπώς ο αριθμός των ωφελούμενων να ανέλθει σε 3.120 άτομα.</w:t>
      </w:r>
    </w:p>
    <w:p w:rsidR="00F8755E" w:rsidRPr="0069462A" w:rsidRDefault="00F8755E" w:rsidP="0069462A">
      <w:pPr>
        <w:rPr>
          <w:rFonts w:cs="Tahoma"/>
        </w:rPr>
      </w:pPr>
      <w:r w:rsidRPr="0069462A">
        <w:rPr>
          <w:rFonts w:cs="Tahoma"/>
        </w:rPr>
        <w:t>Οι φορείς υλοποίησης της Δράσης ακολουθώντας τις διεθνείς μεθοδολογικές και επιστημολογικές επιταγές στο χώρο της εκπαίδευσης και κατάρτισης ενήλικων επιχειρούν μέσω της τριγωνοποίησης των μεθόδων της συμβατικής διδασκαλίας, της ηλεκτρονικής μάθησης (e-learning), και του mentoring, να προσεγγίσουν ολιστικά την κατάρτιση των συμμετεχόντων στην εν λόγω δράση μέσω της μικτής μεθόδου μάθησης (blended learning). Στο παραπάνω πλαίσιο θα πραγματοποιηθούν εξειδικευμένα προγράμματα αναβάθμισης γνώσεων, ικανοτήτων και δεξιοτήτων σε 21 Θεματικές ενότητες, με στόχο:α) τη συστηματική παροχή γνώσεων και ανάπτυξη δεξιοτήτων σε κρίσιμα θέματα που άπτονται εργασιακού, οικονομικού και κοινωνικού ενδιαφέροντος β) την ανάπτυξη θεμελιωδών οριζόντιων τεχνικών-επαγγελματικών και κοινωνικών δεξιοτήτων – «δεξιότητες σταδιοδρομίας»– και εκπαίδευση εργαζομένων του για την ενδυνάμωση της προσαρμοστικότητάς τους στο σύνθετο και διαρκώς μεταβαλλόμενο διακρατικό εργασιακό περιβάλλον.</w:t>
      </w:r>
    </w:p>
    <w:p w:rsidR="00F8755E" w:rsidRPr="005A6494" w:rsidRDefault="00F8755E" w:rsidP="0069462A">
      <w:r w:rsidRPr="0069462A">
        <w:rPr>
          <w:rFonts w:cs="Tahoma"/>
        </w:rPr>
        <w:t xml:space="preserve">Εντός του 2013 πραγματοποιήθηκαν μόνο υποστηρικτικές ενέργειες (συγγραφή οδηγών σπουδών, εκπαίδευση εκπ/των, επιλογή στελεχών, δημοσιοποίηση των προγραμμάτων σε τοπικό επίπεδο κ.α.) και όχι τμήματα. </w:t>
      </w:r>
    </w:p>
    <w:p w:rsidR="00F8755E" w:rsidRPr="00516C69" w:rsidRDefault="00F8755E" w:rsidP="00516C69">
      <w:pPr>
        <w:shd w:val="clear" w:color="auto" w:fill="E0E0E0"/>
        <w:rPr>
          <w:b/>
        </w:rPr>
      </w:pPr>
      <w:r w:rsidRPr="00075E32">
        <w:rPr>
          <w:b/>
        </w:rPr>
        <w:t>Ελληνικό Ανοικτό Πανεπιστήμιο (ΕΑΠ)</w:t>
      </w:r>
    </w:p>
    <w:p w:rsidR="00F8755E" w:rsidRPr="005B1CB4" w:rsidRDefault="00F8755E" w:rsidP="00387F7D">
      <w:r w:rsidRPr="005B1CB4">
        <w:t xml:space="preserve">Το Ελληνικό Ανοιχτό Πανεπιστήμιο αποτελεί έναν παγιωμένο και καταξιωμένο θεσμό της ανώτατης εκπαίδευσης. Η αποστολή του είναι η εξ αποστάσεως παροχή προπτυχιακής και μεταπτυχιακής εκπαίδευσης και επιμόρφωσης. Η λειτουργία του Ε.Α.Π συμβάλλει καίρια στην παροχή </w:t>
      </w:r>
      <w:r w:rsidRPr="005B1CB4">
        <w:rPr>
          <w:i/>
          <w:iCs/>
        </w:rPr>
        <w:t>εξ αποστάσεως</w:t>
      </w:r>
      <w:r w:rsidRPr="005B1CB4">
        <w:t xml:space="preserve"> σπουδών και </w:t>
      </w:r>
      <w:r w:rsidRPr="005B1CB4">
        <w:rPr>
          <w:i/>
          <w:iCs/>
        </w:rPr>
        <w:t>ανοικτής</w:t>
      </w:r>
      <w:r w:rsidRPr="005B1CB4">
        <w:t xml:space="preserve"> εκπαίδευσης, υπό την έννοια της ίσης πρόσβασης σε όλους τους δυνητικούς φοιτητές και ιδιαίτερα σε εργαζομένους ενήλικες. </w:t>
      </w:r>
    </w:p>
    <w:p w:rsidR="00F8755E" w:rsidRPr="000F61CC" w:rsidRDefault="00F8755E" w:rsidP="00387F7D">
      <w:pPr>
        <w:pStyle w:val="BodyTextIndent2"/>
        <w:spacing w:before="120" w:after="100" w:afterAutospacing="1" w:line="288" w:lineRule="auto"/>
        <w:ind w:left="0"/>
        <w:rPr>
          <w:rFonts w:ascii="Bookman Old Style" w:hAnsi="Bookman Old Style"/>
          <w:iCs/>
          <w:sz w:val="22"/>
          <w:szCs w:val="22"/>
        </w:rPr>
      </w:pPr>
      <w:r w:rsidRPr="000F61CC">
        <w:rPr>
          <w:rFonts w:ascii="Bookman Old Style" w:hAnsi="Bookman Old Style"/>
          <w:bCs/>
          <w:iCs/>
          <w:sz w:val="22"/>
          <w:szCs w:val="22"/>
        </w:rPr>
        <w:t>Ενδεικτικές</w:t>
      </w:r>
      <w:r w:rsidRPr="000F61CC">
        <w:rPr>
          <w:rFonts w:ascii="Bookman Old Style" w:hAnsi="Bookman Old Style"/>
          <w:iCs/>
          <w:sz w:val="22"/>
          <w:szCs w:val="22"/>
        </w:rPr>
        <w:t xml:space="preserve"> δράσεις, προς την κατεύθυνση αυτή, είναι οι ακόλουθες:</w:t>
      </w:r>
    </w:p>
    <w:p w:rsidR="00F8755E" w:rsidRDefault="00F8755E" w:rsidP="00BE223F">
      <w:pPr>
        <w:numPr>
          <w:ilvl w:val="0"/>
          <w:numId w:val="56"/>
        </w:numPr>
        <w:tabs>
          <w:tab w:val="clear" w:pos="1005"/>
          <w:tab w:val="num" w:pos="540"/>
        </w:tabs>
        <w:spacing w:before="0" w:after="0"/>
        <w:ind w:left="539" w:hanging="539"/>
      </w:pPr>
      <w:r w:rsidRPr="005B1CB4">
        <w:t xml:space="preserve">Επέκταση και αναβάθμιση της παροχής υπηρεσιών εξ αποστάσεως εκπαίδευσης με καινοτόμες ενέργειες, ανάπτυξη έντυπου εκπαιδευτικού υλικού για τα νέα Προγράμματα Σπουδών (προπτυχιακών και μεταπτυχιακών). </w:t>
      </w:r>
    </w:p>
    <w:p w:rsidR="00F8755E" w:rsidRDefault="00F8755E" w:rsidP="00BE223F">
      <w:pPr>
        <w:numPr>
          <w:ilvl w:val="0"/>
          <w:numId w:val="56"/>
        </w:numPr>
        <w:tabs>
          <w:tab w:val="clear" w:pos="1005"/>
          <w:tab w:val="num" w:pos="540"/>
        </w:tabs>
        <w:spacing w:before="0" w:after="0"/>
        <w:ind w:left="539" w:hanging="539"/>
      </w:pPr>
      <w:r w:rsidRPr="005B1CB4">
        <w:t>Ανάπτυξη εναλλακτικού διδακτικού υλικού για θεματικές ενότητες για τις οποίες δεν είχε αναπτυχθεί διδακτικό υλικό βασισμένο στις νέες τεχνολογίες, κατά την προηγούμενη προγραμματική περίοδο, δημιουργία εργαστηρίων και εργαστηριακών μαθημάτων από απόσταση.</w:t>
      </w:r>
    </w:p>
    <w:p w:rsidR="00F8755E" w:rsidRDefault="00F8755E" w:rsidP="00BE223F">
      <w:pPr>
        <w:numPr>
          <w:ilvl w:val="0"/>
          <w:numId w:val="56"/>
        </w:numPr>
        <w:tabs>
          <w:tab w:val="clear" w:pos="1005"/>
          <w:tab w:val="num" w:pos="540"/>
        </w:tabs>
        <w:spacing w:before="0" w:after="0"/>
        <w:ind w:left="539" w:hanging="539"/>
      </w:pPr>
      <w:r w:rsidRPr="005B1CB4">
        <w:t xml:space="preserve">Δημιουργία πυλών – πόλων συνεργασίας που θα συμβάλλουν στην ενίσχυση του τρόπου εκμάθησης και της πληροφόρησης των φοιτητών κατά τη διάρκεια της φοίτησης τους. </w:t>
      </w:r>
    </w:p>
    <w:p w:rsidR="00F8755E" w:rsidRDefault="00F8755E" w:rsidP="00BE223F">
      <w:pPr>
        <w:numPr>
          <w:ilvl w:val="0"/>
          <w:numId w:val="56"/>
        </w:numPr>
        <w:tabs>
          <w:tab w:val="clear" w:pos="1005"/>
          <w:tab w:val="num" w:pos="540"/>
        </w:tabs>
        <w:spacing w:before="0" w:after="0"/>
        <w:ind w:left="539" w:hanging="539"/>
      </w:pPr>
      <w:r w:rsidRPr="005B1CB4">
        <w:t xml:space="preserve">Ανάπτυξη υπηρεσιών υποστήριξης της εξ αποστάσεως Βιβλιοθήκης. </w:t>
      </w:r>
    </w:p>
    <w:p w:rsidR="00F8755E" w:rsidRDefault="00F8755E" w:rsidP="00BE223F">
      <w:pPr>
        <w:numPr>
          <w:ilvl w:val="0"/>
          <w:numId w:val="56"/>
        </w:numPr>
        <w:tabs>
          <w:tab w:val="clear" w:pos="1005"/>
          <w:tab w:val="num" w:pos="540"/>
        </w:tabs>
        <w:spacing w:before="0" w:after="0"/>
        <w:ind w:left="540" w:hanging="540"/>
      </w:pPr>
      <w:r w:rsidRPr="00441E3B">
        <w:t>Υποστήριξη και ενίσχυση του θεσμοθετημένου Εργαστηρίου Εκπαιδευτικού Υλικού και Εκπαιδευτικής Μεθοδολογίας (Ε.Ε.Υ.Ε.Μ), με σκοπό την υποστήριξη του εκπαιδευτικού έργου του Ε.Α.Π.</w:t>
      </w:r>
    </w:p>
    <w:p w:rsidR="00F8755E" w:rsidRDefault="00F8755E" w:rsidP="00BE223F">
      <w:pPr>
        <w:pStyle w:val="5"/>
        <w:numPr>
          <w:ilvl w:val="0"/>
          <w:numId w:val="56"/>
        </w:numPr>
        <w:tabs>
          <w:tab w:val="clear" w:pos="1005"/>
          <w:tab w:val="num" w:pos="567"/>
        </w:tabs>
        <w:autoSpaceDE w:val="0"/>
        <w:autoSpaceDN w:val="0"/>
        <w:adjustRightInd w:val="0"/>
        <w:spacing w:after="0" w:line="360" w:lineRule="auto"/>
        <w:ind w:left="567" w:hanging="567"/>
        <w:jc w:val="both"/>
        <w:rPr>
          <w:rFonts w:ascii="Bookman Old Style" w:hAnsi="Bookman Old Style"/>
        </w:rPr>
      </w:pPr>
      <w:r w:rsidRPr="00441E3B">
        <w:rPr>
          <w:rFonts w:ascii="Bookman Old Style" w:hAnsi="Bookman Old Style"/>
        </w:rPr>
        <w:t>Υπογραφή νέων συμβάσεων ανάθεσης έργου για την υποστήριξη των ΠΕ σύμφωνα με τις προβλεπόμενες διαδικασίες.</w:t>
      </w:r>
    </w:p>
    <w:p w:rsidR="00F8755E" w:rsidRDefault="00F8755E" w:rsidP="00BE223F">
      <w:pPr>
        <w:pStyle w:val="5"/>
        <w:numPr>
          <w:ilvl w:val="0"/>
          <w:numId w:val="56"/>
        </w:numPr>
        <w:tabs>
          <w:tab w:val="clear" w:pos="1005"/>
          <w:tab w:val="left" w:pos="284"/>
          <w:tab w:val="num" w:pos="567"/>
        </w:tabs>
        <w:autoSpaceDE w:val="0"/>
        <w:autoSpaceDN w:val="0"/>
        <w:adjustRightInd w:val="0"/>
        <w:spacing w:after="0" w:line="360" w:lineRule="auto"/>
        <w:ind w:left="567" w:hanging="567"/>
        <w:jc w:val="both"/>
        <w:rPr>
          <w:rFonts w:ascii="Bookman Old Style" w:hAnsi="Bookman Old Style"/>
        </w:rPr>
      </w:pPr>
      <w:r w:rsidRPr="00441E3B">
        <w:rPr>
          <w:rFonts w:ascii="Bookman Old Style" w:hAnsi="Bookman Old Style"/>
        </w:rPr>
        <w:t xml:space="preserve">  Έγκριση Διενέργειας  Πρόχειρων Μειοδοτικών Διαγωνισμών και επαναπροκήρυξη του διεθνούς διαγωνισμού για το υποέργο 9 «Δημοσιοποίηση, διάχυση   αποτελεσμάτων του έργου». </w:t>
      </w:r>
    </w:p>
    <w:p w:rsidR="00F8755E" w:rsidRDefault="00F8755E" w:rsidP="00BE223F">
      <w:pPr>
        <w:numPr>
          <w:ilvl w:val="0"/>
          <w:numId w:val="56"/>
        </w:numPr>
        <w:tabs>
          <w:tab w:val="clear" w:pos="1005"/>
          <w:tab w:val="left" w:pos="426"/>
          <w:tab w:val="num" w:pos="567"/>
        </w:tabs>
        <w:autoSpaceDE w:val="0"/>
        <w:autoSpaceDN w:val="0"/>
        <w:adjustRightInd w:val="0"/>
        <w:spacing w:before="0" w:after="0" w:line="360" w:lineRule="auto"/>
        <w:ind w:left="567" w:hanging="567"/>
      </w:pPr>
      <w:r w:rsidRPr="00441E3B">
        <w:t xml:space="preserve">Οριστικοποίηση Τεχνικών Προδιαγραφών του διεθνούς διαγωνισμού του Υποέργου 13 «Προμήθειας ή Ανάπτυξης Λογισμικών για την υποστήριξη του Υποέργου 5» και αποστολή σχεδίου διακήρυξης για σύμφωνη γνώμη πριν την δημοσίευση. </w:t>
      </w:r>
    </w:p>
    <w:p w:rsidR="00F8755E" w:rsidRPr="00441E3B" w:rsidRDefault="00F8755E" w:rsidP="00387F7D">
      <w:pPr>
        <w:spacing w:before="0" w:after="0"/>
        <w:ind w:left="540"/>
      </w:pPr>
    </w:p>
    <w:p w:rsidR="00F8755E" w:rsidRPr="00E8609B" w:rsidRDefault="00F8755E" w:rsidP="00387F7D">
      <w:pPr>
        <w:spacing w:after="0"/>
      </w:pPr>
      <w:r w:rsidRPr="00441E3B">
        <w:t>Μέχρι σήμερα έχουν επωφεληθεί από τα προγράμματα του ΕΑΠ πάνω από  29.439 άτομα, ενώ έχουν δημιουργηθεί 33 νέες θεματικές ενότητες και 12 νέα προγράμματα εξ αποστάσεως εκπαίδευσης.</w:t>
      </w:r>
    </w:p>
    <w:p w:rsidR="00F8755E" w:rsidRPr="00CC7C22" w:rsidRDefault="00F8755E" w:rsidP="00387F7D">
      <w:pPr>
        <w:spacing w:before="0" w:after="0" w:line="240" w:lineRule="auto"/>
        <w:jc w:val="left"/>
        <w:rPr>
          <w:rFonts w:ascii="Verdana" w:hAnsi="Verdana"/>
          <w:sz w:val="20"/>
          <w:szCs w:val="20"/>
        </w:rPr>
      </w:pPr>
    </w:p>
    <w:p w:rsidR="00F8755E" w:rsidRPr="00CC7C22" w:rsidRDefault="00F8755E" w:rsidP="00387F7D">
      <w:pPr>
        <w:spacing w:before="0" w:after="0"/>
      </w:pPr>
      <w:r w:rsidRPr="00CC7C22">
        <w:t xml:space="preserve">Ο αριθμός των εγκαταλείψεων προέρχεται από την οικονομική κρίση (υπάρχουν δίδακτρα τα οποία αν και έχουν μειωθεί η «απόσβεση» των μεταπτυχιακών σπουδών δεν επιτυγχάνεται με την παρούσα κατάσταση και την ανεργία). </w:t>
      </w:r>
    </w:p>
    <w:p w:rsidR="00F8755E" w:rsidRDefault="00F8755E" w:rsidP="00E36870">
      <w:pPr>
        <w:pStyle w:val="Heading4"/>
        <w:numPr>
          <w:ilvl w:val="3"/>
          <w:numId w:val="16"/>
        </w:numPr>
      </w:pPr>
      <w:r w:rsidRPr="0069462A">
        <w:t>Υλοποίηση των δράσεων του άρθρου 10 του ΕΚ 1081/2006 των Αξόνων Προτεραιότητας 7,8,9.</w:t>
      </w:r>
    </w:p>
    <w:p w:rsidR="00F8755E" w:rsidRDefault="00F8755E" w:rsidP="0000449D">
      <w:r>
        <w:t>Το ΕΠΕΔΒΜ περιλαμβάνει σημαντικό αριθμό παρεμβάσεων που ανταποκρίνονται στις απαιτήσεις του αρ. 10 του Καν. 1081/2006. Ορισμένες από τις απαιτήσεις αυτές είναι ενσωματωμένες (mainstreaming) τόσο στην στρατηγική όσο και στους στόχους και προτεραιότητες του ΕΠΕΔΒΜ. Αναλυτικά η παρουσίαση των παρεμβάσεων αυτών αναφέρεται στις παρακάτω κατηγορίες:</w:t>
      </w:r>
    </w:p>
    <w:p w:rsidR="00F8755E" w:rsidRPr="00E763C4" w:rsidRDefault="00F8755E" w:rsidP="0000449D">
      <w:pPr>
        <w:rPr>
          <w:rStyle w:val="Emphasis"/>
          <w:iCs/>
        </w:rPr>
      </w:pPr>
      <w:r w:rsidRPr="00E763C4">
        <w:rPr>
          <w:rStyle w:val="Emphasis"/>
          <w:iCs/>
        </w:rPr>
        <w:t xml:space="preserve">Ενσωμάτωση της διάστασης του φύλου και κάθε ειδική δράση που σχετίζεται με την ισότητα των φύλων </w:t>
      </w:r>
    </w:p>
    <w:p w:rsidR="00F8755E" w:rsidRDefault="00F8755E" w:rsidP="0000449D">
      <w:r>
        <w:t>Το ΕΠΕΔΒΜ διασφαλίζει την προώθηση της ισότητας των φύλων και την ενσωμάτωση της διάστασης του φύλου στο σύνολο των παρεμβάσεών του και έχει συμπεριλάβει την ισότητα των φύλων ως μία από τις συνιστώσες της στρατηγικής των Αξόνων Προτεραιότητας 7, 8 και 9. Ειδικές δράσεις με στόχο την ενίσχυση της συμμετοχής των γυναικών υλοποιούνται στους Άξονες Προτεραιότητας 7,8 και 9 και στον Ειδικό Στόχο «Ενίσχυση του συστήματος και των υπηρεσιών δια βίου εκπαίδευσης και της ίσης πρόσβασης σε αυτή – αύξηση της συμμετοχής μέσω παροχής ειδικών κινήτρων.</w:t>
      </w:r>
    </w:p>
    <w:p w:rsidR="00F8755E" w:rsidRDefault="00F8755E" w:rsidP="0000449D">
      <w:r>
        <w:t>Ακολούθως</w:t>
      </w:r>
      <w:r w:rsidRPr="00904F11">
        <w:t xml:space="preserve"> παρατίθενται στοιχεία σε επίπεδο συμμετοχής φύλου ενδεικτικών ενταγμένων δράσεων του ΕΠΕΔΒΜ για τους Άξονες Προτεραιότητας </w:t>
      </w:r>
      <w:r>
        <w:t>7</w:t>
      </w:r>
      <w:r w:rsidRPr="00904F11">
        <w:t>,</w:t>
      </w:r>
      <w:r>
        <w:t>8</w:t>
      </w:r>
      <w:r w:rsidRPr="00904F11">
        <w:t>,</w:t>
      </w:r>
      <w:r>
        <w:t>9</w:t>
      </w:r>
      <w:r w:rsidRPr="00904F11">
        <w:t xml:space="preserve"> κατά το έτος </w:t>
      </w:r>
      <w:r w:rsidRPr="00075E32">
        <w:t>2013</w:t>
      </w:r>
      <w:r w:rsidRPr="00904F11">
        <w:t>. Έχει επιχειρηθεί η αναφορά σε επίπεδο δράσεων ούτως ώστε να παρουσιάζεται μια συνολική εικόνα για την προώθηση της ισότητας των δύο φύλων και την ενσωμάτωση της διάστασης του φύλου σε οριζόντιο επίπεδο του ΕΠΕΔΒΜ:</w:t>
      </w:r>
    </w:p>
    <w:p w:rsidR="00F8755E" w:rsidRDefault="00F8755E" w:rsidP="00E36870">
      <w:pPr>
        <w:pStyle w:val="ListBullet"/>
        <w:numPr>
          <w:ilvl w:val="0"/>
          <w:numId w:val="17"/>
        </w:numPr>
      </w:pPr>
      <w:r>
        <w:t>Σχολεία Δεύτερης Ευκαιρίας</w:t>
      </w:r>
    </w:p>
    <w:p w:rsidR="00F8755E" w:rsidRDefault="00F8755E" w:rsidP="00E36870">
      <w:pPr>
        <w:pStyle w:val="ListBullet"/>
        <w:numPr>
          <w:ilvl w:val="0"/>
          <w:numId w:val="17"/>
        </w:numPr>
      </w:pPr>
      <w:r w:rsidRPr="00045145">
        <w:t>Κέντρα Εκπαίδευσης Ενηλίκων</w:t>
      </w:r>
    </w:p>
    <w:p w:rsidR="00F8755E" w:rsidRDefault="00F8755E" w:rsidP="00E36870">
      <w:pPr>
        <w:pStyle w:val="ListBullet"/>
        <w:numPr>
          <w:ilvl w:val="0"/>
          <w:numId w:val="17"/>
        </w:numPr>
      </w:pPr>
      <w:r>
        <w:t>Εκπαίδευση Ενηλίκων στην απόκτηση βασικών δεξιοτήτων στις νέες τεχνολογίες</w:t>
      </w:r>
    </w:p>
    <w:p w:rsidR="00F8755E" w:rsidRDefault="00F8755E" w:rsidP="00E36870">
      <w:pPr>
        <w:pStyle w:val="ListBullet"/>
        <w:numPr>
          <w:ilvl w:val="0"/>
          <w:numId w:val="17"/>
        </w:numPr>
      </w:pPr>
      <w:r>
        <w:t>Εκπαίδευση μεταναστών στην Ελληνική γλώσσα</w:t>
      </w:r>
    </w:p>
    <w:p w:rsidR="00F8755E" w:rsidRDefault="00F8755E" w:rsidP="00E36870">
      <w:pPr>
        <w:pStyle w:val="ListBullet"/>
        <w:numPr>
          <w:ilvl w:val="0"/>
          <w:numId w:val="17"/>
        </w:numPr>
      </w:pPr>
      <w:r>
        <w:t>Κέντρα Δια Βίου Μάθησης</w:t>
      </w:r>
    </w:p>
    <w:p w:rsidR="00F8755E" w:rsidRDefault="00F8755E" w:rsidP="00E36870">
      <w:pPr>
        <w:pStyle w:val="ListBullet"/>
        <w:numPr>
          <w:ilvl w:val="0"/>
          <w:numId w:val="17"/>
        </w:numPr>
      </w:pPr>
      <w:r>
        <w:t>Λοιποί Φορείς Δια Βίου Εκπαίδευσης</w:t>
      </w:r>
    </w:p>
    <w:p w:rsidR="00F8755E" w:rsidRDefault="00F8755E" w:rsidP="00E36870">
      <w:pPr>
        <w:pStyle w:val="ListBullet"/>
        <w:numPr>
          <w:ilvl w:val="0"/>
          <w:numId w:val="17"/>
        </w:numPr>
      </w:pPr>
      <w:r>
        <w:t>Ελληνικό Ανοικτό Πανεπιστήμιο</w:t>
      </w:r>
    </w:p>
    <w:p w:rsidR="00F8755E" w:rsidRDefault="00F8755E" w:rsidP="00E36870">
      <w:pPr>
        <w:pStyle w:val="ListBullet"/>
        <w:numPr>
          <w:ilvl w:val="0"/>
          <w:numId w:val="17"/>
        </w:numPr>
      </w:pPr>
      <w:r>
        <w:t>Σχολές γονέων και της τοπικής κοινωνίας</w:t>
      </w:r>
    </w:p>
    <w:p w:rsidR="00F8755E" w:rsidRDefault="00F8755E" w:rsidP="00E36870">
      <w:pPr>
        <w:pStyle w:val="ListBullet"/>
        <w:numPr>
          <w:ilvl w:val="0"/>
          <w:numId w:val="17"/>
        </w:numPr>
      </w:pPr>
      <w:r>
        <w:t>Εξ αποστάσεως εκπαίδευση</w:t>
      </w:r>
    </w:p>
    <w:p w:rsidR="00F8755E" w:rsidRDefault="00F8755E" w:rsidP="00097481">
      <w:r w:rsidRPr="00075E32">
        <w:t xml:space="preserve">Συνολικά στις παραπάνω δράσεις έχουν ενταχθεί </w:t>
      </w:r>
      <w:r w:rsidRPr="00075E32">
        <w:rPr>
          <w:rStyle w:val="Strong"/>
          <w:bCs/>
        </w:rPr>
        <w:t>59</w:t>
      </w:r>
      <w:r w:rsidRPr="00075E32">
        <w:t xml:space="preserve"> πράξεις προϋπολογισμού </w:t>
      </w:r>
      <w:r w:rsidRPr="00075E32">
        <w:rPr>
          <w:rStyle w:val="Strong"/>
          <w:bCs/>
        </w:rPr>
        <w:t>217,5</w:t>
      </w:r>
      <w:r w:rsidRPr="001879B0">
        <w:rPr>
          <w:rStyle w:val="Strong"/>
          <w:bCs/>
        </w:rPr>
        <w:t>Μ€</w:t>
      </w:r>
      <w:r w:rsidRPr="00075E32">
        <w:t>.</w:t>
      </w:r>
    </w:p>
    <w:p w:rsidR="00F8755E" w:rsidRPr="00E763C4" w:rsidRDefault="00F8755E" w:rsidP="00097481">
      <w:pPr>
        <w:rPr>
          <w:rStyle w:val="Emphasis"/>
          <w:iCs/>
        </w:rPr>
      </w:pPr>
      <w:r w:rsidRPr="00E763C4">
        <w:rPr>
          <w:rStyle w:val="Emphasis"/>
          <w:iCs/>
        </w:rPr>
        <w:t xml:space="preserve">Ενίσχυση της εργασιακής και κοινωνικής ενσωμάτωσης των μεταναστών και μειονοτήτων </w:t>
      </w:r>
    </w:p>
    <w:p w:rsidR="00F8755E" w:rsidRDefault="00F8755E" w:rsidP="00097481">
      <w:r>
        <w:t xml:space="preserve">Η πρόσβαση στην αγορά εργασίας ευάλωτων κοινωνικά ομάδων του πληθυσμού, όπως οι μετανάστες και οι μειονότητες, προϋποθέτει ισότητα πρόσβασης στην εκπαίδευση. Προς την κατεύθυνση αυτή </w:t>
      </w:r>
      <w:r w:rsidRPr="004950F0">
        <w:t xml:space="preserve">υλοποιούνται </w:t>
      </w:r>
      <w:r>
        <w:t xml:space="preserve">στο Επιχειρησιακό Πρόγραμμα ειδικές παρεμβάσεις </w:t>
      </w:r>
      <w:r w:rsidRPr="004950F0">
        <w:t>που έχουν ως σκοπό</w:t>
      </w:r>
      <w:r>
        <w:t xml:space="preserve"> την επέκταση των Σχολείων Δεύτερης Ευκαιρίας, των Κέντρων Εκπαίδευσης Ενηλίκων και την ε</w:t>
      </w:r>
      <w:r w:rsidRPr="004950F0">
        <w:t>κπαίδευση μεταναστών στην Ελληνική γλώσσα</w:t>
      </w:r>
      <w:r>
        <w:t>.</w:t>
      </w:r>
    </w:p>
    <w:p w:rsidR="00F8755E" w:rsidRDefault="00F8755E" w:rsidP="00097481">
      <w:r>
        <w:t xml:space="preserve">Ακολούθως </w:t>
      </w:r>
      <w:r w:rsidRPr="00904F11">
        <w:t>παρουσιάζονται ενδεικτικ</w:t>
      </w:r>
      <w:r>
        <w:t>ές</w:t>
      </w:r>
      <w:r w:rsidRPr="00904F11">
        <w:t xml:space="preserve"> δράσε</w:t>
      </w:r>
      <w:r>
        <w:t>ις</w:t>
      </w:r>
      <w:r w:rsidRPr="00904F11">
        <w:t xml:space="preserve"> του ΕΠΕΔΒΜ των Αξόνων Προτεραιότητας </w:t>
      </w:r>
      <w:r w:rsidRPr="00075E32">
        <w:t>7</w:t>
      </w:r>
      <w:r w:rsidRPr="00904F11">
        <w:t>,</w:t>
      </w:r>
      <w:r w:rsidRPr="00075E32">
        <w:t>8</w:t>
      </w:r>
      <w:r w:rsidRPr="00904F11">
        <w:t>,</w:t>
      </w:r>
      <w:r w:rsidRPr="00075E32">
        <w:t>9</w:t>
      </w:r>
      <w:r w:rsidRPr="00904F11">
        <w:t xml:space="preserve"> για το έτος </w:t>
      </w:r>
      <w:r w:rsidRPr="00075E32">
        <w:t>2013</w:t>
      </w:r>
      <w:r w:rsidRPr="00904F11">
        <w:t xml:space="preserve"> που προωθούν την πρόσβαση στην αγορά εργασίας ευάλωτων κοινωνικά ομάδων του πληθυσμού, όπως οι μετανάστες και οι μειονότητες:</w:t>
      </w:r>
    </w:p>
    <w:p w:rsidR="00F8755E" w:rsidRDefault="00F8755E" w:rsidP="00E36870">
      <w:pPr>
        <w:pStyle w:val="ListBullet"/>
        <w:numPr>
          <w:ilvl w:val="0"/>
          <w:numId w:val="17"/>
        </w:numPr>
      </w:pPr>
      <w:r>
        <w:t>Σχολεία Δεύτερης Ευκαιρίας</w:t>
      </w:r>
    </w:p>
    <w:p w:rsidR="00F8755E" w:rsidRDefault="00F8755E" w:rsidP="00E36870">
      <w:pPr>
        <w:pStyle w:val="ListBullet"/>
        <w:numPr>
          <w:ilvl w:val="0"/>
          <w:numId w:val="17"/>
        </w:numPr>
      </w:pPr>
      <w:r w:rsidRPr="00045145">
        <w:t>Κέντρα Εκπαίδευσης Ενηλίκων</w:t>
      </w:r>
    </w:p>
    <w:p w:rsidR="00F8755E" w:rsidRDefault="00F8755E" w:rsidP="00E36870">
      <w:pPr>
        <w:pStyle w:val="ListBullet"/>
        <w:numPr>
          <w:ilvl w:val="0"/>
          <w:numId w:val="17"/>
        </w:numPr>
      </w:pPr>
      <w:r>
        <w:t>Εκπαίδευση μεταναστών στην Ελληνική γλώσσα</w:t>
      </w:r>
    </w:p>
    <w:p w:rsidR="00F8755E" w:rsidRDefault="00F8755E" w:rsidP="00097481">
      <w:r w:rsidRPr="00075E32">
        <w:t xml:space="preserve">Συνολικά στις παραπάνω δράσεις έχουν ενταχθεί </w:t>
      </w:r>
      <w:r w:rsidRPr="00075E32">
        <w:rPr>
          <w:rStyle w:val="Strong"/>
          <w:bCs/>
        </w:rPr>
        <w:t>12</w:t>
      </w:r>
      <w:r w:rsidRPr="00075E32">
        <w:t xml:space="preserve"> πράξεις προϋπολογισμού </w:t>
      </w:r>
      <w:r w:rsidRPr="001879B0">
        <w:rPr>
          <w:rStyle w:val="Strong"/>
          <w:bCs/>
        </w:rPr>
        <w:t>60,5 Μ€</w:t>
      </w:r>
      <w:r w:rsidRPr="00075E32">
        <w:t>.</w:t>
      </w:r>
    </w:p>
    <w:p w:rsidR="00F8755E" w:rsidRPr="00E763C4" w:rsidRDefault="00F8755E" w:rsidP="00097481">
      <w:pPr>
        <w:rPr>
          <w:rStyle w:val="Emphasis"/>
          <w:iCs/>
        </w:rPr>
      </w:pPr>
      <w:r w:rsidRPr="00E763C4">
        <w:rPr>
          <w:rStyle w:val="Emphasis"/>
          <w:iCs/>
        </w:rPr>
        <w:t>Ενίσχυση της εργασιακής και κοινωνικής ενσωμάτωσης άλλων μειονεκτούντων ομάδων, συμπεριλαμβανομένων των ατόμων με αναπηρίες</w:t>
      </w:r>
    </w:p>
    <w:p w:rsidR="00F8755E" w:rsidRDefault="00F8755E" w:rsidP="00097481">
      <w:r>
        <w:t>Τόσο η στρατηγική όσο και οι στόχοι και προτεραιότητες του Επιχειρησιακού Προγράμματος Εκπαίδευση και Δια Βίου Μάθηση περιλαμβάνουν ενσωματωμένες τις αρχές της μη διάκρισης και της πρόσβασης των ατόμων με αναπηρία.</w:t>
      </w:r>
      <w:r w:rsidRPr="004950F0">
        <w:t xml:space="preserve"> Ειδικότερα, η ενίσχυση της συμμετοχής στην εκπαίδευση των ατόμων με αναπηρία προωθείται κυρίως μέσα από τους Άξονες Προτεραιότητας </w:t>
      </w:r>
      <w:r>
        <w:t>7</w:t>
      </w:r>
      <w:r w:rsidRPr="004950F0">
        <w:t xml:space="preserve">, </w:t>
      </w:r>
      <w:r>
        <w:t>8</w:t>
      </w:r>
      <w:r w:rsidRPr="004950F0">
        <w:t xml:space="preserve"> και </w:t>
      </w:r>
      <w:r>
        <w:t>9</w:t>
      </w:r>
      <w:r w:rsidRPr="004950F0">
        <w:t xml:space="preserve"> μέσω </w:t>
      </w:r>
      <w:r>
        <w:t>των δράσεων ε</w:t>
      </w:r>
      <w:r w:rsidRPr="004F6E02">
        <w:t>πέκταση</w:t>
      </w:r>
      <w:r>
        <w:t>ς</w:t>
      </w:r>
      <w:r w:rsidRPr="004F6E02">
        <w:t xml:space="preserve"> των Σχολείων Δεύτερης Ευκαιρίας και των Κέντρων Εκπαίδευσης Ενηλίκων.</w:t>
      </w:r>
    </w:p>
    <w:p w:rsidR="00F8755E" w:rsidRDefault="00F8755E" w:rsidP="00097481">
      <w:r>
        <w:t>Ακολούθως</w:t>
      </w:r>
      <w:r w:rsidRPr="00904F11">
        <w:t xml:space="preserve"> παρουσιάζονται ενδεικτικ</w:t>
      </w:r>
      <w:r>
        <w:t>ές</w:t>
      </w:r>
      <w:r w:rsidRPr="00904F11">
        <w:t xml:space="preserve"> δράσε</w:t>
      </w:r>
      <w:r>
        <w:t>ις</w:t>
      </w:r>
      <w:r w:rsidRPr="00904F11">
        <w:t xml:space="preserve"> του ΕΠΕΔΒΜ των Αξόνων Προτεραιότητας </w:t>
      </w:r>
      <w:r>
        <w:t>7</w:t>
      </w:r>
      <w:r w:rsidRPr="00904F11">
        <w:t>,</w:t>
      </w:r>
      <w:r>
        <w:t>8</w:t>
      </w:r>
      <w:r w:rsidRPr="00904F11">
        <w:t>,</w:t>
      </w:r>
      <w:r>
        <w:t>9</w:t>
      </w:r>
      <w:r w:rsidRPr="00904F11">
        <w:t xml:space="preserve"> για το έτος </w:t>
      </w:r>
      <w:r w:rsidRPr="00075E32">
        <w:t>2013</w:t>
      </w:r>
      <w:r w:rsidRPr="00904F11">
        <w:t xml:space="preserve"> που ενισχύουν την εργασιακή και κοινωνική ενσωμάτωση άλλων μειονεκτούντων ομάδων, συμπεριλαμβανομένων των ατόμων με αναπηρίες:</w:t>
      </w:r>
    </w:p>
    <w:p w:rsidR="00F8755E" w:rsidRDefault="00F8755E" w:rsidP="00E36870">
      <w:pPr>
        <w:pStyle w:val="ListBullet"/>
        <w:numPr>
          <w:ilvl w:val="0"/>
          <w:numId w:val="17"/>
        </w:numPr>
      </w:pPr>
      <w:r>
        <w:t>Σχολεία Δεύτερης Ευκαιρίας</w:t>
      </w:r>
    </w:p>
    <w:p w:rsidR="00F8755E" w:rsidRDefault="00F8755E" w:rsidP="00E36870">
      <w:pPr>
        <w:pStyle w:val="ListBullet"/>
        <w:numPr>
          <w:ilvl w:val="0"/>
          <w:numId w:val="17"/>
        </w:numPr>
      </w:pPr>
      <w:r>
        <w:t>Κέντρα Εκπαίδευσης Ενηλίκων</w:t>
      </w:r>
    </w:p>
    <w:p w:rsidR="00F8755E" w:rsidRDefault="00F8755E" w:rsidP="00B811E1">
      <w:r w:rsidRPr="00075E32">
        <w:t xml:space="preserve">Συνολικά στις παραπάνω δράσεις έχουν ενταχθεί </w:t>
      </w:r>
      <w:r w:rsidRPr="00075E32">
        <w:rPr>
          <w:rStyle w:val="Strong"/>
          <w:bCs/>
        </w:rPr>
        <w:t>9</w:t>
      </w:r>
      <w:r w:rsidRPr="00075E32">
        <w:t xml:space="preserve"> πράξεις προϋπολογισμού </w:t>
      </w:r>
      <w:r w:rsidRPr="00075E32">
        <w:rPr>
          <w:rStyle w:val="Strong"/>
          <w:bCs/>
        </w:rPr>
        <w:t>48,1</w:t>
      </w:r>
      <w:r w:rsidRPr="001879B0">
        <w:rPr>
          <w:rStyle w:val="Strong"/>
          <w:bCs/>
        </w:rPr>
        <w:t xml:space="preserve"> Μ€</w:t>
      </w:r>
      <w:r w:rsidRPr="00075E32">
        <w:t>.</w:t>
      </w:r>
    </w:p>
    <w:p w:rsidR="00F8755E" w:rsidRPr="00E763C4" w:rsidRDefault="00F8755E" w:rsidP="00097481">
      <w:pPr>
        <w:rPr>
          <w:rStyle w:val="Emphasis"/>
          <w:iCs/>
        </w:rPr>
      </w:pPr>
      <w:r w:rsidRPr="00E763C4">
        <w:rPr>
          <w:rStyle w:val="Emphasis"/>
          <w:iCs/>
        </w:rPr>
        <w:t>Διακρατικές και διαπεριφερειακές δράσεις</w:t>
      </w:r>
    </w:p>
    <w:p w:rsidR="00F8755E" w:rsidRDefault="00F8755E" w:rsidP="00097481">
      <w:r>
        <w:t>Στο ΕΠΕΔΒΜ Εκπαίδευση και Δια Βίου Μάθηση, στο πλαίσιο των διαφόρων μορφών παρεμβάσεων διακρατικής συνεργασίας για την προγραμματική περίοδο 2007-2013, περιλαμβάνονται:</w:t>
      </w:r>
    </w:p>
    <w:p w:rsidR="00F8755E" w:rsidRDefault="00F8755E" w:rsidP="00097481">
      <w:r>
        <w:t xml:space="preserve">Ανταλλαγή πληροφοριών, δεξιοτήτων, τεχνογνωσίας και καλών πρακτικών σε όλες τις βαθμίδες της εκπαίδευσης (π.χ. στην αναμόρφωση προγραμμάτων σπουδών, στην επιμόρφωση εκπαιδευτικών, στις διδακτικές μεθοδολογίες, θέματα περιβάλλοντος και αειφόρου ανάπτυξης κλπ). Παρόμοιες δράσεις προβλέπονται στους ΑΠ 7,8,9 για τη δια βίου εκπαίδευση </w:t>
      </w:r>
    </w:p>
    <w:p w:rsidR="00F8755E" w:rsidRDefault="00F8755E" w:rsidP="00097481">
      <w:r>
        <w:t>Συνέργεια σε θέματα δια βίου εκπαίδευσης στο πλαίσιο εταιρικών σχέσεων, κινητικότητας προσώπων κλπ, που προβλέπονται στους ΑΠ 7,8,9.</w:t>
      </w:r>
    </w:p>
    <w:p w:rsidR="00F8755E" w:rsidRDefault="00F8755E" w:rsidP="00097481">
      <w:r w:rsidRPr="00075E32">
        <w:t>Λόγω μη ύπαρξης υλοποίησης σχετικών δράσεων στο ΕΠΕΔΒΜ για το έτος 2013 δεν συγκεντρώθηκαν στοιχεία σχετικά με τις δράσεις που εμπίπτουν στην εν λόγω κατηγορία.</w:t>
      </w:r>
      <w:r>
        <w:t xml:space="preserve"> </w:t>
      </w:r>
    </w:p>
    <w:p w:rsidR="00F8755E" w:rsidRDefault="00F8755E" w:rsidP="00097481">
      <w:r w:rsidRPr="00904F11">
        <w:t xml:space="preserve">Στη συνέχεια παρατίθενται πίνακες που αποτυπώνουν την πρόοδο των τιμών δεικτών παρακολούθησης των Αξόνων Προτεραιότητας </w:t>
      </w:r>
      <w:r>
        <w:t>7</w:t>
      </w:r>
      <w:r w:rsidRPr="00904F11">
        <w:t>,</w:t>
      </w:r>
      <w:r>
        <w:t>8</w:t>
      </w:r>
      <w:r w:rsidRPr="00904F11">
        <w:t>,</w:t>
      </w:r>
      <w:r>
        <w:t>9</w:t>
      </w:r>
      <w:r w:rsidRPr="00904F11">
        <w:t xml:space="preserve"> του ΕΠΕΔΒΜ για το έτος </w:t>
      </w:r>
      <w:r w:rsidRPr="00075E32">
        <w:t>2013</w:t>
      </w:r>
      <w:r w:rsidRPr="00904F11">
        <w:t xml:space="preserve"> σύμφωνα με τον πίνακα του Παραρτήματος XVIII του Εφαρμοστικού Κανονισμού 1828/2006.</w:t>
      </w:r>
    </w:p>
    <w:p w:rsidR="00F8755E" w:rsidRDefault="00F8755E" w:rsidP="00097481"/>
    <w:p w:rsidR="00F8755E" w:rsidRDefault="00F8755E" w:rsidP="00097481"/>
    <w:p w:rsidR="00F8755E" w:rsidRDefault="00F8755E" w:rsidP="00097481"/>
    <w:p w:rsidR="00F8755E" w:rsidRDefault="00F8755E" w:rsidP="00097481"/>
    <w:p w:rsidR="00F8755E" w:rsidRDefault="00F8755E" w:rsidP="00097481"/>
    <w:p w:rsidR="00F8755E" w:rsidRDefault="00F8755E" w:rsidP="00097481"/>
    <w:p w:rsidR="00F8755E" w:rsidRDefault="00F8755E" w:rsidP="00BE6B28">
      <w:pPr>
        <w:pStyle w:val="Caption"/>
      </w:pPr>
      <w:r w:rsidRPr="00BE6B28">
        <w:t>Πίνακας 3.7: Δείκτες παρακολούθησης Άξονα Προτεραιότητας 7</w:t>
      </w:r>
    </w:p>
    <w:tbl>
      <w:tblPr>
        <w:tblW w:w="54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26"/>
        <w:gridCol w:w="336"/>
        <w:gridCol w:w="773"/>
        <w:gridCol w:w="779"/>
        <w:gridCol w:w="571"/>
        <w:gridCol w:w="551"/>
        <w:gridCol w:w="709"/>
        <w:gridCol w:w="567"/>
        <w:gridCol w:w="851"/>
        <w:gridCol w:w="838"/>
        <w:gridCol w:w="236"/>
        <w:gridCol w:w="570"/>
        <w:gridCol w:w="967"/>
      </w:tblGrid>
      <w:tr w:rsidR="00F8755E" w:rsidRPr="00723A2C" w:rsidTr="00646273">
        <w:trPr>
          <w:trHeight w:val="195"/>
        </w:trPr>
        <w:tc>
          <w:tcPr>
            <w:tcW w:w="1862" w:type="dxa"/>
            <w:gridSpan w:val="2"/>
          </w:tcPr>
          <w:p w:rsidR="00F8755E" w:rsidRPr="00723A2C" w:rsidRDefault="00F8755E" w:rsidP="00097481">
            <w:pPr>
              <w:spacing w:before="0" w:after="0" w:line="240" w:lineRule="auto"/>
              <w:jc w:val="center"/>
              <w:rPr>
                <w:bCs/>
                <w:sz w:val="14"/>
                <w:szCs w:val="14"/>
              </w:rPr>
            </w:pPr>
            <w:r w:rsidRPr="00723A2C">
              <w:rPr>
                <w:bCs/>
                <w:sz w:val="14"/>
                <w:szCs w:val="14"/>
              </w:rPr>
              <w:t>Δείκτες Α.Π.7</w:t>
            </w:r>
          </w:p>
        </w:tc>
        <w:tc>
          <w:tcPr>
            <w:tcW w:w="773" w:type="dxa"/>
          </w:tcPr>
          <w:p w:rsidR="00F8755E" w:rsidRPr="00723A2C" w:rsidRDefault="00F8755E" w:rsidP="00097481">
            <w:pPr>
              <w:spacing w:before="0" w:after="0" w:line="240" w:lineRule="auto"/>
              <w:rPr>
                <w:bCs/>
                <w:sz w:val="14"/>
                <w:szCs w:val="14"/>
              </w:rPr>
            </w:pPr>
            <w:r w:rsidRPr="00723A2C">
              <w:rPr>
                <w:bCs/>
                <w:sz w:val="14"/>
                <w:szCs w:val="14"/>
              </w:rPr>
              <w:t> </w:t>
            </w:r>
          </w:p>
        </w:tc>
        <w:tc>
          <w:tcPr>
            <w:tcW w:w="779" w:type="dxa"/>
            <w:noWrap/>
          </w:tcPr>
          <w:p w:rsidR="00F8755E" w:rsidRPr="00723A2C" w:rsidRDefault="00F8755E" w:rsidP="00097481">
            <w:pPr>
              <w:spacing w:before="0" w:after="0" w:line="240" w:lineRule="auto"/>
              <w:jc w:val="center"/>
              <w:rPr>
                <w:bCs/>
                <w:sz w:val="14"/>
                <w:szCs w:val="14"/>
              </w:rPr>
            </w:pPr>
            <w:r w:rsidRPr="00723A2C">
              <w:rPr>
                <w:bCs/>
                <w:sz w:val="14"/>
                <w:szCs w:val="14"/>
              </w:rPr>
              <w:t>2007</w:t>
            </w:r>
          </w:p>
        </w:tc>
        <w:tc>
          <w:tcPr>
            <w:tcW w:w="571" w:type="dxa"/>
            <w:noWrap/>
          </w:tcPr>
          <w:p w:rsidR="00F8755E" w:rsidRPr="00723A2C" w:rsidRDefault="00F8755E" w:rsidP="00097481">
            <w:pPr>
              <w:spacing w:before="0" w:after="0" w:line="240" w:lineRule="auto"/>
              <w:jc w:val="center"/>
              <w:rPr>
                <w:bCs/>
                <w:sz w:val="14"/>
                <w:szCs w:val="14"/>
              </w:rPr>
            </w:pPr>
            <w:r w:rsidRPr="00723A2C">
              <w:rPr>
                <w:bCs/>
                <w:sz w:val="14"/>
                <w:szCs w:val="14"/>
              </w:rPr>
              <w:t>2008</w:t>
            </w:r>
          </w:p>
        </w:tc>
        <w:tc>
          <w:tcPr>
            <w:tcW w:w="551" w:type="dxa"/>
            <w:noWrap/>
          </w:tcPr>
          <w:p w:rsidR="00F8755E" w:rsidRPr="00723A2C" w:rsidRDefault="00F8755E" w:rsidP="00097481">
            <w:pPr>
              <w:spacing w:before="0" w:after="0" w:line="240" w:lineRule="auto"/>
              <w:jc w:val="center"/>
              <w:rPr>
                <w:bCs/>
                <w:sz w:val="14"/>
                <w:szCs w:val="14"/>
              </w:rPr>
            </w:pPr>
            <w:r w:rsidRPr="00723A2C">
              <w:rPr>
                <w:bCs/>
                <w:sz w:val="14"/>
                <w:szCs w:val="14"/>
              </w:rPr>
              <w:t>2009</w:t>
            </w:r>
          </w:p>
        </w:tc>
        <w:tc>
          <w:tcPr>
            <w:tcW w:w="709" w:type="dxa"/>
            <w:noWrap/>
          </w:tcPr>
          <w:p w:rsidR="00F8755E" w:rsidRPr="00723A2C" w:rsidRDefault="00F8755E" w:rsidP="00097481">
            <w:pPr>
              <w:spacing w:before="0" w:after="0" w:line="240" w:lineRule="auto"/>
              <w:jc w:val="center"/>
              <w:rPr>
                <w:bCs/>
                <w:sz w:val="14"/>
                <w:szCs w:val="14"/>
              </w:rPr>
            </w:pPr>
            <w:r w:rsidRPr="00723A2C">
              <w:rPr>
                <w:bCs/>
                <w:sz w:val="14"/>
                <w:szCs w:val="14"/>
              </w:rPr>
              <w:t>2010</w:t>
            </w:r>
          </w:p>
        </w:tc>
        <w:tc>
          <w:tcPr>
            <w:tcW w:w="567" w:type="dxa"/>
            <w:noWrap/>
          </w:tcPr>
          <w:p w:rsidR="00F8755E" w:rsidRPr="00723A2C" w:rsidRDefault="00F8755E" w:rsidP="00097481">
            <w:pPr>
              <w:spacing w:before="0" w:after="0" w:line="240" w:lineRule="auto"/>
              <w:jc w:val="center"/>
              <w:rPr>
                <w:bCs/>
                <w:sz w:val="14"/>
                <w:szCs w:val="14"/>
              </w:rPr>
            </w:pPr>
            <w:r w:rsidRPr="00723A2C">
              <w:rPr>
                <w:bCs/>
                <w:sz w:val="14"/>
                <w:szCs w:val="14"/>
              </w:rPr>
              <w:t>2011</w:t>
            </w:r>
          </w:p>
        </w:tc>
        <w:tc>
          <w:tcPr>
            <w:tcW w:w="851" w:type="dxa"/>
            <w:noWrap/>
          </w:tcPr>
          <w:p w:rsidR="00F8755E" w:rsidRPr="00723A2C" w:rsidRDefault="00F8755E" w:rsidP="00097481">
            <w:pPr>
              <w:spacing w:before="0" w:after="0" w:line="240" w:lineRule="auto"/>
              <w:jc w:val="center"/>
              <w:rPr>
                <w:bCs/>
                <w:sz w:val="14"/>
                <w:szCs w:val="14"/>
              </w:rPr>
            </w:pPr>
            <w:r w:rsidRPr="00723A2C">
              <w:rPr>
                <w:bCs/>
                <w:sz w:val="14"/>
                <w:szCs w:val="14"/>
              </w:rPr>
              <w:t>2012</w:t>
            </w:r>
          </w:p>
        </w:tc>
        <w:tc>
          <w:tcPr>
            <w:tcW w:w="838" w:type="dxa"/>
            <w:noWrap/>
          </w:tcPr>
          <w:p w:rsidR="00F8755E" w:rsidRPr="00723A2C" w:rsidRDefault="00F8755E" w:rsidP="00097481">
            <w:pPr>
              <w:spacing w:before="0" w:after="0" w:line="240" w:lineRule="auto"/>
              <w:jc w:val="center"/>
              <w:rPr>
                <w:bCs/>
                <w:sz w:val="14"/>
                <w:szCs w:val="14"/>
              </w:rPr>
            </w:pPr>
            <w:r w:rsidRPr="00723A2C">
              <w:rPr>
                <w:bCs/>
                <w:sz w:val="14"/>
                <w:szCs w:val="14"/>
              </w:rPr>
              <w:t>2013</w:t>
            </w:r>
          </w:p>
        </w:tc>
        <w:tc>
          <w:tcPr>
            <w:tcW w:w="236" w:type="dxa"/>
            <w:noWrap/>
          </w:tcPr>
          <w:p w:rsidR="00F8755E" w:rsidRPr="00723A2C" w:rsidRDefault="00F8755E" w:rsidP="00097481">
            <w:pPr>
              <w:spacing w:before="0" w:after="0" w:line="240" w:lineRule="auto"/>
              <w:jc w:val="center"/>
              <w:rPr>
                <w:bCs/>
                <w:sz w:val="14"/>
                <w:szCs w:val="14"/>
              </w:rPr>
            </w:pPr>
            <w:r w:rsidRPr="00723A2C">
              <w:rPr>
                <w:bCs/>
                <w:sz w:val="14"/>
                <w:szCs w:val="14"/>
              </w:rPr>
              <w:t>2014</w:t>
            </w:r>
          </w:p>
        </w:tc>
        <w:tc>
          <w:tcPr>
            <w:tcW w:w="570" w:type="dxa"/>
            <w:noWrap/>
          </w:tcPr>
          <w:p w:rsidR="00F8755E" w:rsidRPr="00723A2C" w:rsidRDefault="00F8755E" w:rsidP="00097481">
            <w:pPr>
              <w:spacing w:before="0" w:after="0" w:line="240" w:lineRule="auto"/>
              <w:jc w:val="center"/>
              <w:rPr>
                <w:bCs/>
                <w:sz w:val="14"/>
                <w:szCs w:val="14"/>
              </w:rPr>
            </w:pPr>
            <w:r w:rsidRPr="00723A2C">
              <w:rPr>
                <w:bCs/>
                <w:sz w:val="14"/>
                <w:szCs w:val="14"/>
              </w:rPr>
              <w:t>2015</w:t>
            </w:r>
          </w:p>
        </w:tc>
        <w:tc>
          <w:tcPr>
            <w:tcW w:w="967" w:type="dxa"/>
          </w:tcPr>
          <w:p w:rsidR="00F8755E" w:rsidRPr="00723A2C" w:rsidRDefault="00F8755E" w:rsidP="00097481">
            <w:pPr>
              <w:spacing w:before="0" w:after="0" w:line="240" w:lineRule="auto"/>
              <w:jc w:val="center"/>
              <w:rPr>
                <w:bCs/>
                <w:sz w:val="14"/>
                <w:szCs w:val="14"/>
              </w:rPr>
            </w:pPr>
            <w:r w:rsidRPr="00723A2C">
              <w:rPr>
                <w:bCs/>
                <w:sz w:val="14"/>
                <w:szCs w:val="14"/>
              </w:rPr>
              <w:t>Σύνολο</w:t>
            </w:r>
          </w:p>
        </w:tc>
      </w:tr>
      <w:tr w:rsidR="00F8755E" w:rsidRPr="00723A2C" w:rsidTr="00646273">
        <w:trPr>
          <w:trHeight w:val="465"/>
        </w:trPr>
        <w:tc>
          <w:tcPr>
            <w:tcW w:w="1526" w:type="dxa"/>
            <w:vMerge w:val="restart"/>
          </w:tcPr>
          <w:p w:rsidR="00F8755E" w:rsidRPr="00723A2C" w:rsidRDefault="00F8755E" w:rsidP="00642812">
            <w:pPr>
              <w:spacing w:before="0" w:after="0" w:line="240" w:lineRule="auto"/>
              <w:jc w:val="left"/>
              <w:rPr>
                <w:sz w:val="14"/>
                <w:szCs w:val="14"/>
              </w:rPr>
            </w:pPr>
            <w:r w:rsidRPr="00723A2C">
              <w:rPr>
                <w:rFonts w:cs="Arial"/>
                <w:sz w:val="14"/>
                <w:szCs w:val="14"/>
              </w:rPr>
              <w:t>Αριθμός συμμετοχών ατόμων 25-64 ετών σε προγράμματα δια βίου εκπαίδευσης (τυπικής, μη-τυπικής και άτυπης) στο πλαίσιο του ΑΠ7</w:t>
            </w:r>
          </w:p>
        </w:tc>
        <w:tc>
          <w:tcPr>
            <w:tcW w:w="1109" w:type="dxa"/>
            <w:gridSpan w:val="2"/>
          </w:tcPr>
          <w:p w:rsidR="00F8755E" w:rsidRPr="00723A2C" w:rsidRDefault="00F8755E" w:rsidP="00097481">
            <w:pPr>
              <w:spacing w:before="0" w:after="0" w:line="240" w:lineRule="auto"/>
              <w:rPr>
                <w:sz w:val="14"/>
                <w:szCs w:val="14"/>
              </w:rPr>
            </w:pPr>
            <w:r w:rsidRPr="00723A2C">
              <w:rPr>
                <w:sz w:val="14"/>
                <w:szCs w:val="14"/>
              </w:rPr>
              <w:t>Ολοκλήρωση</w:t>
            </w:r>
          </w:p>
        </w:tc>
        <w:tc>
          <w:tcPr>
            <w:tcW w:w="779" w:type="dxa"/>
            <w:noWrap/>
          </w:tcPr>
          <w:p w:rsidR="00F8755E" w:rsidRPr="00723A2C" w:rsidRDefault="00F8755E" w:rsidP="00097481">
            <w:pPr>
              <w:spacing w:before="0" w:after="0" w:line="240" w:lineRule="auto"/>
              <w:jc w:val="center"/>
              <w:rPr>
                <w:sz w:val="14"/>
                <w:szCs w:val="14"/>
              </w:rPr>
            </w:pPr>
            <w:r w:rsidRPr="00723A2C">
              <w:rPr>
                <w:sz w:val="14"/>
                <w:szCs w:val="14"/>
              </w:rPr>
              <w:t>0</w:t>
            </w:r>
          </w:p>
        </w:tc>
        <w:tc>
          <w:tcPr>
            <w:tcW w:w="571" w:type="dxa"/>
            <w:noWrap/>
          </w:tcPr>
          <w:p w:rsidR="00F8755E" w:rsidRPr="00723A2C" w:rsidRDefault="00F8755E" w:rsidP="00097481">
            <w:pPr>
              <w:spacing w:before="0" w:after="0" w:line="240" w:lineRule="auto"/>
              <w:jc w:val="center"/>
              <w:rPr>
                <w:sz w:val="14"/>
                <w:szCs w:val="14"/>
              </w:rPr>
            </w:pPr>
            <w:r w:rsidRPr="00723A2C">
              <w:rPr>
                <w:sz w:val="14"/>
                <w:szCs w:val="14"/>
                <w:lang w:val="en-US"/>
              </w:rPr>
              <w:t>0</w:t>
            </w:r>
          </w:p>
        </w:tc>
        <w:tc>
          <w:tcPr>
            <w:tcW w:w="551" w:type="dxa"/>
            <w:noWrap/>
          </w:tcPr>
          <w:p w:rsidR="00F8755E" w:rsidRPr="00723A2C" w:rsidRDefault="00F8755E" w:rsidP="00097481">
            <w:pPr>
              <w:spacing w:before="0" w:after="0" w:line="240" w:lineRule="auto"/>
              <w:jc w:val="center"/>
              <w:rPr>
                <w:sz w:val="14"/>
                <w:szCs w:val="14"/>
                <w:lang w:val="en-US"/>
              </w:rPr>
            </w:pPr>
            <w:r>
              <w:rPr>
                <w:sz w:val="14"/>
                <w:szCs w:val="14"/>
                <w:lang w:val="en-US"/>
              </w:rPr>
              <w:t>3.030</w:t>
            </w:r>
          </w:p>
        </w:tc>
        <w:tc>
          <w:tcPr>
            <w:tcW w:w="709" w:type="dxa"/>
            <w:noWrap/>
          </w:tcPr>
          <w:p w:rsidR="00F8755E" w:rsidRPr="00723A2C" w:rsidRDefault="00F8755E" w:rsidP="00097481">
            <w:pPr>
              <w:spacing w:before="0" w:after="0" w:line="240" w:lineRule="auto"/>
              <w:jc w:val="center"/>
              <w:rPr>
                <w:sz w:val="14"/>
                <w:szCs w:val="14"/>
              </w:rPr>
            </w:pPr>
            <w:r>
              <w:rPr>
                <w:sz w:val="14"/>
                <w:szCs w:val="14"/>
              </w:rPr>
              <w:t>88.062</w:t>
            </w:r>
          </w:p>
        </w:tc>
        <w:tc>
          <w:tcPr>
            <w:tcW w:w="567" w:type="dxa"/>
            <w:noWrap/>
          </w:tcPr>
          <w:p w:rsidR="00F8755E" w:rsidRPr="00723A2C" w:rsidRDefault="00F8755E" w:rsidP="00097481">
            <w:pPr>
              <w:spacing w:before="0" w:after="0" w:line="240" w:lineRule="auto"/>
              <w:jc w:val="center"/>
              <w:rPr>
                <w:sz w:val="14"/>
                <w:szCs w:val="14"/>
              </w:rPr>
            </w:pPr>
            <w:r>
              <w:rPr>
                <w:sz w:val="14"/>
                <w:szCs w:val="14"/>
              </w:rPr>
              <w:t>128.760</w:t>
            </w:r>
          </w:p>
        </w:tc>
        <w:tc>
          <w:tcPr>
            <w:tcW w:w="851" w:type="dxa"/>
            <w:noWrap/>
          </w:tcPr>
          <w:p w:rsidR="00F8755E" w:rsidRPr="004F0F30" w:rsidRDefault="00F8755E" w:rsidP="00097481">
            <w:pPr>
              <w:spacing w:before="0" w:after="0" w:line="240" w:lineRule="auto"/>
              <w:jc w:val="center"/>
              <w:rPr>
                <w:sz w:val="14"/>
                <w:szCs w:val="14"/>
                <w:lang w:val="en-US"/>
              </w:rPr>
            </w:pPr>
            <w:r>
              <w:rPr>
                <w:sz w:val="14"/>
                <w:szCs w:val="14"/>
                <w:lang w:val="en-US"/>
              </w:rPr>
              <w:t>167.310</w:t>
            </w:r>
          </w:p>
        </w:tc>
        <w:tc>
          <w:tcPr>
            <w:tcW w:w="838" w:type="dxa"/>
            <w:noWrap/>
          </w:tcPr>
          <w:p w:rsidR="00F8755E" w:rsidRPr="00723A2C" w:rsidRDefault="00F8755E" w:rsidP="00097481">
            <w:pPr>
              <w:spacing w:before="0" w:after="0" w:line="240" w:lineRule="auto"/>
              <w:jc w:val="center"/>
              <w:rPr>
                <w:sz w:val="14"/>
                <w:szCs w:val="14"/>
              </w:rPr>
            </w:pPr>
            <w:r>
              <w:rPr>
                <w:sz w:val="14"/>
                <w:szCs w:val="14"/>
              </w:rPr>
              <w:t>221.970</w:t>
            </w:r>
          </w:p>
        </w:tc>
        <w:tc>
          <w:tcPr>
            <w:tcW w:w="236" w:type="dxa"/>
            <w:noWrap/>
          </w:tcPr>
          <w:p w:rsidR="00F8755E" w:rsidRPr="00723A2C" w:rsidRDefault="00F8755E" w:rsidP="00097481">
            <w:pPr>
              <w:spacing w:before="0" w:after="0" w:line="240" w:lineRule="auto"/>
              <w:jc w:val="center"/>
              <w:rPr>
                <w:sz w:val="14"/>
                <w:szCs w:val="14"/>
              </w:rPr>
            </w:pPr>
          </w:p>
        </w:tc>
        <w:tc>
          <w:tcPr>
            <w:tcW w:w="570" w:type="dxa"/>
            <w:noWrap/>
          </w:tcPr>
          <w:p w:rsidR="00F8755E" w:rsidRPr="00723A2C" w:rsidRDefault="00F8755E" w:rsidP="00097481">
            <w:pPr>
              <w:spacing w:before="0" w:after="0" w:line="240" w:lineRule="auto"/>
              <w:jc w:val="center"/>
              <w:rPr>
                <w:sz w:val="14"/>
                <w:szCs w:val="14"/>
              </w:rPr>
            </w:pPr>
          </w:p>
        </w:tc>
        <w:tc>
          <w:tcPr>
            <w:tcW w:w="967" w:type="dxa"/>
          </w:tcPr>
          <w:p w:rsidR="00F8755E" w:rsidRPr="00723A2C" w:rsidRDefault="00F8755E" w:rsidP="00097481">
            <w:pPr>
              <w:spacing w:before="0" w:after="0" w:line="240" w:lineRule="auto"/>
              <w:jc w:val="center"/>
              <w:rPr>
                <w:sz w:val="14"/>
                <w:szCs w:val="14"/>
              </w:rPr>
            </w:pPr>
          </w:p>
        </w:tc>
      </w:tr>
      <w:tr w:rsidR="00F8755E" w:rsidRPr="00723A2C" w:rsidTr="00646273">
        <w:trPr>
          <w:trHeight w:val="330"/>
        </w:trPr>
        <w:tc>
          <w:tcPr>
            <w:tcW w:w="1526" w:type="dxa"/>
            <w:vMerge/>
          </w:tcPr>
          <w:p w:rsidR="00F8755E" w:rsidRPr="00723A2C" w:rsidRDefault="00F8755E" w:rsidP="00642812">
            <w:pPr>
              <w:spacing w:before="0" w:after="0" w:line="240" w:lineRule="auto"/>
              <w:jc w:val="left"/>
              <w:rPr>
                <w:sz w:val="14"/>
                <w:szCs w:val="14"/>
              </w:rPr>
            </w:pPr>
          </w:p>
        </w:tc>
        <w:tc>
          <w:tcPr>
            <w:tcW w:w="1109" w:type="dxa"/>
            <w:gridSpan w:val="2"/>
          </w:tcPr>
          <w:p w:rsidR="00F8755E" w:rsidRPr="00723A2C" w:rsidRDefault="00F8755E" w:rsidP="00097481">
            <w:pPr>
              <w:spacing w:before="0" w:after="0" w:line="240" w:lineRule="auto"/>
              <w:rPr>
                <w:sz w:val="14"/>
                <w:szCs w:val="14"/>
              </w:rPr>
            </w:pPr>
            <w:r w:rsidRPr="00723A2C">
              <w:rPr>
                <w:sz w:val="14"/>
                <w:szCs w:val="14"/>
              </w:rPr>
              <w:t>Στόχος</w:t>
            </w:r>
          </w:p>
        </w:tc>
        <w:tc>
          <w:tcPr>
            <w:tcW w:w="779" w:type="dxa"/>
            <w:noWrap/>
          </w:tcPr>
          <w:p w:rsidR="00F8755E" w:rsidRPr="00723A2C" w:rsidRDefault="00F8755E" w:rsidP="00097481">
            <w:pPr>
              <w:spacing w:before="0" w:after="0" w:line="240" w:lineRule="auto"/>
              <w:jc w:val="center"/>
              <w:rPr>
                <w:sz w:val="14"/>
                <w:szCs w:val="14"/>
              </w:rPr>
            </w:pPr>
          </w:p>
        </w:tc>
        <w:tc>
          <w:tcPr>
            <w:tcW w:w="571" w:type="dxa"/>
            <w:noWrap/>
          </w:tcPr>
          <w:p w:rsidR="00F8755E" w:rsidRPr="00723A2C" w:rsidRDefault="00F8755E" w:rsidP="00097481">
            <w:pPr>
              <w:spacing w:before="0" w:after="0" w:line="240" w:lineRule="auto"/>
              <w:jc w:val="center"/>
              <w:rPr>
                <w:sz w:val="14"/>
                <w:szCs w:val="14"/>
              </w:rPr>
            </w:pPr>
          </w:p>
        </w:tc>
        <w:tc>
          <w:tcPr>
            <w:tcW w:w="551" w:type="dxa"/>
            <w:noWrap/>
          </w:tcPr>
          <w:p w:rsidR="00F8755E" w:rsidRPr="00723A2C" w:rsidRDefault="00F8755E" w:rsidP="00097481">
            <w:pPr>
              <w:spacing w:before="0" w:after="0" w:line="240" w:lineRule="auto"/>
              <w:jc w:val="center"/>
              <w:rPr>
                <w:sz w:val="14"/>
                <w:szCs w:val="14"/>
              </w:rPr>
            </w:pPr>
          </w:p>
        </w:tc>
        <w:tc>
          <w:tcPr>
            <w:tcW w:w="709" w:type="dxa"/>
            <w:noWrap/>
          </w:tcPr>
          <w:p w:rsidR="00F8755E" w:rsidRPr="00723A2C" w:rsidRDefault="00F8755E" w:rsidP="00097481">
            <w:pPr>
              <w:spacing w:before="0" w:after="0" w:line="240" w:lineRule="auto"/>
              <w:jc w:val="center"/>
              <w:rPr>
                <w:sz w:val="14"/>
                <w:szCs w:val="14"/>
              </w:rPr>
            </w:pPr>
          </w:p>
        </w:tc>
        <w:tc>
          <w:tcPr>
            <w:tcW w:w="567" w:type="dxa"/>
            <w:noWrap/>
          </w:tcPr>
          <w:p w:rsidR="00F8755E" w:rsidRPr="00723A2C" w:rsidRDefault="00F8755E" w:rsidP="00097481">
            <w:pPr>
              <w:spacing w:before="0" w:after="0" w:line="240" w:lineRule="auto"/>
              <w:jc w:val="center"/>
              <w:rPr>
                <w:sz w:val="14"/>
                <w:szCs w:val="14"/>
              </w:rPr>
            </w:pPr>
          </w:p>
        </w:tc>
        <w:tc>
          <w:tcPr>
            <w:tcW w:w="851" w:type="dxa"/>
            <w:noWrap/>
          </w:tcPr>
          <w:p w:rsidR="00F8755E" w:rsidRPr="00723A2C" w:rsidRDefault="00F8755E" w:rsidP="00097481">
            <w:pPr>
              <w:spacing w:before="0" w:after="0" w:line="240" w:lineRule="auto"/>
              <w:jc w:val="center"/>
              <w:rPr>
                <w:sz w:val="14"/>
                <w:szCs w:val="14"/>
              </w:rPr>
            </w:pPr>
          </w:p>
        </w:tc>
        <w:tc>
          <w:tcPr>
            <w:tcW w:w="838" w:type="dxa"/>
            <w:noWrap/>
          </w:tcPr>
          <w:p w:rsidR="00F8755E" w:rsidRPr="00723A2C" w:rsidRDefault="00F8755E" w:rsidP="00097481">
            <w:pPr>
              <w:spacing w:before="0" w:after="0" w:line="240" w:lineRule="auto"/>
              <w:jc w:val="center"/>
              <w:rPr>
                <w:sz w:val="14"/>
                <w:szCs w:val="14"/>
              </w:rPr>
            </w:pPr>
          </w:p>
        </w:tc>
        <w:tc>
          <w:tcPr>
            <w:tcW w:w="236" w:type="dxa"/>
            <w:noWrap/>
          </w:tcPr>
          <w:p w:rsidR="00F8755E" w:rsidRPr="00723A2C" w:rsidRDefault="00F8755E" w:rsidP="00097481">
            <w:pPr>
              <w:spacing w:before="0" w:after="0" w:line="240" w:lineRule="auto"/>
              <w:jc w:val="center"/>
              <w:rPr>
                <w:sz w:val="14"/>
                <w:szCs w:val="14"/>
              </w:rPr>
            </w:pPr>
          </w:p>
        </w:tc>
        <w:tc>
          <w:tcPr>
            <w:tcW w:w="570" w:type="dxa"/>
            <w:noWrap/>
          </w:tcPr>
          <w:p w:rsidR="00F8755E" w:rsidRPr="00723A2C" w:rsidRDefault="00F8755E" w:rsidP="00097481">
            <w:pPr>
              <w:spacing w:before="0" w:after="0" w:line="240" w:lineRule="auto"/>
              <w:jc w:val="center"/>
              <w:rPr>
                <w:sz w:val="14"/>
                <w:szCs w:val="14"/>
              </w:rPr>
            </w:pPr>
          </w:p>
        </w:tc>
        <w:tc>
          <w:tcPr>
            <w:tcW w:w="967" w:type="dxa"/>
          </w:tcPr>
          <w:p w:rsidR="00F8755E" w:rsidRPr="00723A2C" w:rsidRDefault="00F8755E" w:rsidP="00097481">
            <w:pPr>
              <w:spacing w:before="0" w:after="0" w:line="240" w:lineRule="auto"/>
              <w:jc w:val="center"/>
              <w:rPr>
                <w:sz w:val="14"/>
                <w:szCs w:val="14"/>
              </w:rPr>
            </w:pPr>
            <w:r w:rsidRPr="00723A2C">
              <w:rPr>
                <w:rFonts w:cs="Arial"/>
                <w:sz w:val="14"/>
                <w:szCs w:val="14"/>
              </w:rPr>
              <w:t>99.300</w:t>
            </w:r>
          </w:p>
        </w:tc>
      </w:tr>
      <w:tr w:rsidR="00F8755E" w:rsidRPr="00723A2C" w:rsidTr="00646273">
        <w:trPr>
          <w:trHeight w:val="330"/>
        </w:trPr>
        <w:tc>
          <w:tcPr>
            <w:tcW w:w="1526" w:type="dxa"/>
            <w:vMerge/>
          </w:tcPr>
          <w:p w:rsidR="00F8755E" w:rsidRPr="00723A2C" w:rsidRDefault="00F8755E" w:rsidP="00642812">
            <w:pPr>
              <w:spacing w:before="0" w:after="0" w:line="240" w:lineRule="auto"/>
              <w:jc w:val="left"/>
              <w:rPr>
                <w:sz w:val="14"/>
                <w:szCs w:val="14"/>
              </w:rPr>
            </w:pPr>
          </w:p>
        </w:tc>
        <w:tc>
          <w:tcPr>
            <w:tcW w:w="1109" w:type="dxa"/>
            <w:gridSpan w:val="2"/>
          </w:tcPr>
          <w:p w:rsidR="00F8755E" w:rsidRPr="00723A2C" w:rsidRDefault="00F8755E" w:rsidP="00097481">
            <w:pPr>
              <w:spacing w:before="0" w:after="0" w:line="240" w:lineRule="auto"/>
              <w:rPr>
                <w:sz w:val="14"/>
                <w:szCs w:val="14"/>
              </w:rPr>
            </w:pPr>
            <w:r w:rsidRPr="00723A2C">
              <w:rPr>
                <w:sz w:val="14"/>
                <w:szCs w:val="14"/>
              </w:rPr>
              <w:t>Αφετηρία</w:t>
            </w:r>
          </w:p>
        </w:tc>
        <w:tc>
          <w:tcPr>
            <w:tcW w:w="779" w:type="dxa"/>
            <w:noWrap/>
          </w:tcPr>
          <w:p w:rsidR="00F8755E" w:rsidRPr="00723A2C" w:rsidRDefault="00F8755E" w:rsidP="00097481">
            <w:pPr>
              <w:spacing w:before="0" w:after="0" w:line="240" w:lineRule="auto"/>
              <w:jc w:val="center"/>
              <w:rPr>
                <w:sz w:val="14"/>
                <w:szCs w:val="14"/>
              </w:rPr>
            </w:pPr>
            <w:r w:rsidRPr="00723A2C">
              <w:rPr>
                <w:sz w:val="14"/>
                <w:szCs w:val="14"/>
                <w:lang w:val="en-US"/>
              </w:rPr>
              <w:t>88.856</w:t>
            </w:r>
          </w:p>
        </w:tc>
        <w:tc>
          <w:tcPr>
            <w:tcW w:w="571" w:type="dxa"/>
            <w:noWrap/>
          </w:tcPr>
          <w:p w:rsidR="00F8755E" w:rsidRPr="00723A2C" w:rsidRDefault="00F8755E" w:rsidP="00097481">
            <w:pPr>
              <w:spacing w:before="0" w:after="0" w:line="240" w:lineRule="auto"/>
              <w:jc w:val="center"/>
              <w:rPr>
                <w:sz w:val="14"/>
                <w:szCs w:val="14"/>
              </w:rPr>
            </w:pPr>
          </w:p>
        </w:tc>
        <w:tc>
          <w:tcPr>
            <w:tcW w:w="551" w:type="dxa"/>
            <w:noWrap/>
          </w:tcPr>
          <w:p w:rsidR="00F8755E" w:rsidRPr="00723A2C" w:rsidRDefault="00F8755E" w:rsidP="00097481">
            <w:pPr>
              <w:spacing w:before="0" w:after="0" w:line="240" w:lineRule="auto"/>
              <w:jc w:val="center"/>
              <w:rPr>
                <w:sz w:val="14"/>
                <w:szCs w:val="14"/>
              </w:rPr>
            </w:pPr>
          </w:p>
        </w:tc>
        <w:tc>
          <w:tcPr>
            <w:tcW w:w="709" w:type="dxa"/>
            <w:noWrap/>
          </w:tcPr>
          <w:p w:rsidR="00F8755E" w:rsidRPr="00723A2C" w:rsidRDefault="00F8755E" w:rsidP="00097481">
            <w:pPr>
              <w:spacing w:before="0" w:after="0" w:line="240" w:lineRule="auto"/>
              <w:jc w:val="center"/>
              <w:rPr>
                <w:sz w:val="14"/>
                <w:szCs w:val="14"/>
              </w:rPr>
            </w:pPr>
          </w:p>
        </w:tc>
        <w:tc>
          <w:tcPr>
            <w:tcW w:w="567" w:type="dxa"/>
            <w:noWrap/>
          </w:tcPr>
          <w:p w:rsidR="00F8755E" w:rsidRPr="00723A2C" w:rsidRDefault="00F8755E" w:rsidP="00097481">
            <w:pPr>
              <w:spacing w:before="0" w:after="0" w:line="240" w:lineRule="auto"/>
              <w:jc w:val="center"/>
              <w:rPr>
                <w:sz w:val="14"/>
                <w:szCs w:val="14"/>
              </w:rPr>
            </w:pPr>
          </w:p>
        </w:tc>
        <w:tc>
          <w:tcPr>
            <w:tcW w:w="851" w:type="dxa"/>
            <w:noWrap/>
          </w:tcPr>
          <w:p w:rsidR="00F8755E" w:rsidRPr="00723A2C" w:rsidRDefault="00F8755E" w:rsidP="00097481">
            <w:pPr>
              <w:spacing w:before="0" w:after="0" w:line="240" w:lineRule="auto"/>
              <w:jc w:val="center"/>
              <w:rPr>
                <w:sz w:val="14"/>
                <w:szCs w:val="14"/>
              </w:rPr>
            </w:pPr>
          </w:p>
        </w:tc>
        <w:tc>
          <w:tcPr>
            <w:tcW w:w="838" w:type="dxa"/>
            <w:noWrap/>
          </w:tcPr>
          <w:p w:rsidR="00F8755E" w:rsidRPr="00723A2C" w:rsidRDefault="00F8755E" w:rsidP="00097481">
            <w:pPr>
              <w:spacing w:before="0" w:after="0" w:line="240" w:lineRule="auto"/>
              <w:jc w:val="center"/>
              <w:rPr>
                <w:sz w:val="14"/>
                <w:szCs w:val="14"/>
              </w:rPr>
            </w:pPr>
          </w:p>
        </w:tc>
        <w:tc>
          <w:tcPr>
            <w:tcW w:w="236" w:type="dxa"/>
            <w:noWrap/>
          </w:tcPr>
          <w:p w:rsidR="00F8755E" w:rsidRPr="00723A2C" w:rsidRDefault="00F8755E" w:rsidP="00097481">
            <w:pPr>
              <w:spacing w:before="0" w:after="0" w:line="240" w:lineRule="auto"/>
              <w:jc w:val="center"/>
              <w:rPr>
                <w:sz w:val="14"/>
                <w:szCs w:val="14"/>
              </w:rPr>
            </w:pPr>
          </w:p>
        </w:tc>
        <w:tc>
          <w:tcPr>
            <w:tcW w:w="570" w:type="dxa"/>
            <w:noWrap/>
          </w:tcPr>
          <w:p w:rsidR="00F8755E" w:rsidRPr="00723A2C" w:rsidRDefault="00F8755E" w:rsidP="00097481">
            <w:pPr>
              <w:spacing w:before="0" w:after="0" w:line="240" w:lineRule="auto"/>
              <w:jc w:val="center"/>
              <w:rPr>
                <w:sz w:val="14"/>
                <w:szCs w:val="14"/>
              </w:rPr>
            </w:pPr>
          </w:p>
        </w:tc>
        <w:tc>
          <w:tcPr>
            <w:tcW w:w="967" w:type="dxa"/>
          </w:tcPr>
          <w:p w:rsidR="00F8755E" w:rsidRPr="00723A2C" w:rsidRDefault="00F8755E" w:rsidP="00097481">
            <w:pPr>
              <w:spacing w:before="0" w:after="0" w:line="240" w:lineRule="auto"/>
              <w:jc w:val="center"/>
              <w:rPr>
                <w:sz w:val="14"/>
                <w:szCs w:val="14"/>
              </w:rPr>
            </w:pPr>
          </w:p>
        </w:tc>
      </w:tr>
      <w:tr w:rsidR="00F8755E" w:rsidRPr="00723A2C" w:rsidTr="00646273">
        <w:trPr>
          <w:trHeight w:val="450"/>
        </w:trPr>
        <w:tc>
          <w:tcPr>
            <w:tcW w:w="1526" w:type="dxa"/>
            <w:vMerge w:val="restart"/>
          </w:tcPr>
          <w:p w:rsidR="00F8755E" w:rsidRPr="00723A2C" w:rsidRDefault="00F8755E" w:rsidP="00642812">
            <w:pPr>
              <w:spacing w:before="0" w:after="0" w:line="240" w:lineRule="auto"/>
              <w:jc w:val="left"/>
              <w:rPr>
                <w:sz w:val="14"/>
                <w:szCs w:val="14"/>
              </w:rPr>
            </w:pPr>
            <w:r w:rsidRPr="00723A2C">
              <w:rPr>
                <w:rFonts w:cs="Arial"/>
                <w:sz w:val="14"/>
                <w:szCs w:val="14"/>
              </w:rPr>
              <w:t xml:space="preserve">Αριθμός προγραμμάτων εξ αποστάσεως εκπαίδευσης </w:t>
            </w:r>
          </w:p>
        </w:tc>
        <w:tc>
          <w:tcPr>
            <w:tcW w:w="1109" w:type="dxa"/>
            <w:gridSpan w:val="2"/>
          </w:tcPr>
          <w:p w:rsidR="00F8755E" w:rsidRPr="00723A2C" w:rsidRDefault="00F8755E" w:rsidP="00097481">
            <w:pPr>
              <w:spacing w:before="0" w:after="0" w:line="240" w:lineRule="auto"/>
              <w:rPr>
                <w:sz w:val="14"/>
                <w:szCs w:val="14"/>
              </w:rPr>
            </w:pPr>
            <w:r w:rsidRPr="00723A2C">
              <w:rPr>
                <w:sz w:val="14"/>
                <w:szCs w:val="14"/>
              </w:rPr>
              <w:t>Ολοκλήρωση</w:t>
            </w:r>
          </w:p>
        </w:tc>
        <w:tc>
          <w:tcPr>
            <w:tcW w:w="779" w:type="dxa"/>
            <w:noWrap/>
          </w:tcPr>
          <w:p w:rsidR="00F8755E" w:rsidRPr="00723A2C" w:rsidRDefault="00F8755E" w:rsidP="00097481">
            <w:pPr>
              <w:spacing w:before="0" w:after="0" w:line="240" w:lineRule="auto"/>
              <w:jc w:val="center"/>
              <w:rPr>
                <w:sz w:val="14"/>
                <w:szCs w:val="14"/>
              </w:rPr>
            </w:pPr>
            <w:r w:rsidRPr="00723A2C">
              <w:rPr>
                <w:sz w:val="14"/>
                <w:szCs w:val="14"/>
              </w:rPr>
              <w:t>0</w:t>
            </w:r>
          </w:p>
        </w:tc>
        <w:tc>
          <w:tcPr>
            <w:tcW w:w="571" w:type="dxa"/>
            <w:noWrap/>
          </w:tcPr>
          <w:p w:rsidR="00F8755E" w:rsidRPr="00723A2C" w:rsidRDefault="00F8755E" w:rsidP="00097481">
            <w:pPr>
              <w:spacing w:before="0" w:after="0" w:line="240" w:lineRule="auto"/>
              <w:jc w:val="center"/>
              <w:rPr>
                <w:sz w:val="14"/>
                <w:szCs w:val="14"/>
              </w:rPr>
            </w:pPr>
            <w:r w:rsidRPr="00723A2C">
              <w:rPr>
                <w:sz w:val="14"/>
                <w:szCs w:val="14"/>
                <w:lang w:val="en-US"/>
              </w:rPr>
              <w:t>0</w:t>
            </w:r>
          </w:p>
        </w:tc>
        <w:tc>
          <w:tcPr>
            <w:tcW w:w="551" w:type="dxa"/>
            <w:noWrap/>
          </w:tcPr>
          <w:p w:rsidR="00F8755E" w:rsidRPr="00723A2C" w:rsidRDefault="00F8755E" w:rsidP="00097481">
            <w:pPr>
              <w:spacing w:before="0" w:after="0" w:line="240" w:lineRule="auto"/>
              <w:jc w:val="center"/>
              <w:rPr>
                <w:sz w:val="14"/>
                <w:szCs w:val="14"/>
                <w:lang w:val="en-US"/>
              </w:rPr>
            </w:pPr>
            <w:r w:rsidRPr="00723A2C">
              <w:rPr>
                <w:sz w:val="14"/>
                <w:szCs w:val="14"/>
                <w:lang w:val="en-US"/>
              </w:rPr>
              <w:t>0</w:t>
            </w:r>
          </w:p>
        </w:tc>
        <w:tc>
          <w:tcPr>
            <w:tcW w:w="709" w:type="dxa"/>
            <w:noWrap/>
          </w:tcPr>
          <w:p w:rsidR="00F8755E" w:rsidRPr="00723A2C" w:rsidRDefault="00F8755E" w:rsidP="00097481">
            <w:pPr>
              <w:spacing w:before="0" w:after="0" w:line="240" w:lineRule="auto"/>
              <w:jc w:val="center"/>
              <w:rPr>
                <w:sz w:val="14"/>
                <w:szCs w:val="14"/>
              </w:rPr>
            </w:pPr>
            <w:r w:rsidRPr="00723A2C">
              <w:rPr>
                <w:sz w:val="14"/>
                <w:szCs w:val="14"/>
              </w:rPr>
              <w:t>157</w:t>
            </w:r>
          </w:p>
        </w:tc>
        <w:tc>
          <w:tcPr>
            <w:tcW w:w="567" w:type="dxa"/>
            <w:noWrap/>
          </w:tcPr>
          <w:p w:rsidR="00F8755E" w:rsidRPr="00723A2C" w:rsidRDefault="00F8755E" w:rsidP="00097481">
            <w:pPr>
              <w:spacing w:before="0" w:after="0" w:line="240" w:lineRule="auto"/>
              <w:jc w:val="center"/>
              <w:rPr>
                <w:sz w:val="14"/>
                <w:szCs w:val="14"/>
              </w:rPr>
            </w:pPr>
            <w:r>
              <w:rPr>
                <w:sz w:val="14"/>
                <w:szCs w:val="14"/>
              </w:rPr>
              <w:t>361</w:t>
            </w:r>
          </w:p>
        </w:tc>
        <w:tc>
          <w:tcPr>
            <w:tcW w:w="851" w:type="dxa"/>
            <w:noWrap/>
          </w:tcPr>
          <w:p w:rsidR="00F8755E" w:rsidRPr="00BC37E6" w:rsidRDefault="00F8755E" w:rsidP="00097481">
            <w:pPr>
              <w:spacing w:before="0" w:after="0" w:line="240" w:lineRule="auto"/>
              <w:jc w:val="center"/>
              <w:rPr>
                <w:sz w:val="14"/>
                <w:szCs w:val="14"/>
                <w:lang w:val="en-US"/>
              </w:rPr>
            </w:pPr>
            <w:r>
              <w:rPr>
                <w:sz w:val="14"/>
                <w:szCs w:val="14"/>
                <w:lang w:val="en-US"/>
              </w:rPr>
              <w:t>361</w:t>
            </w:r>
          </w:p>
        </w:tc>
        <w:tc>
          <w:tcPr>
            <w:tcW w:w="838" w:type="dxa"/>
            <w:noWrap/>
          </w:tcPr>
          <w:p w:rsidR="00F8755E" w:rsidRPr="00723A2C" w:rsidRDefault="00F8755E" w:rsidP="00097481">
            <w:pPr>
              <w:spacing w:before="0" w:after="0" w:line="240" w:lineRule="auto"/>
              <w:jc w:val="center"/>
              <w:rPr>
                <w:sz w:val="14"/>
                <w:szCs w:val="14"/>
              </w:rPr>
            </w:pPr>
            <w:r>
              <w:rPr>
                <w:sz w:val="14"/>
                <w:szCs w:val="14"/>
              </w:rPr>
              <w:t>361</w:t>
            </w:r>
          </w:p>
        </w:tc>
        <w:tc>
          <w:tcPr>
            <w:tcW w:w="236" w:type="dxa"/>
            <w:noWrap/>
          </w:tcPr>
          <w:p w:rsidR="00F8755E" w:rsidRPr="00723A2C" w:rsidRDefault="00F8755E" w:rsidP="00097481">
            <w:pPr>
              <w:spacing w:before="0" w:after="0" w:line="240" w:lineRule="auto"/>
              <w:jc w:val="center"/>
              <w:rPr>
                <w:sz w:val="14"/>
                <w:szCs w:val="14"/>
              </w:rPr>
            </w:pPr>
          </w:p>
        </w:tc>
        <w:tc>
          <w:tcPr>
            <w:tcW w:w="570" w:type="dxa"/>
            <w:noWrap/>
          </w:tcPr>
          <w:p w:rsidR="00F8755E" w:rsidRPr="00723A2C" w:rsidRDefault="00F8755E" w:rsidP="00097481">
            <w:pPr>
              <w:spacing w:before="0" w:after="0" w:line="240" w:lineRule="auto"/>
              <w:jc w:val="center"/>
              <w:rPr>
                <w:sz w:val="14"/>
                <w:szCs w:val="14"/>
              </w:rPr>
            </w:pPr>
          </w:p>
        </w:tc>
        <w:tc>
          <w:tcPr>
            <w:tcW w:w="967" w:type="dxa"/>
          </w:tcPr>
          <w:p w:rsidR="00F8755E" w:rsidRPr="00723A2C" w:rsidRDefault="00F8755E" w:rsidP="00097481">
            <w:pPr>
              <w:spacing w:before="0" w:after="0" w:line="240" w:lineRule="auto"/>
              <w:jc w:val="center"/>
              <w:rPr>
                <w:sz w:val="14"/>
                <w:szCs w:val="14"/>
              </w:rPr>
            </w:pPr>
          </w:p>
        </w:tc>
      </w:tr>
      <w:tr w:rsidR="00F8755E" w:rsidRPr="00723A2C" w:rsidTr="00646273">
        <w:trPr>
          <w:trHeight w:val="255"/>
        </w:trPr>
        <w:tc>
          <w:tcPr>
            <w:tcW w:w="1526" w:type="dxa"/>
            <w:vMerge/>
          </w:tcPr>
          <w:p w:rsidR="00F8755E" w:rsidRPr="00723A2C" w:rsidRDefault="00F8755E" w:rsidP="00642812">
            <w:pPr>
              <w:spacing w:before="0" w:after="0" w:line="240" w:lineRule="auto"/>
              <w:jc w:val="left"/>
              <w:rPr>
                <w:sz w:val="14"/>
                <w:szCs w:val="14"/>
              </w:rPr>
            </w:pPr>
          </w:p>
        </w:tc>
        <w:tc>
          <w:tcPr>
            <w:tcW w:w="1109" w:type="dxa"/>
            <w:gridSpan w:val="2"/>
          </w:tcPr>
          <w:p w:rsidR="00F8755E" w:rsidRPr="00723A2C" w:rsidRDefault="00F8755E" w:rsidP="00097481">
            <w:pPr>
              <w:spacing w:before="0" w:after="0" w:line="240" w:lineRule="auto"/>
              <w:rPr>
                <w:sz w:val="14"/>
                <w:szCs w:val="14"/>
              </w:rPr>
            </w:pPr>
            <w:r w:rsidRPr="00723A2C">
              <w:rPr>
                <w:sz w:val="14"/>
                <w:szCs w:val="14"/>
              </w:rPr>
              <w:t>Στόχος</w:t>
            </w:r>
          </w:p>
        </w:tc>
        <w:tc>
          <w:tcPr>
            <w:tcW w:w="779" w:type="dxa"/>
            <w:noWrap/>
          </w:tcPr>
          <w:p w:rsidR="00F8755E" w:rsidRPr="00723A2C" w:rsidRDefault="00F8755E" w:rsidP="00097481">
            <w:pPr>
              <w:spacing w:before="0" w:after="0" w:line="240" w:lineRule="auto"/>
              <w:jc w:val="center"/>
              <w:rPr>
                <w:sz w:val="14"/>
                <w:szCs w:val="14"/>
              </w:rPr>
            </w:pPr>
          </w:p>
        </w:tc>
        <w:tc>
          <w:tcPr>
            <w:tcW w:w="571" w:type="dxa"/>
            <w:noWrap/>
          </w:tcPr>
          <w:p w:rsidR="00F8755E" w:rsidRPr="00723A2C" w:rsidRDefault="00F8755E" w:rsidP="00097481">
            <w:pPr>
              <w:spacing w:before="0" w:after="0" w:line="240" w:lineRule="auto"/>
              <w:jc w:val="center"/>
              <w:rPr>
                <w:sz w:val="14"/>
                <w:szCs w:val="14"/>
              </w:rPr>
            </w:pPr>
          </w:p>
        </w:tc>
        <w:tc>
          <w:tcPr>
            <w:tcW w:w="551" w:type="dxa"/>
            <w:noWrap/>
          </w:tcPr>
          <w:p w:rsidR="00F8755E" w:rsidRPr="00723A2C" w:rsidRDefault="00F8755E" w:rsidP="00097481">
            <w:pPr>
              <w:spacing w:before="0" w:after="0" w:line="240" w:lineRule="auto"/>
              <w:jc w:val="center"/>
              <w:rPr>
                <w:sz w:val="14"/>
                <w:szCs w:val="14"/>
              </w:rPr>
            </w:pPr>
          </w:p>
        </w:tc>
        <w:tc>
          <w:tcPr>
            <w:tcW w:w="709" w:type="dxa"/>
            <w:noWrap/>
          </w:tcPr>
          <w:p w:rsidR="00F8755E" w:rsidRPr="00723A2C" w:rsidRDefault="00F8755E" w:rsidP="00097481">
            <w:pPr>
              <w:spacing w:before="0" w:after="0" w:line="240" w:lineRule="auto"/>
              <w:jc w:val="center"/>
              <w:rPr>
                <w:sz w:val="14"/>
                <w:szCs w:val="14"/>
              </w:rPr>
            </w:pPr>
          </w:p>
        </w:tc>
        <w:tc>
          <w:tcPr>
            <w:tcW w:w="567" w:type="dxa"/>
            <w:noWrap/>
          </w:tcPr>
          <w:p w:rsidR="00F8755E" w:rsidRPr="00723A2C" w:rsidRDefault="00F8755E" w:rsidP="00097481">
            <w:pPr>
              <w:spacing w:before="0" w:after="0" w:line="240" w:lineRule="auto"/>
              <w:jc w:val="center"/>
              <w:rPr>
                <w:sz w:val="14"/>
                <w:szCs w:val="14"/>
              </w:rPr>
            </w:pPr>
          </w:p>
        </w:tc>
        <w:tc>
          <w:tcPr>
            <w:tcW w:w="851" w:type="dxa"/>
            <w:noWrap/>
          </w:tcPr>
          <w:p w:rsidR="00F8755E" w:rsidRPr="00723A2C" w:rsidRDefault="00F8755E" w:rsidP="00097481">
            <w:pPr>
              <w:spacing w:before="0" w:after="0" w:line="240" w:lineRule="auto"/>
              <w:jc w:val="center"/>
              <w:rPr>
                <w:sz w:val="14"/>
                <w:szCs w:val="14"/>
              </w:rPr>
            </w:pPr>
          </w:p>
        </w:tc>
        <w:tc>
          <w:tcPr>
            <w:tcW w:w="838" w:type="dxa"/>
            <w:noWrap/>
          </w:tcPr>
          <w:p w:rsidR="00F8755E" w:rsidRPr="00723A2C" w:rsidRDefault="00F8755E" w:rsidP="00097481">
            <w:pPr>
              <w:spacing w:before="0" w:after="0" w:line="240" w:lineRule="auto"/>
              <w:jc w:val="center"/>
              <w:rPr>
                <w:sz w:val="14"/>
                <w:szCs w:val="14"/>
              </w:rPr>
            </w:pPr>
          </w:p>
        </w:tc>
        <w:tc>
          <w:tcPr>
            <w:tcW w:w="236" w:type="dxa"/>
            <w:noWrap/>
          </w:tcPr>
          <w:p w:rsidR="00F8755E" w:rsidRPr="00723A2C" w:rsidRDefault="00F8755E" w:rsidP="00097481">
            <w:pPr>
              <w:spacing w:before="0" w:after="0" w:line="240" w:lineRule="auto"/>
              <w:jc w:val="center"/>
              <w:rPr>
                <w:sz w:val="14"/>
                <w:szCs w:val="14"/>
              </w:rPr>
            </w:pPr>
          </w:p>
        </w:tc>
        <w:tc>
          <w:tcPr>
            <w:tcW w:w="570" w:type="dxa"/>
            <w:noWrap/>
          </w:tcPr>
          <w:p w:rsidR="00F8755E" w:rsidRPr="00723A2C" w:rsidRDefault="00F8755E" w:rsidP="00097481">
            <w:pPr>
              <w:spacing w:before="0" w:after="0" w:line="240" w:lineRule="auto"/>
              <w:jc w:val="center"/>
              <w:rPr>
                <w:sz w:val="14"/>
                <w:szCs w:val="14"/>
              </w:rPr>
            </w:pPr>
          </w:p>
        </w:tc>
        <w:tc>
          <w:tcPr>
            <w:tcW w:w="967" w:type="dxa"/>
          </w:tcPr>
          <w:p w:rsidR="00F8755E" w:rsidRPr="00723A2C" w:rsidRDefault="00F8755E" w:rsidP="00097481">
            <w:pPr>
              <w:spacing w:before="0" w:after="0" w:line="240" w:lineRule="auto"/>
              <w:jc w:val="center"/>
              <w:rPr>
                <w:sz w:val="14"/>
                <w:szCs w:val="14"/>
              </w:rPr>
            </w:pPr>
            <w:r w:rsidRPr="00723A2C">
              <w:rPr>
                <w:rFonts w:cs="Arial"/>
                <w:sz w:val="14"/>
                <w:szCs w:val="14"/>
              </w:rPr>
              <w:t xml:space="preserve">21 </w:t>
            </w:r>
            <w:r w:rsidRPr="00723A2C">
              <w:rPr>
                <w:rFonts w:cs="Arial"/>
                <w:sz w:val="14"/>
                <w:szCs w:val="14"/>
                <w:vertAlign w:val="superscript"/>
              </w:rPr>
              <w:t>(1)</w:t>
            </w:r>
          </w:p>
        </w:tc>
      </w:tr>
      <w:tr w:rsidR="00F8755E" w:rsidRPr="00723A2C" w:rsidTr="00646273">
        <w:trPr>
          <w:trHeight w:val="255"/>
        </w:trPr>
        <w:tc>
          <w:tcPr>
            <w:tcW w:w="1526" w:type="dxa"/>
            <w:vMerge/>
          </w:tcPr>
          <w:p w:rsidR="00F8755E" w:rsidRPr="00723A2C" w:rsidRDefault="00F8755E" w:rsidP="00642812">
            <w:pPr>
              <w:spacing w:before="0" w:after="0" w:line="240" w:lineRule="auto"/>
              <w:jc w:val="left"/>
              <w:rPr>
                <w:sz w:val="14"/>
                <w:szCs w:val="14"/>
              </w:rPr>
            </w:pPr>
          </w:p>
        </w:tc>
        <w:tc>
          <w:tcPr>
            <w:tcW w:w="1109" w:type="dxa"/>
            <w:gridSpan w:val="2"/>
          </w:tcPr>
          <w:p w:rsidR="00F8755E" w:rsidRPr="00723A2C" w:rsidRDefault="00F8755E" w:rsidP="00097481">
            <w:pPr>
              <w:spacing w:before="0" w:after="0" w:line="240" w:lineRule="auto"/>
              <w:rPr>
                <w:sz w:val="14"/>
                <w:szCs w:val="14"/>
              </w:rPr>
            </w:pPr>
            <w:r w:rsidRPr="00723A2C">
              <w:rPr>
                <w:sz w:val="14"/>
                <w:szCs w:val="14"/>
              </w:rPr>
              <w:t>Αφετηρία</w:t>
            </w:r>
          </w:p>
        </w:tc>
        <w:tc>
          <w:tcPr>
            <w:tcW w:w="779" w:type="dxa"/>
            <w:noWrap/>
          </w:tcPr>
          <w:p w:rsidR="00F8755E" w:rsidRPr="00723A2C" w:rsidRDefault="00F8755E" w:rsidP="00097481">
            <w:pPr>
              <w:spacing w:before="0" w:after="0" w:line="240" w:lineRule="auto"/>
              <w:jc w:val="center"/>
              <w:rPr>
                <w:sz w:val="14"/>
                <w:szCs w:val="14"/>
              </w:rPr>
            </w:pPr>
            <w:r w:rsidRPr="00723A2C">
              <w:rPr>
                <w:sz w:val="14"/>
                <w:szCs w:val="14"/>
                <w:lang w:val="en-US"/>
              </w:rPr>
              <w:t>0</w:t>
            </w:r>
          </w:p>
        </w:tc>
        <w:tc>
          <w:tcPr>
            <w:tcW w:w="571" w:type="dxa"/>
            <w:noWrap/>
          </w:tcPr>
          <w:p w:rsidR="00F8755E" w:rsidRPr="00723A2C" w:rsidRDefault="00F8755E" w:rsidP="00097481">
            <w:pPr>
              <w:spacing w:before="0" w:after="0" w:line="240" w:lineRule="auto"/>
              <w:jc w:val="center"/>
              <w:rPr>
                <w:sz w:val="14"/>
                <w:szCs w:val="14"/>
              </w:rPr>
            </w:pPr>
          </w:p>
        </w:tc>
        <w:tc>
          <w:tcPr>
            <w:tcW w:w="551" w:type="dxa"/>
            <w:noWrap/>
          </w:tcPr>
          <w:p w:rsidR="00F8755E" w:rsidRPr="00723A2C" w:rsidRDefault="00F8755E" w:rsidP="00097481">
            <w:pPr>
              <w:spacing w:before="0" w:after="0" w:line="240" w:lineRule="auto"/>
              <w:jc w:val="center"/>
              <w:rPr>
                <w:sz w:val="14"/>
                <w:szCs w:val="14"/>
              </w:rPr>
            </w:pPr>
          </w:p>
        </w:tc>
        <w:tc>
          <w:tcPr>
            <w:tcW w:w="709" w:type="dxa"/>
            <w:noWrap/>
          </w:tcPr>
          <w:p w:rsidR="00F8755E" w:rsidRPr="00723A2C" w:rsidRDefault="00F8755E" w:rsidP="00097481">
            <w:pPr>
              <w:spacing w:before="0" w:after="0" w:line="240" w:lineRule="auto"/>
              <w:jc w:val="center"/>
              <w:rPr>
                <w:sz w:val="14"/>
                <w:szCs w:val="14"/>
              </w:rPr>
            </w:pPr>
          </w:p>
        </w:tc>
        <w:tc>
          <w:tcPr>
            <w:tcW w:w="567" w:type="dxa"/>
            <w:noWrap/>
          </w:tcPr>
          <w:p w:rsidR="00F8755E" w:rsidRPr="00723A2C" w:rsidRDefault="00F8755E" w:rsidP="00097481">
            <w:pPr>
              <w:spacing w:before="0" w:after="0" w:line="240" w:lineRule="auto"/>
              <w:jc w:val="center"/>
              <w:rPr>
                <w:sz w:val="14"/>
                <w:szCs w:val="14"/>
              </w:rPr>
            </w:pPr>
          </w:p>
        </w:tc>
        <w:tc>
          <w:tcPr>
            <w:tcW w:w="851" w:type="dxa"/>
            <w:noWrap/>
          </w:tcPr>
          <w:p w:rsidR="00F8755E" w:rsidRPr="00723A2C" w:rsidRDefault="00F8755E" w:rsidP="00097481">
            <w:pPr>
              <w:spacing w:before="0" w:after="0" w:line="240" w:lineRule="auto"/>
              <w:jc w:val="center"/>
              <w:rPr>
                <w:sz w:val="14"/>
                <w:szCs w:val="14"/>
              </w:rPr>
            </w:pPr>
          </w:p>
        </w:tc>
        <w:tc>
          <w:tcPr>
            <w:tcW w:w="838" w:type="dxa"/>
            <w:noWrap/>
          </w:tcPr>
          <w:p w:rsidR="00F8755E" w:rsidRPr="00723A2C" w:rsidRDefault="00F8755E" w:rsidP="00097481">
            <w:pPr>
              <w:spacing w:before="0" w:after="0" w:line="240" w:lineRule="auto"/>
              <w:jc w:val="center"/>
              <w:rPr>
                <w:sz w:val="14"/>
                <w:szCs w:val="14"/>
              </w:rPr>
            </w:pPr>
          </w:p>
        </w:tc>
        <w:tc>
          <w:tcPr>
            <w:tcW w:w="236" w:type="dxa"/>
            <w:noWrap/>
          </w:tcPr>
          <w:p w:rsidR="00F8755E" w:rsidRPr="00723A2C" w:rsidRDefault="00F8755E" w:rsidP="00097481">
            <w:pPr>
              <w:spacing w:before="0" w:after="0" w:line="240" w:lineRule="auto"/>
              <w:jc w:val="center"/>
              <w:rPr>
                <w:sz w:val="14"/>
                <w:szCs w:val="14"/>
              </w:rPr>
            </w:pPr>
          </w:p>
        </w:tc>
        <w:tc>
          <w:tcPr>
            <w:tcW w:w="570" w:type="dxa"/>
            <w:noWrap/>
          </w:tcPr>
          <w:p w:rsidR="00F8755E" w:rsidRPr="00723A2C" w:rsidRDefault="00F8755E" w:rsidP="00097481">
            <w:pPr>
              <w:spacing w:before="0" w:after="0" w:line="240" w:lineRule="auto"/>
              <w:jc w:val="center"/>
              <w:rPr>
                <w:sz w:val="14"/>
                <w:szCs w:val="14"/>
              </w:rPr>
            </w:pPr>
          </w:p>
        </w:tc>
        <w:tc>
          <w:tcPr>
            <w:tcW w:w="967" w:type="dxa"/>
          </w:tcPr>
          <w:p w:rsidR="00F8755E" w:rsidRPr="00723A2C" w:rsidRDefault="00F8755E" w:rsidP="00097481">
            <w:pPr>
              <w:spacing w:before="0" w:after="0" w:line="240" w:lineRule="auto"/>
              <w:jc w:val="center"/>
              <w:rPr>
                <w:sz w:val="14"/>
                <w:szCs w:val="14"/>
              </w:rPr>
            </w:pPr>
          </w:p>
        </w:tc>
      </w:tr>
      <w:tr w:rsidR="00F8755E" w:rsidRPr="00723A2C" w:rsidTr="00646273">
        <w:trPr>
          <w:trHeight w:val="450"/>
        </w:trPr>
        <w:tc>
          <w:tcPr>
            <w:tcW w:w="1526" w:type="dxa"/>
            <w:vMerge w:val="restart"/>
          </w:tcPr>
          <w:p w:rsidR="00F8755E" w:rsidRPr="00723A2C" w:rsidRDefault="00F8755E" w:rsidP="00642812">
            <w:pPr>
              <w:spacing w:before="0" w:after="0" w:line="240" w:lineRule="auto"/>
              <w:jc w:val="left"/>
              <w:rPr>
                <w:sz w:val="14"/>
                <w:szCs w:val="14"/>
              </w:rPr>
            </w:pPr>
            <w:r w:rsidRPr="00723A2C">
              <w:rPr>
                <w:rFonts w:cs="Arial"/>
                <w:sz w:val="14"/>
                <w:szCs w:val="14"/>
              </w:rPr>
              <w:t>Ποσοστό ατόμων 25-64 ετών που συμμετέχουν σε προγράμματα δια βίου εκπαίδευσης (τυπικής, μη-τυπικής και άτυπης) στο πλαίσιο του ΑΠ3 στο σύνολο ατόμων αυτής της ηλικιακής κατηγορίας (2)</w:t>
            </w:r>
          </w:p>
        </w:tc>
        <w:tc>
          <w:tcPr>
            <w:tcW w:w="1109" w:type="dxa"/>
            <w:gridSpan w:val="2"/>
          </w:tcPr>
          <w:p w:rsidR="00F8755E" w:rsidRPr="00723A2C" w:rsidRDefault="00F8755E" w:rsidP="00097481">
            <w:pPr>
              <w:spacing w:before="0" w:after="0" w:line="240" w:lineRule="auto"/>
              <w:rPr>
                <w:sz w:val="14"/>
                <w:szCs w:val="14"/>
              </w:rPr>
            </w:pPr>
            <w:r w:rsidRPr="00723A2C">
              <w:rPr>
                <w:sz w:val="14"/>
                <w:szCs w:val="14"/>
              </w:rPr>
              <w:t>Ολοκλήρωση</w:t>
            </w:r>
          </w:p>
        </w:tc>
        <w:tc>
          <w:tcPr>
            <w:tcW w:w="779" w:type="dxa"/>
            <w:noWrap/>
          </w:tcPr>
          <w:p w:rsidR="00F8755E" w:rsidRPr="00723A2C" w:rsidRDefault="00F8755E" w:rsidP="00097481">
            <w:pPr>
              <w:spacing w:before="0" w:after="0" w:line="240" w:lineRule="auto"/>
              <w:jc w:val="center"/>
              <w:rPr>
                <w:sz w:val="14"/>
                <w:szCs w:val="14"/>
              </w:rPr>
            </w:pPr>
            <w:r w:rsidRPr="00723A2C">
              <w:rPr>
                <w:sz w:val="14"/>
                <w:szCs w:val="14"/>
              </w:rPr>
              <w:t>0</w:t>
            </w:r>
          </w:p>
        </w:tc>
        <w:tc>
          <w:tcPr>
            <w:tcW w:w="571" w:type="dxa"/>
            <w:noWrap/>
          </w:tcPr>
          <w:p w:rsidR="00F8755E" w:rsidRPr="00723A2C" w:rsidRDefault="00F8755E" w:rsidP="00097481">
            <w:pPr>
              <w:spacing w:before="0" w:after="0" w:line="240" w:lineRule="auto"/>
              <w:jc w:val="center"/>
              <w:rPr>
                <w:sz w:val="14"/>
                <w:szCs w:val="14"/>
              </w:rPr>
            </w:pPr>
            <w:r w:rsidRPr="00723A2C">
              <w:rPr>
                <w:sz w:val="14"/>
                <w:szCs w:val="14"/>
                <w:lang w:val="en-US"/>
              </w:rPr>
              <w:t>0</w:t>
            </w:r>
          </w:p>
        </w:tc>
        <w:tc>
          <w:tcPr>
            <w:tcW w:w="551" w:type="dxa"/>
            <w:noWrap/>
          </w:tcPr>
          <w:p w:rsidR="00F8755E" w:rsidRPr="00723A2C" w:rsidRDefault="00F8755E" w:rsidP="00097481">
            <w:pPr>
              <w:spacing w:before="0" w:after="0" w:line="240" w:lineRule="auto"/>
              <w:jc w:val="center"/>
              <w:rPr>
                <w:sz w:val="14"/>
                <w:szCs w:val="14"/>
                <w:lang w:val="en-US"/>
              </w:rPr>
            </w:pPr>
            <w:r w:rsidRPr="00723A2C">
              <w:rPr>
                <w:sz w:val="14"/>
                <w:szCs w:val="14"/>
                <w:lang w:val="en-US"/>
              </w:rPr>
              <w:t>0</w:t>
            </w:r>
          </w:p>
        </w:tc>
        <w:tc>
          <w:tcPr>
            <w:tcW w:w="709" w:type="dxa"/>
            <w:noWrap/>
          </w:tcPr>
          <w:p w:rsidR="00F8755E" w:rsidRPr="00723A2C" w:rsidRDefault="00F8755E" w:rsidP="00097481">
            <w:pPr>
              <w:spacing w:before="0" w:after="0" w:line="240" w:lineRule="auto"/>
              <w:jc w:val="center"/>
              <w:rPr>
                <w:sz w:val="14"/>
                <w:szCs w:val="14"/>
              </w:rPr>
            </w:pPr>
            <w:r>
              <w:rPr>
                <w:sz w:val="14"/>
                <w:szCs w:val="14"/>
              </w:rPr>
              <w:t>0</w:t>
            </w:r>
          </w:p>
        </w:tc>
        <w:tc>
          <w:tcPr>
            <w:tcW w:w="567" w:type="dxa"/>
            <w:noWrap/>
          </w:tcPr>
          <w:p w:rsidR="00F8755E" w:rsidRPr="00723A2C" w:rsidRDefault="00F8755E" w:rsidP="00097481">
            <w:pPr>
              <w:spacing w:before="0" w:after="0" w:line="240" w:lineRule="auto"/>
              <w:jc w:val="center"/>
              <w:rPr>
                <w:sz w:val="14"/>
                <w:szCs w:val="14"/>
              </w:rPr>
            </w:pPr>
            <w:r>
              <w:rPr>
                <w:sz w:val="14"/>
                <w:szCs w:val="14"/>
              </w:rPr>
              <w:t>0</w:t>
            </w:r>
          </w:p>
        </w:tc>
        <w:tc>
          <w:tcPr>
            <w:tcW w:w="851" w:type="dxa"/>
            <w:noWrap/>
          </w:tcPr>
          <w:p w:rsidR="00F8755E" w:rsidRPr="00BC37E6" w:rsidRDefault="00F8755E" w:rsidP="001D52CB">
            <w:pPr>
              <w:spacing w:before="0" w:after="0" w:line="240" w:lineRule="auto"/>
              <w:jc w:val="center"/>
              <w:rPr>
                <w:sz w:val="14"/>
                <w:szCs w:val="14"/>
              </w:rPr>
            </w:pPr>
            <w:r>
              <w:rPr>
                <w:sz w:val="14"/>
                <w:szCs w:val="14"/>
              </w:rPr>
              <w:t>6,5%(</w:t>
            </w:r>
            <w:r w:rsidRPr="002F6ACB">
              <w:rPr>
                <w:sz w:val="14"/>
                <w:szCs w:val="14"/>
                <w:vertAlign w:val="superscript"/>
              </w:rPr>
              <w:t>1)</w:t>
            </w:r>
          </w:p>
        </w:tc>
        <w:tc>
          <w:tcPr>
            <w:tcW w:w="838" w:type="dxa"/>
            <w:noWrap/>
          </w:tcPr>
          <w:p w:rsidR="00F8755E" w:rsidRPr="00723A2C" w:rsidRDefault="00F8755E" w:rsidP="00097481">
            <w:pPr>
              <w:spacing w:before="0" w:after="0" w:line="240" w:lineRule="auto"/>
              <w:jc w:val="center"/>
              <w:rPr>
                <w:sz w:val="14"/>
                <w:szCs w:val="14"/>
              </w:rPr>
            </w:pPr>
            <w:r>
              <w:rPr>
                <w:sz w:val="14"/>
                <w:szCs w:val="14"/>
              </w:rPr>
              <w:t>7,2%</w:t>
            </w:r>
          </w:p>
        </w:tc>
        <w:tc>
          <w:tcPr>
            <w:tcW w:w="236" w:type="dxa"/>
            <w:noWrap/>
          </w:tcPr>
          <w:p w:rsidR="00F8755E" w:rsidRPr="00723A2C" w:rsidRDefault="00F8755E" w:rsidP="00097481">
            <w:pPr>
              <w:spacing w:before="0" w:after="0" w:line="240" w:lineRule="auto"/>
              <w:jc w:val="center"/>
              <w:rPr>
                <w:sz w:val="14"/>
                <w:szCs w:val="14"/>
              </w:rPr>
            </w:pPr>
          </w:p>
        </w:tc>
        <w:tc>
          <w:tcPr>
            <w:tcW w:w="570" w:type="dxa"/>
            <w:noWrap/>
          </w:tcPr>
          <w:p w:rsidR="00F8755E" w:rsidRPr="00723A2C" w:rsidRDefault="00F8755E" w:rsidP="00097481">
            <w:pPr>
              <w:spacing w:before="0" w:after="0" w:line="240" w:lineRule="auto"/>
              <w:jc w:val="center"/>
              <w:rPr>
                <w:sz w:val="14"/>
                <w:szCs w:val="14"/>
              </w:rPr>
            </w:pPr>
          </w:p>
        </w:tc>
        <w:tc>
          <w:tcPr>
            <w:tcW w:w="967" w:type="dxa"/>
          </w:tcPr>
          <w:p w:rsidR="00F8755E" w:rsidRPr="00723A2C" w:rsidRDefault="00F8755E" w:rsidP="00097481">
            <w:pPr>
              <w:spacing w:before="0" w:after="0" w:line="240" w:lineRule="auto"/>
              <w:jc w:val="center"/>
              <w:rPr>
                <w:sz w:val="14"/>
                <w:szCs w:val="14"/>
              </w:rPr>
            </w:pPr>
          </w:p>
        </w:tc>
      </w:tr>
      <w:tr w:rsidR="00F8755E" w:rsidRPr="00723A2C" w:rsidTr="00646273">
        <w:trPr>
          <w:trHeight w:val="315"/>
        </w:trPr>
        <w:tc>
          <w:tcPr>
            <w:tcW w:w="1526" w:type="dxa"/>
            <w:vMerge/>
          </w:tcPr>
          <w:p w:rsidR="00F8755E" w:rsidRPr="00723A2C" w:rsidRDefault="00F8755E" w:rsidP="00642812">
            <w:pPr>
              <w:spacing w:before="0" w:after="0" w:line="240" w:lineRule="auto"/>
              <w:jc w:val="left"/>
              <w:rPr>
                <w:sz w:val="14"/>
                <w:szCs w:val="14"/>
              </w:rPr>
            </w:pPr>
          </w:p>
        </w:tc>
        <w:tc>
          <w:tcPr>
            <w:tcW w:w="1109" w:type="dxa"/>
            <w:gridSpan w:val="2"/>
          </w:tcPr>
          <w:p w:rsidR="00F8755E" w:rsidRPr="00723A2C" w:rsidRDefault="00F8755E" w:rsidP="00097481">
            <w:pPr>
              <w:spacing w:before="0" w:after="0" w:line="240" w:lineRule="auto"/>
              <w:rPr>
                <w:sz w:val="14"/>
                <w:szCs w:val="14"/>
              </w:rPr>
            </w:pPr>
            <w:r w:rsidRPr="00723A2C">
              <w:rPr>
                <w:sz w:val="14"/>
                <w:szCs w:val="14"/>
              </w:rPr>
              <w:t>Στόχος</w:t>
            </w:r>
          </w:p>
        </w:tc>
        <w:tc>
          <w:tcPr>
            <w:tcW w:w="779" w:type="dxa"/>
            <w:noWrap/>
          </w:tcPr>
          <w:p w:rsidR="00F8755E" w:rsidRPr="00723A2C" w:rsidRDefault="00F8755E" w:rsidP="00097481">
            <w:pPr>
              <w:spacing w:before="0" w:after="0" w:line="240" w:lineRule="auto"/>
              <w:jc w:val="center"/>
              <w:rPr>
                <w:sz w:val="14"/>
                <w:szCs w:val="14"/>
              </w:rPr>
            </w:pPr>
          </w:p>
        </w:tc>
        <w:tc>
          <w:tcPr>
            <w:tcW w:w="571" w:type="dxa"/>
            <w:noWrap/>
          </w:tcPr>
          <w:p w:rsidR="00F8755E" w:rsidRPr="00723A2C" w:rsidRDefault="00F8755E" w:rsidP="00097481">
            <w:pPr>
              <w:spacing w:before="0" w:after="0" w:line="240" w:lineRule="auto"/>
              <w:jc w:val="center"/>
              <w:rPr>
                <w:sz w:val="14"/>
                <w:szCs w:val="14"/>
              </w:rPr>
            </w:pPr>
          </w:p>
        </w:tc>
        <w:tc>
          <w:tcPr>
            <w:tcW w:w="551" w:type="dxa"/>
            <w:noWrap/>
          </w:tcPr>
          <w:p w:rsidR="00F8755E" w:rsidRPr="00723A2C" w:rsidRDefault="00F8755E" w:rsidP="00097481">
            <w:pPr>
              <w:spacing w:before="0" w:after="0" w:line="240" w:lineRule="auto"/>
              <w:jc w:val="center"/>
              <w:rPr>
                <w:sz w:val="14"/>
                <w:szCs w:val="14"/>
              </w:rPr>
            </w:pPr>
          </w:p>
        </w:tc>
        <w:tc>
          <w:tcPr>
            <w:tcW w:w="709" w:type="dxa"/>
            <w:noWrap/>
          </w:tcPr>
          <w:p w:rsidR="00F8755E" w:rsidRPr="00723A2C" w:rsidRDefault="00F8755E" w:rsidP="00097481">
            <w:pPr>
              <w:spacing w:before="0" w:after="0" w:line="240" w:lineRule="auto"/>
              <w:jc w:val="center"/>
              <w:rPr>
                <w:sz w:val="14"/>
                <w:szCs w:val="14"/>
              </w:rPr>
            </w:pPr>
          </w:p>
        </w:tc>
        <w:tc>
          <w:tcPr>
            <w:tcW w:w="567" w:type="dxa"/>
            <w:noWrap/>
          </w:tcPr>
          <w:p w:rsidR="00F8755E" w:rsidRPr="00723A2C" w:rsidRDefault="00F8755E" w:rsidP="00097481">
            <w:pPr>
              <w:spacing w:before="0" w:after="0" w:line="240" w:lineRule="auto"/>
              <w:jc w:val="center"/>
              <w:rPr>
                <w:sz w:val="14"/>
                <w:szCs w:val="14"/>
              </w:rPr>
            </w:pPr>
          </w:p>
        </w:tc>
        <w:tc>
          <w:tcPr>
            <w:tcW w:w="851" w:type="dxa"/>
            <w:noWrap/>
          </w:tcPr>
          <w:p w:rsidR="00F8755E" w:rsidRPr="00723A2C" w:rsidRDefault="00F8755E" w:rsidP="00097481">
            <w:pPr>
              <w:spacing w:before="0" w:after="0" w:line="240" w:lineRule="auto"/>
              <w:jc w:val="center"/>
              <w:rPr>
                <w:sz w:val="14"/>
                <w:szCs w:val="14"/>
              </w:rPr>
            </w:pPr>
          </w:p>
        </w:tc>
        <w:tc>
          <w:tcPr>
            <w:tcW w:w="838" w:type="dxa"/>
            <w:noWrap/>
          </w:tcPr>
          <w:p w:rsidR="00F8755E" w:rsidRPr="00723A2C" w:rsidRDefault="00F8755E" w:rsidP="00097481">
            <w:pPr>
              <w:spacing w:before="0" w:after="0" w:line="240" w:lineRule="auto"/>
              <w:jc w:val="center"/>
              <w:rPr>
                <w:sz w:val="14"/>
                <w:szCs w:val="14"/>
              </w:rPr>
            </w:pPr>
          </w:p>
        </w:tc>
        <w:tc>
          <w:tcPr>
            <w:tcW w:w="236" w:type="dxa"/>
            <w:noWrap/>
          </w:tcPr>
          <w:p w:rsidR="00F8755E" w:rsidRPr="00723A2C" w:rsidRDefault="00F8755E" w:rsidP="00097481">
            <w:pPr>
              <w:spacing w:before="0" w:after="0" w:line="240" w:lineRule="auto"/>
              <w:jc w:val="center"/>
              <w:rPr>
                <w:sz w:val="14"/>
                <w:szCs w:val="14"/>
              </w:rPr>
            </w:pPr>
          </w:p>
        </w:tc>
        <w:tc>
          <w:tcPr>
            <w:tcW w:w="570" w:type="dxa"/>
            <w:noWrap/>
          </w:tcPr>
          <w:p w:rsidR="00F8755E" w:rsidRPr="00723A2C" w:rsidRDefault="00F8755E" w:rsidP="00097481">
            <w:pPr>
              <w:spacing w:before="0" w:after="0" w:line="240" w:lineRule="auto"/>
              <w:jc w:val="center"/>
              <w:rPr>
                <w:sz w:val="14"/>
                <w:szCs w:val="14"/>
              </w:rPr>
            </w:pPr>
          </w:p>
        </w:tc>
        <w:tc>
          <w:tcPr>
            <w:tcW w:w="967" w:type="dxa"/>
          </w:tcPr>
          <w:p w:rsidR="00F8755E" w:rsidRPr="00723A2C" w:rsidRDefault="00F8755E" w:rsidP="00097481">
            <w:pPr>
              <w:spacing w:before="0" w:after="0" w:line="240" w:lineRule="auto"/>
              <w:jc w:val="center"/>
              <w:rPr>
                <w:sz w:val="14"/>
                <w:szCs w:val="14"/>
              </w:rPr>
            </w:pPr>
          </w:p>
        </w:tc>
      </w:tr>
      <w:tr w:rsidR="00F8755E" w:rsidRPr="00723A2C" w:rsidTr="00646273">
        <w:trPr>
          <w:trHeight w:val="420"/>
        </w:trPr>
        <w:tc>
          <w:tcPr>
            <w:tcW w:w="1526" w:type="dxa"/>
            <w:vMerge/>
          </w:tcPr>
          <w:p w:rsidR="00F8755E" w:rsidRPr="00723A2C" w:rsidRDefault="00F8755E" w:rsidP="00642812">
            <w:pPr>
              <w:spacing w:before="0" w:after="0" w:line="240" w:lineRule="auto"/>
              <w:jc w:val="left"/>
              <w:rPr>
                <w:sz w:val="14"/>
                <w:szCs w:val="14"/>
              </w:rPr>
            </w:pPr>
          </w:p>
        </w:tc>
        <w:tc>
          <w:tcPr>
            <w:tcW w:w="1109" w:type="dxa"/>
            <w:gridSpan w:val="2"/>
          </w:tcPr>
          <w:p w:rsidR="00F8755E" w:rsidRPr="00723A2C" w:rsidRDefault="00F8755E" w:rsidP="00097481">
            <w:pPr>
              <w:spacing w:before="0" w:after="0" w:line="240" w:lineRule="auto"/>
              <w:rPr>
                <w:sz w:val="14"/>
                <w:szCs w:val="14"/>
              </w:rPr>
            </w:pPr>
            <w:r w:rsidRPr="00723A2C">
              <w:rPr>
                <w:sz w:val="14"/>
                <w:szCs w:val="14"/>
              </w:rPr>
              <w:t>Αφετηρία</w:t>
            </w:r>
          </w:p>
        </w:tc>
        <w:tc>
          <w:tcPr>
            <w:tcW w:w="779" w:type="dxa"/>
            <w:noWrap/>
          </w:tcPr>
          <w:p w:rsidR="00F8755E" w:rsidRPr="00723A2C" w:rsidRDefault="00F8755E" w:rsidP="00097481">
            <w:pPr>
              <w:spacing w:before="0" w:after="0" w:line="240" w:lineRule="auto"/>
              <w:jc w:val="center"/>
              <w:rPr>
                <w:sz w:val="14"/>
                <w:szCs w:val="14"/>
              </w:rPr>
            </w:pPr>
          </w:p>
        </w:tc>
        <w:tc>
          <w:tcPr>
            <w:tcW w:w="571" w:type="dxa"/>
            <w:noWrap/>
          </w:tcPr>
          <w:p w:rsidR="00F8755E" w:rsidRPr="00723A2C" w:rsidRDefault="00F8755E" w:rsidP="00097481">
            <w:pPr>
              <w:spacing w:before="0" w:after="0" w:line="240" w:lineRule="auto"/>
              <w:jc w:val="center"/>
              <w:rPr>
                <w:sz w:val="14"/>
                <w:szCs w:val="14"/>
              </w:rPr>
            </w:pPr>
          </w:p>
        </w:tc>
        <w:tc>
          <w:tcPr>
            <w:tcW w:w="551" w:type="dxa"/>
            <w:noWrap/>
          </w:tcPr>
          <w:p w:rsidR="00F8755E" w:rsidRPr="00723A2C" w:rsidRDefault="00F8755E" w:rsidP="00097481">
            <w:pPr>
              <w:spacing w:before="0" w:after="0" w:line="240" w:lineRule="auto"/>
              <w:jc w:val="center"/>
              <w:rPr>
                <w:sz w:val="14"/>
                <w:szCs w:val="14"/>
              </w:rPr>
            </w:pPr>
          </w:p>
        </w:tc>
        <w:tc>
          <w:tcPr>
            <w:tcW w:w="709" w:type="dxa"/>
            <w:noWrap/>
          </w:tcPr>
          <w:p w:rsidR="00F8755E" w:rsidRPr="00723A2C" w:rsidRDefault="00F8755E" w:rsidP="00097481">
            <w:pPr>
              <w:spacing w:before="0" w:after="0" w:line="240" w:lineRule="auto"/>
              <w:jc w:val="center"/>
              <w:rPr>
                <w:sz w:val="14"/>
                <w:szCs w:val="14"/>
              </w:rPr>
            </w:pPr>
          </w:p>
        </w:tc>
        <w:tc>
          <w:tcPr>
            <w:tcW w:w="567" w:type="dxa"/>
            <w:noWrap/>
          </w:tcPr>
          <w:p w:rsidR="00F8755E" w:rsidRPr="00723A2C" w:rsidRDefault="00F8755E" w:rsidP="00097481">
            <w:pPr>
              <w:spacing w:before="0" w:after="0" w:line="240" w:lineRule="auto"/>
              <w:jc w:val="center"/>
              <w:rPr>
                <w:sz w:val="14"/>
                <w:szCs w:val="14"/>
              </w:rPr>
            </w:pPr>
          </w:p>
        </w:tc>
        <w:tc>
          <w:tcPr>
            <w:tcW w:w="851" w:type="dxa"/>
            <w:noWrap/>
          </w:tcPr>
          <w:p w:rsidR="00F8755E" w:rsidRPr="00723A2C" w:rsidRDefault="00F8755E" w:rsidP="00097481">
            <w:pPr>
              <w:spacing w:before="0" w:after="0" w:line="240" w:lineRule="auto"/>
              <w:jc w:val="center"/>
              <w:rPr>
                <w:sz w:val="14"/>
                <w:szCs w:val="14"/>
              </w:rPr>
            </w:pPr>
          </w:p>
        </w:tc>
        <w:tc>
          <w:tcPr>
            <w:tcW w:w="838" w:type="dxa"/>
            <w:noWrap/>
          </w:tcPr>
          <w:p w:rsidR="00F8755E" w:rsidRPr="00723A2C" w:rsidRDefault="00F8755E" w:rsidP="00097481">
            <w:pPr>
              <w:spacing w:before="0" w:after="0" w:line="240" w:lineRule="auto"/>
              <w:jc w:val="center"/>
              <w:rPr>
                <w:sz w:val="14"/>
                <w:szCs w:val="14"/>
              </w:rPr>
            </w:pPr>
          </w:p>
        </w:tc>
        <w:tc>
          <w:tcPr>
            <w:tcW w:w="236" w:type="dxa"/>
            <w:noWrap/>
          </w:tcPr>
          <w:p w:rsidR="00F8755E" w:rsidRPr="00723A2C" w:rsidRDefault="00F8755E" w:rsidP="00097481">
            <w:pPr>
              <w:spacing w:before="0" w:after="0" w:line="240" w:lineRule="auto"/>
              <w:jc w:val="center"/>
              <w:rPr>
                <w:sz w:val="14"/>
                <w:szCs w:val="14"/>
              </w:rPr>
            </w:pPr>
          </w:p>
        </w:tc>
        <w:tc>
          <w:tcPr>
            <w:tcW w:w="570" w:type="dxa"/>
            <w:noWrap/>
          </w:tcPr>
          <w:p w:rsidR="00F8755E" w:rsidRPr="00723A2C" w:rsidRDefault="00F8755E" w:rsidP="00097481">
            <w:pPr>
              <w:spacing w:before="0" w:after="0" w:line="240" w:lineRule="auto"/>
              <w:jc w:val="center"/>
              <w:rPr>
                <w:sz w:val="14"/>
                <w:szCs w:val="14"/>
              </w:rPr>
            </w:pPr>
          </w:p>
        </w:tc>
        <w:tc>
          <w:tcPr>
            <w:tcW w:w="967" w:type="dxa"/>
          </w:tcPr>
          <w:p w:rsidR="00F8755E" w:rsidRPr="00723A2C" w:rsidRDefault="00F8755E" w:rsidP="00097481">
            <w:pPr>
              <w:spacing w:before="0" w:after="0" w:line="240" w:lineRule="auto"/>
              <w:jc w:val="center"/>
              <w:rPr>
                <w:sz w:val="14"/>
                <w:szCs w:val="14"/>
              </w:rPr>
            </w:pPr>
          </w:p>
        </w:tc>
      </w:tr>
      <w:tr w:rsidR="00F8755E" w:rsidRPr="00723A2C" w:rsidTr="00646273">
        <w:trPr>
          <w:trHeight w:val="540"/>
        </w:trPr>
        <w:tc>
          <w:tcPr>
            <w:tcW w:w="1526" w:type="dxa"/>
            <w:vMerge w:val="restart"/>
          </w:tcPr>
          <w:p w:rsidR="00F8755E" w:rsidRPr="00723A2C" w:rsidRDefault="00F8755E" w:rsidP="00642812">
            <w:pPr>
              <w:spacing w:before="0" w:after="0" w:line="240" w:lineRule="auto"/>
              <w:jc w:val="left"/>
              <w:rPr>
                <w:sz w:val="14"/>
                <w:szCs w:val="14"/>
              </w:rPr>
            </w:pPr>
            <w:r w:rsidRPr="00723A2C">
              <w:rPr>
                <w:rFonts w:cs="Arial"/>
                <w:sz w:val="14"/>
                <w:szCs w:val="14"/>
              </w:rPr>
              <w:t>Ποσοστό ατόμων ηλικίας 25-64 ετών που έχουν ωφεληθεί από προγράμματα εξ αποστάσεως εκπαίδευσης.</w:t>
            </w:r>
          </w:p>
        </w:tc>
        <w:tc>
          <w:tcPr>
            <w:tcW w:w="1109" w:type="dxa"/>
            <w:gridSpan w:val="2"/>
          </w:tcPr>
          <w:p w:rsidR="00F8755E" w:rsidRPr="00723A2C" w:rsidRDefault="00F8755E" w:rsidP="00097481">
            <w:pPr>
              <w:spacing w:before="0" w:after="0" w:line="240" w:lineRule="auto"/>
              <w:rPr>
                <w:sz w:val="14"/>
                <w:szCs w:val="14"/>
              </w:rPr>
            </w:pPr>
            <w:r w:rsidRPr="00723A2C">
              <w:rPr>
                <w:sz w:val="14"/>
                <w:szCs w:val="14"/>
              </w:rPr>
              <w:t>Ολοκλήρωση</w:t>
            </w:r>
          </w:p>
        </w:tc>
        <w:tc>
          <w:tcPr>
            <w:tcW w:w="779" w:type="dxa"/>
            <w:noWrap/>
          </w:tcPr>
          <w:p w:rsidR="00F8755E" w:rsidRPr="00723A2C" w:rsidRDefault="00F8755E" w:rsidP="00097481">
            <w:pPr>
              <w:spacing w:before="0" w:after="0" w:line="240" w:lineRule="auto"/>
              <w:jc w:val="center"/>
              <w:rPr>
                <w:sz w:val="14"/>
                <w:szCs w:val="14"/>
              </w:rPr>
            </w:pPr>
            <w:r w:rsidRPr="00723A2C">
              <w:rPr>
                <w:sz w:val="14"/>
                <w:szCs w:val="14"/>
              </w:rPr>
              <w:t>0</w:t>
            </w:r>
          </w:p>
        </w:tc>
        <w:tc>
          <w:tcPr>
            <w:tcW w:w="571" w:type="dxa"/>
            <w:noWrap/>
          </w:tcPr>
          <w:p w:rsidR="00F8755E" w:rsidRPr="00723A2C" w:rsidRDefault="00F8755E" w:rsidP="00097481">
            <w:pPr>
              <w:spacing w:before="0" w:after="0" w:line="240" w:lineRule="auto"/>
              <w:jc w:val="center"/>
              <w:rPr>
                <w:sz w:val="14"/>
                <w:szCs w:val="14"/>
              </w:rPr>
            </w:pPr>
            <w:r w:rsidRPr="00723A2C">
              <w:rPr>
                <w:sz w:val="14"/>
                <w:szCs w:val="14"/>
                <w:lang w:val="en-US"/>
              </w:rPr>
              <w:t>0</w:t>
            </w:r>
          </w:p>
        </w:tc>
        <w:tc>
          <w:tcPr>
            <w:tcW w:w="551" w:type="dxa"/>
            <w:noWrap/>
          </w:tcPr>
          <w:p w:rsidR="00F8755E" w:rsidRPr="00723A2C" w:rsidRDefault="00F8755E" w:rsidP="00097481">
            <w:pPr>
              <w:spacing w:before="0" w:after="0" w:line="240" w:lineRule="auto"/>
              <w:jc w:val="center"/>
              <w:rPr>
                <w:sz w:val="14"/>
                <w:szCs w:val="14"/>
                <w:lang w:val="en-US"/>
              </w:rPr>
            </w:pPr>
            <w:r w:rsidRPr="00723A2C">
              <w:rPr>
                <w:sz w:val="14"/>
                <w:szCs w:val="14"/>
                <w:lang w:val="en-US"/>
              </w:rPr>
              <w:t>0</w:t>
            </w:r>
          </w:p>
        </w:tc>
        <w:tc>
          <w:tcPr>
            <w:tcW w:w="709" w:type="dxa"/>
            <w:noWrap/>
          </w:tcPr>
          <w:p w:rsidR="00F8755E" w:rsidRPr="00723A2C" w:rsidRDefault="00F8755E" w:rsidP="00097481">
            <w:pPr>
              <w:spacing w:before="0" w:after="0" w:line="240" w:lineRule="auto"/>
              <w:jc w:val="center"/>
              <w:rPr>
                <w:sz w:val="14"/>
                <w:szCs w:val="14"/>
              </w:rPr>
            </w:pPr>
            <w:r w:rsidRPr="00723A2C">
              <w:rPr>
                <w:sz w:val="14"/>
                <w:szCs w:val="14"/>
              </w:rPr>
              <w:t>0</w:t>
            </w:r>
          </w:p>
        </w:tc>
        <w:tc>
          <w:tcPr>
            <w:tcW w:w="567" w:type="dxa"/>
            <w:noWrap/>
          </w:tcPr>
          <w:p w:rsidR="00F8755E" w:rsidRPr="00723A2C" w:rsidRDefault="00F8755E" w:rsidP="00097481">
            <w:pPr>
              <w:spacing w:before="0" w:after="0" w:line="240" w:lineRule="auto"/>
              <w:jc w:val="center"/>
              <w:rPr>
                <w:sz w:val="14"/>
                <w:szCs w:val="14"/>
              </w:rPr>
            </w:pPr>
            <w:r>
              <w:rPr>
                <w:sz w:val="14"/>
                <w:szCs w:val="14"/>
              </w:rPr>
              <w:t>0</w:t>
            </w:r>
          </w:p>
        </w:tc>
        <w:tc>
          <w:tcPr>
            <w:tcW w:w="851" w:type="dxa"/>
            <w:noWrap/>
          </w:tcPr>
          <w:p w:rsidR="00F8755E" w:rsidRPr="002F6ACB" w:rsidRDefault="00F8755E" w:rsidP="00097481">
            <w:pPr>
              <w:spacing w:before="0" w:after="0" w:line="240" w:lineRule="auto"/>
              <w:jc w:val="center"/>
              <w:rPr>
                <w:sz w:val="14"/>
                <w:szCs w:val="14"/>
              </w:rPr>
            </w:pPr>
            <w:r>
              <w:rPr>
                <w:sz w:val="14"/>
                <w:szCs w:val="14"/>
              </w:rPr>
              <w:t>2,8%(</w:t>
            </w:r>
            <w:r w:rsidRPr="00FE15B0">
              <w:rPr>
                <w:sz w:val="14"/>
                <w:szCs w:val="14"/>
                <w:vertAlign w:val="superscript"/>
              </w:rPr>
              <w:t>1)</w:t>
            </w:r>
          </w:p>
        </w:tc>
        <w:tc>
          <w:tcPr>
            <w:tcW w:w="838" w:type="dxa"/>
            <w:noWrap/>
          </w:tcPr>
          <w:p w:rsidR="00F8755E" w:rsidRPr="004110FB" w:rsidRDefault="00F8755E" w:rsidP="00097481">
            <w:pPr>
              <w:spacing w:before="0" w:after="0" w:line="240" w:lineRule="auto"/>
              <w:jc w:val="center"/>
              <w:rPr>
                <w:sz w:val="14"/>
                <w:szCs w:val="14"/>
              </w:rPr>
            </w:pPr>
            <w:r w:rsidRPr="00075E32">
              <w:rPr>
                <w:sz w:val="14"/>
                <w:szCs w:val="14"/>
              </w:rPr>
              <w:t>0,8</w:t>
            </w:r>
            <w:r w:rsidRPr="00942793">
              <w:rPr>
                <w:rStyle w:val="FootnoteReference"/>
                <w:szCs w:val="14"/>
              </w:rPr>
              <w:footnoteReference w:id="8"/>
            </w:r>
            <w:r w:rsidRPr="00075E32">
              <w:rPr>
                <w:sz w:val="14"/>
                <w:szCs w:val="14"/>
              </w:rPr>
              <w:t>%</w:t>
            </w:r>
          </w:p>
        </w:tc>
        <w:tc>
          <w:tcPr>
            <w:tcW w:w="236" w:type="dxa"/>
            <w:noWrap/>
          </w:tcPr>
          <w:p w:rsidR="00F8755E" w:rsidRPr="004110FB" w:rsidRDefault="00F8755E" w:rsidP="00097481">
            <w:pPr>
              <w:spacing w:before="0" w:after="0" w:line="240" w:lineRule="auto"/>
              <w:jc w:val="center"/>
              <w:rPr>
                <w:sz w:val="14"/>
                <w:szCs w:val="14"/>
              </w:rPr>
            </w:pPr>
          </w:p>
        </w:tc>
        <w:tc>
          <w:tcPr>
            <w:tcW w:w="570" w:type="dxa"/>
            <w:noWrap/>
          </w:tcPr>
          <w:p w:rsidR="00F8755E" w:rsidRPr="00723A2C" w:rsidRDefault="00F8755E" w:rsidP="00097481">
            <w:pPr>
              <w:spacing w:before="0" w:after="0" w:line="240" w:lineRule="auto"/>
              <w:jc w:val="center"/>
              <w:rPr>
                <w:sz w:val="14"/>
                <w:szCs w:val="14"/>
              </w:rPr>
            </w:pPr>
          </w:p>
        </w:tc>
        <w:tc>
          <w:tcPr>
            <w:tcW w:w="967" w:type="dxa"/>
          </w:tcPr>
          <w:p w:rsidR="00F8755E" w:rsidRPr="00723A2C" w:rsidRDefault="00F8755E" w:rsidP="00097481">
            <w:pPr>
              <w:spacing w:before="0" w:after="0" w:line="240" w:lineRule="auto"/>
              <w:jc w:val="center"/>
              <w:rPr>
                <w:sz w:val="14"/>
                <w:szCs w:val="14"/>
              </w:rPr>
            </w:pPr>
          </w:p>
        </w:tc>
      </w:tr>
      <w:tr w:rsidR="00F8755E" w:rsidRPr="00723A2C" w:rsidTr="00646273">
        <w:trPr>
          <w:trHeight w:val="510"/>
        </w:trPr>
        <w:tc>
          <w:tcPr>
            <w:tcW w:w="1526" w:type="dxa"/>
            <w:vMerge/>
          </w:tcPr>
          <w:p w:rsidR="00F8755E" w:rsidRPr="00723A2C" w:rsidRDefault="00F8755E" w:rsidP="00097481">
            <w:pPr>
              <w:spacing w:before="0" w:after="0" w:line="240" w:lineRule="auto"/>
              <w:rPr>
                <w:sz w:val="14"/>
                <w:szCs w:val="14"/>
              </w:rPr>
            </w:pPr>
          </w:p>
        </w:tc>
        <w:tc>
          <w:tcPr>
            <w:tcW w:w="1109" w:type="dxa"/>
            <w:gridSpan w:val="2"/>
          </w:tcPr>
          <w:p w:rsidR="00F8755E" w:rsidRPr="00723A2C" w:rsidRDefault="00F8755E" w:rsidP="00097481">
            <w:pPr>
              <w:spacing w:before="0" w:after="0" w:line="240" w:lineRule="auto"/>
              <w:rPr>
                <w:sz w:val="14"/>
                <w:szCs w:val="14"/>
              </w:rPr>
            </w:pPr>
            <w:r w:rsidRPr="00723A2C">
              <w:rPr>
                <w:sz w:val="14"/>
                <w:szCs w:val="14"/>
              </w:rPr>
              <w:t>Στόχος</w:t>
            </w:r>
          </w:p>
        </w:tc>
        <w:tc>
          <w:tcPr>
            <w:tcW w:w="779" w:type="dxa"/>
            <w:noWrap/>
          </w:tcPr>
          <w:p w:rsidR="00F8755E" w:rsidRPr="00723A2C" w:rsidRDefault="00F8755E" w:rsidP="00097481">
            <w:pPr>
              <w:spacing w:before="0" w:after="0" w:line="240" w:lineRule="auto"/>
              <w:jc w:val="center"/>
              <w:rPr>
                <w:sz w:val="14"/>
                <w:szCs w:val="14"/>
              </w:rPr>
            </w:pPr>
          </w:p>
        </w:tc>
        <w:tc>
          <w:tcPr>
            <w:tcW w:w="571" w:type="dxa"/>
            <w:noWrap/>
          </w:tcPr>
          <w:p w:rsidR="00F8755E" w:rsidRPr="00723A2C" w:rsidRDefault="00F8755E" w:rsidP="00097481">
            <w:pPr>
              <w:spacing w:before="0" w:after="0" w:line="240" w:lineRule="auto"/>
              <w:jc w:val="center"/>
              <w:rPr>
                <w:sz w:val="14"/>
                <w:szCs w:val="14"/>
              </w:rPr>
            </w:pPr>
          </w:p>
        </w:tc>
        <w:tc>
          <w:tcPr>
            <w:tcW w:w="551" w:type="dxa"/>
            <w:noWrap/>
          </w:tcPr>
          <w:p w:rsidR="00F8755E" w:rsidRPr="00723A2C" w:rsidRDefault="00F8755E" w:rsidP="00097481">
            <w:pPr>
              <w:spacing w:before="0" w:after="0" w:line="240" w:lineRule="auto"/>
              <w:jc w:val="center"/>
              <w:rPr>
                <w:sz w:val="14"/>
                <w:szCs w:val="14"/>
              </w:rPr>
            </w:pPr>
          </w:p>
        </w:tc>
        <w:tc>
          <w:tcPr>
            <w:tcW w:w="709" w:type="dxa"/>
            <w:noWrap/>
          </w:tcPr>
          <w:p w:rsidR="00F8755E" w:rsidRPr="00723A2C" w:rsidRDefault="00F8755E" w:rsidP="00097481">
            <w:pPr>
              <w:spacing w:before="0" w:after="0" w:line="240" w:lineRule="auto"/>
              <w:jc w:val="center"/>
              <w:rPr>
                <w:sz w:val="14"/>
                <w:szCs w:val="14"/>
              </w:rPr>
            </w:pPr>
          </w:p>
        </w:tc>
        <w:tc>
          <w:tcPr>
            <w:tcW w:w="567" w:type="dxa"/>
            <w:noWrap/>
          </w:tcPr>
          <w:p w:rsidR="00F8755E" w:rsidRPr="00723A2C" w:rsidRDefault="00F8755E" w:rsidP="00097481">
            <w:pPr>
              <w:spacing w:before="0" w:after="0" w:line="240" w:lineRule="auto"/>
              <w:jc w:val="center"/>
              <w:rPr>
                <w:sz w:val="14"/>
                <w:szCs w:val="14"/>
              </w:rPr>
            </w:pPr>
          </w:p>
        </w:tc>
        <w:tc>
          <w:tcPr>
            <w:tcW w:w="851" w:type="dxa"/>
            <w:noWrap/>
          </w:tcPr>
          <w:p w:rsidR="00F8755E" w:rsidRPr="00723A2C" w:rsidRDefault="00F8755E" w:rsidP="00097481">
            <w:pPr>
              <w:spacing w:before="0" w:after="0" w:line="240" w:lineRule="auto"/>
              <w:jc w:val="center"/>
              <w:rPr>
                <w:sz w:val="14"/>
                <w:szCs w:val="14"/>
              </w:rPr>
            </w:pPr>
          </w:p>
        </w:tc>
        <w:tc>
          <w:tcPr>
            <w:tcW w:w="838" w:type="dxa"/>
            <w:noWrap/>
          </w:tcPr>
          <w:p w:rsidR="00F8755E" w:rsidRPr="00723A2C" w:rsidRDefault="00F8755E" w:rsidP="00097481">
            <w:pPr>
              <w:spacing w:before="0" w:after="0" w:line="240" w:lineRule="auto"/>
              <w:jc w:val="center"/>
              <w:rPr>
                <w:sz w:val="14"/>
                <w:szCs w:val="14"/>
              </w:rPr>
            </w:pPr>
          </w:p>
        </w:tc>
        <w:tc>
          <w:tcPr>
            <w:tcW w:w="236" w:type="dxa"/>
            <w:noWrap/>
          </w:tcPr>
          <w:p w:rsidR="00F8755E" w:rsidRPr="00723A2C" w:rsidRDefault="00F8755E" w:rsidP="00097481">
            <w:pPr>
              <w:spacing w:before="0" w:after="0" w:line="240" w:lineRule="auto"/>
              <w:jc w:val="center"/>
              <w:rPr>
                <w:sz w:val="14"/>
                <w:szCs w:val="14"/>
              </w:rPr>
            </w:pPr>
          </w:p>
        </w:tc>
        <w:tc>
          <w:tcPr>
            <w:tcW w:w="570" w:type="dxa"/>
            <w:noWrap/>
          </w:tcPr>
          <w:p w:rsidR="00F8755E" w:rsidRPr="00723A2C" w:rsidRDefault="00F8755E" w:rsidP="00097481">
            <w:pPr>
              <w:spacing w:before="0" w:after="0" w:line="240" w:lineRule="auto"/>
              <w:jc w:val="center"/>
              <w:rPr>
                <w:sz w:val="14"/>
                <w:szCs w:val="14"/>
              </w:rPr>
            </w:pPr>
          </w:p>
        </w:tc>
        <w:tc>
          <w:tcPr>
            <w:tcW w:w="967" w:type="dxa"/>
          </w:tcPr>
          <w:p w:rsidR="00F8755E" w:rsidRPr="00723A2C" w:rsidRDefault="00F8755E" w:rsidP="00097481">
            <w:pPr>
              <w:spacing w:before="0" w:after="0" w:line="240" w:lineRule="auto"/>
              <w:jc w:val="center"/>
              <w:rPr>
                <w:sz w:val="14"/>
                <w:szCs w:val="14"/>
              </w:rPr>
            </w:pPr>
            <w:r w:rsidRPr="00723A2C">
              <w:rPr>
                <w:sz w:val="14"/>
                <w:szCs w:val="14"/>
                <w:lang w:val="en-US"/>
              </w:rPr>
              <w:t xml:space="preserve">1,2% </w:t>
            </w:r>
            <w:r w:rsidRPr="00723A2C">
              <w:rPr>
                <w:sz w:val="14"/>
                <w:szCs w:val="14"/>
                <w:vertAlign w:val="superscript"/>
                <w:lang w:val="en-US"/>
              </w:rPr>
              <w:t>(1), (3)</w:t>
            </w:r>
          </w:p>
        </w:tc>
      </w:tr>
      <w:tr w:rsidR="00F8755E" w:rsidRPr="00723A2C" w:rsidTr="00646273">
        <w:trPr>
          <w:trHeight w:val="285"/>
        </w:trPr>
        <w:tc>
          <w:tcPr>
            <w:tcW w:w="1526" w:type="dxa"/>
            <w:vMerge/>
          </w:tcPr>
          <w:p w:rsidR="00F8755E" w:rsidRPr="00723A2C" w:rsidRDefault="00F8755E" w:rsidP="00097481">
            <w:pPr>
              <w:spacing w:before="0" w:after="0" w:line="240" w:lineRule="auto"/>
              <w:rPr>
                <w:sz w:val="14"/>
                <w:szCs w:val="14"/>
              </w:rPr>
            </w:pPr>
          </w:p>
        </w:tc>
        <w:tc>
          <w:tcPr>
            <w:tcW w:w="1109" w:type="dxa"/>
            <w:gridSpan w:val="2"/>
          </w:tcPr>
          <w:p w:rsidR="00F8755E" w:rsidRPr="00723A2C" w:rsidRDefault="00F8755E" w:rsidP="00097481">
            <w:pPr>
              <w:spacing w:before="0" w:after="0" w:line="240" w:lineRule="auto"/>
              <w:rPr>
                <w:sz w:val="14"/>
                <w:szCs w:val="14"/>
              </w:rPr>
            </w:pPr>
            <w:r w:rsidRPr="00723A2C">
              <w:rPr>
                <w:sz w:val="14"/>
                <w:szCs w:val="14"/>
              </w:rPr>
              <w:t>Αφετηρία</w:t>
            </w:r>
          </w:p>
        </w:tc>
        <w:tc>
          <w:tcPr>
            <w:tcW w:w="779" w:type="dxa"/>
            <w:noWrap/>
          </w:tcPr>
          <w:p w:rsidR="00F8755E" w:rsidRPr="00723A2C" w:rsidRDefault="00F8755E" w:rsidP="00097481">
            <w:pPr>
              <w:spacing w:before="0" w:after="0" w:line="240" w:lineRule="auto"/>
              <w:jc w:val="center"/>
              <w:rPr>
                <w:sz w:val="14"/>
                <w:szCs w:val="14"/>
              </w:rPr>
            </w:pPr>
            <w:r w:rsidRPr="00723A2C">
              <w:rPr>
                <w:sz w:val="14"/>
                <w:szCs w:val="14"/>
                <w:lang w:val="en-US"/>
              </w:rPr>
              <w:t>0,0%</w:t>
            </w:r>
          </w:p>
        </w:tc>
        <w:tc>
          <w:tcPr>
            <w:tcW w:w="571" w:type="dxa"/>
            <w:noWrap/>
          </w:tcPr>
          <w:p w:rsidR="00F8755E" w:rsidRPr="00723A2C" w:rsidRDefault="00F8755E" w:rsidP="00097481">
            <w:pPr>
              <w:spacing w:before="0" w:after="0" w:line="240" w:lineRule="auto"/>
              <w:jc w:val="center"/>
              <w:rPr>
                <w:sz w:val="14"/>
                <w:szCs w:val="14"/>
              </w:rPr>
            </w:pPr>
          </w:p>
        </w:tc>
        <w:tc>
          <w:tcPr>
            <w:tcW w:w="551" w:type="dxa"/>
            <w:noWrap/>
          </w:tcPr>
          <w:p w:rsidR="00F8755E" w:rsidRPr="00723A2C" w:rsidRDefault="00F8755E" w:rsidP="00097481">
            <w:pPr>
              <w:spacing w:before="0" w:after="0" w:line="240" w:lineRule="auto"/>
              <w:jc w:val="center"/>
              <w:rPr>
                <w:sz w:val="14"/>
                <w:szCs w:val="14"/>
              </w:rPr>
            </w:pPr>
          </w:p>
        </w:tc>
        <w:tc>
          <w:tcPr>
            <w:tcW w:w="709" w:type="dxa"/>
            <w:noWrap/>
          </w:tcPr>
          <w:p w:rsidR="00F8755E" w:rsidRPr="00723A2C" w:rsidRDefault="00F8755E" w:rsidP="00097481">
            <w:pPr>
              <w:spacing w:before="0" w:after="0" w:line="240" w:lineRule="auto"/>
              <w:jc w:val="center"/>
              <w:rPr>
                <w:sz w:val="14"/>
                <w:szCs w:val="14"/>
              </w:rPr>
            </w:pPr>
          </w:p>
        </w:tc>
        <w:tc>
          <w:tcPr>
            <w:tcW w:w="567" w:type="dxa"/>
            <w:noWrap/>
          </w:tcPr>
          <w:p w:rsidR="00F8755E" w:rsidRPr="00723A2C" w:rsidRDefault="00F8755E" w:rsidP="00097481">
            <w:pPr>
              <w:spacing w:before="0" w:after="0" w:line="240" w:lineRule="auto"/>
              <w:jc w:val="center"/>
              <w:rPr>
                <w:sz w:val="14"/>
                <w:szCs w:val="14"/>
              </w:rPr>
            </w:pPr>
          </w:p>
        </w:tc>
        <w:tc>
          <w:tcPr>
            <w:tcW w:w="851" w:type="dxa"/>
            <w:noWrap/>
          </w:tcPr>
          <w:p w:rsidR="00F8755E" w:rsidRPr="00723A2C" w:rsidRDefault="00F8755E" w:rsidP="00097481">
            <w:pPr>
              <w:spacing w:before="0" w:after="0" w:line="240" w:lineRule="auto"/>
              <w:jc w:val="center"/>
              <w:rPr>
                <w:sz w:val="14"/>
                <w:szCs w:val="14"/>
              </w:rPr>
            </w:pPr>
          </w:p>
        </w:tc>
        <w:tc>
          <w:tcPr>
            <w:tcW w:w="838" w:type="dxa"/>
            <w:noWrap/>
          </w:tcPr>
          <w:p w:rsidR="00F8755E" w:rsidRPr="00723A2C" w:rsidRDefault="00F8755E" w:rsidP="00097481">
            <w:pPr>
              <w:spacing w:before="0" w:after="0" w:line="240" w:lineRule="auto"/>
              <w:jc w:val="center"/>
              <w:rPr>
                <w:sz w:val="14"/>
                <w:szCs w:val="14"/>
              </w:rPr>
            </w:pPr>
          </w:p>
        </w:tc>
        <w:tc>
          <w:tcPr>
            <w:tcW w:w="236" w:type="dxa"/>
            <w:noWrap/>
          </w:tcPr>
          <w:p w:rsidR="00F8755E" w:rsidRPr="00723A2C" w:rsidRDefault="00F8755E" w:rsidP="00097481">
            <w:pPr>
              <w:spacing w:before="0" w:after="0" w:line="240" w:lineRule="auto"/>
              <w:jc w:val="center"/>
              <w:rPr>
                <w:sz w:val="14"/>
                <w:szCs w:val="14"/>
              </w:rPr>
            </w:pPr>
          </w:p>
        </w:tc>
        <w:tc>
          <w:tcPr>
            <w:tcW w:w="570" w:type="dxa"/>
            <w:noWrap/>
          </w:tcPr>
          <w:p w:rsidR="00F8755E" w:rsidRPr="00723A2C" w:rsidRDefault="00F8755E" w:rsidP="00097481">
            <w:pPr>
              <w:spacing w:before="0" w:after="0" w:line="240" w:lineRule="auto"/>
              <w:jc w:val="center"/>
              <w:rPr>
                <w:sz w:val="14"/>
                <w:szCs w:val="14"/>
              </w:rPr>
            </w:pPr>
          </w:p>
        </w:tc>
        <w:tc>
          <w:tcPr>
            <w:tcW w:w="967" w:type="dxa"/>
          </w:tcPr>
          <w:p w:rsidR="00F8755E" w:rsidRPr="00723A2C" w:rsidRDefault="00F8755E" w:rsidP="00097481">
            <w:pPr>
              <w:spacing w:before="0" w:after="0" w:line="240" w:lineRule="auto"/>
              <w:jc w:val="center"/>
              <w:rPr>
                <w:sz w:val="14"/>
                <w:szCs w:val="14"/>
              </w:rPr>
            </w:pPr>
          </w:p>
        </w:tc>
      </w:tr>
    </w:tbl>
    <w:p w:rsidR="00F8755E" w:rsidRDefault="00F8755E" w:rsidP="00A552C9">
      <w:pPr>
        <w:sectPr w:rsidR="00F8755E" w:rsidSect="00D346D4">
          <w:pgSz w:w="11906" w:h="16838"/>
          <w:pgMar w:top="1440" w:right="1800" w:bottom="1440" w:left="1800" w:header="708" w:footer="708" w:gutter="0"/>
          <w:cols w:space="708"/>
          <w:titlePg/>
          <w:rtlGutter/>
          <w:docGrid w:linePitch="360"/>
        </w:sectPr>
      </w:pPr>
    </w:p>
    <w:p w:rsidR="00F8755E" w:rsidRDefault="00F8755E" w:rsidP="00BE6B28">
      <w:pPr>
        <w:pStyle w:val="Caption"/>
      </w:pPr>
      <w:r w:rsidRPr="00BE6B28">
        <w:t>Πίνακας 3.7.α: Συμμετέχοντες ανά ομάδα στόχο σε Πράξεις ΕΚΤ του Άξονα Προτεραιότητας 7</w:t>
      </w:r>
    </w:p>
    <w:p w:rsidR="00F8755E" w:rsidRDefault="00F8755E" w:rsidP="00A552C9"/>
    <w:p w:rsidR="00F8755E" w:rsidRPr="00B877FD" w:rsidRDefault="00F8755E" w:rsidP="00A552C9">
      <w:pPr>
        <w:sectPr w:rsidR="00F8755E" w:rsidRPr="00B877FD" w:rsidSect="007D62C5">
          <w:pgSz w:w="16838" w:h="11906" w:orient="landscape"/>
          <w:pgMar w:top="899" w:right="1440" w:bottom="540" w:left="1440" w:header="708" w:footer="708" w:gutter="0"/>
          <w:cols w:space="708"/>
          <w:titlePg/>
          <w:docGrid w:linePitch="360"/>
        </w:sectPr>
      </w:pPr>
      <w:r>
        <w:pict>
          <v:shape id="_x0000_i1058" type="#_x0000_t75" style="width:695.25pt;height:366pt">
            <v:imagedata r:id="rId48" o:title=""/>
          </v:shape>
        </w:pict>
      </w:r>
    </w:p>
    <w:p w:rsidR="00F8755E" w:rsidRDefault="00F8755E" w:rsidP="00BE6B28">
      <w:pPr>
        <w:pStyle w:val="Caption"/>
      </w:pPr>
      <w:r w:rsidRPr="00BE6B28">
        <w:t>Πίνακας 3.8: Δείκτες παρακολούθησης Άξονα Προτεραιότητας 8</w:t>
      </w:r>
    </w:p>
    <w:tbl>
      <w:tblPr>
        <w:tblW w:w="543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84"/>
        <w:gridCol w:w="521"/>
        <w:gridCol w:w="634"/>
        <w:gridCol w:w="722"/>
        <w:gridCol w:w="674"/>
        <w:gridCol w:w="601"/>
        <w:gridCol w:w="567"/>
        <w:gridCol w:w="851"/>
        <w:gridCol w:w="850"/>
        <w:gridCol w:w="851"/>
        <w:gridCol w:w="283"/>
        <w:gridCol w:w="364"/>
        <w:gridCol w:w="967"/>
      </w:tblGrid>
      <w:tr w:rsidR="00F8755E" w:rsidRPr="00723A2C" w:rsidTr="00646273">
        <w:trPr>
          <w:trHeight w:val="255"/>
        </w:trPr>
        <w:tc>
          <w:tcPr>
            <w:tcW w:w="1905" w:type="dxa"/>
            <w:gridSpan w:val="2"/>
            <w:shd w:val="clear" w:color="auto" w:fill="C6D9F1"/>
            <w:vAlign w:val="center"/>
          </w:tcPr>
          <w:p w:rsidR="00F8755E" w:rsidRPr="00723A2C" w:rsidRDefault="00F8755E" w:rsidP="00097481">
            <w:pPr>
              <w:spacing w:before="0" w:after="0" w:line="240" w:lineRule="auto"/>
              <w:jc w:val="center"/>
              <w:rPr>
                <w:bCs/>
                <w:sz w:val="14"/>
                <w:szCs w:val="14"/>
              </w:rPr>
            </w:pPr>
            <w:r w:rsidRPr="00723A2C">
              <w:rPr>
                <w:bCs/>
                <w:sz w:val="14"/>
                <w:szCs w:val="14"/>
              </w:rPr>
              <w:t>Δείκτες Α.Π.8</w:t>
            </w:r>
          </w:p>
        </w:tc>
        <w:tc>
          <w:tcPr>
            <w:tcW w:w="634" w:type="dxa"/>
            <w:shd w:val="clear" w:color="auto" w:fill="C6D9F1"/>
            <w:vAlign w:val="center"/>
          </w:tcPr>
          <w:p w:rsidR="00F8755E" w:rsidRPr="00723A2C" w:rsidRDefault="00F8755E" w:rsidP="00097481">
            <w:pPr>
              <w:spacing w:before="0" w:after="0" w:line="240" w:lineRule="auto"/>
              <w:rPr>
                <w:bCs/>
                <w:sz w:val="14"/>
                <w:szCs w:val="14"/>
              </w:rPr>
            </w:pPr>
            <w:r w:rsidRPr="00723A2C">
              <w:rPr>
                <w:bCs/>
                <w:sz w:val="14"/>
                <w:szCs w:val="14"/>
              </w:rPr>
              <w:t> </w:t>
            </w:r>
          </w:p>
        </w:tc>
        <w:tc>
          <w:tcPr>
            <w:tcW w:w="722" w:type="dxa"/>
            <w:shd w:val="clear" w:color="auto" w:fill="C6D9F1"/>
            <w:noWrap/>
            <w:vAlign w:val="bottom"/>
          </w:tcPr>
          <w:p w:rsidR="00F8755E" w:rsidRPr="00723A2C" w:rsidRDefault="00F8755E" w:rsidP="00097481">
            <w:pPr>
              <w:spacing w:before="0" w:after="0" w:line="240" w:lineRule="auto"/>
              <w:jc w:val="center"/>
              <w:rPr>
                <w:bCs/>
                <w:sz w:val="14"/>
                <w:szCs w:val="14"/>
              </w:rPr>
            </w:pPr>
            <w:r w:rsidRPr="00723A2C">
              <w:rPr>
                <w:bCs/>
                <w:sz w:val="14"/>
                <w:szCs w:val="14"/>
              </w:rPr>
              <w:t>2007</w:t>
            </w:r>
          </w:p>
        </w:tc>
        <w:tc>
          <w:tcPr>
            <w:tcW w:w="674" w:type="dxa"/>
            <w:shd w:val="clear" w:color="auto" w:fill="C6D9F1"/>
            <w:noWrap/>
            <w:vAlign w:val="bottom"/>
          </w:tcPr>
          <w:p w:rsidR="00F8755E" w:rsidRPr="00723A2C" w:rsidRDefault="00F8755E" w:rsidP="00097481">
            <w:pPr>
              <w:spacing w:before="0" w:after="0" w:line="240" w:lineRule="auto"/>
              <w:jc w:val="center"/>
              <w:rPr>
                <w:bCs/>
                <w:sz w:val="14"/>
                <w:szCs w:val="14"/>
              </w:rPr>
            </w:pPr>
            <w:r w:rsidRPr="00723A2C">
              <w:rPr>
                <w:bCs/>
                <w:sz w:val="14"/>
                <w:szCs w:val="14"/>
              </w:rPr>
              <w:t>2008</w:t>
            </w:r>
          </w:p>
        </w:tc>
        <w:tc>
          <w:tcPr>
            <w:tcW w:w="601" w:type="dxa"/>
            <w:shd w:val="clear" w:color="auto" w:fill="C6D9F1"/>
            <w:noWrap/>
            <w:vAlign w:val="bottom"/>
          </w:tcPr>
          <w:p w:rsidR="00F8755E" w:rsidRPr="00723A2C" w:rsidRDefault="00F8755E" w:rsidP="00097481">
            <w:pPr>
              <w:spacing w:before="0" w:after="0" w:line="240" w:lineRule="auto"/>
              <w:jc w:val="center"/>
              <w:rPr>
                <w:bCs/>
                <w:sz w:val="14"/>
                <w:szCs w:val="14"/>
              </w:rPr>
            </w:pPr>
            <w:r w:rsidRPr="00723A2C">
              <w:rPr>
                <w:bCs/>
                <w:sz w:val="14"/>
                <w:szCs w:val="14"/>
              </w:rPr>
              <w:t>2009</w:t>
            </w:r>
          </w:p>
        </w:tc>
        <w:tc>
          <w:tcPr>
            <w:tcW w:w="567" w:type="dxa"/>
            <w:shd w:val="clear" w:color="auto" w:fill="C6D9F1"/>
            <w:noWrap/>
            <w:vAlign w:val="bottom"/>
          </w:tcPr>
          <w:p w:rsidR="00F8755E" w:rsidRPr="00723A2C" w:rsidRDefault="00F8755E" w:rsidP="00097481">
            <w:pPr>
              <w:spacing w:before="0" w:after="0" w:line="240" w:lineRule="auto"/>
              <w:jc w:val="center"/>
              <w:rPr>
                <w:bCs/>
                <w:sz w:val="14"/>
                <w:szCs w:val="14"/>
              </w:rPr>
            </w:pPr>
            <w:r w:rsidRPr="00723A2C">
              <w:rPr>
                <w:bCs/>
                <w:sz w:val="14"/>
                <w:szCs w:val="14"/>
              </w:rPr>
              <w:t>2010</w:t>
            </w:r>
          </w:p>
        </w:tc>
        <w:tc>
          <w:tcPr>
            <w:tcW w:w="851" w:type="dxa"/>
            <w:shd w:val="clear" w:color="auto" w:fill="C6D9F1"/>
            <w:noWrap/>
            <w:vAlign w:val="bottom"/>
          </w:tcPr>
          <w:p w:rsidR="00F8755E" w:rsidRPr="00723A2C" w:rsidRDefault="00F8755E" w:rsidP="00097481">
            <w:pPr>
              <w:spacing w:before="0" w:after="0" w:line="240" w:lineRule="auto"/>
              <w:jc w:val="center"/>
              <w:rPr>
                <w:bCs/>
                <w:sz w:val="14"/>
                <w:szCs w:val="14"/>
              </w:rPr>
            </w:pPr>
            <w:r w:rsidRPr="00723A2C">
              <w:rPr>
                <w:bCs/>
                <w:sz w:val="14"/>
                <w:szCs w:val="14"/>
              </w:rPr>
              <w:t>2011</w:t>
            </w:r>
          </w:p>
        </w:tc>
        <w:tc>
          <w:tcPr>
            <w:tcW w:w="850" w:type="dxa"/>
            <w:shd w:val="clear" w:color="auto" w:fill="C6D9F1"/>
            <w:noWrap/>
            <w:vAlign w:val="bottom"/>
          </w:tcPr>
          <w:p w:rsidR="00F8755E" w:rsidRPr="00723A2C" w:rsidRDefault="00F8755E" w:rsidP="00097481">
            <w:pPr>
              <w:spacing w:before="0" w:after="0" w:line="240" w:lineRule="auto"/>
              <w:jc w:val="center"/>
              <w:rPr>
                <w:bCs/>
                <w:sz w:val="14"/>
                <w:szCs w:val="14"/>
              </w:rPr>
            </w:pPr>
            <w:r w:rsidRPr="00723A2C">
              <w:rPr>
                <w:bCs/>
                <w:sz w:val="14"/>
                <w:szCs w:val="14"/>
              </w:rPr>
              <w:t>2012</w:t>
            </w:r>
          </w:p>
        </w:tc>
        <w:tc>
          <w:tcPr>
            <w:tcW w:w="851" w:type="dxa"/>
            <w:shd w:val="clear" w:color="auto" w:fill="C6D9F1"/>
            <w:noWrap/>
            <w:vAlign w:val="bottom"/>
          </w:tcPr>
          <w:p w:rsidR="00F8755E" w:rsidRPr="00723A2C" w:rsidRDefault="00F8755E" w:rsidP="00097481">
            <w:pPr>
              <w:spacing w:before="0" w:after="0" w:line="240" w:lineRule="auto"/>
              <w:jc w:val="center"/>
              <w:rPr>
                <w:bCs/>
                <w:sz w:val="14"/>
                <w:szCs w:val="14"/>
              </w:rPr>
            </w:pPr>
            <w:r w:rsidRPr="00723A2C">
              <w:rPr>
                <w:bCs/>
                <w:sz w:val="14"/>
                <w:szCs w:val="14"/>
              </w:rPr>
              <w:t>2013</w:t>
            </w:r>
          </w:p>
        </w:tc>
        <w:tc>
          <w:tcPr>
            <w:tcW w:w="283" w:type="dxa"/>
            <w:shd w:val="clear" w:color="auto" w:fill="C6D9F1"/>
            <w:noWrap/>
            <w:vAlign w:val="bottom"/>
          </w:tcPr>
          <w:p w:rsidR="00F8755E" w:rsidRPr="00723A2C" w:rsidRDefault="00F8755E" w:rsidP="00097481">
            <w:pPr>
              <w:spacing w:before="0" w:after="0" w:line="240" w:lineRule="auto"/>
              <w:jc w:val="center"/>
              <w:rPr>
                <w:bCs/>
                <w:sz w:val="14"/>
                <w:szCs w:val="14"/>
              </w:rPr>
            </w:pPr>
            <w:r w:rsidRPr="00723A2C">
              <w:rPr>
                <w:bCs/>
                <w:sz w:val="14"/>
                <w:szCs w:val="14"/>
              </w:rPr>
              <w:t>2014</w:t>
            </w:r>
          </w:p>
        </w:tc>
        <w:tc>
          <w:tcPr>
            <w:tcW w:w="364" w:type="dxa"/>
            <w:shd w:val="clear" w:color="auto" w:fill="C6D9F1"/>
            <w:noWrap/>
            <w:vAlign w:val="bottom"/>
          </w:tcPr>
          <w:p w:rsidR="00F8755E" w:rsidRPr="00723A2C" w:rsidRDefault="00F8755E" w:rsidP="00097481">
            <w:pPr>
              <w:spacing w:before="0" w:after="0" w:line="240" w:lineRule="auto"/>
              <w:jc w:val="center"/>
              <w:rPr>
                <w:bCs/>
                <w:sz w:val="14"/>
                <w:szCs w:val="14"/>
              </w:rPr>
            </w:pPr>
            <w:r w:rsidRPr="00723A2C">
              <w:rPr>
                <w:bCs/>
                <w:sz w:val="14"/>
                <w:szCs w:val="14"/>
              </w:rPr>
              <w:t>2015</w:t>
            </w:r>
          </w:p>
        </w:tc>
        <w:tc>
          <w:tcPr>
            <w:tcW w:w="967" w:type="dxa"/>
            <w:shd w:val="clear" w:color="auto" w:fill="C6D9F1"/>
            <w:vAlign w:val="bottom"/>
          </w:tcPr>
          <w:p w:rsidR="00F8755E" w:rsidRPr="00723A2C" w:rsidRDefault="00F8755E" w:rsidP="00097481">
            <w:pPr>
              <w:spacing w:before="0" w:after="0" w:line="240" w:lineRule="auto"/>
              <w:jc w:val="center"/>
              <w:rPr>
                <w:bCs/>
                <w:sz w:val="14"/>
                <w:szCs w:val="14"/>
              </w:rPr>
            </w:pPr>
            <w:r w:rsidRPr="00723A2C">
              <w:rPr>
                <w:bCs/>
                <w:sz w:val="14"/>
                <w:szCs w:val="14"/>
              </w:rPr>
              <w:t>Σύνολο</w:t>
            </w:r>
          </w:p>
        </w:tc>
      </w:tr>
      <w:tr w:rsidR="00F8755E" w:rsidRPr="00723A2C" w:rsidTr="00646273">
        <w:trPr>
          <w:trHeight w:val="450"/>
        </w:trPr>
        <w:tc>
          <w:tcPr>
            <w:tcW w:w="1384" w:type="dxa"/>
            <w:vMerge w:val="restart"/>
          </w:tcPr>
          <w:p w:rsidR="00F8755E" w:rsidRPr="00723A2C" w:rsidRDefault="00F8755E" w:rsidP="00CD4542">
            <w:pPr>
              <w:spacing w:before="0" w:after="0" w:line="240" w:lineRule="auto"/>
              <w:jc w:val="left"/>
              <w:rPr>
                <w:sz w:val="14"/>
                <w:szCs w:val="14"/>
              </w:rPr>
            </w:pPr>
            <w:r w:rsidRPr="00723A2C">
              <w:rPr>
                <w:rFonts w:cs="Arial"/>
                <w:sz w:val="14"/>
                <w:szCs w:val="14"/>
              </w:rPr>
              <w:t>Αριθμός συμμετοχών ατόμων 25-64 ετών σε προγράμματα δια βίου εκπαίδευσης (τυπικής, μη-τυπικής και άτυπης) στο πλαίσιο του ΑΠ8</w:t>
            </w:r>
          </w:p>
        </w:tc>
        <w:tc>
          <w:tcPr>
            <w:tcW w:w="1155" w:type="dxa"/>
            <w:gridSpan w:val="2"/>
          </w:tcPr>
          <w:p w:rsidR="00F8755E" w:rsidRPr="00723A2C" w:rsidRDefault="00F8755E" w:rsidP="00097481">
            <w:pPr>
              <w:spacing w:before="0" w:after="0" w:line="240" w:lineRule="auto"/>
              <w:rPr>
                <w:sz w:val="14"/>
                <w:szCs w:val="14"/>
              </w:rPr>
            </w:pPr>
            <w:r w:rsidRPr="00723A2C">
              <w:rPr>
                <w:sz w:val="14"/>
                <w:szCs w:val="14"/>
              </w:rPr>
              <w:t>Ολοκλήρωση</w:t>
            </w:r>
          </w:p>
        </w:tc>
        <w:tc>
          <w:tcPr>
            <w:tcW w:w="722" w:type="dxa"/>
            <w:noWrap/>
          </w:tcPr>
          <w:p w:rsidR="00F8755E" w:rsidRPr="00723A2C" w:rsidRDefault="00F8755E" w:rsidP="00097481">
            <w:pPr>
              <w:spacing w:before="0" w:after="0" w:line="240" w:lineRule="auto"/>
              <w:jc w:val="center"/>
              <w:rPr>
                <w:sz w:val="14"/>
                <w:szCs w:val="14"/>
              </w:rPr>
            </w:pPr>
            <w:r w:rsidRPr="00723A2C">
              <w:rPr>
                <w:sz w:val="14"/>
                <w:szCs w:val="14"/>
              </w:rPr>
              <w:t>0</w:t>
            </w:r>
          </w:p>
        </w:tc>
        <w:tc>
          <w:tcPr>
            <w:tcW w:w="674" w:type="dxa"/>
            <w:noWrap/>
          </w:tcPr>
          <w:p w:rsidR="00F8755E" w:rsidRPr="00723A2C" w:rsidRDefault="00F8755E" w:rsidP="00097481">
            <w:pPr>
              <w:spacing w:before="0" w:after="0" w:line="240" w:lineRule="auto"/>
              <w:jc w:val="center"/>
              <w:rPr>
                <w:sz w:val="14"/>
                <w:szCs w:val="14"/>
              </w:rPr>
            </w:pPr>
            <w:r w:rsidRPr="00723A2C">
              <w:rPr>
                <w:sz w:val="14"/>
                <w:szCs w:val="14"/>
                <w:lang w:val="en-US"/>
              </w:rPr>
              <w:t>0</w:t>
            </w:r>
          </w:p>
        </w:tc>
        <w:tc>
          <w:tcPr>
            <w:tcW w:w="601" w:type="dxa"/>
            <w:noWrap/>
          </w:tcPr>
          <w:p w:rsidR="00F8755E" w:rsidRPr="00723A2C" w:rsidRDefault="00F8755E" w:rsidP="00097481">
            <w:pPr>
              <w:spacing w:before="0" w:after="0" w:line="240" w:lineRule="auto"/>
              <w:jc w:val="center"/>
              <w:rPr>
                <w:sz w:val="14"/>
                <w:szCs w:val="14"/>
                <w:lang w:val="en-US"/>
              </w:rPr>
            </w:pPr>
            <w:r>
              <w:rPr>
                <w:sz w:val="14"/>
                <w:szCs w:val="14"/>
                <w:lang w:val="en-US"/>
              </w:rPr>
              <w:t>3.856</w:t>
            </w:r>
          </w:p>
        </w:tc>
        <w:tc>
          <w:tcPr>
            <w:tcW w:w="567" w:type="dxa"/>
            <w:noWrap/>
          </w:tcPr>
          <w:p w:rsidR="00F8755E" w:rsidRPr="00723A2C" w:rsidRDefault="00F8755E" w:rsidP="00097481">
            <w:pPr>
              <w:spacing w:before="0" w:after="0" w:line="240" w:lineRule="auto"/>
              <w:jc w:val="center"/>
              <w:rPr>
                <w:sz w:val="14"/>
                <w:szCs w:val="14"/>
              </w:rPr>
            </w:pPr>
            <w:r>
              <w:rPr>
                <w:sz w:val="14"/>
                <w:szCs w:val="14"/>
              </w:rPr>
              <w:t>50.613</w:t>
            </w:r>
          </w:p>
        </w:tc>
        <w:tc>
          <w:tcPr>
            <w:tcW w:w="851" w:type="dxa"/>
            <w:noWrap/>
          </w:tcPr>
          <w:p w:rsidR="00F8755E" w:rsidRPr="00723A2C" w:rsidRDefault="00F8755E" w:rsidP="00097481">
            <w:pPr>
              <w:spacing w:before="0" w:after="0" w:line="240" w:lineRule="auto"/>
              <w:jc w:val="center"/>
              <w:rPr>
                <w:sz w:val="14"/>
                <w:szCs w:val="14"/>
              </w:rPr>
            </w:pPr>
            <w:r>
              <w:rPr>
                <w:sz w:val="14"/>
                <w:szCs w:val="14"/>
              </w:rPr>
              <w:t>105.133</w:t>
            </w:r>
          </w:p>
        </w:tc>
        <w:tc>
          <w:tcPr>
            <w:tcW w:w="850" w:type="dxa"/>
            <w:noWrap/>
          </w:tcPr>
          <w:p w:rsidR="00F8755E" w:rsidRPr="00BC37E6" w:rsidRDefault="00F8755E" w:rsidP="00097481">
            <w:pPr>
              <w:spacing w:before="0" w:after="0" w:line="240" w:lineRule="auto"/>
              <w:jc w:val="center"/>
              <w:rPr>
                <w:sz w:val="14"/>
                <w:szCs w:val="14"/>
                <w:lang w:val="en-US"/>
              </w:rPr>
            </w:pPr>
            <w:r>
              <w:rPr>
                <w:sz w:val="14"/>
                <w:szCs w:val="14"/>
                <w:lang w:val="en-US"/>
              </w:rPr>
              <w:t>137.944</w:t>
            </w:r>
          </w:p>
        </w:tc>
        <w:tc>
          <w:tcPr>
            <w:tcW w:w="851" w:type="dxa"/>
            <w:noWrap/>
          </w:tcPr>
          <w:p w:rsidR="00F8755E" w:rsidRPr="00723A2C" w:rsidRDefault="00F8755E" w:rsidP="00097481">
            <w:pPr>
              <w:spacing w:before="0" w:after="0" w:line="240" w:lineRule="auto"/>
              <w:jc w:val="center"/>
              <w:rPr>
                <w:sz w:val="14"/>
                <w:szCs w:val="14"/>
              </w:rPr>
            </w:pPr>
            <w:r>
              <w:rPr>
                <w:sz w:val="14"/>
                <w:szCs w:val="14"/>
              </w:rPr>
              <w:t>184.117</w:t>
            </w:r>
          </w:p>
        </w:tc>
        <w:tc>
          <w:tcPr>
            <w:tcW w:w="283" w:type="dxa"/>
            <w:noWrap/>
          </w:tcPr>
          <w:p w:rsidR="00F8755E" w:rsidRPr="00723A2C" w:rsidRDefault="00F8755E" w:rsidP="00097481">
            <w:pPr>
              <w:spacing w:before="0" w:after="0" w:line="240" w:lineRule="auto"/>
              <w:jc w:val="center"/>
              <w:rPr>
                <w:sz w:val="14"/>
                <w:szCs w:val="14"/>
              </w:rPr>
            </w:pPr>
          </w:p>
        </w:tc>
        <w:tc>
          <w:tcPr>
            <w:tcW w:w="364" w:type="dxa"/>
            <w:noWrap/>
          </w:tcPr>
          <w:p w:rsidR="00F8755E" w:rsidRPr="00723A2C" w:rsidRDefault="00F8755E" w:rsidP="00097481">
            <w:pPr>
              <w:spacing w:before="0" w:after="0" w:line="240" w:lineRule="auto"/>
              <w:jc w:val="center"/>
              <w:rPr>
                <w:sz w:val="14"/>
                <w:szCs w:val="14"/>
              </w:rPr>
            </w:pPr>
          </w:p>
        </w:tc>
        <w:tc>
          <w:tcPr>
            <w:tcW w:w="967" w:type="dxa"/>
          </w:tcPr>
          <w:p w:rsidR="00F8755E" w:rsidRPr="00723A2C" w:rsidRDefault="00F8755E" w:rsidP="00097481">
            <w:pPr>
              <w:spacing w:before="0" w:after="0" w:line="240" w:lineRule="auto"/>
              <w:jc w:val="center"/>
              <w:rPr>
                <w:sz w:val="14"/>
                <w:szCs w:val="14"/>
              </w:rPr>
            </w:pPr>
          </w:p>
        </w:tc>
      </w:tr>
      <w:tr w:rsidR="00F8755E" w:rsidRPr="00723A2C" w:rsidTr="00646273">
        <w:trPr>
          <w:trHeight w:val="270"/>
        </w:trPr>
        <w:tc>
          <w:tcPr>
            <w:tcW w:w="1384" w:type="dxa"/>
            <w:vMerge/>
          </w:tcPr>
          <w:p w:rsidR="00F8755E" w:rsidRPr="00723A2C" w:rsidRDefault="00F8755E" w:rsidP="00CD4542">
            <w:pPr>
              <w:spacing w:before="0" w:after="0" w:line="240" w:lineRule="auto"/>
              <w:jc w:val="left"/>
              <w:rPr>
                <w:sz w:val="14"/>
                <w:szCs w:val="14"/>
              </w:rPr>
            </w:pPr>
          </w:p>
        </w:tc>
        <w:tc>
          <w:tcPr>
            <w:tcW w:w="1155" w:type="dxa"/>
            <w:gridSpan w:val="2"/>
          </w:tcPr>
          <w:p w:rsidR="00F8755E" w:rsidRPr="00723A2C" w:rsidRDefault="00F8755E" w:rsidP="00097481">
            <w:pPr>
              <w:spacing w:before="0" w:after="0" w:line="240" w:lineRule="auto"/>
              <w:rPr>
                <w:sz w:val="14"/>
                <w:szCs w:val="14"/>
              </w:rPr>
            </w:pPr>
            <w:r w:rsidRPr="00723A2C">
              <w:rPr>
                <w:sz w:val="14"/>
                <w:szCs w:val="14"/>
              </w:rPr>
              <w:t>Στόχος</w:t>
            </w:r>
          </w:p>
        </w:tc>
        <w:tc>
          <w:tcPr>
            <w:tcW w:w="722" w:type="dxa"/>
            <w:noWrap/>
          </w:tcPr>
          <w:p w:rsidR="00F8755E" w:rsidRPr="00723A2C" w:rsidRDefault="00F8755E" w:rsidP="00097481">
            <w:pPr>
              <w:spacing w:before="0" w:after="0" w:line="240" w:lineRule="auto"/>
              <w:jc w:val="center"/>
              <w:rPr>
                <w:sz w:val="14"/>
                <w:szCs w:val="14"/>
              </w:rPr>
            </w:pPr>
          </w:p>
        </w:tc>
        <w:tc>
          <w:tcPr>
            <w:tcW w:w="674" w:type="dxa"/>
            <w:noWrap/>
          </w:tcPr>
          <w:p w:rsidR="00F8755E" w:rsidRPr="00723A2C" w:rsidRDefault="00F8755E" w:rsidP="00097481">
            <w:pPr>
              <w:spacing w:before="0" w:after="0" w:line="240" w:lineRule="auto"/>
              <w:jc w:val="center"/>
              <w:rPr>
                <w:sz w:val="14"/>
                <w:szCs w:val="14"/>
              </w:rPr>
            </w:pPr>
          </w:p>
        </w:tc>
        <w:tc>
          <w:tcPr>
            <w:tcW w:w="601" w:type="dxa"/>
            <w:noWrap/>
          </w:tcPr>
          <w:p w:rsidR="00F8755E" w:rsidRPr="00723A2C" w:rsidRDefault="00F8755E" w:rsidP="00097481">
            <w:pPr>
              <w:spacing w:before="0" w:after="0" w:line="240" w:lineRule="auto"/>
              <w:jc w:val="center"/>
              <w:rPr>
                <w:sz w:val="14"/>
                <w:szCs w:val="14"/>
              </w:rPr>
            </w:pPr>
          </w:p>
        </w:tc>
        <w:tc>
          <w:tcPr>
            <w:tcW w:w="567" w:type="dxa"/>
            <w:noWrap/>
          </w:tcPr>
          <w:p w:rsidR="00F8755E" w:rsidRPr="00723A2C" w:rsidRDefault="00F8755E" w:rsidP="00097481">
            <w:pPr>
              <w:spacing w:before="0" w:after="0" w:line="240" w:lineRule="auto"/>
              <w:jc w:val="center"/>
              <w:rPr>
                <w:sz w:val="14"/>
                <w:szCs w:val="14"/>
              </w:rPr>
            </w:pPr>
          </w:p>
        </w:tc>
        <w:tc>
          <w:tcPr>
            <w:tcW w:w="851" w:type="dxa"/>
            <w:noWrap/>
          </w:tcPr>
          <w:p w:rsidR="00F8755E" w:rsidRPr="00723A2C" w:rsidRDefault="00F8755E" w:rsidP="00097481">
            <w:pPr>
              <w:spacing w:before="0" w:after="0" w:line="240" w:lineRule="auto"/>
              <w:jc w:val="center"/>
              <w:rPr>
                <w:sz w:val="14"/>
                <w:szCs w:val="14"/>
              </w:rPr>
            </w:pPr>
          </w:p>
        </w:tc>
        <w:tc>
          <w:tcPr>
            <w:tcW w:w="850" w:type="dxa"/>
            <w:noWrap/>
          </w:tcPr>
          <w:p w:rsidR="00F8755E" w:rsidRPr="00723A2C" w:rsidRDefault="00F8755E" w:rsidP="00097481">
            <w:pPr>
              <w:spacing w:before="0" w:after="0" w:line="240" w:lineRule="auto"/>
              <w:jc w:val="center"/>
              <w:rPr>
                <w:sz w:val="14"/>
                <w:szCs w:val="14"/>
              </w:rPr>
            </w:pPr>
          </w:p>
        </w:tc>
        <w:tc>
          <w:tcPr>
            <w:tcW w:w="851" w:type="dxa"/>
            <w:noWrap/>
          </w:tcPr>
          <w:p w:rsidR="00F8755E" w:rsidRPr="00723A2C" w:rsidRDefault="00F8755E" w:rsidP="00097481">
            <w:pPr>
              <w:spacing w:before="0" w:after="0" w:line="240" w:lineRule="auto"/>
              <w:jc w:val="center"/>
              <w:rPr>
                <w:sz w:val="14"/>
                <w:szCs w:val="14"/>
              </w:rPr>
            </w:pPr>
          </w:p>
        </w:tc>
        <w:tc>
          <w:tcPr>
            <w:tcW w:w="283" w:type="dxa"/>
            <w:noWrap/>
          </w:tcPr>
          <w:p w:rsidR="00F8755E" w:rsidRPr="00723A2C" w:rsidRDefault="00F8755E" w:rsidP="00097481">
            <w:pPr>
              <w:spacing w:before="0" w:after="0" w:line="240" w:lineRule="auto"/>
              <w:jc w:val="center"/>
              <w:rPr>
                <w:sz w:val="14"/>
                <w:szCs w:val="14"/>
              </w:rPr>
            </w:pPr>
          </w:p>
        </w:tc>
        <w:tc>
          <w:tcPr>
            <w:tcW w:w="364" w:type="dxa"/>
            <w:noWrap/>
          </w:tcPr>
          <w:p w:rsidR="00F8755E" w:rsidRPr="00723A2C" w:rsidRDefault="00F8755E" w:rsidP="00097481">
            <w:pPr>
              <w:spacing w:before="0" w:after="0" w:line="240" w:lineRule="auto"/>
              <w:jc w:val="center"/>
              <w:rPr>
                <w:sz w:val="14"/>
                <w:szCs w:val="14"/>
              </w:rPr>
            </w:pPr>
          </w:p>
        </w:tc>
        <w:tc>
          <w:tcPr>
            <w:tcW w:w="967" w:type="dxa"/>
          </w:tcPr>
          <w:p w:rsidR="00F8755E" w:rsidRPr="00723A2C" w:rsidRDefault="00F8755E" w:rsidP="00097481">
            <w:pPr>
              <w:spacing w:before="0" w:after="0" w:line="240" w:lineRule="auto"/>
              <w:jc w:val="center"/>
              <w:rPr>
                <w:sz w:val="14"/>
                <w:szCs w:val="14"/>
              </w:rPr>
            </w:pPr>
            <w:r w:rsidRPr="00723A2C">
              <w:rPr>
                <w:rFonts w:cs="Arial"/>
                <w:sz w:val="14"/>
                <w:szCs w:val="14"/>
              </w:rPr>
              <w:t>127.500</w:t>
            </w:r>
          </w:p>
        </w:tc>
      </w:tr>
      <w:tr w:rsidR="00F8755E" w:rsidRPr="00723A2C" w:rsidTr="00646273">
        <w:trPr>
          <w:trHeight w:val="270"/>
        </w:trPr>
        <w:tc>
          <w:tcPr>
            <w:tcW w:w="1384" w:type="dxa"/>
            <w:vMerge/>
          </w:tcPr>
          <w:p w:rsidR="00F8755E" w:rsidRPr="00723A2C" w:rsidRDefault="00F8755E" w:rsidP="00CD4542">
            <w:pPr>
              <w:spacing w:before="0" w:after="0" w:line="240" w:lineRule="auto"/>
              <w:jc w:val="left"/>
              <w:rPr>
                <w:sz w:val="14"/>
                <w:szCs w:val="14"/>
              </w:rPr>
            </w:pPr>
          </w:p>
        </w:tc>
        <w:tc>
          <w:tcPr>
            <w:tcW w:w="1155" w:type="dxa"/>
            <w:gridSpan w:val="2"/>
          </w:tcPr>
          <w:p w:rsidR="00F8755E" w:rsidRPr="00723A2C" w:rsidRDefault="00F8755E" w:rsidP="00097481">
            <w:pPr>
              <w:spacing w:before="0" w:after="0" w:line="240" w:lineRule="auto"/>
              <w:rPr>
                <w:sz w:val="14"/>
                <w:szCs w:val="14"/>
              </w:rPr>
            </w:pPr>
            <w:r w:rsidRPr="00723A2C">
              <w:rPr>
                <w:sz w:val="14"/>
                <w:szCs w:val="14"/>
              </w:rPr>
              <w:t>Αφετηρία</w:t>
            </w:r>
          </w:p>
        </w:tc>
        <w:tc>
          <w:tcPr>
            <w:tcW w:w="722" w:type="dxa"/>
            <w:noWrap/>
          </w:tcPr>
          <w:p w:rsidR="00F8755E" w:rsidRPr="00723A2C" w:rsidRDefault="00F8755E" w:rsidP="00097481">
            <w:pPr>
              <w:spacing w:before="0" w:after="0" w:line="240" w:lineRule="auto"/>
              <w:jc w:val="center"/>
              <w:rPr>
                <w:sz w:val="14"/>
                <w:szCs w:val="14"/>
              </w:rPr>
            </w:pPr>
            <w:r w:rsidRPr="00723A2C">
              <w:rPr>
                <w:sz w:val="14"/>
                <w:szCs w:val="14"/>
                <w:lang w:val="en-US"/>
              </w:rPr>
              <w:t>112.900</w:t>
            </w:r>
          </w:p>
        </w:tc>
        <w:tc>
          <w:tcPr>
            <w:tcW w:w="674" w:type="dxa"/>
            <w:noWrap/>
          </w:tcPr>
          <w:p w:rsidR="00F8755E" w:rsidRPr="00723A2C" w:rsidRDefault="00F8755E" w:rsidP="00097481">
            <w:pPr>
              <w:spacing w:before="0" w:after="0" w:line="240" w:lineRule="auto"/>
              <w:jc w:val="center"/>
              <w:rPr>
                <w:sz w:val="14"/>
                <w:szCs w:val="14"/>
              </w:rPr>
            </w:pPr>
          </w:p>
        </w:tc>
        <w:tc>
          <w:tcPr>
            <w:tcW w:w="601" w:type="dxa"/>
            <w:noWrap/>
          </w:tcPr>
          <w:p w:rsidR="00F8755E" w:rsidRPr="00723A2C" w:rsidRDefault="00F8755E" w:rsidP="00097481">
            <w:pPr>
              <w:spacing w:before="0" w:after="0" w:line="240" w:lineRule="auto"/>
              <w:jc w:val="center"/>
              <w:rPr>
                <w:sz w:val="14"/>
                <w:szCs w:val="14"/>
              </w:rPr>
            </w:pPr>
          </w:p>
        </w:tc>
        <w:tc>
          <w:tcPr>
            <w:tcW w:w="567" w:type="dxa"/>
            <w:noWrap/>
          </w:tcPr>
          <w:p w:rsidR="00F8755E" w:rsidRPr="00723A2C" w:rsidRDefault="00F8755E" w:rsidP="00097481">
            <w:pPr>
              <w:spacing w:before="0" w:after="0" w:line="240" w:lineRule="auto"/>
              <w:jc w:val="center"/>
              <w:rPr>
                <w:sz w:val="14"/>
                <w:szCs w:val="14"/>
              </w:rPr>
            </w:pPr>
          </w:p>
        </w:tc>
        <w:tc>
          <w:tcPr>
            <w:tcW w:w="851" w:type="dxa"/>
            <w:noWrap/>
          </w:tcPr>
          <w:p w:rsidR="00F8755E" w:rsidRPr="00723A2C" w:rsidRDefault="00F8755E" w:rsidP="00097481">
            <w:pPr>
              <w:spacing w:before="0" w:after="0" w:line="240" w:lineRule="auto"/>
              <w:jc w:val="center"/>
              <w:rPr>
                <w:sz w:val="14"/>
                <w:szCs w:val="14"/>
              </w:rPr>
            </w:pPr>
          </w:p>
        </w:tc>
        <w:tc>
          <w:tcPr>
            <w:tcW w:w="850" w:type="dxa"/>
            <w:noWrap/>
          </w:tcPr>
          <w:p w:rsidR="00F8755E" w:rsidRPr="00723A2C" w:rsidRDefault="00F8755E" w:rsidP="00097481">
            <w:pPr>
              <w:spacing w:before="0" w:after="0" w:line="240" w:lineRule="auto"/>
              <w:jc w:val="center"/>
              <w:rPr>
                <w:sz w:val="14"/>
                <w:szCs w:val="14"/>
              </w:rPr>
            </w:pPr>
          </w:p>
        </w:tc>
        <w:tc>
          <w:tcPr>
            <w:tcW w:w="851" w:type="dxa"/>
            <w:noWrap/>
          </w:tcPr>
          <w:p w:rsidR="00F8755E" w:rsidRPr="00723A2C" w:rsidRDefault="00F8755E" w:rsidP="00097481">
            <w:pPr>
              <w:spacing w:before="0" w:after="0" w:line="240" w:lineRule="auto"/>
              <w:jc w:val="center"/>
              <w:rPr>
                <w:sz w:val="14"/>
                <w:szCs w:val="14"/>
              </w:rPr>
            </w:pPr>
          </w:p>
        </w:tc>
        <w:tc>
          <w:tcPr>
            <w:tcW w:w="283" w:type="dxa"/>
            <w:noWrap/>
          </w:tcPr>
          <w:p w:rsidR="00F8755E" w:rsidRPr="00723A2C" w:rsidRDefault="00F8755E" w:rsidP="00097481">
            <w:pPr>
              <w:spacing w:before="0" w:after="0" w:line="240" w:lineRule="auto"/>
              <w:jc w:val="center"/>
              <w:rPr>
                <w:sz w:val="14"/>
                <w:szCs w:val="14"/>
              </w:rPr>
            </w:pPr>
          </w:p>
        </w:tc>
        <w:tc>
          <w:tcPr>
            <w:tcW w:w="364" w:type="dxa"/>
            <w:noWrap/>
          </w:tcPr>
          <w:p w:rsidR="00F8755E" w:rsidRPr="00723A2C" w:rsidRDefault="00F8755E" w:rsidP="00097481">
            <w:pPr>
              <w:spacing w:before="0" w:after="0" w:line="240" w:lineRule="auto"/>
              <w:jc w:val="center"/>
              <w:rPr>
                <w:sz w:val="14"/>
                <w:szCs w:val="14"/>
              </w:rPr>
            </w:pPr>
          </w:p>
        </w:tc>
        <w:tc>
          <w:tcPr>
            <w:tcW w:w="967" w:type="dxa"/>
          </w:tcPr>
          <w:p w:rsidR="00F8755E" w:rsidRPr="00723A2C" w:rsidRDefault="00F8755E" w:rsidP="00097481">
            <w:pPr>
              <w:spacing w:before="0" w:after="0" w:line="240" w:lineRule="auto"/>
              <w:jc w:val="center"/>
              <w:rPr>
                <w:sz w:val="14"/>
                <w:szCs w:val="14"/>
              </w:rPr>
            </w:pPr>
          </w:p>
        </w:tc>
      </w:tr>
      <w:tr w:rsidR="00F8755E" w:rsidRPr="00723A2C" w:rsidTr="00646273">
        <w:trPr>
          <w:trHeight w:val="450"/>
        </w:trPr>
        <w:tc>
          <w:tcPr>
            <w:tcW w:w="1384" w:type="dxa"/>
            <w:vMerge w:val="restart"/>
          </w:tcPr>
          <w:p w:rsidR="00F8755E" w:rsidRPr="00723A2C" w:rsidRDefault="00F8755E" w:rsidP="00CD4542">
            <w:pPr>
              <w:spacing w:before="0" w:after="0" w:line="240" w:lineRule="auto"/>
              <w:jc w:val="left"/>
              <w:rPr>
                <w:sz w:val="14"/>
                <w:szCs w:val="14"/>
              </w:rPr>
            </w:pPr>
            <w:r w:rsidRPr="00723A2C">
              <w:rPr>
                <w:rFonts w:cs="Arial"/>
                <w:sz w:val="14"/>
                <w:szCs w:val="14"/>
              </w:rPr>
              <w:t xml:space="preserve">Αριθμός προγραμμάτων εξ αποστάσεως εκπαίδευσης </w:t>
            </w:r>
          </w:p>
        </w:tc>
        <w:tc>
          <w:tcPr>
            <w:tcW w:w="1155" w:type="dxa"/>
            <w:gridSpan w:val="2"/>
          </w:tcPr>
          <w:p w:rsidR="00F8755E" w:rsidRPr="00723A2C" w:rsidRDefault="00F8755E" w:rsidP="00097481">
            <w:pPr>
              <w:spacing w:before="0" w:after="0" w:line="240" w:lineRule="auto"/>
              <w:rPr>
                <w:sz w:val="14"/>
                <w:szCs w:val="14"/>
              </w:rPr>
            </w:pPr>
            <w:r w:rsidRPr="00723A2C">
              <w:rPr>
                <w:sz w:val="14"/>
                <w:szCs w:val="14"/>
              </w:rPr>
              <w:t>Ολοκλήρωση</w:t>
            </w:r>
          </w:p>
        </w:tc>
        <w:tc>
          <w:tcPr>
            <w:tcW w:w="722" w:type="dxa"/>
            <w:noWrap/>
          </w:tcPr>
          <w:p w:rsidR="00F8755E" w:rsidRPr="00723A2C" w:rsidRDefault="00F8755E" w:rsidP="00097481">
            <w:pPr>
              <w:spacing w:before="0" w:after="0" w:line="240" w:lineRule="auto"/>
              <w:jc w:val="center"/>
              <w:rPr>
                <w:sz w:val="14"/>
                <w:szCs w:val="14"/>
              </w:rPr>
            </w:pPr>
            <w:r w:rsidRPr="00723A2C">
              <w:rPr>
                <w:sz w:val="14"/>
                <w:szCs w:val="14"/>
              </w:rPr>
              <w:t>0</w:t>
            </w:r>
          </w:p>
        </w:tc>
        <w:tc>
          <w:tcPr>
            <w:tcW w:w="674" w:type="dxa"/>
            <w:noWrap/>
          </w:tcPr>
          <w:p w:rsidR="00F8755E" w:rsidRPr="00723A2C" w:rsidRDefault="00F8755E" w:rsidP="00097481">
            <w:pPr>
              <w:spacing w:before="0" w:after="0" w:line="240" w:lineRule="auto"/>
              <w:jc w:val="center"/>
              <w:rPr>
                <w:sz w:val="14"/>
                <w:szCs w:val="14"/>
              </w:rPr>
            </w:pPr>
            <w:r w:rsidRPr="00723A2C">
              <w:rPr>
                <w:sz w:val="14"/>
                <w:szCs w:val="14"/>
                <w:lang w:val="en-US"/>
              </w:rPr>
              <w:t>0</w:t>
            </w:r>
          </w:p>
        </w:tc>
        <w:tc>
          <w:tcPr>
            <w:tcW w:w="601" w:type="dxa"/>
            <w:noWrap/>
          </w:tcPr>
          <w:p w:rsidR="00F8755E" w:rsidRPr="00723A2C" w:rsidRDefault="00F8755E" w:rsidP="00097481">
            <w:pPr>
              <w:spacing w:before="0" w:after="0" w:line="240" w:lineRule="auto"/>
              <w:jc w:val="center"/>
              <w:rPr>
                <w:sz w:val="14"/>
                <w:szCs w:val="14"/>
                <w:lang w:val="en-US"/>
              </w:rPr>
            </w:pPr>
            <w:r w:rsidRPr="00723A2C">
              <w:rPr>
                <w:sz w:val="14"/>
                <w:szCs w:val="14"/>
                <w:lang w:val="en-US"/>
              </w:rPr>
              <w:t>0</w:t>
            </w:r>
          </w:p>
        </w:tc>
        <w:tc>
          <w:tcPr>
            <w:tcW w:w="567" w:type="dxa"/>
            <w:noWrap/>
          </w:tcPr>
          <w:p w:rsidR="00F8755E" w:rsidRPr="00723A2C" w:rsidRDefault="00F8755E" w:rsidP="00097481">
            <w:pPr>
              <w:spacing w:before="0" w:after="0" w:line="240" w:lineRule="auto"/>
              <w:jc w:val="center"/>
              <w:rPr>
                <w:sz w:val="14"/>
                <w:szCs w:val="14"/>
              </w:rPr>
            </w:pPr>
            <w:r w:rsidRPr="00723A2C">
              <w:rPr>
                <w:sz w:val="14"/>
                <w:szCs w:val="14"/>
              </w:rPr>
              <w:t>107</w:t>
            </w:r>
          </w:p>
        </w:tc>
        <w:tc>
          <w:tcPr>
            <w:tcW w:w="851" w:type="dxa"/>
            <w:noWrap/>
          </w:tcPr>
          <w:p w:rsidR="00F8755E" w:rsidRPr="00723A2C" w:rsidRDefault="00F8755E" w:rsidP="00097481">
            <w:pPr>
              <w:spacing w:before="0" w:after="0" w:line="240" w:lineRule="auto"/>
              <w:jc w:val="center"/>
              <w:rPr>
                <w:sz w:val="14"/>
                <w:szCs w:val="14"/>
              </w:rPr>
            </w:pPr>
            <w:r>
              <w:rPr>
                <w:sz w:val="14"/>
                <w:szCs w:val="14"/>
              </w:rPr>
              <w:t>239</w:t>
            </w:r>
          </w:p>
        </w:tc>
        <w:tc>
          <w:tcPr>
            <w:tcW w:w="850" w:type="dxa"/>
            <w:noWrap/>
          </w:tcPr>
          <w:p w:rsidR="00F8755E" w:rsidRPr="00BC37E6" w:rsidRDefault="00F8755E" w:rsidP="00097481">
            <w:pPr>
              <w:spacing w:before="0" w:after="0" w:line="240" w:lineRule="auto"/>
              <w:jc w:val="center"/>
              <w:rPr>
                <w:sz w:val="14"/>
                <w:szCs w:val="14"/>
                <w:lang w:val="en-US"/>
              </w:rPr>
            </w:pPr>
            <w:r>
              <w:rPr>
                <w:sz w:val="14"/>
                <w:szCs w:val="14"/>
                <w:lang w:val="en-US"/>
              </w:rPr>
              <w:t>239</w:t>
            </w:r>
          </w:p>
        </w:tc>
        <w:tc>
          <w:tcPr>
            <w:tcW w:w="851" w:type="dxa"/>
            <w:noWrap/>
          </w:tcPr>
          <w:p w:rsidR="00F8755E" w:rsidRPr="00723A2C" w:rsidRDefault="00F8755E" w:rsidP="00097481">
            <w:pPr>
              <w:spacing w:before="0" w:after="0" w:line="240" w:lineRule="auto"/>
              <w:jc w:val="center"/>
              <w:rPr>
                <w:sz w:val="14"/>
                <w:szCs w:val="14"/>
              </w:rPr>
            </w:pPr>
            <w:r>
              <w:rPr>
                <w:sz w:val="14"/>
                <w:szCs w:val="14"/>
              </w:rPr>
              <w:t>239</w:t>
            </w:r>
          </w:p>
        </w:tc>
        <w:tc>
          <w:tcPr>
            <w:tcW w:w="283" w:type="dxa"/>
            <w:noWrap/>
          </w:tcPr>
          <w:p w:rsidR="00F8755E" w:rsidRPr="00723A2C" w:rsidRDefault="00F8755E" w:rsidP="00097481">
            <w:pPr>
              <w:spacing w:before="0" w:after="0" w:line="240" w:lineRule="auto"/>
              <w:jc w:val="center"/>
              <w:rPr>
                <w:sz w:val="14"/>
                <w:szCs w:val="14"/>
              </w:rPr>
            </w:pPr>
          </w:p>
        </w:tc>
        <w:tc>
          <w:tcPr>
            <w:tcW w:w="364" w:type="dxa"/>
            <w:noWrap/>
          </w:tcPr>
          <w:p w:rsidR="00F8755E" w:rsidRPr="00723A2C" w:rsidRDefault="00F8755E" w:rsidP="00097481">
            <w:pPr>
              <w:spacing w:before="0" w:after="0" w:line="240" w:lineRule="auto"/>
              <w:jc w:val="center"/>
              <w:rPr>
                <w:sz w:val="14"/>
                <w:szCs w:val="14"/>
              </w:rPr>
            </w:pPr>
          </w:p>
        </w:tc>
        <w:tc>
          <w:tcPr>
            <w:tcW w:w="967" w:type="dxa"/>
          </w:tcPr>
          <w:p w:rsidR="00F8755E" w:rsidRPr="00723A2C" w:rsidRDefault="00F8755E" w:rsidP="00097481">
            <w:pPr>
              <w:spacing w:before="0" w:after="0" w:line="240" w:lineRule="auto"/>
              <w:jc w:val="center"/>
              <w:rPr>
                <w:sz w:val="14"/>
                <w:szCs w:val="14"/>
              </w:rPr>
            </w:pPr>
          </w:p>
        </w:tc>
      </w:tr>
      <w:tr w:rsidR="00F8755E" w:rsidRPr="00723A2C" w:rsidTr="00646273">
        <w:trPr>
          <w:trHeight w:val="270"/>
        </w:trPr>
        <w:tc>
          <w:tcPr>
            <w:tcW w:w="1384" w:type="dxa"/>
            <w:vMerge/>
          </w:tcPr>
          <w:p w:rsidR="00F8755E" w:rsidRPr="00723A2C" w:rsidRDefault="00F8755E" w:rsidP="00CD4542">
            <w:pPr>
              <w:spacing w:before="0" w:after="0" w:line="240" w:lineRule="auto"/>
              <w:jc w:val="left"/>
              <w:rPr>
                <w:sz w:val="14"/>
                <w:szCs w:val="14"/>
              </w:rPr>
            </w:pPr>
          </w:p>
        </w:tc>
        <w:tc>
          <w:tcPr>
            <w:tcW w:w="1155" w:type="dxa"/>
            <w:gridSpan w:val="2"/>
          </w:tcPr>
          <w:p w:rsidR="00F8755E" w:rsidRPr="00723A2C" w:rsidRDefault="00F8755E" w:rsidP="00097481">
            <w:pPr>
              <w:spacing w:before="0" w:after="0" w:line="240" w:lineRule="auto"/>
              <w:rPr>
                <w:sz w:val="14"/>
                <w:szCs w:val="14"/>
              </w:rPr>
            </w:pPr>
            <w:r w:rsidRPr="00723A2C">
              <w:rPr>
                <w:sz w:val="14"/>
                <w:szCs w:val="14"/>
              </w:rPr>
              <w:t>Στόχος</w:t>
            </w:r>
          </w:p>
        </w:tc>
        <w:tc>
          <w:tcPr>
            <w:tcW w:w="722" w:type="dxa"/>
            <w:noWrap/>
          </w:tcPr>
          <w:p w:rsidR="00F8755E" w:rsidRPr="00723A2C" w:rsidRDefault="00F8755E" w:rsidP="00097481">
            <w:pPr>
              <w:spacing w:before="0" w:after="0" w:line="240" w:lineRule="auto"/>
              <w:jc w:val="center"/>
              <w:rPr>
                <w:sz w:val="14"/>
                <w:szCs w:val="14"/>
              </w:rPr>
            </w:pPr>
          </w:p>
        </w:tc>
        <w:tc>
          <w:tcPr>
            <w:tcW w:w="674" w:type="dxa"/>
            <w:noWrap/>
          </w:tcPr>
          <w:p w:rsidR="00F8755E" w:rsidRPr="00723A2C" w:rsidRDefault="00F8755E" w:rsidP="00097481">
            <w:pPr>
              <w:spacing w:before="0" w:after="0" w:line="240" w:lineRule="auto"/>
              <w:jc w:val="center"/>
              <w:rPr>
                <w:sz w:val="14"/>
                <w:szCs w:val="14"/>
              </w:rPr>
            </w:pPr>
          </w:p>
        </w:tc>
        <w:tc>
          <w:tcPr>
            <w:tcW w:w="601" w:type="dxa"/>
            <w:noWrap/>
          </w:tcPr>
          <w:p w:rsidR="00F8755E" w:rsidRPr="00723A2C" w:rsidRDefault="00F8755E" w:rsidP="00097481">
            <w:pPr>
              <w:spacing w:before="0" w:after="0" w:line="240" w:lineRule="auto"/>
              <w:jc w:val="center"/>
              <w:rPr>
                <w:sz w:val="14"/>
                <w:szCs w:val="14"/>
              </w:rPr>
            </w:pPr>
          </w:p>
        </w:tc>
        <w:tc>
          <w:tcPr>
            <w:tcW w:w="567" w:type="dxa"/>
            <w:noWrap/>
          </w:tcPr>
          <w:p w:rsidR="00F8755E" w:rsidRPr="00723A2C" w:rsidRDefault="00F8755E" w:rsidP="00097481">
            <w:pPr>
              <w:spacing w:before="0" w:after="0" w:line="240" w:lineRule="auto"/>
              <w:jc w:val="center"/>
              <w:rPr>
                <w:sz w:val="14"/>
                <w:szCs w:val="14"/>
              </w:rPr>
            </w:pPr>
          </w:p>
        </w:tc>
        <w:tc>
          <w:tcPr>
            <w:tcW w:w="851" w:type="dxa"/>
            <w:noWrap/>
          </w:tcPr>
          <w:p w:rsidR="00F8755E" w:rsidRPr="00723A2C" w:rsidRDefault="00F8755E" w:rsidP="00097481">
            <w:pPr>
              <w:spacing w:before="0" w:after="0" w:line="240" w:lineRule="auto"/>
              <w:jc w:val="center"/>
              <w:rPr>
                <w:sz w:val="14"/>
                <w:szCs w:val="14"/>
              </w:rPr>
            </w:pPr>
          </w:p>
        </w:tc>
        <w:tc>
          <w:tcPr>
            <w:tcW w:w="850" w:type="dxa"/>
            <w:noWrap/>
          </w:tcPr>
          <w:p w:rsidR="00F8755E" w:rsidRPr="00723A2C" w:rsidRDefault="00F8755E" w:rsidP="00097481">
            <w:pPr>
              <w:spacing w:before="0" w:after="0" w:line="240" w:lineRule="auto"/>
              <w:jc w:val="center"/>
              <w:rPr>
                <w:sz w:val="14"/>
                <w:szCs w:val="14"/>
              </w:rPr>
            </w:pPr>
          </w:p>
        </w:tc>
        <w:tc>
          <w:tcPr>
            <w:tcW w:w="851" w:type="dxa"/>
            <w:noWrap/>
          </w:tcPr>
          <w:p w:rsidR="00F8755E" w:rsidRPr="00723A2C" w:rsidRDefault="00F8755E" w:rsidP="00097481">
            <w:pPr>
              <w:spacing w:before="0" w:after="0" w:line="240" w:lineRule="auto"/>
              <w:jc w:val="center"/>
              <w:rPr>
                <w:sz w:val="14"/>
                <w:szCs w:val="14"/>
              </w:rPr>
            </w:pPr>
          </w:p>
        </w:tc>
        <w:tc>
          <w:tcPr>
            <w:tcW w:w="283" w:type="dxa"/>
            <w:noWrap/>
          </w:tcPr>
          <w:p w:rsidR="00F8755E" w:rsidRPr="00723A2C" w:rsidRDefault="00F8755E" w:rsidP="00097481">
            <w:pPr>
              <w:spacing w:before="0" w:after="0" w:line="240" w:lineRule="auto"/>
              <w:jc w:val="center"/>
              <w:rPr>
                <w:sz w:val="14"/>
                <w:szCs w:val="14"/>
              </w:rPr>
            </w:pPr>
          </w:p>
        </w:tc>
        <w:tc>
          <w:tcPr>
            <w:tcW w:w="364" w:type="dxa"/>
            <w:noWrap/>
          </w:tcPr>
          <w:p w:rsidR="00F8755E" w:rsidRPr="00723A2C" w:rsidRDefault="00F8755E" w:rsidP="00097481">
            <w:pPr>
              <w:spacing w:before="0" w:after="0" w:line="240" w:lineRule="auto"/>
              <w:jc w:val="center"/>
              <w:rPr>
                <w:sz w:val="14"/>
                <w:szCs w:val="14"/>
              </w:rPr>
            </w:pPr>
          </w:p>
        </w:tc>
        <w:tc>
          <w:tcPr>
            <w:tcW w:w="967" w:type="dxa"/>
          </w:tcPr>
          <w:p w:rsidR="00F8755E" w:rsidRPr="00723A2C" w:rsidRDefault="00F8755E" w:rsidP="00097481">
            <w:pPr>
              <w:spacing w:before="0" w:after="0" w:line="240" w:lineRule="auto"/>
              <w:jc w:val="center"/>
              <w:rPr>
                <w:sz w:val="14"/>
                <w:szCs w:val="14"/>
              </w:rPr>
            </w:pPr>
            <w:r w:rsidRPr="00723A2C">
              <w:rPr>
                <w:rFonts w:cs="Arial"/>
                <w:sz w:val="14"/>
                <w:szCs w:val="14"/>
              </w:rPr>
              <w:t xml:space="preserve">21 </w:t>
            </w:r>
            <w:r w:rsidRPr="00723A2C">
              <w:rPr>
                <w:rFonts w:cs="Arial"/>
                <w:sz w:val="14"/>
                <w:szCs w:val="14"/>
                <w:vertAlign w:val="superscript"/>
              </w:rPr>
              <w:t>(1)</w:t>
            </w:r>
          </w:p>
        </w:tc>
      </w:tr>
      <w:tr w:rsidR="00F8755E" w:rsidRPr="00723A2C" w:rsidTr="00646273">
        <w:trPr>
          <w:trHeight w:val="270"/>
        </w:trPr>
        <w:tc>
          <w:tcPr>
            <w:tcW w:w="1384" w:type="dxa"/>
            <w:vMerge/>
          </w:tcPr>
          <w:p w:rsidR="00F8755E" w:rsidRPr="00723A2C" w:rsidRDefault="00F8755E" w:rsidP="00CD4542">
            <w:pPr>
              <w:spacing w:before="0" w:after="0" w:line="240" w:lineRule="auto"/>
              <w:jc w:val="left"/>
              <w:rPr>
                <w:sz w:val="14"/>
                <w:szCs w:val="14"/>
              </w:rPr>
            </w:pPr>
          </w:p>
        </w:tc>
        <w:tc>
          <w:tcPr>
            <w:tcW w:w="1155" w:type="dxa"/>
            <w:gridSpan w:val="2"/>
          </w:tcPr>
          <w:p w:rsidR="00F8755E" w:rsidRPr="00723A2C" w:rsidRDefault="00F8755E" w:rsidP="00097481">
            <w:pPr>
              <w:spacing w:before="0" w:after="0" w:line="240" w:lineRule="auto"/>
              <w:rPr>
                <w:sz w:val="14"/>
                <w:szCs w:val="14"/>
              </w:rPr>
            </w:pPr>
            <w:r w:rsidRPr="00723A2C">
              <w:rPr>
                <w:sz w:val="14"/>
                <w:szCs w:val="14"/>
              </w:rPr>
              <w:t>Αφετηρία</w:t>
            </w:r>
          </w:p>
        </w:tc>
        <w:tc>
          <w:tcPr>
            <w:tcW w:w="722" w:type="dxa"/>
            <w:noWrap/>
          </w:tcPr>
          <w:p w:rsidR="00F8755E" w:rsidRPr="00723A2C" w:rsidRDefault="00F8755E" w:rsidP="00097481">
            <w:pPr>
              <w:spacing w:before="0" w:after="0" w:line="240" w:lineRule="auto"/>
              <w:jc w:val="center"/>
              <w:rPr>
                <w:sz w:val="14"/>
                <w:szCs w:val="14"/>
              </w:rPr>
            </w:pPr>
            <w:r w:rsidRPr="00723A2C">
              <w:rPr>
                <w:sz w:val="14"/>
                <w:szCs w:val="14"/>
                <w:lang w:val="en-US"/>
              </w:rPr>
              <w:t>0</w:t>
            </w:r>
          </w:p>
        </w:tc>
        <w:tc>
          <w:tcPr>
            <w:tcW w:w="674" w:type="dxa"/>
            <w:noWrap/>
          </w:tcPr>
          <w:p w:rsidR="00F8755E" w:rsidRPr="00723A2C" w:rsidRDefault="00F8755E" w:rsidP="00097481">
            <w:pPr>
              <w:spacing w:before="0" w:after="0" w:line="240" w:lineRule="auto"/>
              <w:jc w:val="center"/>
              <w:rPr>
                <w:sz w:val="14"/>
                <w:szCs w:val="14"/>
              </w:rPr>
            </w:pPr>
          </w:p>
        </w:tc>
        <w:tc>
          <w:tcPr>
            <w:tcW w:w="601" w:type="dxa"/>
            <w:noWrap/>
          </w:tcPr>
          <w:p w:rsidR="00F8755E" w:rsidRPr="00723A2C" w:rsidRDefault="00F8755E" w:rsidP="00097481">
            <w:pPr>
              <w:spacing w:before="0" w:after="0" w:line="240" w:lineRule="auto"/>
              <w:jc w:val="center"/>
              <w:rPr>
                <w:sz w:val="14"/>
                <w:szCs w:val="14"/>
              </w:rPr>
            </w:pPr>
          </w:p>
        </w:tc>
        <w:tc>
          <w:tcPr>
            <w:tcW w:w="567" w:type="dxa"/>
            <w:noWrap/>
          </w:tcPr>
          <w:p w:rsidR="00F8755E" w:rsidRPr="00723A2C" w:rsidRDefault="00F8755E" w:rsidP="00097481">
            <w:pPr>
              <w:spacing w:before="0" w:after="0" w:line="240" w:lineRule="auto"/>
              <w:jc w:val="center"/>
              <w:rPr>
                <w:sz w:val="14"/>
                <w:szCs w:val="14"/>
              </w:rPr>
            </w:pPr>
          </w:p>
        </w:tc>
        <w:tc>
          <w:tcPr>
            <w:tcW w:w="851" w:type="dxa"/>
            <w:noWrap/>
          </w:tcPr>
          <w:p w:rsidR="00F8755E" w:rsidRPr="00723A2C" w:rsidRDefault="00F8755E" w:rsidP="00097481">
            <w:pPr>
              <w:spacing w:before="0" w:after="0" w:line="240" w:lineRule="auto"/>
              <w:jc w:val="center"/>
              <w:rPr>
                <w:sz w:val="14"/>
                <w:szCs w:val="14"/>
              </w:rPr>
            </w:pPr>
          </w:p>
        </w:tc>
        <w:tc>
          <w:tcPr>
            <w:tcW w:w="850" w:type="dxa"/>
            <w:noWrap/>
          </w:tcPr>
          <w:p w:rsidR="00F8755E" w:rsidRPr="00723A2C" w:rsidRDefault="00F8755E" w:rsidP="00097481">
            <w:pPr>
              <w:spacing w:before="0" w:after="0" w:line="240" w:lineRule="auto"/>
              <w:jc w:val="center"/>
              <w:rPr>
                <w:sz w:val="14"/>
                <w:szCs w:val="14"/>
              </w:rPr>
            </w:pPr>
          </w:p>
        </w:tc>
        <w:tc>
          <w:tcPr>
            <w:tcW w:w="851" w:type="dxa"/>
            <w:noWrap/>
          </w:tcPr>
          <w:p w:rsidR="00F8755E" w:rsidRPr="00723A2C" w:rsidRDefault="00F8755E" w:rsidP="00097481">
            <w:pPr>
              <w:spacing w:before="0" w:after="0" w:line="240" w:lineRule="auto"/>
              <w:jc w:val="center"/>
              <w:rPr>
                <w:sz w:val="14"/>
                <w:szCs w:val="14"/>
              </w:rPr>
            </w:pPr>
          </w:p>
        </w:tc>
        <w:tc>
          <w:tcPr>
            <w:tcW w:w="283" w:type="dxa"/>
            <w:noWrap/>
          </w:tcPr>
          <w:p w:rsidR="00F8755E" w:rsidRPr="00723A2C" w:rsidRDefault="00F8755E" w:rsidP="00097481">
            <w:pPr>
              <w:spacing w:before="0" w:after="0" w:line="240" w:lineRule="auto"/>
              <w:jc w:val="center"/>
              <w:rPr>
                <w:sz w:val="14"/>
                <w:szCs w:val="14"/>
              </w:rPr>
            </w:pPr>
          </w:p>
        </w:tc>
        <w:tc>
          <w:tcPr>
            <w:tcW w:w="364" w:type="dxa"/>
            <w:noWrap/>
          </w:tcPr>
          <w:p w:rsidR="00F8755E" w:rsidRPr="00723A2C" w:rsidRDefault="00F8755E" w:rsidP="00097481">
            <w:pPr>
              <w:spacing w:before="0" w:after="0" w:line="240" w:lineRule="auto"/>
              <w:jc w:val="center"/>
              <w:rPr>
                <w:sz w:val="14"/>
                <w:szCs w:val="14"/>
              </w:rPr>
            </w:pPr>
          </w:p>
        </w:tc>
        <w:tc>
          <w:tcPr>
            <w:tcW w:w="967" w:type="dxa"/>
          </w:tcPr>
          <w:p w:rsidR="00F8755E" w:rsidRPr="00723A2C" w:rsidRDefault="00F8755E" w:rsidP="00097481">
            <w:pPr>
              <w:spacing w:before="0" w:after="0" w:line="240" w:lineRule="auto"/>
              <w:jc w:val="center"/>
              <w:rPr>
                <w:sz w:val="14"/>
                <w:szCs w:val="14"/>
              </w:rPr>
            </w:pPr>
          </w:p>
        </w:tc>
      </w:tr>
      <w:tr w:rsidR="00F8755E" w:rsidRPr="00723A2C" w:rsidTr="00646273">
        <w:trPr>
          <w:trHeight w:val="450"/>
        </w:trPr>
        <w:tc>
          <w:tcPr>
            <w:tcW w:w="1384" w:type="dxa"/>
            <w:vMerge w:val="restart"/>
          </w:tcPr>
          <w:p w:rsidR="00F8755E" w:rsidRPr="00723A2C" w:rsidRDefault="00F8755E" w:rsidP="00CD4542">
            <w:pPr>
              <w:spacing w:before="0" w:after="0" w:line="240" w:lineRule="auto"/>
              <w:jc w:val="left"/>
              <w:rPr>
                <w:sz w:val="14"/>
                <w:szCs w:val="14"/>
              </w:rPr>
            </w:pPr>
            <w:r w:rsidRPr="00723A2C">
              <w:rPr>
                <w:rFonts w:cs="Arial"/>
                <w:sz w:val="14"/>
                <w:szCs w:val="14"/>
              </w:rPr>
              <w:t>Ποσοστό ατόμων 25-64 ετών που συμμετέχουν σε προγράμματα δια βίου εκπαίδευσης (τυπικής, μη-τυπικής και άτυπης) στο πλαίσιο του ΑΠ3 στο σύνολο ατόμων αυτής της ηλικιακής κατηγορίας (2)</w:t>
            </w:r>
          </w:p>
        </w:tc>
        <w:tc>
          <w:tcPr>
            <w:tcW w:w="1155" w:type="dxa"/>
            <w:gridSpan w:val="2"/>
          </w:tcPr>
          <w:p w:rsidR="00F8755E" w:rsidRPr="00723A2C" w:rsidRDefault="00F8755E" w:rsidP="00097481">
            <w:pPr>
              <w:spacing w:before="0" w:after="0" w:line="240" w:lineRule="auto"/>
              <w:rPr>
                <w:sz w:val="14"/>
                <w:szCs w:val="14"/>
              </w:rPr>
            </w:pPr>
            <w:r w:rsidRPr="00723A2C">
              <w:rPr>
                <w:sz w:val="14"/>
                <w:szCs w:val="14"/>
              </w:rPr>
              <w:t>Ολοκλήρωση</w:t>
            </w:r>
          </w:p>
        </w:tc>
        <w:tc>
          <w:tcPr>
            <w:tcW w:w="722" w:type="dxa"/>
            <w:noWrap/>
          </w:tcPr>
          <w:p w:rsidR="00F8755E" w:rsidRPr="00723A2C" w:rsidRDefault="00F8755E" w:rsidP="00097481">
            <w:pPr>
              <w:spacing w:before="0" w:after="0" w:line="240" w:lineRule="auto"/>
              <w:jc w:val="center"/>
              <w:rPr>
                <w:sz w:val="14"/>
                <w:szCs w:val="14"/>
              </w:rPr>
            </w:pPr>
            <w:r w:rsidRPr="00723A2C">
              <w:rPr>
                <w:sz w:val="14"/>
                <w:szCs w:val="14"/>
              </w:rPr>
              <w:t>0</w:t>
            </w:r>
          </w:p>
        </w:tc>
        <w:tc>
          <w:tcPr>
            <w:tcW w:w="674" w:type="dxa"/>
            <w:noWrap/>
          </w:tcPr>
          <w:p w:rsidR="00F8755E" w:rsidRPr="00723A2C" w:rsidRDefault="00F8755E" w:rsidP="00097481">
            <w:pPr>
              <w:spacing w:before="0" w:after="0" w:line="240" w:lineRule="auto"/>
              <w:jc w:val="center"/>
              <w:rPr>
                <w:sz w:val="14"/>
                <w:szCs w:val="14"/>
              </w:rPr>
            </w:pPr>
            <w:r w:rsidRPr="00723A2C">
              <w:rPr>
                <w:sz w:val="14"/>
                <w:szCs w:val="14"/>
                <w:lang w:val="en-US"/>
              </w:rPr>
              <w:t>0</w:t>
            </w:r>
          </w:p>
        </w:tc>
        <w:tc>
          <w:tcPr>
            <w:tcW w:w="601" w:type="dxa"/>
            <w:noWrap/>
          </w:tcPr>
          <w:p w:rsidR="00F8755E" w:rsidRPr="00723A2C" w:rsidRDefault="00F8755E" w:rsidP="00097481">
            <w:pPr>
              <w:spacing w:before="0" w:after="0" w:line="240" w:lineRule="auto"/>
              <w:jc w:val="center"/>
              <w:rPr>
                <w:sz w:val="14"/>
                <w:szCs w:val="14"/>
              </w:rPr>
            </w:pPr>
            <w:r w:rsidRPr="00723A2C">
              <w:rPr>
                <w:sz w:val="14"/>
                <w:szCs w:val="14"/>
                <w:lang w:val="en-US"/>
              </w:rPr>
              <w:t>0</w:t>
            </w:r>
          </w:p>
        </w:tc>
        <w:tc>
          <w:tcPr>
            <w:tcW w:w="567" w:type="dxa"/>
            <w:noWrap/>
          </w:tcPr>
          <w:p w:rsidR="00F8755E" w:rsidRPr="00723A2C" w:rsidRDefault="00F8755E" w:rsidP="00097481">
            <w:pPr>
              <w:spacing w:before="0" w:after="0" w:line="240" w:lineRule="auto"/>
              <w:jc w:val="center"/>
              <w:rPr>
                <w:sz w:val="14"/>
                <w:szCs w:val="14"/>
              </w:rPr>
            </w:pPr>
            <w:r>
              <w:rPr>
                <w:sz w:val="14"/>
                <w:szCs w:val="14"/>
              </w:rPr>
              <w:t>0</w:t>
            </w:r>
          </w:p>
        </w:tc>
        <w:tc>
          <w:tcPr>
            <w:tcW w:w="851" w:type="dxa"/>
            <w:noWrap/>
          </w:tcPr>
          <w:p w:rsidR="00F8755E" w:rsidRPr="00723A2C" w:rsidRDefault="00F8755E" w:rsidP="00097481">
            <w:pPr>
              <w:spacing w:before="0" w:after="0" w:line="240" w:lineRule="auto"/>
              <w:jc w:val="center"/>
              <w:rPr>
                <w:sz w:val="14"/>
                <w:szCs w:val="14"/>
              </w:rPr>
            </w:pPr>
            <w:r>
              <w:rPr>
                <w:sz w:val="14"/>
                <w:szCs w:val="14"/>
              </w:rPr>
              <w:t>0</w:t>
            </w:r>
          </w:p>
        </w:tc>
        <w:tc>
          <w:tcPr>
            <w:tcW w:w="850" w:type="dxa"/>
            <w:noWrap/>
          </w:tcPr>
          <w:p w:rsidR="00F8755E" w:rsidRPr="00BC37E6" w:rsidRDefault="00F8755E" w:rsidP="00097481">
            <w:pPr>
              <w:spacing w:before="0" w:after="0" w:line="240" w:lineRule="auto"/>
              <w:jc w:val="center"/>
              <w:rPr>
                <w:sz w:val="14"/>
                <w:szCs w:val="14"/>
                <w:lang w:val="en-US"/>
              </w:rPr>
            </w:pPr>
            <w:r>
              <w:rPr>
                <w:sz w:val="14"/>
                <w:szCs w:val="14"/>
                <w:lang w:val="en-US"/>
              </w:rPr>
              <w:t>6,5%(</w:t>
            </w:r>
            <w:r w:rsidRPr="00BE0B8F">
              <w:rPr>
                <w:sz w:val="14"/>
                <w:szCs w:val="14"/>
                <w:vertAlign w:val="superscript"/>
                <w:lang w:val="en-US"/>
              </w:rPr>
              <w:t>1)</w:t>
            </w:r>
          </w:p>
        </w:tc>
        <w:tc>
          <w:tcPr>
            <w:tcW w:w="851" w:type="dxa"/>
            <w:noWrap/>
          </w:tcPr>
          <w:p w:rsidR="00F8755E" w:rsidRPr="00723A2C" w:rsidRDefault="00F8755E" w:rsidP="00097481">
            <w:pPr>
              <w:spacing w:before="0" w:after="0" w:line="240" w:lineRule="auto"/>
              <w:jc w:val="center"/>
              <w:rPr>
                <w:sz w:val="14"/>
                <w:szCs w:val="14"/>
              </w:rPr>
            </w:pPr>
            <w:r>
              <w:rPr>
                <w:sz w:val="14"/>
                <w:szCs w:val="14"/>
              </w:rPr>
              <w:t>7,2%%</w:t>
            </w:r>
          </w:p>
        </w:tc>
        <w:tc>
          <w:tcPr>
            <w:tcW w:w="283" w:type="dxa"/>
            <w:noWrap/>
          </w:tcPr>
          <w:p w:rsidR="00F8755E" w:rsidRPr="00723A2C" w:rsidRDefault="00F8755E" w:rsidP="00097481">
            <w:pPr>
              <w:spacing w:before="0" w:after="0" w:line="240" w:lineRule="auto"/>
              <w:jc w:val="center"/>
              <w:rPr>
                <w:sz w:val="14"/>
                <w:szCs w:val="14"/>
              </w:rPr>
            </w:pPr>
          </w:p>
        </w:tc>
        <w:tc>
          <w:tcPr>
            <w:tcW w:w="364" w:type="dxa"/>
            <w:noWrap/>
          </w:tcPr>
          <w:p w:rsidR="00F8755E" w:rsidRPr="00723A2C" w:rsidRDefault="00F8755E" w:rsidP="00097481">
            <w:pPr>
              <w:spacing w:before="0" w:after="0" w:line="240" w:lineRule="auto"/>
              <w:jc w:val="center"/>
              <w:rPr>
                <w:sz w:val="14"/>
                <w:szCs w:val="14"/>
              </w:rPr>
            </w:pPr>
          </w:p>
        </w:tc>
        <w:tc>
          <w:tcPr>
            <w:tcW w:w="967" w:type="dxa"/>
          </w:tcPr>
          <w:p w:rsidR="00F8755E" w:rsidRPr="00723A2C" w:rsidRDefault="00F8755E" w:rsidP="00097481">
            <w:pPr>
              <w:spacing w:before="0" w:after="0" w:line="240" w:lineRule="auto"/>
              <w:jc w:val="center"/>
              <w:rPr>
                <w:sz w:val="14"/>
                <w:szCs w:val="14"/>
              </w:rPr>
            </w:pPr>
          </w:p>
        </w:tc>
      </w:tr>
      <w:tr w:rsidR="00F8755E" w:rsidRPr="00723A2C" w:rsidTr="00646273">
        <w:trPr>
          <w:trHeight w:val="270"/>
        </w:trPr>
        <w:tc>
          <w:tcPr>
            <w:tcW w:w="1384" w:type="dxa"/>
            <w:vMerge/>
          </w:tcPr>
          <w:p w:rsidR="00F8755E" w:rsidRPr="00723A2C" w:rsidRDefault="00F8755E" w:rsidP="00CD4542">
            <w:pPr>
              <w:spacing w:before="0" w:after="0" w:line="240" w:lineRule="auto"/>
              <w:jc w:val="left"/>
              <w:rPr>
                <w:sz w:val="14"/>
                <w:szCs w:val="14"/>
              </w:rPr>
            </w:pPr>
          </w:p>
        </w:tc>
        <w:tc>
          <w:tcPr>
            <w:tcW w:w="1155" w:type="dxa"/>
            <w:gridSpan w:val="2"/>
          </w:tcPr>
          <w:p w:rsidR="00F8755E" w:rsidRPr="00723A2C" w:rsidRDefault="00F8755E" w:rsidP="00097481">
            <w:pPr>
              <w:spacing w:before="0" w:after="0" w:line="240" w:lineRule="auto"/>
              <w:rPr>
                <w:sz w:val="14"/>
                <w:szCs w:val="14"/>
              </w:rPr>
            </w:pPr>
            <w:r w:rsidRPr="00723A2C">
              <w:rPr>
                <w:sz w:val="14"/>
                <w:szCs w:val="14"/>
              </w:rPr>
              <w:t>Στόχος</w:t>
            </w:r>
          </w:p>
        </w:tc>
        <w:tc>
          <w:tcPr>
            <w:tcW w:w="722" w:type="dxa"/>
            <w:noWrap/>
          </w:tcPr>
          <w:p w:rsidR="00F8755E" w:rsidRPr="00723A2C" w:rsidRDefault="00F8755E" w:rsidP="00097481">
            <w:pPr>
              <w:spacing w:before="0" w:after="0" w:line="240" w:lineRule="auto"/>
              <w:jc w:val="center"/>
              <w:rPr>
                <w:sz w:val="14"/>
                <w:szCs w:val="14"/>
              </w:rPr>
            </w:pPr>
          </w:p>
        </w:tc>
        <w:tc>
          <w:tcPr>
            <w:tcW w:w="674" w:type="dxa"/>
            <w:noWrap/>
          </w:tcPr>
          <w:p w:rsidR="00F8755E" w:rsidRPr="00723A2C" w:rsidRDefault="00F8755E" w:rsidP="00097481">
            <w:pPr>
              <w:spacing w:before="0" w:after="0" w:line="240" w:lineRule="auto"/>
              <w:jc w:val="center"/>
              <w:rPr>
                <w:sz w:val="14"/>
                <w:szCs w:val="14"/>
              </w:rPr>
            </w:pPr>
          </w:p>
        </w:tc>
        <w:tc>
          <w:tcPr>
            <w:tcW w:w="601" w:type="dxa"/>
            <w:noWrap/>
          </w:tcPr>
          <w:p w:rsidR="00F8755E" w:rsidRPr="00723A2C" w:rsidRDefault="00F8755E" w:rsidP="00097481">
            <w:pPr>
              <w:spacing w:before="0" w:after="0" w:line="240" w:lineRule="auto"/>
              <w:jc w:val="center"/>
              <w:rPr>
                <w:sz w:val="14"/>
                <w:szCs w:val="14"/>
              </w:rPr>
            </w:pPr>
          </w:p>
        </w:tc>
        <w:tc>
          <w:tcPr>
            <w:tcW w:w="567" w:type="dxa"/>
            <w:noWrap/>
          </w:tcPr>
          <w:p w:rsidR="00F8755E" w:rsidRPr="00723A2C" w:rsidRDefault="00F8755E" w:rsidP="00097481">
            <w:pPr>
              <w:spacing w:before="0" w:after="0" w:line="240" w:lineRule="auto"/>
              <w:jc w:val="center"/>
              <w:rPr>
                <w:sz w:val="14"/>
                <w:szCs w:val="14"/>
              </w:rPr>
            </w:pPr>
          </w:p>
        </w:tc>
        <w:tc>
          <w:tcPr>
            <w:tcW w:w="851" w:type="dxa"/>
            <w:noWrap/>
          </w:tcPr>
          <w:p w:rsidR="00F8755E" w:rsidRPr="00723A2C" w:rsidRDefault="00F8755E" w:rsidP="00097481">
            <w:pPr>
              <w:spacing w:before="0" w:after="0" w:line="240" w:lineRule="auto"/>
              <w:jc w:val="center"/>
              <w:rPr>
                <w:sz w:val="14"/>
                <w:szCs w:val="14"/>
              </w:rPr>
            </w:pPr>
          </w:p>
        </w:tc>
        <w:tc>
          <w:tcPr>
            <w:tcW w:w="850" w:type="dxa"/>
            <w:noWrap/>
          </w:tcPr>
          <w:p w:rsidR="00F8755E" w:rsidRPr="00723A2C" w:rsidRDefault="00F8755E" w:rsidP="00097481">
            <w:pPr>
              <w:spacing w:before="0" w:after="0" w:line="240" w:lineRule="auto"/>
              <w:jc w:val="center"/>
              <w:rPr>
                <w:sz w:val="14"/>
                <w:szCs w:val="14"/>
              </w:rPr>
            </w:pPr>
          </w:p>
        </w:tc>
        <w:tc>
          <w:tcPr>
            <w:tcW w:w="851" w:type="dxa"/>
            <w:noWrap/>
          </w:tcPr>
          <w:p w:rsidR="00F8755E" w:rsidRPr="00723A2C" w:rsidRDefault="00F8755E" w:rsidP="00097481">
            <w:pPr>
              <w:spacing w:before="0" w:after="0" w:line="240" w:lineRule="auto"/>
              <w:jc w:val="center"/>
              <w:rPr>
                <w:sz w:val="14"/>
                <w:szCs w:val="14"/>
              </w:rPr>
            </w:pPr>
          </w:p>
        </w:tc>
        <w:tc>
          <w:tcPr>
            <w:tcW w:w="283" w:type="dxa"/>
            <w:noWrap/>
          </w:tcPr>
          <w:p w:rsidR="00F8755E" w:rsidRPr="00723A2C" w:rsidRDefault="00F8755E" w:rsidP="00097481">
            <w:pPr>
              <w:spacing w:before="0" w:after="0" w:line="240" w:lineRule="auto"/>
              <w:jc w:val="center"/>
              <w:rPr>
                <w:sz w:val="14"/>
                <w:szCs w:val="14"/>
              </w:rPr>
            </w:pPr>
          </w:p>
        </w:tc>
        <w:tc>
          <w:tcPr>
            <w:tcW w:w="364" w:type="dxa"/>
            <w:noWrap/>
          </w:tcPr>
          <w:p w:rsidR="00F8755E" w:rsidRPr="00723A2C" w:rsidRDefault="00F8755E" w:rsidP="00097481">
            <w:pPr>
              <w:spacing w:before="0" w:after="0" w:line="240" w:lineRule="auto"/>
              <w:jc w:val="center"/>
              <w:rPr>
                <w:sz w:val="14"/>
                <w:szCs w:val="14"/>
              </w:rPr>
            </w:pPr>
          </w:p>
        </w:tc>
        <w:tc>
          <w:tcPr>
            <w:tcW w:w="967" w:type="dxa"/>
          </w:tcPr>
          <w:p w:rsidR="00F8755E" w:rsidRPr="00723A2C" w:rsidRDefault="00F8755E" w:rsidP="00097481">
            <w:pPr>
              <w:spacing w:before="0" w:after="0" w:line="240" w:lineRule="auto"/>
              <w:jc w:val="center"/>
              <w:rPr>
                <w:sz w:val="14"/>
                <w:szCs w:val="14"/>
              </w:rPr>
            </w:pPr>
          </w:p>
        </w:tc>
      </w:tr>
      <w:tr w:rsidR="00F8755E" w:rsidRPr="00723A2C" w:rsidTr="00646273">
        <w:trPr>
          <w:trHeight w:val="270"/>
        </w:trPr>
        <w:tc>
          <w:tcPr>
            <w:tcW w:w="1384" w:type="dxa"/>
            <w:vMerge/>
          </w:tcPr>
          <w:p w:rsidR="00F8755E" w:rsidRPr="00723A2C" w:rsidRDefault="00F8755E" w:rsidP="00CD4542">
            <w:pPr>
              <w:spacing w:before="0" w:after="0" w:line="240" w:lineRule="auto"/>
              <w:jc w:val="left"/>
              <w:rPr>
                <w:sz w:val="14"/>
                <w:szCs w:val="14"/>
              </w:rPr>
            </w:pPr>
          </w:p>
        </w:tc>
        <w:tc>
          <w:tcPr>
            <w:tcW w:w="1155" w:type="dxa"/>
            <w:gridSpan w:val="2"/>
          </w:tcPr>
          <w:p w:rsidR="00F8755E" w:rsidRPr="00723A2C" w:rsidRDefault="00F8755E" w:rsidP="00097481">
            <w:pPr>
              <w:spacing w:before="0" w:after="0" w:line="240" w:lineRule="auto"/>
              <w:rPr>
                <w:sz w:val="14"/>
                <w:szCs w:val="14"/>
              </w:rPr>
            </w:pPr>
            <w:r w:rsidRPr="00723A2C">
              <w:rPr>
                <w:sz w:val="14"/>
                <w:szCs w:val="14"/>
              </w:rPr>
              <w:t>Αφετηρία</w:t>
            </w:r>
          </w:p>
        </w:tc>
        <w:tc>
          <w:tcPr>
            <w:tcW w:w="722" w:type="dxa"/>
            <w:noWrap/>
          </w:tcPr>
          <w:p w:rsidR="00F8755E" w:rsidRPr="00723A2C" w:rsidRDefault="00F8755E" w:rsidP="00097481">
            <w:pPr>
              <w:spacing w:before="0" w:after="0" w:line="240" w:lineRule="auto"/>
              <w:jc w:val="center"/>
              <w:rPr>
                <w:sz w:val="14"/>
                <w:szCs w:val="14"/>
              </w:rPr>
            </w:pPr>
          </w:p>
        </w:tc>
        <w:tc>
          <w:tcPr>
            <w:tcW w:w="674" w:type="dxa"/>
            <w:noWrap/>
          </w:tcPr>
          <w:p w:rsidR="00F8755E" w:rsidRPr="00723A2C" w:rsidRDefault="00F8755E" w:rsidP="00097481">
            <w:pPr>
              <w:spacing w:before="0" w:after="0" w:line="240" w:lineRule="auto"/>
              <w:jc w:val="center"/>
              <w:rPr>
                <w:sz w:val="14"/>
                <w:szCs w:val="14"/>
              </w:rPr>
            </w:pPr>
          </w:p>
        </w:tc>
        <w:tc>
          <w:tcPr>
            <w:tcW w:w="601" w:type="dxa"/>
            <w:noWrap/>
          </w:tcPr>
          <w:p w:rsidR="00F8755E" w:rsidRPr="00723A2C" w:rsidRDefault="00F8755E" w:rsidP="00097481">
            <w:pPr>
              <w:spacing w:before="0" w:after="0" w:line="240" w:lineRule="auto"/>
              <w:jc w:val="center"/>
              <w:rPr>
                <w:sz w:val="14"/>
                <w:szCs w:val="14"/>
              </w:rPr>
            </w:pPr>
          </w:p>
        </w:tc>
        <w:tc>
          <w:tcPr>
            <w:tcW w:w="567" w:type="dxa"/>
            <w:noWrap/>
          </w:tcPr>
          <w:p w:rsidR="00F8755E" w:rsidRPr="00723A2C" w:rsidRDefault="00F8755E" w:rsidP="00097481">
            <w:pPr>
              <w:spacing w:before="0" w:after="0" w:line="240" w:lineRule="auto"/>
              <w:jc w:val="center"/>
              <w:rPr>
                <w:sz w:val="14"/>
                <w:szCs w:val="14"/>
              </w:rPr>
            </w:pPr>
          </w:p>
        </w:tc>
        <w:tc>
          <w:tcPr>
            <w:tcW w:w="851" w:type="dxa"/>
            <w:noWrap/>
          </w:tcPr>
          <w:p w:rsidR="00F8755E" w:rsidRPr="00723A2C" w:rsidRDefault="00F8755E" w:rsidP="00097481">
            <w:pPr>
              <w:spacing w:before="0" w:after="0" w:line="240" w:lineRule="auto"/>
              <w:jc w:val="center"/>
              <w:rPr>
                <w:sz w:val="14"/>
                <w:szCs w:val="14"/>
              </w:rPr>
            </w:pPr>
          </w:p>
        </w:tc>
        <w:tc>
          <w:tcPr>
            <w:tcW w:w="850" w:type="dxa"/>
            <w:noWrap/>
          </w:tcPr>
          <w:p w:rsidR="00F8755E" w:rsidRPr="00723A2C" w:rsidRDefault="00F8755E" w:rsidP="00097481">
            <w:pPr>
              <w:spacing w:before="0" w:after="0" w:line="240" w:lineRule="auto"/>
              <w:jc w:val="center"/>
              <w:rPr>
                <w:sz w:val="14"/>
                <w:szCs w:val="14"/>
              </w:rPr>
            </w:pPr>
          </w:p>
        </w:tc>
        <w:tc>
          <w:tcPr>
            <w:tcW w:w="851" w:type="dxa"/>
            <w:noWrap/>
          </w:tcPr>
          <w:p w:rsidR="00F8755E" w:rsidRPr="00723A2C" w:rsidRDefault="00F8755E" w:rsidP="00097481">
            <w:pPr>
              <w:spacing w:before="0" w:after="0" w:line="240" w:lineRule="auto"/>
              <w:jc w:val="center"/>
              <w:rPr>
                <w:sz w:val="14"/>
                <w:szCs w:val="14"/>
              </w:rPr>
            </w:pPr>
          </w:p>
        </w:tc>
        <w:tc>
          <w:tcPr>
            <w:tcW w:w="283" w:type="dxa"/>
            <w:noWrap/>
          </w:tcPr>
          <w:p w:rsidR="00F8755E" w:rsidRPr="00723A2C" w:rsidRDefault="00F8755E" w:rsidP="00097481">
            <w:pPr>
              <w:spacing w:before="0" w:after="0" w:line="240" w:lineRule="auto"/>
              <w:jc w:val="center"/>
              <w:rPr>
                <w:sz w:val="14"/>
                <w:szCs w:val="14"/>
              </w:rPr>
            </w:pPr>
          </w:p>
        </w:tc>
        <w:tc>
          <w:tcPr>
            <w:tcW w:w="364" w:type="dxa"/>
            <w:noWrap/>
          </w:tcPr>
          <w:p w:rsidR="00F8755E" w:rsidRPr="00723A2C" w:rsidRDefault="00F8755E" w:rsidP="00097481">
            <w:pPr>
              <w:spacing w:before="0" w:after="0" w:line="240" w:lineRule="auto"/>
              <w:jc w:val="center"/>
              <w:rPr>
                <w:sz w:val="14"/>
                <w:szCs w:val="14"/>
              </w:rPr>
            </w:pPr>
          </w:p>
        </w:tc>
        <w:tc>
          <w:tcPr>
            <w:tcW w:w="967" w:type="dxa"/>
          </w:tcPr>
          <w:p w:rsidR="00F8755E" w:rsidRPr="00723A2C" w:rsidRDefault="00F8755E" w:rsidP="00097481">
            <w:pPr>
              <w:spacing w:before="0" w:after="0" w:line="240" w:lineRule="auto"/>
              <w:jc w:val="center"/>
              <w:rPr>
                <w:sz w:val="14"/>
                <w:szCs w:val="14"/>
              </w:rPr>
            </w:pPr>
          </w:p>
        </w:tc>
      </w:tr>
      <w:tr w:rsidR="00F8755E" w:rsidRPr="00723A2C" w:rsidTr="00646273">
        <w:trPr>
          <w:trHeight w:val="450"/>
        </w:trPr>
        <w:tc>
          <w:tcPr>
            <w:tcW w:w="1384" w:type="dxa"/>
            <w:vMerge w:val="restart"/>
          </w:tcPr>
          <w:p w:rsidR="00F8755E" w:rsidRPr="00723A2C" w:rsidRDefault="00F8755E" w:rsidP="00CD4542">
            <w:pPr>
              <w:spacing w:before="0" w:after="0" w:line="240" w:lineRule="auto"/>
              <w:jc w:val="left"/>
              <w:rPr>
                <w:sz w:val="14"/>
                <w:szCs w:val="14"/>
              </w:rPr>
            </w:pPr>
            <w:r w:rsidRPr="00723A2C">
              <w:rPr>
                <w:rFonts w:cs="Arial"/>
                <w:sz w:val="14"/>
                <w:szCs w:val="14"/>
              </w:rPr>
              <w:t>Ποσοστό ατόμων ηλικίας 25-64 ετών που έχουν ωφεληθεί από προγράμματα εξ αποστάσεως εκπαίδευσης.</w:t>
            </w:r>
          </w:p>
        </w:tc>
        <w:tc>
          <w:tcPr>
            <w:tcW w:w="1155" w:type="dxa"/>
            <w:gridSpan w:val="2"/>
          </w:tcPr>
          <w:p w:rsidR="00F8755E" w:rsidRPr="00723A2C" w:rsidRDefault="00F8755E" w:rsidP="00097481">
            <w:pPr>
              <w:spacing w:before="0" w:after="0" w:line="240" w:lineRule="auto"/>
              <w:rPr>
                <w:sz w:val="14"/>
                <w:szCs w:val="14"/>
              </w:rPr>
            </w:pPr>
            <w:r w:rsidRPr="00723A2C">
              <w:rPr>
                <w:sz w:val="14"/>
                <w:szCs w:val="14"/>
              </w:rPr>
              <w:t>Ολοκλήρωση</w:t>
            </w:r>
          </w:p>
        </w:tc>
        <w:tc>
          <w:tcPr>
            <w:tcW w:w="722" w:type="dxa"/>
            <w:noWrap/>
          </w:tcPr>
          <w:p w:rsidR="00F8755E" w:rsidRPr="00723A2C" w:rsidRDefault="00F8755E" w:rsidP="00097481">
            <w:pPr>
              <w:spacing w:before="0" w:after="0" w:line="240" w:lineRule="auto"/>
              <w:jc w:val="center"/>
              <w:rPr>
                <w:sz w:val="14"/>
                <w:szCs w:val="14"/>
              </w:rPr>
            </w:pPr>
            <w:r w:rsidRPr="00723A2C">
              <w:rPr>
                <w:sz w:val="14"/>
                <w:szCs w:val="14"/>
              </w:rPr>
              <w:t>0</w:t>
            </w:r>
          </w:p>
        </w:tc>
        <w:tc>
          <w:tcPr>
            <w:tcW w:w="674" w:type="dxa"/>
            <w:noWrap/>
          </w:tcPr>
          <w:p w:rsidR="00F8755E" w:rsidRPr="00723A2C" w:rsidRDefault="00F8755E" w:rsidP="00097481">
            <w:pPr>
              <w:spacing w:before="0" w:after="0" w:line="240" w:lineRule="auto"/>
              <w:jc w:val="center"/>
              <w:rPr>
                <w:sz w:val="14"/>
                <w:szCs w:val="14"/>
              </w:rPr>
            </w:pPr>
            <w:r w:rsidRPr="00723A2C">
              <w:rPr>
                <w:sz w:val="14"/>
                <w:szCs w:val="14"/>
                <w:lang w:val="en-US"/>
              </w:rPr>
              <w:t>0</w:t>
            </w:r>
          </w:p>
        </w:tc>
        <w:tc>
          <w:tcPr>
            <w:tcW w:w="601" w:type="dxa"/>
            <w:noWrap/>
          </w:tcPr>
          <w:p w:rsidR="00F8755E" w:rsidRPr="00723A2C" w:rsidRDefault="00F8755E" w:rsidP="00097481">
            <w:pPr>
              <w:spacing w:before="0" w:after="0" w:line="240" w:lineRule="auto"/>
              <w:jc w:val="center"/>
              <w:rPr>
                <w:sz w:val="14"/>
                <w:szCs w:val="14"/>
                <w:lang w:val="en-US"/>
              </w:rPr>
            </w:pPr>
            <w:r w:rsidRPr="00723A2C">
              <w:rPr>
                <w:sz w:val="14"/>
                <w:szCs w:val="14"/>
                <w:lang w:val="en-US"/>
              </w:rPr>
              <w:t>0</w:t>
            </w:r>
          </w:p>
        </w:tc>
        <w:tc>
          <w:tcPr>
            <w:tcW w:w="567" w:type="dxa"/>
            <w:noWrap/>
          </w:tcPr>
          <w:p w:rsidR="00F8755E" w:rsidRPr="00723A2C" w:rsidRDefault="00F8755E" w:rsidP="00097481">
            <w:pPr>
              <w:spacing w:before="0" w:after="0" w:line="240" w:lineRule="auto"/>
              <w:jc w:val="center"/>
              <w:rPr>
                <w:sz w:val="14"/>
                <w:szCs w:val="14"/>
              </w:rPr>
            </w:pPr>
            <w:r w:rsidRPr="00723A2C">
              <w:rPr>
                <w:sz w:val="14"/>
                <w:szCs w:val="14"/>
              </w:rPr>
              <w:t>0</w:t>
            </w:r>
          </w:p>
        </w:tc>
        <w:tc>
          <w:tcPr>
            <w:tcW w:w="851" w:type="dxa"/>
            <w:noWrap/>
          </w:tcPr>
          <w:p w:rsidR="00F8755E" w:rsidRPr="00723A2C" w:rsidRDefault="00F8755E" w:rsidP="00097481">
            <w:pPr>
              <w:spacing w:before="0" w:after="0" w:line="240" w:lineRule="auto"/>
              <w:jc w:val="center"/>
              <w:rPr>
                <w:sz w:val="14"/>
                <w:szCs w:val="14"/>
              </w:rPr>
            </w:pPr>
            <w:r>
              <w:rPr>
                <w:sz w:val="14"/>
                <w:szCs w:val="14"/>
              </w:rPr>
              <w:t>0</w:t>
            </w:r>
          </w:p>
        </w:tc>
        <w:tc>
          <w:tcPr>
            <w:tcW w:w="850" w:type="dxa"/>
            <w:noWrap/>
          </w:tcPr>
          <w:p w:rsidR="00F8755E" w:rsidRPr="00BC37E6" w:rsidRDefault="00F8755E" w:rsidP="00097481">
            <w:pPr>
              <w:spacing w:before="0" w:after="0" w:line="240" w:lineRule="auto"/>
              <w:jc w:val="center"/>
              <w:rPr>
                <w:sz w:val="14"/>
                <w:szCs w:val="14"/>
                <w:lang w:val="en-US"/>
              </w:rPr>
            </w:pPr>
            <w:r>
              <w:rPr>
                <w:sz w:val="14"/>
                <w:szCs w:val="14"/>
                <w:lang w:val="en-US"/>
              </w:rPr>
              <w:t>2,8%(</w:t>
            </w:r>
            <w:r w:rsidRPr="00BE0B8F">
              <w:rPr>
                <w:sz w:val="14"/>
                <w:szCs w:val="14"/>
                <w:vertAlign w:val="superscript"/>
                <w:lang w:val="en-US"/>
              </w:rPr>
              <w:t>1)</w:t>
            </w:r>
          </w:p>
        </w:tc>
        <w:tc>
          <w:tcPr>
            <w:tcW w:w="851" w:type="dxa"/>
            <w:noWrap/>
          </w:tcPr>
          <w:p w:rsidR="00F8755E" w:rsidRPr="008B4AF9" w:rsidRDefault="00F8755E" w:rsidP="00097481">
            <w:pPr>
              <w:spacing w:before="0" w:after="0" w:line="240" w:lineRule="auto"/>
              <w:jc w:val="center"/>
              <w:rPr>
                <w:sz w:val="14"/>
                <w:szCs w:val="14"/>
              </w:rPr>
            </w:pPr>
            <w:r w:rsidRPr="00075E32">
              <w:rPr>
                <w:sz w:val="14"/>
                <w:szCs w:val="14"/>
              </w:rPr>
              <w:t>0,8</w:t>
            </w:r>
            <w:r w:rsidRPr="00942793">
              <w:rPr>
                <w:rStyle w:val="FootnoteReference"/>
                <w:szCs w:val="14"/>
              </w:rPr>
              <w:footnoteReference w:id="9"/>
            </w:r>
            <w:r w:rsidRPr="00075E32">
              <w:rPr>
                <w:sz w:val="14"/>
                <w:szCs w:val="14"/>
              </w:rPr>
              <w:t>%</w:t>
            </w:r>
          </w:p>
        </w:tc>
        <w:tc>
          <w:tcPr>
            <w:tcW w:w="283" w:type="dxa"/>
            <w:noWrap/>
          </w:tcPr>
          <w:p w:rsidR="00F8755E" w:rsidRPr="008B4AF9" w:rsidRDefault="00F8755E" w:rsidP="00097481">
            <w:pPr>
              <w:spacing w:before="0" w:after="0" w:line="240" w:lineRule="auto"/>
              <w:jc w:val="center"/>
              <w:rPr>
                <w:sz w:val="14"/>
                <w:szCs w:val="14"/>
              </w:rPr>
            </w:pPr>
          </w:p>
        </w:tc>
        <w:tc>
          <w:tcPr>
            <w:tcW w:w="364" w:type="dxa"/>
            <w:noWrap/>
          </w:tcPr>
          <w:p w:rsidR="00F8755E" w:rsidRPr="00723A2C" w:rsidRDefault="00F8755E" w:rsidP="00097481">
            <w:pPr>
              <w:spacing w:before="0" w:after="0" w:line="240" w:lineRule="auto"/>
              <w:jc w:val="center"/>
              <w:rPr>
                <w:sz w:val="14"/>
                <w:szCs w:val="14"/>
              </w:rPr>
            </w:pPr>
          </w:p>
        </w:tc>
        <w:tc>
          <w:tcPr>
            <w:tcW w:w="967" w:type="dxa"/>
          </w:tcPr>
          <w:p w:rsidR="00F8755E" w:rsidRPr="00723A2C" w:rsidRDefault="00F8755E" w:rsidP="00097481">
            <w:pPr>
              <w:spacing w:before="0" w:after="0" w:line="240" w:lineRule="auto"/>
              <w:jc w:val="center"/>
              <w:rPr>
                <w:sz w:val="14"/>
                <w:szCs w:val="14"/>
              </w:rPr>
            </w:pPr>
          </w:p>
        </w:tc>
      </w:tr>
      <w:tr w:rsidR="00F8755E" w:rsidRPr="00723A2C" w:rsidTr="00646273">
        <w:trPr>
          <w:trHeight w:val="510"/>
        </w:trPr>
        <w:tc>
          <w:tcPr>
            <w:tcW w:w="1384" w:type="dxa"/>
            <w:vMerge/>
          </w:tcPr>
          <w:p w:rsidR="00F8755E" w:rsidRPr="00723A2C" w:rsidRDefault="00F8755E" w:rsidP="00097481">
            <w:pPr>
              <w:spacing w:before="0" w:after="0" w:line="240" w:lineRule="auto"/>
              <w:rPr>
                <w:sz w:val="14"/>
                <w:szCs w:val="14"/>
              </w:rPr>
            </w:pPr>
          </w:p>
        </w:tc>
        <w:tc>
          <w:tcPr>
            <w:tcW w:w="1155" w:type="dxa"/>
            <w:gridSpan w:val="2"/>
          </w:tcPr>
          <w:p w:rsidR="00F8755E" w:rsidRPr="00723A2C" w:rsidRDefault="00F8755E" w:rsidP="00097481">
            <w:pPr>
              <w:spacing w:before="0" w:after="0" w:line="240" w:lineRule="auto"/>
              <w:rPr>
                <w:sz w:val="14"/>
                <w:szCs w:val="14"/>
              </w:rPr>
            </w:pPr>
            <w:r w:rsidRPr="00723A2C">
              <w:rPr>
                <w:sz w:val="14"/>
                <w:szCs w:val="14"/>
              </w:rPr>
              <w:t>Στόχος</w:t>
            </w:r>
          </w:p>
        </w:tc>
        <w:tc>
          <w:tcPr>
            <w:tcW w:w="722" w:type="dxa"/>
            <w:noWrap/>
          </w:tcPr>
          <w:p w:rsidR="00F8755E" w:rsidRPr="00723A2C" w:rsidRDefault="00F8755E" w:rsidP="00097481">
            <w:pPr>
              <w:spacing w:before="0" w:after="0" w:line="240" w:lineRule="auto"/>
              <w:jc w:val="center"/>
              <w:rPr>
                <w:sz w:val="14"/>
                <w:szCs w:val="14"/>
              </w:rPr>
            </w:pPr>
          </w:p>
        </w:tc>
        <w:tc>
          <w:tcPr>
            <w:tcW w:w="674" w:type="dxa"/>
            <w:noWrap/>
          </w:tcPr>
          <w:p w:rsidR="00F8755E" w:rsidRPr="00723A2C" w:rsidRDefault="00F8755E" w:rsidP="00097481">
            <w:pPr>
              <w:spacing w:before="0" w:after="0" w:line="240" w:lineRule="auto"/>
              <w:jc w:val="center"/>
              <w:rPr>
                <w:sz w:val="14"/>
                <w:szCs w:val="14"/>
              </w:rPr>
            </w:pPr>
          </w:p>
        </w:tc>
        <w:tc>
          <w:tcPr>
            <w:tcW w:w="601" w:type="dxa"/>
            <w:noWrap/>
          </w:tcPr>
          <w:p w:rsidR="00F8755E" w:rsidRPr="00723A2C" w:rsidRDefault="00F8755E" w:rsidP="00097481">
            <w:pPr>
              <w:spacing w:before="0" w:after="0" w:line="240" w:lineRule="auto"/>
              <w:jc w:val="center"/>
              <w:rPr>
                <w:sz w:val="14"/>
                <w:szCs w:val="14"/>
              </w:rPr>
            </w:pPr>
          </w:p>
        </w:tc>
        <w:tc>
          <w:tcPr>
            <w:tcW w:w="567" w:type="dxa"/>
            <w:noWrap/>
          </w:tcPr>
          <w:p w:rsidR="00F8755E" w:rsidRPr="00723A2C" w:rsidRDefault="00F8755E" w:rsidP="00097481">
            <w:pPr>
              <w:spacing w:before="0" w:after="0" w:line="240" w:lineRule="auto"/>
              <w:jc w:val="center"/>
              <w:rPr>
                <w:sz w:val="14"/>
                <w:szCs w:val="14"/>
              </w:rPr>
            </w:pPr>
          </w:p>
        </w:tc>
        <w:tc>
          <w:tcPr>
            <w:tcW w:w="851" w:type="dxa"/>
            <w:noWrap/>
          </w:tcPr>
          <w:p w:rsidR="00F8755E" w:rsidRPr="00723A2C" w:rsidRDefault="00F8755E" w:rsidP="00097481">
            <w:pPr>
              <w:spacing w:before="0" w:after="0" w:line="240" w:lineRule="auto"/>
              <w:jc w:val="center"/>
              <w:rPr>
                <w:sz w:val="14"/>
                <w:szCs w:val="14"/>
              </w:rPr>
            </w:pPr>
          </w:p>
        </w:tc>
        <w:tc>
          <w:tcPr>
            <w:tcW w:w="850" w:type="dxa"/>
            <w:noWrap/>
          </w:tcPr>
          <w:p w:rsidR="00F8755E" w:rsidRPr="00723A2C" w:rsidRDefault="00F8755E" w:rsidP="00097481">
            <w:pPr>
              <w:spacing w:before="0" w:after="0" w:line="240" w:lineRule="auto"/>
              <w:jc w:val="center"/>
              <w:rPr>
                <w:sz w:val="14"/>
                <w:szCs w:val="14"/>
              </w:rPr>
            </w:pPr>
          </w:p>
        </w:tc>
        <w:tc>
          <w:tcPr>
            <w:tcW w:w="851" w:type="dxa"/>
            <w:noWrap/>
          </w:tcPr>
          <w:p w:rsidR="00F8755E" w:rsidRPr="00723A2C" w:rsidRDefault="00F8755E" w:rsidP="00097481">
            <w:pPr>
              <w:spacing w:before="0" w:after="0" w:line="240" w:lineRule="auto"/>
              <w:jc w:val="center"/>
              <w:rPr>
                <w:sz w:val="14"/>
                <w:szCs w:val="14"/>
              </w:rPr>
            </w:pPr>
          </w:p>
        </w:tc>
        <w:tc>
          <w:tcPr>
            <w:tcW w:w="283" w:type="dxa"/>
            <w:noWrap/>
          </w:tcPr>
          <w:p w:rsidR="00F8755E" w:rsidRPr="00723A2C" w:rsidRDefault="00F8755E" w:rsidP="00097481">
            <w:pPr>
              <w:spacing w:before="0" w:after="0" w:line="240" w:lineRule="auto"/>
              <w:jc w:val="center"/>
              <w:rPr>
                <w:sz w:val="14"/>
                <w:szCs w:val="14"/>
              </w:rPr>
            </w:pPr>
          </w:p>
        </w:tc>
        <w:tc>
          <w:tcPr>
            <w:tcW w:w="364" w:type="dxa"/>
            <w:noWrap/>
          </w:tcPr>
          <w:p w:rsidR="00F8755E" w:rsidRPr="00723A2C" w:rsidRDefault="00F8755E" w:rsidP="00097481">
            <w:pPr>
              <w:spacing w:before="0" w:after="0" w:line="240" w:lineRule="auto"/>
              <w:jc w:val="center"/>
              <w:rPr>
                <w:sz w:val="14"/>
                <w:szCs w:val="14"/>
              </w:rPr>
            </w:pPr>
          </w:p>
        </w:tc>
        <w:tc>
          <w:tcPr>
            <w:tcW w:w="967" w:type="dxa"/>
          </w:tcPr>
          <w:p w:rsidR="00F8755E" w:rsidRPr="00723A2C" w:rsidRDefault="00F8755E" w:rsidP="00097481">
            <w:pPr>
              <w:spacing w:before="0" w:after="0" w:line="240" w:lineRule="auto"/>
              <w:jc w:val="center"/>
              <w:rPr>
                <w:sz w:val="14"/>
                <w:szCs w:val="14"/>
              </w:rPr>
            </w:pPr>
            <w:r w:rsidRPr="00723A2C">
              <w:rPr>
                <w:sz w:val="14"/>
                <w:szCs w:val="14"/>
                <w:lang w:val="en-US"/>
              </w:rPr>
              <w:t xml:space="preserve">1,2% </w:t>
            </w:r>
            <w:r w:rsidRPr="00723A2C">
              <w:rPr>
                <w:sz w:val="14"/>
                <w:szCs w:val="14"/>
                <w:vertAlign w:val="superscript"/>
                <w:lang w:val="en-US"/>
              </w:rPr>
              <w:t>(1), (3)</w:t>
            </w:r>
          </w:p>
        </w:tc>
      </w:tr>
      <w:tr w:rsidR="00F8755E" w:rsidRPr="00723A2C" w:rsidTr="00646273">
        <w:trPr>
          <w:trHeight w:val="285"/>
        </w:trPr>
        <w:tc>
          <w:tcPr>
            <w:tcW w:w="1384" w:type="dxa"/>
            <w:vMerge/>
          </w:tcPr>
          <w:p w:rsidR="00F8755E" w:rsidRPr="00723A2C" w:rsidRDefault="00F8755E" w:rsidP="00097481">
            <w:pPr>
              <w:spacing w:before="0" w:after="0" w:line="240" w:lineRule="auto"/>
              <w:rPr>
                <w:sz w:val="14"/>
                <w:szCs w:val="14"/>
              </w:rPr>
            </w:pPr>
          </w:p>
        </w:tc>
        <w:tc>
          <w:tcPr>
            <w:tcW w:w="1155" w:type="dxa"/>
            <w:gridSpan w:val="2"/>
          </w:tcPr>
          <w:p w:rsidR="00F8755E" w:rsidRPr="00723A2C" w:rsidRDefault="00F8755E" w:rsidP="00097481">
            <w:pPr>
              <w:spacing w:before="0" w:after="0" w:line="240" w:lineRule="auto"/>
              <w:rPr>
                <w:sz w:val="14"/>
                <w:szCs w:val="14"/>
              </w:rPr>
            </w:pPr>
            <w:r w:rsidRPr="00723A2C">
              <w:rPr>
                <w:sz w:val="14"/>
                <w:szCs w:val="14"/>
              </w:rPr>
              <w:t>Αφετηρία</w:t>
            </w:r>
          </w:p>
        </w:tc>
        <w:tc>
          <w:tcPr>
            <w:tcW w:w="722" w:type="dxa"/>
            <w:noWrap/>
          </w:tcPr>
          <w:p w:rsidR="00F8755E" w:rsidRPr="00723A2C" w:rsidRDefault="00F8755E" w:rsidP="00097481">
            <w:pPr>
              <w:spacing w:before="0" w:after="0" w:line="240" w:lineRule="auto"/>
              <w:jc w:val="center"/>
              <w:rPr>
                <w:sz w:val="14"/>
                <w:szCs w:val="14"/>
              </w:rPr>
            </w:pPr>
            <w:r w:rsidRPr="00723A2C">
              <w:rPr>
                <w:sz w:val="14"/>
                <w:szCs w:val="14"/>
                <w:lang w:val="en-US"/>
              </w:rPr>
              <w:t>0,0%</w:t>
            </w:r>
          </w:p>
        </w:tc>
        <w:tc>
          <w:tcPr>
            <w:tcW w:w="674" w:type="dxa"/>
            <w:noWrap/>
          </w:tcPr>
          <w:p w:rsidR="00F8755E" w:rsidRPr="00723A2C" w:rsidRDefault="00F8755E" w:rsidP="00097481">
            <w:pPr>
              <w:spacing w:before="0" w:after="0" w:line="240" w:lineRule="auto"/>
              <w:jc w:val="center"/>
              <w:rPr>
                <w:sz w:val="14"/>
                <w:szCs w:val="14"/>
              </w:rPr>
            </w:pPr>
          </w:p>
        </w:tc>
        <w:tc>
          <w:tcPr>
            <w:tcW w:w="601" w:type="dxa"/>
            <w:noWrap/>
          </w:tcPr>
          <w:p w:rsidR="00F8755E" w:rsidRPr="00723A2C" w:rsidRDefault="00F8755E" w:rsidP="00097481">
            <w:pPr>
              <w:spacing w:before="0" w:after="0" w:line="240" w:lineRule="auto"/>
              <w:jc w:val="center"/>
              <w:rPr>
                <w:sz w:val="14"/>
                <w:szCs w:val="14"/>
              </w:rPr>
            </w:pPr>
          </w:p>
        </w:tc>
        <w:tc>
          <w:tcPr>
            <w:tcW w:w="567" w:type="dxa"/>
            <w:noWrap/>
          </w:tcPr>
          <w:p w:rsidR="00F8755E" w:rsidRPr="00723A2C" w:rsidRDefault="00F8755E" w:rsidP="00097481">
            <w:pPr>
              <w:spacing w:before="0" w:after="0" w:line="240" w:lineRule="auto"/>
              <w:jc w:val="center"/>
              <w:rPr>
                <w:sz w:val="14"/>
                <w:szCs w:val="14"/>
              </w:rPr>
            </w:pPr>
          </w:p>
        </w:tc>
        <w:tc>
          <w:tcPr>
            <w:tcW w:w="851" w:type="dxa"/>
            <w:noWrap/>
          </w:tcPr>
          <w:p w:rsidR="00F8755E" w:rsidRPr="00723A2C" w:rsidRDefault="00F8755E" w:rsidP="00097481">
            <w:pPr>
              <w:spacing w:before="0" w:after="0" w:line="240" w:lineRule="auto"/>
              <w:jc w:val="center"/>
              <w:rPr>
                <w:sz w:val="14"/>
                <w:szCs w:val="14"/>
              </w:rPr>
            </w:pPr>
          </w:p>
        </w:tc>
        <w:tc>
          <w:tcPr>
            <w:tcW w:w="850" w:type="dxa"/>
            <w:noWrap/>
          </w:tcPr>
          <w:p w:rsidR="00F8755E" w:rsidRPr="00723A2C" w:rsidRDefault="00F8755E" w:rsidP="00097481">
            <w:pPr>
              <w:spacing w:before="0" w:after="0" w:line="240" w:lineRule="auto"/>
              <w:jc w:val="center"/>
              <w:rPr>
                <w:sz w:val="14"/>
                <w:szCs w:val="14"/>
              </w:rPr>
            </w:pPr>
          </w:p>
        </w:tc>
        <w:tc>
          <w:tcPr>
            <w:tcW w:w="851" w:type="dxa"/>
            <w:noWrap/>
          </w:tcPr>
          <w:p w:rsidR="00F8755E" w:rsidRPr="00723A2C" w:rsidRDefault="00F8755E" w:rsidP="00097481">
            <w:pPr>
              <w:spacing w:before="0" w:after="0" w:line="240" w:lineRule="auto"/>
              <w:jc w:val="center"/>
              <w:rPr>
                <w:sz w:val="14"/>
                <w:szCs w:val="14"/>
              </w:rPr>
            </w:pPr>
          </w:p>
        </w:tc>
        <w:tc>
          <w:tcPr>
            <w:tcW w:w="283" w:type="dxa"/>
            <w:noWrap/>
          </w:tcPr>
          <w:p w:rsidR="00F8755E" w:rsidRPr="00723A2C" w:rsidRDefault="00F8755E" w:rsidP="00097481">
            <w:pPr>
              <w:spacing w:before="0" w:after="0" w:line="240" w:lineRule="auto"/>
              <w:jc w:val="center"/>
              <w:rPr>
                <w:sz w:val="14"/>
                <w:szCs w:val="14"/>
              </w:rPr>
            </w:pPr>
          </w:p>
        </w:tc>
        <w:tc>
          <w:tcPr>
            <w:tcW w:w="364" w:type="dxa"/>
            <w:noWrap/>
          </w:tcPr>
          <w:p w:rsidR="00F8755E" w:rsidRPr="00723A2C" w:rsidRDefault="00F8755E" w:rsidP="00097481">
            <w:pPr>
              <w:spacing w:before="0" w:after="0" w:line="240" w:lineRule="auto"/>
              <w:jc w:val="center"/>
              <w:rPr>
                <w:sz w:val="14"/>
                <w:szCs w:val="14"/>
              </w:rPr>
            </w:pPr>
          </w:p>
        </w:tc>
        <w:tc>
          <w:tcPr>
            <w:tcW w:w="967" w:type="dxa"/>
          </w:tcPr>
          <w:p w:rsidR="00F8755E" w:rsidRPr="00723A2C" w:rsidRDefault="00F8755E" w:rsidP="00097481">
            <w:pPr>
              <w:spacing w:before="0" w:after="0" w:line="240" w:lineRule="auto"/>
              <w:jc w:val="center"/>
              <w:rPr>
                <w:sz w:val="14"/>
                <w:szCs w:val="14"/>
              </w:rPr>
            </w:pPr>
          </w:p>
        </w:tc>
      </w:tr>
    </w:tbl>
    <w:p w:rsidR="00F8755E" w:rsidRDefault="00F8755E" w:rsidP="00A552C9"/>
    <w:p w:rsidR="00F8755E" w:rsidRDefault="00F8755E" w:rsidP="00A552C9">
      <w:pPr>
        <w:sectPr w:rsidR="00F8755E" w:rsidSect="00D346D4">
          <w:pgSz w:w="11906" w:h="16838"/>
          <w:pgMar w:top="1440" w:right="1800" w:bottom="1440" w:left="1800" w:header="708" w:footer="708" w:gutter="0"/>
          <w:cols w:space="708"/>
          <w:titlePg/>
          <w:docGrid w:linePitch="360"/>
        </w:sectPr>
      </w:pPr>
    </w:p>
    <w:p w:rsidR="00F8755E" w:rsidRPr="00BD38D7" w:rsidRDefault="00F8755E" w:rsidP="00F41924">
      <w:pPr>
        <w:pStyle w:val="Caption"/>
      </w:pPr>
      <w:r w:rsidRPr="00BE6B28">
        <w:t>Πίνακας 3.8.α: Συμμετέχοντες ανά ομάδα στόχο σε Πράξεις ΕΚΤ του Άξονα Προτεραιότητας 8</w:t>
      </w:r>
    </w:p>
    <w:p w:rsidR="00F8755E" w:rsidRDefault="00F8755E" w:rsidP="00F41924">
      <w:pPr>
        <w:rPr>
          <w:lang w:eastAsia="el-GR"/>
        </w:rPr>
      </w:pPr>
      <w:r>
        <w:pict>
          <v:shape id="_x0000_i1059" type="#_x0000_t75" style="width:679.5pt;height:405.75pt">
            <v:imagedata r:id="rId49" o:title=""/>
          </v:shape>
        </w:pict>
      </w:r>
    </w:p>
    <w:p w:rsidR="00F8755E" w:rsidRPr="005E028F" w:rsidRDefault="00F8755E" w:rsidP="00F41924">
      <w:pPr>
        <w:rPr>
          <w:lang w:eastAsia="el-GR"/>
        </w:rPr>
        <w:sectPr w:rsidR="00F8755E" w:rsidRPr="005E028F" w:rsidSect="00510BA1">
          <w:pgSz w:w="16838" w:h="11906" w:orient="landscape"/>
          <w:pgMar w:top="719" w:right="1440" w:bottom="719" w:left="1440" w:header="708" w:footer="708" w:gutter="0"/>
          <w:cols w:space="708"/>
          <w:titlePg/>
          <w:docGrid w:linePitch="360"/>
        </w:sectPr>
      </w:pPr>
    </w:p>
    <w:p w:rsidR="00F8755E" w:rsidRDefault="00F8755E" w:rsidP="00BE6B28">
      <w:pPr>
        <w:pStyle w:val="Caption"/>
      </w:pPr>
      <w:r w:rsidRPr="00BE6B28">
        <w:t>Πίνακας 3.9: Δείκτες παρακολούθησης Άξονα Προτεραιότητας 9</w:t>
      </w:r>
    </w:p>
    <w:tbl>
      <w:tblPr>
        <w:tblW w:w="536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26"/>
        <w:gridCol w:w="329"/>
        <w:gridCol w:w="663"/>
        <w:gridCol w:w="709"/>
        <w:gridCol w:w="567"/>
        <w:gridCol w:w="709"/>
        <w:gridCol w:w="708"/>
        <w:gridCol w:w="601"/>
        <w:gridCol w:w="709"/>
        <w:gridCol w:w="709"/>
        <w:gridCol w:w="382"/>
        <w:gridCol w:w="569"/>
        <w:gridCol w:w="967"/>
      </w:tblGrid>
      <w:tr w:rsidR="00F8755E" w:rsidRPr="00723A2C" w:rsidTr="00646273">
        <w:trPr>
          <w:trHeight w:val="255"/>
        </w:trPr>
        <w:tc>
          <w:tcPr>
            <w:tcW w:w="1855" w:type="dxa"/>
            <w:gridSpan w:val="2"/>
          </w:tcPr>
          <w:p w:rsidR="00F8755E" w:rsidRPr="00723A2C" w:rsidRDefault="00F8755E" w:rsidP="003D635E">
            <w:pPr>
              <w:spacing w:before="0" w:after="0" w:line="240" w:lineRule="auto"/>
              <w:jc w:val="center"/>
              <w:rPr>
                <w:bCs/>
                <w:sz w:val="14"/>
                <w:szCs w:val="14"/>
              </w:rPr>
            </w:pPr>
            <w:r w:rsidRPr="00723A2C">
              <w:rPr>
                <w:bCs/>
                <w:sz w:val="14"/>
                <w:szCs w:val="14"/>
              </w:rPr>
              <w:t>Δείκτες Α.Π.9</w:t>
            </w:r>
          </w:p>
        </w:tc>
        <w:tc>
          <w:tcPr>
            <w:tcW w:w="663" w:type="dxa"/>
          </w:tcPr>
          <w:p w:rsidR="00F8755E" w:rsidRPr="00723A2C" w:rsidRDefault="00F8755E" w:rsidP="003D635E">
            <w:pPr>
              <w:spacing w:before="0" w:after="0" w:line="240" w:lineRule="auto"/>
              <w:rPr>
                <w:bCs/>
                <w:sz w:val="14"/>
                <w:szCs w:val="14"/>
              </w:rPr>
            </w:pPr>
            <w:r w:rsidRPr="00723A2C">
              <w:rPr>
                <w:bCs/>
                <w:sz w:val="14"/>
                <w:szCs w:val="14"/>
              </w:rPr>
              <w:t> </w:t>
            </w:r>
          </w:p>
        </w:tc>
        <w:tc>
          <w:tcPr>
            <w:tcW w:w="709" w:type="dxa"/>
            <w:noWrap/>
          </w:tcPr>
          <w:p w:rsidR="00F8755E" w:rsidRPr="00723A2C" w:rsidRDefault="00F8755E" w:rsidP="003D635E">
            <w:pPr>
              <w:spacing w:before="0" w:after="0" w:line="240" w:lineRule="auto"/>
              <w:jc w:val="center"/>
              <w:rPr>
                <w:bCs/>
                <w:sz w:val="14"/>
                <w:szCs w:val="14"/>
              </w:rPr>
            </w:pPr>
            <w:r w:rsidRPr="00723A2C">
              <w:rPr>
                <w:bCs/>
                <w:sz w:val="14"/>
                <w:szCs w:val="14"/>
              </w:rPr>
              <w:t>2007</w:t>
            </w:r>
          </w:p>
        </w:tc>
        <w:tc>
          <w:tcPr>
            <w:tcW w:w="567" w:type="dxa"/>
            <w:noWrap/>
          </w:tcPr>
          <w:p w:rsidR="00F8755E" w:rsidRPr="00723A2C" w:rsidRDefault="00F8755E" w:rsidP="003D635E">
            <w:pPr>
              <w:spacing w:before="0" w:after="0" w:line="240" w:lineRule="auto"/>
              <w:jc w:val="center"/>
              <w:rPr>
                <w:bCs/>
                <w:sz w:val="14"/>
                <w:szCs w:val="14"/>
              </w:rPr>
            </w:pPr>
            <w:r w:rsidRPr="00723A2C">
              <w:rPr>
                <w:bCs/>
                <w:sz w:val="14"/>
                <w:szCs w:val="14"/>
              </w:rPr>
              <w:t>2008</w:t>
            </w:r>
          </w:p>
        </w:tc>
        <w:tc>
          <w:tcPr>
            <w:tcW w:w="709" w:type="dxa"/>
            <w:noWrap/>
          </w:tcPr>
          <w:p w:rsidR="00F8755E" w:rsidRPr="00723A2C" w:rsidRDefault="00F8755E" w:rsidP="003D635E">
            <w:pPr>
              <w:spacing w:before="0" w:after="0" w:line="240" w:lineRule="auto"/>
              <w:jc w:val="center"/>
              <w:rPr>
                <w:bCs/>
                <w:sz w:val="14"/>
                <w:szCs w:val="14"/>
              </w:rPr>
            </w:pPr>
            <w:r w:rsidRPr="00723A2C">
              <w:rPr>
                <w:bCs/>
                <w:sz w:val="14"/>
                <w:szCs w:val="14"/>
              </w:rPr>
              <w:t>2009</w:t>
            </w:r>
          </w:p>
        </w:tc>
        <w:tc>
          <w:tcPr>
            <w:tcW w:w="708" w:type="dxa"/>
            <w:noWrap/>
          </w:tcPr>
          <w:p w:rsidR="00F8755E" w:rsidRPr="00723A2C" w:rsidRDefault="00F8755E" w:rsidP="003D635E">
            <w:pPr>
              <w:spacing w:before="0" w:after="0" w:line="240" w:lineRule="auto"/>
              <w:jc w:val="center"/>
              <w:rPr>
                <w:bCs/>
                <w:sz w:val="14"/>
                <w:szCs w:val="14"/>
              </w:rPr>
            </w:pPr>
            <w:r w:rsidRPr="00723A2C">
              <w:rPr>
                <w:bCs/>
                <w:sz w:val="14"/>
                <w:szCs w:val="14"/>
              </w:rPr>
              <w:t>2010</w:t>
            </w:r>
          </w:p>
        </w:tc>
        <w:tc>
          <w:tcPr>
            <w:tcW w:w="601" w:type="dxa"/>
            <w:noWrap/>
          </w:tcPr>
          <w:p w:rsidR="00F8755E" w:rsidRPr="00723A2C" w:rsidRDefault="00F8755E" w:rsidP="003D635E">
            <w:pPr>
              <w:spacing w:before="0" w:after="0" w:line="240" w:lineRule="auto"/>
              <w:jc w:val="center"/>
              <w:rPr>
                <w:bCs/>
                <w:sz w:val="14"/>
                <w:szCs w:val="14"/>
              </w:rPr>
            </w:pPr>
            <w:r w:rsidRPr="00723A2C">
              <w:rPr>
                <w:bCs/>
                <w:sz w:val="14"/>
                <w:szCs w:val="14"/>
              </w:rPr>
              <w:t>2011</w:t>
            </w:r>
          </w:p>
        </w:tc>
        <w:tc>
          <w:tcPr>
            <w:tcW w:w="709" w:type="dxa"/>
            <w:noWrap/>
          </w:tcPr>
          <w:p w:rsidR="00F8755E" w:rsidRPr="00723A2C" w:rsidRDefault="00F8755E" w:rsidP="003D635E">
            <w:pPr>
              <w:spacing w:before="0" w:after="0" w:line="240" w:lineRule="auto"/>
              <w:jc w:val="center"/>
              <w:rPr>
                <w:bCs/>
                <w:sz w:val="14"/>
                <w:szCs w:val="14"/>
              </w:rPr>
            </w:pPr>
            <w:r w:rsidRPr="00723A2C">
              <w:rPr>
                <w:bCs/>
                <w:sz w:val="14"/>
                <w:szCs w:val="14"/>
              </w:rPr>
              <w:t>2012</w:t>
            </w:r>
          </w:p>
        </w:tc>
        <w:tc>
          <w:tcPr>
            <w:tcW w:w="709" w:type="dxa"/>
            <w:noWrap/>
          </w:tcPr>
          <w:p w:rsidR="00F8755E" w:rsidRPr="00723A2C" w:rsidRDefault="00F8755E" w:rsidP="003D635E">
            <w:pPr>
              <w:spacing w:before="0" w:after="0" w:line="240" w:lineRule="auto"/>
              <w:jc w:val="center"/>
              <w:rPr>
                <w:bCs/>
                <w:sz w:val="14"/>
                <w:szCs w:val="14"/>
              </w:rPr>
            </w:pPr>
            <w:r w:rsidRPr="00723A2C">
              <w:rPr>
                <w:bCs/>
                <w:sz w:val="14"/>
                <w:szCs w:val="14"/>
              </w:rPr>
              <w:t>2013</w:t>
            </w:r>
          </w:p>
        </w:tc>
        <w:tc>
          <w:tcPr>
            <w:tcW w:w="382" w:type="dxa"/>
            <w:noWrap/>
          </w:tcPr>
          <w:p w:rsidR="00F8755E" w:rsidRPr="00723A2C" w:rsidRDefault="00F8755E" w:rsidP="003D635E">
            <w:pPr>
              <w:spacing w:before="0" w:after="0" w:line="240" w:lineRule="auto"/>
              <w:jc w:val="center"/>
              <w:rPr>
                <w:bCs/>
                <w:sz w:val="14"/>
                <w:szCs w:val="14"/>
              </w:rPr>
            </w:pPr>
            <w:r w:rsidRPr="00723A2C">
              <w:rPr>
                <w:bCs/>
                <w:sz w:val="14"/>
                <w:szCs w:val="14"/>
              </w:rPr>
              <w:t>2014</w:t>
            </w:r>
          </w:p>
        </w:tc>
        <w:tc>
          <w:tcPr>
            <w:tcW w:w="569" w:type="dxa"/>
            <w:noWrap/>
          </w:tcPr>
          <w:p w:rsidR="00F8755E" w:rsidRPr="00723A2C" w:rsidRDefault="00F8755E" w:rsidP="003D635E">
            <w:pPr>
              <w:spacing w:before="0" w:after="0" w:line="240" w:lineRule="auto"/>
              <w:jc w:val="center"/>
              <w:rPr>
                <w:bCs/>
                <w:sz w:val="14"/>
                <w:szCs w:val="14"/>
              </w:rPr>
            </w:pPr>
            <w:r w:rsidRPr="00723A2C">
              <w:rPr>
                <w:bCs/>
                <w:sz w:val="14"/>
                <w:szCs w:val="14"/>
              </w:rPr>
              <w:t>2015</w:t>
            </w:r>
          </w:p>
        </w:tc>
        <w:tc>
          <w:tcPr>
            <w:tcW w:w="967" w:type="dxa"/>
          </w:tcPr>
          <w:p w:rsidR="00F8755E" w:rsidRPr="00723A2C" w:rsidRDefault="00F8755E" w:rsidP="003D635E">
            <w:pPr>
              <w:spacing w:before="0" w:after="0" w:line="240" w:lineRule="auto"/>
              <w:jc w:val="center"/>
              <w:rPr>
                <w:bCs/>
                <w:sz w:val="14"/>
                <w:szCs w:val="14"/>
              </w:rPr>
            </w:pPr>
            <w:r w:rsidRPr="00723A2C">
              <w:rPr>
                <w:bCs/>
                <w:sz w:val="14"/>
                <w:szCs w:val="14"/>
              </w:rPr>
              <w:t>Σύνολο</w:t>
            </w:r>
          </w:p>
        </w:tc>
      </w:tr>
      <w:tr w:rsidR="00F8755E" w:rsidRPr="00723A2C" w:rsidTr="00646273">
        <w:trPr>
          <w:trHeight w:val="450"/>
        </w:trPr>
        <w:tc>
          <w:tcPr>
            <w:tcW w:w="1526" w:type="dxa"/>
            <w:vMerge w:val="restart"/>
          </w:tcPr>
          <w:p w:rsidR="00F8755E" w:rsidRPr="00723A2C" w:rsidRDefault="00F8755E" w:rsidP="00CD4542">
            <w:pPr>
              <w:spacing w:before="0" w:after="0" w:line="240" w:lineRule="auto"/>
              <w:jc w:val="left"/>
              <w:rPr>
                <w:sz w:val="14"/>
                <w:szCs w:val="14"/>
              </w:rPr>
            </w:pPr>
            <w:r w:rsidRPr="00723A2C">
              <w:rPr>
                <w:rFonts w:cs="Arial"/>
                <w:sz w:val="14"/>
                <w:szCs w:val="14"/>
              </w:rPr>
              <w:t>Αριθμός συμμετοχών ατόμων 25-64 ετών σε προγράμματα δια βίου εκπαίδευσης (τυπικής, μη-τυπικής και άτυπης) στο πλαίσιο του ΑΠ9</w:t>
            </w:r>
          </w:p>
        </w:tc>
        <w:tc>
          <w:tcPr>
            <w:tcW w:w="992" w:type="dxa"/>
            <w:gridSpan w:val="2"/>
          </w:tcPr>
          <w:p w:rsidR="00F8755E" w:rsidRPr="00723A2C" w:rsidRDefault="00F8755E" w:rsidP="003D635E">
            <w:pPr>
              <w:spacing w:before="0" w:after="0" w:line="240" w:lineRule="auto"/>
              <w:rPr>
                <w:sz w:val="14"/>
                <w:szCs w:val="14"/>
              </w:rPr>
            </w:pPr>
            <w:r w:rsidRPr="00723A2C">
              <w:rPr>
                <w:sz w:val="14"/>
                <w:szCs w:val="14"/>
              </w:rPr>
              <w:t>Ολοκλήρωση</w:t>
            </w:r>
          </w:p>
        </w:tc>
        <w:tc>
          <w:tcPr>
            <w:tcW w:w="709" w:type="dxa"/>
            <w:noWrap/>
          </w:tcPr>
          <w:p w:rsidR="00F8755E" w:rsidRPr="00723A2C" w:rsidRDefault="00F8755E" w:rsidP="003D635E">
            <w:pPr>
              <w:spacing w:before="0" w:after="0" w:line="240" w:lineRule="auto"/>
              <w:jc w:val="center"/>
              <w:rPr>
                <w:sz w:val="14"/>
                <w:szCs w:val="14"/>
              </w:rPr>
            </w:pPr>
            <w:r w:rsidRPr="00723A2C">
              <w:rPr>
                <w:sz w:val="14"/>
                <w:szCs w:val="14"/>
              </w:rPr>
              <w:t>0</w:t>
            </w:r>
          </w:p>
        </w:tc>
        <w:tc>
          <w:tcPr>
            <w:tcW w:w="567" w:type="dxa"/>
            <w:noWrap/>
          </w:tcPr>
          <w:p w:rsidR="00F8755E" w:rsidRPr="00723A2C" w:rsidRDefault="00F8755E" w:rsidP="003D635E">
            <w:pPr>
              <w:spacing w:before="0" w:after="0" w:line="240" w:lineRule="auto"/>
              <w:jc w:val="center"/>
              <w:rPr>
                <w:sz w:val="14"/>
                <w:szCs w:val="14"/>
              </w:rPr>
            </w:pPr>
            <w:r w:rsidRPr="00723A2C">
              <w:rPr>
                <w:sz w:val="14"/>
                <w:szCs w:val="14"/>
                <w:lang w:val="en-US"/>
              </w:rPr>
              <w:t>0</w:t>
            </w:r>
          </w:p>
        </w:tc>
        <w:tc>
          <w:tcPr>
            <w:tcW w:w="709" w:type="dxa"/>
            <w:noWrap/>
          </w:tcPr>
          <w:p w:rsidR="00F8755E" w:rsidRPr="00723A2C" w:rsidRDefault="00F8755E" w:rsidP="003D635E">
            <w:pPr>
              <w:spacing w:before="0" w:after="0" w:line="240" w:lineRule="auto"/>
              <w:jc w:val="center"/>
              <w:rPr>
                <w:sz w:val="14"/>
                <w:szCs w:val="14"/>
                <w:lang w:val="en-US"/>
              </w:rPr>
            </w:pPr>
            <w:r>
              <w:rPr>
                <w:sz w:val="14"/>
                <w:szCs w:val="14"/>
                <w:lang w:val="en-US"/>
              </w:rPr>
              <w:t>679</w:t>
            </w:r>
          </w:p>
        </w:tc>
        <w:tc>
          <w:tcPr>
            <w:tcW w:w="708" w:type="dxa"/>
            <w:noWrap/>
          </w:tcPr>
          <w:p w:rsidR="00F8755E" w:rsidRPr="00723A2C" w:rsidRDefault="00F8755E" w:rsidP="003D635E">
            <w:pPr>
              <w:spacing w:before="0" w:after="0" w:line="240" w:lineRule="auto"/>
              <w:jc w:val="center"/>
              <w:rPr>
                <w:sz w:val="14"/>
                <w:szCs w:val="14"/>
              </w:rPr>
            </w:pPr>
            <w:r>
              <w:rPr>
                <w:sz w:val="14"/>
                <w:szCs w:val="14"/>
              </w:rPr>
              <w:t>10.707</w:t>
            </w:r>
          </w:p>
        </w:tc>
        <w:tc>
          <w:tcPr>
            <w:tcW w:w="601" w:type="dxa"/>
            <w:noWrap/>
          </w:tcPr>
          <w:p w:rsidR="00F8755E" w:rsidRPr="00723A2C" w:rsidRDefault="00F8755E" w:rsidP="003D635E">
            <w:pPr>
              <w:spacing w:before="0" w:after="0" w:line="240" w:lineRule="auto"/>
              <w:jc w:val="center"/>
              <w:rPr>
                <w:sz w:val="14"/>
                <w:szCs w:val="14"/>
              </w:rPr>
            </w:pPr>
            <w:r>
              <w:rPr>
                <w:sz w:val="14"/>
                <w:szCs w:val="14"/>
              </w:rPr>
              <w:t>18.342</w:t>
            </w:r>
          </w:p>
        </w:tc>
        <w:tc>
          <w:tcPr>
            <w:tcW w:w="709" w:type="dxa"/>
            <w:noWrap/>
          </w:tcPr>
          <w:p w:rsidR="00F8755E" w:rsidRPr="00E210B0" w:rsidRDefault="00F8755E" w:rsidP="003D635E">
            <w:pPr>
              <w:spacing w:before="0" w:after="0" w:line="240" w:lineRule="auto"/>
              <w:jc w:val="center"/>
              <w:rPr>
                <w:sz w:val="14"/>
                <w:szCs w:val="14"/>
              </w:rPr>
            </w:pPr>
            <w:r>
              <w:rPr>
                <w:sz w:val="14"/>
                <w:szCs w:val="14"/>
              </w:rPr>
              <w:t>22.208</w:t>
            </w:r>
          </w:p>
        </w:tc>
        <w:tc>
          <w:tcPr>
            <w:tcW w:w="709" w:type="dxa"/>
            <w:noWrap/>
          </w:tcPr>
          <w:p w:rsidR="00F8755E" w:rsidRPr="00723A2C" w:rsidRDefault="00F8755E" w:rsidP="003D635E">
            <w:pPr>
              <w:spacing w:before="0" w:after="0" w:line="240" w:lineRule="auto"/>
              <w:jc w:val="center"/>
              <w:rPr>
                <w:sz w:val="14"/>
                <w:szCs w:val="14"/>
              </w:rPr>
            </w:pPr>
            <w:r>
              <w:rPr>
                <w:sz w:val="14"/>
                <w:szCs w:val="14"/>
              </w:rPr>
              <w:t>28.241</w:t>
            </w:r>
          </w:p>
        </w:tc>
        <w:tc>
          <w:tcPr>
            <w:tcW w:w="382" w:type="dxa"/>
            <w:noWrap/>
          </w:tcPr>
          <w:p w:rsidR="00F8755E" w:rsidRPr="00723A2C" w:rsidRDefault="00F8755E" w:rsidP="003D635E">
            <w:pPr>
              <w:spacing w:before="0" w:after="0" w:line="240" w:lineRule="auto"/>
              <w:jc w:val="center"/>
              <w:rPr>
                <w:sz w:val="14"/>
                <w:szCs w:val="14"/>
              </w:rPr>
            </w:pPr>
          </w:p>
        </w:tc>
        <w:tc>
          <w:tcPr>
            <w:tcW w:w="569" w:type="dxa"/>
            <w:noWrap/>
          </w:tcPr>
          <w:p w:rsidR="00F8755E" w:rsidRPr="00723A2C" w:rsidRDefault="00F8755E" w:rsidP="003D635E">
            <w:pPr>
              <w:spacing w:before="0" w:after="0" w:line="240" w:lineRule="auto"/>
              <w:jc w:val="center"/>
              <w:rPr>
                <w:sz w:val="14"/>
                <w:szCs w:val="14"/>
              </w:rPr>
            </w:pPr>
          </w:p>
        </w:tc>
        <w:tc>
          <w:tcPr>
            <w:tcW w:w="967" w:type="dxa"/>
          </w:tcPr>
          <w:p w:rsidR="00F8755E" w:rsidRPr="00723A2C" w:rsidRDefault="00F8755E" w:rsidP="003D635E">
            <w:pPr>
              <w:spacing w:before="0" w:after="0" w:line="240" w:lineRule="auto"/>
              <w:jc w:val="center"/>
              <w:rPr>
                <w:sz w:val="14"/>
                <w:szCs w:val="14"/>
              </w:rPr>
            </w:pPr>
          </w:p>
        </w:tc>
      </w:tr>
      <w:tr w:rsidR="00F8755E" w:rsidRPr="00723A2C" w:rsidTr="00646273">
        <w:trPr>
          <w:trHeight w:val="270"/>
        </w:trPr>
        <w:tc>
          <w:tcPr>
            <w:tcW w:w="1526" w:type="dxa"/>
            <w:vMerge/>
          </w:tcPr>
          <w:p w:rsidR="00F8755E" w:rsidRPr="00723A2C" w:rsidRDefault="00F8755E" w:rsidP="00CD4542">
            <w:pPr>
              <w:spacing w:before="0" w:after="0" w:line="240" w:lineRule="auto"/>
              <w:jc w:val="left"/>
              <w:rPr>
                <w:sz w:val="14"/>
                <w:szCs w:val="14"/>
              </w:rPr>
            </w:pPr>
          </w:p>
        </w:tc>
        <w:tc>
          <w:tcPr>
            <w:tcW w:w="992" w:type="dxa"/>
            <w:gridSpan w:val="2"/>
          </w:tcPr>
          <w:p w:rsidR="00F8755E" w:rsidRPr="00723A2C" w:rsidRDefault="00F8755E" w:rsidP="003D635E">
            <w:pPr>
              <w:spacing w:before="0" w:after="0" w:line="240" w:lineRule="auto"/>
              <w:rPr>
                <w:sz w:val="14"/>
                <w:szCs w:val="14"/>
              </w:rPr>
            </w:pPr>
            <w:r w:rsidRPr="00723A2C">
              <w:rPr>
                <w:sz w:val="14"/>
                <w:szCs w:val="14"/>
              </w:rPr>
              <w:t>Στόχος</w:t>
            </w:r>
          </w:p>
        </w:tc>
        <w:tc>
          <w:tcPr>
            <w:tcW w:w="709" w:type="dxa"/>
            <w:noWrap/>
          </w:tcPr>
          <w:p w:rsidR="00F8755E" w:rsidRPr="00723A2C" w:rsidRDefault="00F8755E" w:rsidP="003D635E">
            <w:pPr>
              <w:spacing w:before="0" w:after="0" w:line="240" w:lineRule="auto"/>
              <w:jc w:val="center"/>
              <w:rPr>
                <w:sz w:val="14"/>
                <w:szCs w:val="14"/>
              </w:rPr>
            </w:pPr>
          </w:p>
        </w:tc>
        <w:tc>
          <w:tcPr>
            <w:tcW w:w="567" w:type="dxa"/>
            <w:noWrap/>
          </w:tcPr>
          <w:p w:rsidR="00F8755E" w:rsidRPr="00723A2C" w:rsidRDefault="00F8755E" w:rsidP="003D635E">
            <w:pPr>
              <w:spacing w:before="0" w:after="0" w:line="240" w:lineRule="auto"/>
              <w:jc w:val="center"/>
              <w:rPr>
                <w:sz w:val="14"/>
                <w:szCs w:val="14"/>
              </w:rPr>
            </w:pPr>
          </w:p>
        </w:tc>
        <w:tc>
          <w:tcPr>
            <w:tcW w:w="709" w:type="dxa"/>
            <w:noWrap/>
          </w:tcPr>
          <w:p w:rsidR="00F8755E" w:rsidRPr="00723A2C" w:rsidRDefault="00F8755E" w:rsidP="003D635E">
            <w:pPr>
              <w:spacing w:before="0" w:after="0" w:line="240" w:lineRule="auto"/>
              <w:jc w:val="center"/>
              <w:rPr>
                <w:sz w:val="14"/>
                <w:szCs w:val="14"/>
              </w:rPr>
            </w:pPr>
          </w:p>
        </w:tc>
        <w:tc>
          <w:tcPr>
            <w:tcW w:w="708" w:type="dxa"/>
            <w:noWrap/>
          </w:tcPr>
          <w:p w:rsidR="00F8755E" w:rsidRPr="00723A2C" w:rsidRDefault="00F8755E" w:rsidP="003D635E">
            <w:pPr>
              <w:spacing w:before="0" w:after="0" w:line="240" w:lineRule="auto"/>
              <w:jc w:val="center"/>
              <w:rPr>
                <w:sz w:val="14"/>
                <w:szCs w:val="14"/>
              </w:rPr>
            </w:pPr>
          </w:p>
        </w:tc>
        <w:tc>
          <w:tcPr>
            <w:tcW w:w="601" w:type="dxa"/>
            <w:noWrap/>
          </w:tcPr>
          <w:p w:rsidR="00F8755E" w:rsidRPr="00723A2C" w:rsidRDefault="00F8755E" w:rsidP="003D635E">
            <w:pPr>
              <w:spacing w:before="0" w:after="0" w:line="240" w:lineRule="auto"/>
              <w:jc w:val="center"/>
              <w:rPr>
                <w:sz w:val="14"/>
                <w:szCs w:val="14"/>
              </w:rPr>
            </w:pPr>
          </w:p>
        </w:tc>
        <w:tc>
          <w:tcPr>
            <w:tcW w:w="709" w:type="dxa"/>
            <w:noWrap/>
          </w:tcPr>
          <w:p w:rsidR="00F8755E" w:rsidRPr="00723A2C" w:rsidRDefault="00F8755E" w:rsidP="003D635E">
            <w:pPr>
              <w:spacing w:before="0" w:after="0" w:line="240" w:lineRule="auto"/>
              <w:jc w:val="center"/>
              <w:rPr>
                <w:sz w:val="14"/>
                <w:szCs w:val="14"/>
              </w:rPr>
            </w:pPr>
          </w:p>
        </w:tc>
        <w:tc>
          <w:tcPr>
            <w:tcW w:w="709" w:type="dxa"/>
            <w:noWrap/>
          </w:tcPr>
          <w:p w:rsidR="00F8755E" w:rsidRPr="00723A2C" w:rsidRDefault="00F8755E" w:rsidP="003D635E">
            <w:pPr>
              <w:spacing w:before="0" w:after="0" w:line="240" w:lineRule="auto"/>
              <w:jc w:val="center"/>
              <w:rPr>
                <w:sz w:val="14"/>
                <w:szCs w:val="14"/>
              </w:rPr>
            </w:pPr>
          </w:p>
        </w:tc>
        <w:tc>
          <w:tcPr>
            <w:tcW w:w="382" w:type="dxa"/>
            <w:noWrap/>
          </w:tcPr>
          <w:p w:rsidR="00F8755E" w:rsidRPr="00723A2C" w:rsidRDefault="00F8755E" w:rsidP="003D635E">
            <w:pPr>
              <w:spacing w:before="0" w:after="0" w:line="240" w:lineRule="auto"/>
              <w:jc w:val="center"/>
              <w:rPr>
                <w:sz w:val="14"/>
                <w:szCs w:val="14"/>
              </w:rPr>
            </w:pPr>
          </w:p>
        </w:tc>
        <w:tc>
          <w:tcPr>
            <w:tcW w:w="569" w:type="dxa"/>
            <w:noWrap/>
          </w:tcPr>
          <w:p w:rsidR="00F8755E" w:rsidRPr="00723A2C" w:rsidRDefault="00F8755E" w:rsidP="003D635E">
            <w:pPr>
              <w:spacing w:before="0" w:after="0" w:line="240" w:lineRule="auto"/>
              <w:jc w:val="center"/>
              <w:rPr>
                <w:sz w:val="14"/>
                <w:szCs w:val="14"/>
              </w:rPr>
            </w:pPr>
          </w:p>
        </w:tc>
        <w:tc>
          <w:tcPr>
            <w:tcW w:w="967" w:type="dxa"/>
          </w:tcPr>
          <w:p w:rsidR="00F8755E" w:rsidRPr="00723A2C" w:rsidRDefault="00F8755E" w:rsidP="003D635E">
            <w:pPr>
              <w:spacing w:before="0" w:after="0" w:line="240" w:lineRule="auto"/>
              <w:jc w:val="center"/>
              <w:rPr>
                <w:sz w:val="14"/>
                <w:szCs w:val="14"/>
              </w:rPr>
            </w:pPr>
            <w:r w:rsidRPr="00723A2C">
              <w:rPr>
                <w:rFonts w:cs="Arial"/>
                <w:sz w:val="14"/>
                <w:szCs w:val="14"/>
              </w:rPr>
              <w:t>8.500</w:t>
            </w:r>
          </w:p>
        </w:tc>
      </w:tr>
      <w:tr w:rsidR="00F8755E" w:rsidRPr="00723A2C" w:rsidTr="00646273">
        <w:trPr>
          <w:trHeight w:val="270"/>
        </w:trPr>
        <w:tc>
          <w:tcPr>
            <w:tcW w:w="1526" w:type="dxa"/>
            <w:vMerge/>
          </w:tcPr>
          <w:p w:rsidR="00F8755E" w:rsidRPr="00723A2C" w:rsidRDefault="00F8755E" w:rsidP="00CD4542">
            <w:pPr>
              <w:spacing w:before="0" w:after="0" w:line="240" w:lineRule="auto"/>
              <w:jc w:val="left"/>
              <w:rPr>
                <w:sz w:val="14"/>
                <w:szCs w:val="14"/>
              </w:rPr>
            </w:pPr>
          </w:p>
        </w:tc>
        <w:tc>
          <w:tcPr>
            <w:tcW w:w="992" w:type="dxa"/>
            <w:gridSpan w:val="2"/>
          </w:tcPr>
          <w:p w:rsidR="00F8755E" w:rsidRPr="00723A2C" w:rsidRDefault="00F8755E" w:rsidP="003D635E">
            <w:pPr>
              <w:spacing w:before="0" w:after="0" w:line="240" w:lineRule="auto"/>
              <w:rPr>
                <w:sz w:val="14"/>
                <w:szCs w:val="14"/>
              </w:rPr>
            </w:pPr>
            <w:r w:rsidRPr="00723A2C">
              <w:rPr>
                <w:sz w:val="14"/>
                <w:szCs w:val="14"/>
              </w:rPr>
              <w:t>Αφετηρία</w:t>
            </w:r>
          </w:p>
        </w:tc>
        <w:tc>
          <w:tcPr>
            <w:tcW w:w="709" w:type="dxa"/>
            <w:noWrap/>
          </w:tcPr>
          <w:p w:rsidR="00F8755E" w:rsidRPr="00723A2C" w:rsidRDefault="00F8755E" w:rsidP="003D635E">
            <w:pPr>
              <w:spacing w:before="0" w:after="0" w:line="240" w:lineRule="auto"/>
              <w:jc w:val="center"/>
              <w:rPr>
                <w:sz w:val="14"/>
                <w:szCs w:val="14"/>
              </w:rPr>
            </w:pPr>
            <w:r w:rsidRPr="00723A2C">
              <w:rPr>
                <w:sz w:val="14"/>
                <w:szCs w:val="14"/>
                <w:lang w:val="en-US"/>
              </w:rPr>
              <w:t>7.317</w:t>
            </w:r>
          </w:p>
        </w:tc>
        <w:tc>
          <w:tcPr>
            <w:tcW w:w="567" w:type="dxa"/>
            <w:noWrap/>
          </w:tcPr>
          <w:p w:rsidR="00F8755E" w:rsidRPr="00723A2C" w:rsidRDefault="00F8755E" w:rsidP="003D635E">
            <w:pPr>
              <w:spacing w:before="0" w:after="0" w:line="240" w:lineRule="auto"/>
              <w:jc w:val="center"/>
              <w:rPr>
                <w:sz w:val="14"/>
                <w:szCs w:val="14"/>
              </w:rPr>
            </w:pPr>
          </w:p>
        </w:tc>
        <w:tc>
          <w:tcPr>
            <w:tcW w:w="709" w:type="dxa"/>
            <w:noWrap/>
          </w:tcPr>
          <w:p w:rsidR="00F8755E" w:rsidRPr="00723A2C" w:rsidRDefault="00F8755E" w:rsidP="003D635E">
            <w:pPr>
              <w:spacing w:before="0" w:after="0" w:line="240" w:lineRule="auto"/>
              <w:jc w:val="center"/>
              <w:rPr>
                <w:sz w:val="14"/>
                <w:szCs w:val="14"/>
              </w:rPr>
            </w:pPr>
          </w:p>
        </w:tc>
        <w:tc>
          <w:tcPr>
            <w:tcW w:w="708" w:type="dxa"/>
            <w:noWrap/>
          </w:tcPr>
          <w:p w:rsidR="00F8755E" w:rsidRPr="00723A2C" w:rsidRDefault="00F8755E" w:rsidP="003D635E">
            <w:pPr>
              <w:spacing w:before="0" w:after="0" w:line="240" w:lineRule="auto"/>
              <w:jc w:val="center"/>
              <w:rPr>
                <w:sz w:val="14"/>
                <w:szCs w:val="14"/>
              </w:rPr>
            </w:pPr>
          </w:p>
        </w:tc>
        <w:tc>
          <w:tcPr>
            <w:tcW w:w="601" w:type="dxa"/>
            <w:noWrap/>
          </w:tcPr>
          <w:p w:rsidR="00F8755E" w:rsidRPr="00723A2C" w:rsidRDefault="00F8755E" w:rsidP="003D635E">
            <w:pPr>
              <w:spacing w:before="0" w:after="0" w:line="240" w:lineRule="auto"/>
              <w:jc w:val="center"/>
              <w:rPr>
                <w:sz w:val="14"/>
                <w:szCs w:val="14"/>
              </w:rPr>
            </w:pPr>
          </w:p>
        </w:tc>
        <w:tc>
          <w:tcPr>
            <w:tcW w:w="709" w:type="dxa"/>
            <w:noWrap/>
          </w:tcPr>
          <w:p w:rsidR="00F8755E" w:rsidRPr="00723A2C" w:rsidRDefault="00F8755E" w:rsidP="003D635E">
            <w:pPr>
              <w:spacing w:before="0" w:after="0" w:line="240" w:lineRule="auto"/>
              <w:jc w:val="center"/>
              <w:rPr>
                <w:sz w:val="14"/>
                <w:szCs w:val="14"/>
              </w:rPr>
            </w:pPr>
          </w:p>
        </w:tc>
        <w:tc>
          <w:tcPr>
            <w:tcW w:w="709" w:type="dxa"/>
            <w:noWrap/>
          </w:tcPr>
          <w:p w:rsidR="00F8755E" w:rsidRPr="00723A2C" w:rsidRDefault="00F8755E" w:rsidP="003D635E">
            <w:pPr>
              <w:spacing w:before="0" w:after="0" w:line="240" w:lineRule="auto"/>
              <w:jc w:val="center"/>
              <w:rPr>
                <w:sz w:val="14"/>
                <w:szCs w:val="14"/>
              </w:rPr>
            </w:pPr>
          </w:p>
        </w:tc>
        <w:tc>
          <w:tcPr>
            <w:tcW w:w="382" w:type="dxa"/>
            <w:noWrap/>
          </w:tcPr>
          <w:p w:rsidR="00F8755E" w:rsidRPr="00723A2C" w:rsidRDefault="00F8755E" w:rsidP="003D635E">
            <w:pPr>
              <w:spacing w:before="0" w:after="0" w:line="240" w:lineRule="auto"/>
              <w:jc w:val="center"/>
              <w:rPr>
                <w:sz w:val="14"/>
                <w:szCs w:val="14"/>
              </w:rPr>
            </w:pPr>
          </w:p>
        </w:tc>
        <w:tc>
          <w:tcPr>
            <w:tcW w:w="569" w:type="dxa"/>
            <w:noWrap/>
          </w:tcPr>
          <w:p w:rsidR="00F8755E" w:rsidRPr="00723A2C" w:rsidRDefault="00F8755E" w:rsidP="003D635E">
            <w:pPr>
              <w:spacing w:before="0" w:after="0" w:line="240" w:lineRule="auto"/>
              <w:jc w:val="center"/>
              <w:rPr>
                <w:sz w:val="14"/>
                <w:szCs w:val="14"/>
              </w:rPr>
            </w:pPr>
          </w:p>
        </w:tc>
        <w:tc>
          <w:tcPr>
            <w:tcW w:w="967" w:type="dxa"/>
          </w:tcPr>
          <w:p w:rsidR="00F8755E" w:rsidRPr="00723A2C" w:rsidRDefault="00F8755E" w:rsidP="003D635E">
            <w:pPr>
              <w:spacing w:before="0" w:after="0" w:line="240" w:lineRule="auto"/>
              <w:jc w:val="center"/>
              <w:rPr>
                <w:sz w:val="14"/>
                <w:szCs w:val="14"/>
              </w:rPr>
            </w:pPr>
          </w:p>
        </w:tc>
      </w:tr>
      <w:tr w:rsidR="00F8755E" w:rsidRPr="00723A2C" w:rsidTr="00646273">
        <w:trPr>
          <w:trHeight w:val="450"/>
        </w:trPr>
        <w:tc>
          <w:tcPr>
            <w:tcW w:w="1526" w:type="dxa"/>
            <w:vMerge w:val="restart"/>
          </w:tcPr>
          <w:p w:rsidR="00F8755E" w:rsidRPr="00723A2C" w:rsidRDefault="00F8755E" w:rsidP="00CD4542">
            <w:pPr>
              <w:spacing w:before="0" w:after="0" w:line="240" w:lineRule="auto"/>
              <w:jc w:val="left"/>
              <w:rPr>
                <w:sz w:val="14"/>
                <w:szCs w:val="14"/>
              </w:rPr>
            </w:pPr>
            <w:r w:rsidRPr="00723A2C">
              <w:rPr>
                <w:rFonts w:cs="Arial"/>
                <w:sz w:val="14"/>
                <w:szCs w:val="14"/>
              </w:rPr>
              <w:t xml:space="preserve">Αριθμός προγραμμάτων εξ αποστάσεως εκπαίδευσης </w:t>
            </w:r>
          </w:p>
        </w:tc>
        <w:tc>
          <w:tcPr>
            <w:tcW w:w="992" w:type="dxa"/>
            <w:gridSpan w:val="2"/>
          </w:tcPr>
          <w:p w:rsidR="00F8755E" w:rsidRPr="00723A2C" w:rsidRDefault="00F8755E" w:rsidP="003D635E">
            <w:pPr>
              <w:spacing w:before="0" w:after="0" w:line="240" w:lineRule="auto"/>
              <w:rPr>
                <w:sz w:val="14"/>
                <w:szCs w:val="14"/>
              </w:rPr>
            </w:pPr>
            <w:r w:rsidRPr="00723A2C">
              <w:rPr>
                <w:sz w:val="14"/>
                <w:szCs w:val="14"/>
              </w:rPr>
              <w:t>Ολοκλήρωση</w:t>
            </w:r>
          </w:p>
        </w:tc>
        <w:tc>
          <w:tcPr>
            <w:tcW w:w="709" w:type="dxa"/>
            <w:noWrap/>
          </w:tcPr>
          <w:p w:rsidR="00F8755E" w:rsidRPr="00723A2C" w:rsidRDefault="00F8755E" w:rsidP="003D635E">
            <w:pPr>
              <w:spacing w:before="0" w:after="0" w:line="240" w:lineRule="auto"/>
              <w:jc w:val="center"/>
              <w:rPr>
                <w:sz w:val="14"/>
                <w:szCs w:val="14"/>
              </w:rPr>
            </w:pPr>
            <w:r w:rsidRPr="00723A2C">
              <w:rPr>
                <w:sz w:val="14"/>
                <w:szCs w:val="14"/>
              </w:rPr>
              <w:t>0</w:t>
            </w:r>
          </w:p>
        </w:tc>
        <w:tc>
          <w:tcPr>
            <w:tcW w:w="567" w:type="dxa"/>
            <w:noWrap/>
          </w:tcPr>
          <w:p w:rsidR="00F8755E" w:rsidRPr="00723A2C" w:rsidRDefault="00F8755E" w:rsidP="003D635E">
            <w:pPr>
              <w:spacing w:before="0" w:after="0" w:line="240" w:lineRule="auto"/>
              <w:jc w:val="center"/>
              <w:rPr>
                <w:sz w:val="14"/>
                <w:szCs w:val="14"/>
              </w:rPr>
            </w:pPr>
            <w:r w:rsidRPr="00723A2C">
              <w:rPr>
                <w:sz w:val="14"/>
                <w:szCs w:val="14"/>
                <w:lang w:val="en-US"/>
              </w:rPr>
              <w:t>0</w:t>
            </w:r>
          </w:p>
        </w:tc>
        <w:tc>
          <w:tcPr>
            <w:tcW w:w="709" w:type="dxa"/>
            <w:noWrap/>
          </w:tcPr>
          <w:p w:rsidR="00F8755E" w:rsidRPr="00723A2C" w:rsidRDefault="00F8755E" w:rsidP="003D635E">
            <w:pPr>
              <w:spacing w:before="0" w:after="0" w:line="240" w:lineRule="auto"/>
              <w:jc w:val="center"/>
              <w:rPr>
                <w:sz w:val="14"/>
                <w:szCs w:val="14"/>
                <w:lang w:val="en-US"/>
              </w:rPr>
            </w:pPr>
            <w:r w:rsidRPr="00723A2C">
              <w:rPr>
                <w:sz w:val="14"/>
                <w:szCs w:val="14"/>
                <w:lang w:val="en-US"/>
              </w:rPr>
              <w:t>0</w:t>
            </w:r>
          </w:p>
        </w:tc>
        <w:tc>
          <w:tcPr>
            <w:tcW w:w="708" w:type="dxa"/>
            <w:noWrap/>
          </w:tcPr>
          <w:p w:rsidR="00F8755E" w:rsidRPr="00723A2C" w:rsidRDefault="00F8755E" w:rsidP="003D635E">
            <w:pPr>
              <w:spacing w:before="0" w:after="0" w:line="240" w:lineRule="auto"/>
              <w:jc w:val="center"/>
              <w:rPr>
                <w:sz w:val="14"/>
                <w:szCs w:val="14"/>
              </w:rPr>
            </w:pPr>
            <w:r w:rsidRPr="00723A2C">
              <w:rPr>
                <w:sz w:val="14"/>
                <w:szCs w:val="14"/>
              </w:rPr>
              <w:t>39</w:t>
            </w:r>
          </w:p>
        </w:tc>
        <w:tc>
          <w:tcPr>
            <w:tcW w:w="601" w:type="dxa"/>
            <w:noWrap/>
          </w:tcPr>
          <w:p w:rsidR="00F8755E" w:rsidRPr="00723A2C" w:rsidRDefault="00F8755E" w:rsidP="003D635E">
            <w:pPr>
              <w:spacing w:before="0" w:after="0" w:line="240" w:lineRule="auto"/>
              <w:jc w:val="center"/>
              <w:rPr>
                <w:sz w:val="14"/>
                <w:szCs w:val="14"/>
              </w:rPr>
            </w:pPr>
            <w:r>
              <w:rPr>
                <w:sz w:val="14"/>
                <w:szCs w:val="14"/>
              </w:rPr>
              <w:t>73</w:t>
            </w:r>
          </w:p>
        </w:tc>
        <w:tc>
          <w:tcPr>
            <w:tcW w:w="709" w:type="dxa"/>
            <w:noWrap/>
          </w:tcPr>
          <w:p w:rsidR="00F8755E" w:rsidRPr="00BE0B8F" w:rsidRDefault="00F8755E" w:rsidP="003D635E">
            <w:pPr>
              <w:spacing w:before="0" w:after="0" w:line="240" w:lineRule="auto"/>
              <w:jc w:val="center"/>
              <w:rPr>
                <w:sz w:val="14"/>
                <w:szCs w:val="14"/>
                <w:lang w:val="en-US"/>
              </w:rPr>
            </w:pPr>
            <w:r>
              <w:rPr>
                <w:sz w:val="14"/>
                <w:szCs w:val="14"/>
                <w:lang w:val="en-US"/>
              </w:rPr>
              <w:t>73</w:t>
            </w:r>
          </w:p>
        </w:tc>
        <w:tc>
          <w:tcPr>
            <w:tcW w:w="709" w:type="dxa"/>
            <w:noWrap/>
          </w:tcPr>
          <w:p w:rsidR="00F8755E" w:rsidRPr="00723A2C" w:rsidRDefault="00F8755E" w:rsidP="003D635E">
            <w:pPr>
              <w:spacing w:before="0" w:after="0" w:line="240" w:lineRule="auto"/>
              <w:jc w:val="center"/>
              <w:rPr>
                <w:sz w:val="14"/>
                <w:szCs w:val="14"/>
              </w:rPr>
            </w:pPr>
            <w:r>
              <w:rPr>
                <w:sz w:val="14"/>
                <w:szCs w:val="14"/>
              </w:rPr>
              <w:t>73</w:t>
            </w:r>
          </w:p>
        </w:tc>
        <w:tc>
          <w:tcPr>
            <w:tcW w:w="382" w:type="dxa"/>
            <w:noWrap/>
          </w:tcPr>
          <w:p w:rsidR="00F8755E" w:rsidRPr="00723A2C" w:rsidRDefault="00F8755E" w:rsidP="003D635E">
            <w:pPr>
              <w:spacing w:before="0" w:after="0" w:line="240" w:lineRule="auto"/>
              <w:jc w:val="center"/>
              <w:rPr>
                <w:sz w:val="14"/>
                <w:szCs w:val="14"/>
              </w:rPr>
            </w:pPr>
          </w:p>
        </w:tc>
        <w:tc>
          <w:tcPr>
            <w:tcW w:w="569" w:type="dxa"/>
            <w:noWrap/>
          </w:tcPr>
          <w:p w:rsidR="00F8755E" w:rsidRPr="00723A2C" w:rsidRDefault="00F8755E" w:rsidP="003D635E">
            <w:pPr>
              <w:spacing w:before="0" w:after="0" w:line="240" w:lineRule="auto"/>
              <w:jc w:val="center"/>
              <w:rPr>
                <w:sz w:val="14"/>
                <w:szCs w:val="14"/>
              </w:rPr>
            </w:pPr>
          </w:p>
        </w:tc>
        <w:tc>
          <w:tcPr>
            <w:tcW w:w="967" w:type="dxa"/>
          </w:tcPr>
          <w:p w:rsidR="00F8755E" w:rsidRPr="00723A2C" w:rsidRDefault="00F8755E" w:rsidP="003D635E">
            <w:pPr>
              <w:spacing w:before="0" w:after="0" w:line="240" w:lineRule="auto"/>
              <w:jc w:val="center"/>
              <w:rPr>
                <w:sz w:val="14"/>
                <w:szCs w:val="14"/>
              </w:rPr>
            </w:pPr>
          </w:p>
        </w:tc>
      </w:tr>
      <w:tr w:rsidR="00F8755E" w:rsidRPr="00723A2C" w:rsidTr="00646273">
        <w:trPr>
          <w:trHeight w:val="270"/>
        </w:trPr>
        <w:tc>
          <w:tcPr>
            <w:tcW w:w="1526" w:type="dxa"/>
            <w:vMerge/>
          </w:tcPr>
          <w:p w:rsidR="00F8755E" w:rsidRPr="00723A2C" w:rsidRDefault="00F8755E" w:rsidP="00CD4542">
            <w:pPr>
              <w:spacing w:before="0" w:after="0" w:line="240" w:lineRule="auto"/>
              <w:jc w:val="left"/>
              <w:rPr>
                <w:sz w:val="14"/>
                <w:szCs w:val="14"/>
              </w:rPr>
            </w:pPr>
          </w:p>
        </w:tc>
        <w:tc>
          <w:tcPr>
            <w:tcW w:w="992" w:type="dxa"/>
            <w:gridSpan w:val="2"/>
          </w:tcPr>
          <w:p w:rsidR="00F8755E" w:rsidRPr="00723A2C" w:rsidRDefault="00F8755E" w:rsidP="003D635E">
            <w:pPr>
              <w:spacing w:before="0" w:after="0" w:line="240" w:lineRule="auto"/>
              <w:rPr>
                <w:sz w:val="14"/>
                <w:szCs w:val="14"/>
              </w:rPr>
            </w:pPr>
            <w:r w:rsidRPr="00723A2C">
              <w:rPr>
                <w:sz w:val="14"/>
                <w:szCs w:val="14"/>
              </w:rPr>
              <w:t>Στόχος</w:t>
            </w:r>
          </w:p>
        </w:tc>
        <w:tc>
          <w:tcPr>
            <w:tcW w:w="709" w:type="dxa"/>
            <w:noWrap/>
          </w:tcPr>
          <w:p w:rsidR="00F8755E" w:rsidRPr="00723A2C" w:rsidRDefault="00F8755E" w:rsidP="003D635E">
            <w:pPr>
              <w:spacing w:before="0" w:after="0" w:line="240" w:lineRule="auto"/>
              <w:jc w:val="center"/>
              <w:rPr>
                <w:sz w:val="14"/>
                <w:szCs w:val="14"/>
              </w:rPr>
            </w:pPr>
          </w:p>
        </w:tc>
        <w:tc>
          <w:tcPr>
            <w:tcW w:w="567" w:type="dxa"/>
            <w:noWrap/>
          </w:tcPr>
          <w:p w:rsidR="00F8755E" w:rsidRPr="00723A2C" w:rsidRDefault="00F8755E" w:rsidP="003D635E">
            <w:pPr>
              <w:spacing w:before="0" w:after="0" w:line="240" w:lineRule="auto"/>
              <w:jc w:val="center"/>
              <w:rPr>
                <w:sz w:val="14"/>
                <w:szCs w:val="14"/>
              </w:rPr>
            </w:pPr>
          </w:p>
        </w:tc>
        <w:tc>
          <w:tcPr>
            <w:tcW w:w="709" w:type="dxa"/>
            <w:noWrap/>
          </w:tcPr>
          <w:p w:rsidR="00F8755E" w:rsidRPr="00723A2C" w:rsidRDefault="00F8755E" w:rsidP="003D635E">
            <w:pPr>
              <w:spacing w:before="0" w:after="0" w:line="240" w:lineRule="auto"/>
              <w:jc w:val="center"/>
              <w:rPr>
                <w:sz w:val="14"/>
                <w:szCs w:val="14"/>
              </w:rPr>
            </w:pPr>
          </w:p>
        </w:tc>
        <w:tc>
          <w:tcPr>
            <w:tcW w:w="708" w:type="dxa"/>
            <w:noWrap/>
          </w:tcPr>
          <w:p w:rsidR="00F8755E" w:rsidRPr="00723A2C" w:rsidRDefault="00F8755E" w:rsidP="003D635E">
            <w:pPr>
              <w:spacing w:before="0" w:after="0" w:line="240" w:lineRule="auto"/>
              <w:jc w:val="center"/>
              <w:rPr>
                <w:sz w:val="14"/>
                <w:szCs w:val="14"/>
              </w:rPr>
            </w:pPr>
          </w:p>
        </w:tc>
        <w:tc>
          <w:tcPr>
            <w:tcW w:w="601" w:type="dxa"/>
            <w:noWrap/>
          </w:tcPr>
          <w:p w:rsidR="00F8755E" w:rsidRPr="00723A2C" w:rsidRDefault="00F8755E" w:rsidP="003D635E">
            <w:pPr>
              <w:spacing w:before="0" w:after="0" w:line="240" w:lineRule="auto"/>
              <w:jc w:val="center"/>
              <w:rPr>
                <w:sz w:val="14"/>
                <w:szCs w:val="14"/>
              </w:rPr>
            </w:pPr>
          </w:p>
        </w:tc>
        <w:tc>
          <w:tcPr>
            <w:tcW w:w="709" w:type="dxa"/>
            <w:noWrap/>
          </w:tcPr>
          <w:p w:rsidR="00F8755E" w:rsidRPr="00723A2C" w:rsidRDefault="00F8755E" w:rsidP="003D635E">
            <w:pPr>
              <w:spacing w:before="0" w:after="0" w:line="240" w:lineRule="auto"/>
              <w:jc w:val="center"/>
              <w:rPr>
                <w:sz w:val="14"/>
                <w:szCs w:val="14"/>
              </w:rPr>
            </w:pPr>
          </w:p>
        </w:tc>
        <w:tc>
          <w:tcPr>
            <w:tcW w:w="709" w:type="dxa"/>
            <w:noWrap/>
          </w:tcPr>
          <w:p w:rsidR="00F8755E" w:rsidRPr="00723A2C" w:rsidRDefault="00F8755E" w:rsidP="003D635E">
            <w:pPr>
              <w:spacing w:before="0" w:after="0" w:line="240" w:lineRule="auto"/>
              <w:jc w:val="center"/>
              <w:rPr>
                <w:sz w:val="14"/>
                <w:szCs w:val="14"/>
              </w:rPr>
            </w:pPr>
          </w:p>
        </w:tc>
        <w:tc>
          <w:tcPr>
            <w:tcW w:w="382" w:type="dxa"/>
            <w:noWrap/>
          </w:tcPr>
          <w:p w:rsidR="00F8755E" w:rsidRPr="00723A2C" w:rsidRDefault="00F8755E" w:rsidP="003D635E">
            <w:pPr>
              <w:spacing w:before="0" w:after="0" w:line="240" w:lineRule="auto"/>
              <w:jc w:val="center"/>
              <w:rPr>
                <w:sz w:val="14"/>
                <w:szCs w:val="14"/>
              </w:rPr>
            </w:pPr>
          </w:p>
        </w:tc>
        <w:tc>
          <w:tcPr>
            <w:tcW w:w="569" w:type="dxa"/>
            <w:noWrap/>
          </w:tcPr>
          <w:p w:rsidR="00F8755E" w:rsidRPr="00723A2C" w:rsidRDefault="00F8755E" w:rsidP="003D635E">
            <w:pPr>
              <w:spacing w:before="0" w:after="0" w:line="240" w:lineRule="auto"/>
              <w:jc w:val="center"/>
              <w:rPr>
                <w:sz w:val="14"/>
                <w:szCs w:val="14"/>
              </w:rPr>
            </w:pPr>
          </w:p>
        </w:tc>
        <w:tc>
          <w:tcPr>
            <w:tcW w:w="967" w:type="dxa"/>
          </w:tcPr>
          <w:p w:rsidR="00F8755E" w:rsidRPr="00723A2C" w:rsidRDefault="00F8755E" w:rsidP="003D635E">
            <w:pPr>
              <w:spacing w:before="0" w:after="0" w:line="240" w:lineRule="auto"/>
              <w:jc w:val="center"/>
              <w:rPr>
                <w:sz w:val="14"/>
                <w:szCs w:val="14"/>
              </w:rPr>
            </w:pPr>
            <w:r w:rsidRPr="00723A2C">
              <w:rPr>
                <w:rFonts w:cs="Arial"/>
                <w:sz w:val="14"/>
                <w:szCs w:val="14"/>
              </w:rPr>
              <w:t xml:space="preserve">21 </w:t>
            </w:r>
            <w:r w:rsidRPr="00723A2C">
              <w:rPr>
                <w:rFonts w:cs="Arial"/>
                <w:sz w:val="14"/>
                <w:szCs w:val="14"/>
                <w:vertAlign w:val="superscript"/>
              </w:rPr>
              <w:t>(1)</w:t>
            </w:r>
          </w:p>
        </w:tc>
      </w:tr>
      <w:tr w:rsidR="00F8755E" w:rsidRPr="00723A2C" w:rsidTr="00646273">
        <w:trPr>
          <w:trHeight w:val="270"/>
        </w:trPr>
        <w:tc>
          <w:tcPr>
            <w:tcW w:w="1526" w:type="dxa"/>
            <w:vMerge/>
          </w:tcPr>
          <w:p w:rsidR="00F8755E" w:rsidRPr="00723A2C" w:rsidRDefault="00F8755E" w:rsidP="00CD4542">
            <w:pPr>
              <w:spacing w:before="0" w:after="0" w:line="240" w:lineRule="auto"/>
              <w:jc w:val="left"/>
              <w:rPr>
                <w:sz w:val="14"/>
                <w:szCs w:val="14"/>
              </w:rPr>
            </w:pPr>
          </w:p>
        </w:tc>
        <w:tc>
          <w:tcPr>
            <w:tcW w:w="992" w:type="dxa"/>
            <w:gridSpan w:val="2"/>
          </w:tcPr>
          <w:p w:rsidR="00F8755E" w:rsidRPr="00723A2C" w:rsidRDefault="00F8755E" w:rsidP="003D635E">
            <w:pPr>
              <w:spacing w:before="0" w:after="0" w:line="240" w:lineRule="auto"/>
              <w:rPr>
                <w:sz w:val="14"/>
                <w:szCs w:val="14"/>
              </w:rPr>
            </w:pPr>
            <w:r w:rsidRPr="00723A2C">
              <w:rPr>
                <w:sz w:val="14"/>
                <w:szCs w:val="14"/>
              </w:rPr>
              <w:t>Αφετηρία</w:t>
            </w:r>
          </w:p>
        </w:tc>
        <w:tc>
          <w:tcPr>
            <w:tcW w:w="709" w:type="dxa"/>
            <w:noWrap/>
          </w:tcPr>
          <w:p w:rsidR="00F8755E" w:rsidRPr="00723A2C" w:rsidRDefault="00F8755E" w:rsidP="003D635E">
            <w:pPr>
              <w:spacing w:before="0" w:after="0" w:line="240" w:lineRule="auto"/>
              <w:jc w:val="center"/>
              <w:rPr>
                <w:sz w:val="14"/>
                <w:szCs w:val="14"/>
              </w:rPr>
            </w:pPr>
            <w:r w:rsidRPr="00723A2C">
              <w:rPr>
                <w:sz w:val="14"/>
                <w:szCs w:val="14"/>
                <w:lang w:val="en-US"/>
              </w:rPr>
              <w:t>0</w:t>
            </w:r>
          </w:p>
        </w:tc>
        <w:tc>
          <w:tcPr>
            <w:tcW w:w="567" w:type="dxa"/>
            <w:noWrap/>
          </w:tcPr>
          <w:p w:rsidR="00F8755E" w:rsidRPr="00723A2C" w:rsidRDefault="00F8755E" w:rsidP="003D635E">
            <w:pPr>
              <w:spacing w:before="0" w:after="0" w:line="240" w:lineRule="auto"/>
              <w:jc w:val="center"/>
              <w:rPr>
                <w:sz w:val="14"/>
                <w:szCs w:val="14"/>
              </w:rPr>
            </w:pPr>
          </w:p>
        </w:tc>
        <w:tc>
          <w:tcPr>
            <w:tcW w:w="709" w:type="dxa"/>
            <w:noWrap/>
          </w:tcPr>
          <w:p w:rsidR="00F8755E" w:rsidRPr="00723A2C" w:rsidRDefault="00F8755E" w:rsidP="003D635E">
            <w:pPr>
              <w:spacing w:before="0" w:after="0" w:line="240" w:lineRule="auto"/>
              <w:jc w:val="center"/>
              <w:rPr>
                <w:sz w:val="14"/>
                <w:szCs w:val="14"/>
              </w:rPr>
            </w:pPr>
          </w:p>
        </w:tc>
        <w:tc>
          <w:tcPr>
            <w:tcW w:w="708" w:type="dxa"/>
            <w:noWrap/>
          </w:tcPr>
          <w:p w:rsidR="00F8755E" w:rsidRPr="00723A2C" w:rsidRDefault="00F8755E" w:rsidP="003D635E">
            <w:pPr>
              <w:spacing w:before="0" w:after="0" w:line="240" w:lineRule="auto"/>
              <w:jc w:val="center"/>
              <w:rPr>
                <w:sz w:val="14"/>
                <w:szCs w:val="14"/>
              </w:rPr>
            </w:pPr>
          </w:p>
        </w:tc>
        <w:tc>
          <w:tcPr>
            <w:tcW w:w="601" w:type="dxa"/>
            <w:noWrap/>
          </w:tcPr>
          <w:p w:rsidR="00F8755E" w:rsidRPr="00723A2C" w:rsidRDefault="00F8755E" w:rsidP="003D635E">
            <w:pPr>
              <w:spacing w:before="0" w:after="0" w:line="240" w:lineRule="auto"/>
              <w:jc w:val="center"/>
              <w:rPr>
                <w:sz w:val="14"/>
                <w:szCs w:val="14"/>
              </w:rPr>
            </w:pPr>
          </w:p>
        </w:tc>
        <w:tc>
          <w:tcPr>
            <w:tcW w:w="709" w:type="dxa"/>
            <w:noWrap/>
          </w:tcPr>
          <w:p w:rsidR="00F8755E" w:rsidRPr="00723A2C" w:rsidRDefault="00F8755E" w:rsidP="003D635E">
            <w:pPr>
              <w:spacing w:before="0" w:after="0" w:line="240" w:lineRule="auto"/>
              <w:jc w:val="center"/>
              <w:rPr>
                <w:sz w:val="14"/>
                <w:szCs w:val="14"/>
              </w:rPr>
            </w:pPr>
          </w:p>
        </w:tc>
        <w:tc>
          <w:tcPr>
            <w:tcW w:w="709" w:type="dxa"/>
            <w:noWrap/>
          </w:tcPr>
          <w:p w:rsidR="00F8755E" w:rsidRPr="00723A2C" w:rsidRDefault="00F8755E" w:rsidP="003D635E">
            <w:pPr>
              <w:spacing w:before="0" w:after="0" w:line="240" w:lineRule="auto"/>
              <w:jc w:val="center"/>
              <w:rPr>
                <w:sz w:val="14"/>
                <w:szCs w:val="14"/>
              </w:rPr>
            </w:pPr>
          </w:p>
        </w:tc>
        <w:tc>
          <w:tcPr>
            <w:tcW w:w="382" w:type="dxa"/>
            <w:noWrap/>
          </w:tcPr>
          <w:p w:rsidR="00F8755E" w:rsidRPr="00723A2C" w:rsidRDefault="00F8755E" w:rsidP="003D635E">
            <w:pPr>
              <w:spacing w:before="0" w:after="0" w:line="240" w:lineRule="auto"/>
              <w:jc w:val="center"/>
              <w:rPr>
                <w:sz w:val="14"/>
                <w:szCs w:val="14"/>
              </w:rPr>
            </w:pPr>
          </w:p>
        </w:tc>
        <w:tc>
          <w:tcPr>
            <w:tcW w:w="569" w:type="dxa"/>
            <w:noWrap/>
          </w:tcPr>
          <w:p w:rsidR="00F8755E" w:rsidRPr="00723A2C" w:rsidRDefault="00F8755E" w:rsidP="003D635E">
            <w:pPr>
              <w:spacing w:before="0" w:after="0" w:line="240" w:lineRule="auto"/>
              <w:jc w:val="center"/>
              <w:rPr>
                <w:sz w:val="14"/>
                <w:szCs w:val="14"/>
              </w:rPr>
            </w:pPr>
          </w:p>
        </w:tc>
        <w:tc>
          <w:tcPr>
            <w:tcW w:w="967" w:type="dxa"/>
          </w:tcPr>
          <w:p w:rsidR="00F8755E" w:rsidRPr="00723A2C" w:rsidRDefault="00F8755E" w:rsidP="003D635E">
            <w:pPr>
              <w:spacing w:before="0" w:after="0" w:line="240" w:lineRule="auto"/>
              <w:jc w:val="center"/>
              <w:rPr>
                <w:sz w:val="14"/>
                <w:szCs w:val="14"/>
              </w:rPr>
            </w:pPr>
          </w:p>
        </w:tc>
      </w:tr>
      <w:tr w:rsidR="00F8755E" w:rsidRPr="00723A2C" w:rsidTr="00646273">
        <w:trPr>
          <w:trHeight w:val="450"/>
        </w:trPr>
        <w:tc>
          <w:tcPr>
            <w:tcW w:w="1526" w:type="dxa"/>
            <w:vMerge w:val="restart"/>
          </w:tcPr>
          <w:p w:rsidR="00F8755E" w:rsidRPr="00723A2C" w:rsidRDefault="00F8755E" w:rsidP="00CD4542">
            <w:pPr>
              <w:spacing w:before="0" w:after="0" w:line="240" w:lineRule="auto"/>
              <w:jc w:val="left"/>
              <w:rPr>
                <w:sz w:val="14"/>
                <w:szCs w:val="14"/>
              </w:rPr>
            </w:pPr>
            <w:r w:rsidRPr="00723A2C">
              <w:rPr>
                <w:rFonts w:cs="Arial"/>
                <w:sz w:val="14"/>
                <w:szCs w:val="14"/>
              </w:rPr>
              <w:t>Ποσοστό ατόμων 25-64 ετών που συμμετέχουν σε προγράμματα δια βίου εκπαίδευσης (τυπικής, μη-τυπικής και άτυπης) στο πλαίσιο του ΑΠ3 στο σύνολο ατόμων αυτής της ηλικιακής κατηγορίας (2)</w:t>
            </w:r>
          </w:p>
        </w:tc>
        <w:tc>
          <w:tcPr>
            <w:tcW w:w="992" w:type="dxa"/>
            <w:gridSpan w:val="2"/>
          </w:tcPr>
          <w:p w:rsidR="00F8755E" w:rsidRPr="00723A2C" w:rsidRDefault="00F8755E" w:rsidP="003D635E">
            <w:pPr>
              <w:spacing w:before="0" w:after="0" w:line="240" w:lineRule="auto"/>
              <w:rPr>
                <w:sz w:val="14"/>
                <w:szCs w:val="14"/>
              </w:rPr>
            </w:pPr>
            <w:r w:rsidRPr="00723A2C">
              <w:rPr>
                <w:sz w:val="14"/>
                <w:szCs w:val="14"/>
              </w:rPr>
              <w:t>Ολοκλήρωση</w:t>
            </w:r>
          </w:p>
        </w:tc>
        <w:tc>
          <w:tcPr>
            <w:tcW w:w="709" w:type="dxa"/>
            <w:noWrap/>
          </w:tcPr>
          <w:p w:rsidR="00F8755E" w:rsidRPr="00723A2C" w:rsidRDefault="00F8755E" w:rsidP="003D635E">
            <w:pPr>
              <w:spacing w:before="0" w:after="0" w:line="240" w:lineRule="auto"/>
              <w:jc w:val="center"/>
              <w:rPr>
                <w:sz w:val="14"/>
                <w:szCs w:val="14"/>
              </w:rPr>
            </w:pPr>
            <w:r w:rsidRPr="00723A2C">
              <w:rPr>
                <w:sz w:val="14"/>
                <w:szCs w:val="14"/>
              </w:rPr>
              <w:t>0</w:t>
            </w:r>
          </w:p>
        </w:tc>
        <w:tc>
          <w:tcPr>
            <w:tcW w:w="567" w:type="dxa"/>
            <w:noWrap/>
          </w:tcPr>
          <w:p w:rsidR="00F8755E" w:rsidRPr="00723A2C" w:rsidRDefault="00F8755E" w:rsidP="003D635E">
            <w:pPr>
              <w:spacing w:before="0" w:after="0" w:line="240" w:lineRule="auto"/>
              <w:jc w:val="center"/>
              <w:rPr>
                <w:sz w:val="14"/>
                <w:szCs w:val="14"/>
              </w:rPr>
            </w:pPr>
            <w:r w:rsidRPr="00723A2C">
              <w:rPr>
                <w:sz w:val="14"/>
                <w:szCs w:val="14"/>
                <w:lang w:val="en-US"/>
              </w:rPr>
              <w:t>0</w:t>
            </w:r>
          </w:p>
        </w:tc>
        <w:tc>
          <w:tcPr>
            <w:tcW w:w="709" w:type="dxa"/>
            <w:noWrap/>
          </w:tcPr>
          <w:p w:rsidR="00F8755E" w:rsidRPr="00723A2C" w:rsidRDefault="00F8755E" w:rsidP="003D635E">
            <w:pPr>
              <w:spacing w:before="0" w:after="0" w:line="240" w:lineRule="auto"/>
              <w:jc w:val="center"/>
              <w:rPr>
                <w:sz w:val="14"/>
                <w:szCs w:val="14"/>
                <w:lang w:val="en-US"/>
              </w:rPr>
            </w:pPr>
            <w:r w:rsidRPr="00723A2C">
              <w:rPr>
                <w:sz w:val="14"/>
                <w:szCs w:val="14"/>
                <w:lang w:val="en-US"/>
              </w:rPr>
              <w:t>0</w:t>
            </w:r>
          </w:p>
        </w:tc>
        <w:tc>
          <w:tcPr>
            <w:tcW w:w="708" w:type="dxa"/>
            <w:noWrap/>
          </w:tcPr>
          <w:p w:rsidR="00F8755E" w:rsidRPr="00723A2C" w:rsidRDefault="00F8755E" w:rsidP="003D635E">
            <w:pPr>
              <w:spacing w:before="0" w:after="0" w:line="240" w:lineRule="auto"/>
              <w:jc w:val="center"/>
              <w:rPr>
                <w:sz w:val="14"/>
                <w:szCs w:val="14"/>
              </w:rPr>
            </w:pPr>
            <w:r>
              <w:rPr>
                <w:sz w:val="14"/>
                <w:szCs w:val="14"/>
              </w:rPr>
              <w:t>0</w:t>
            </w:r>
          </w:p>
        </w:tc>
        <w:tc>
          <w:tcPr>
            <w:tcW w:w="601" w:type="dxa"/>
            <w:noWrap/>
          </w:tcPr>
          <w:p w:rsidR="00F8755E" w:rsidRPr="00723A2C" w:rsidRDefault="00F8755E" w:rsidP="003D635E">
            <w:pPr>
              <w:spacing w:before="0" w:after="0" w:line="240" w:lineRule="auto"/>
              <w:jc w:val="center"/>
              <w:rPr>
                <w:sz w:val="14"/>
                <w:szCs w:val="14"/>
              </w:rPr>
            </w:pPr>
            <w:r>
              <w:rPr>
                <w:sz w:val="14"/>
                <w:szCs w:val="14"/>
              </w:rPr>
              <w:t>0</w:t>
            </w:r>
          </w:p>
        </w:tc>
        <w:tc>
          <w:tcPr>
            <w:tcW w:w="709" w:type="dxa"/>
            <w:noWrap/>
          </w:tcPr>
          <w:p w:rsidR="00F8755E" w:rsidRPr="00BE0B8F" w:rsidRDefault="00F8755E" w:rsidP="003D635E">
            <w:pPr>
              <w:spacing w:before="0" w:after="0" w:line="240" w:lineRule="auto"/>
              <w:jc w:val="center"/>
              <w:rPr>
                <w:sz w:val="14"/>
                <w:szCs w:val="14"/>
                <w:lang w:val="en-US"/>
              </w:rPr>
            </w:pPr>
            <w:r>
              <w:rPr>
                <w:sz w:val="14"/>
                <w:szCs w:val="14"/>
                <w:lang w:val="en-US"/>
              </w:rPr>
              <w:t>6,5%(</w:t>
            </w:r>
            <w:r w:rsidRPr="00BE0B8F">
              <w:rPr>
                <w:sz w:val="14"/>
                <w:szCs w:val="14"/>
                <w:vertAlign w:val="superscript"/>
                <w:lang w:val="en-US"/>
              </w:rPr>
              <w:t>1)</w:t>
            </w:r>
          </w:p>
        </w:tc>
        <w:tc>
          <w:tcPr>
            <w:tcW w:w="709" w:type="dxa"/>
            <w:noWrap/>
          </w:tcPr>
          <w:p w:rsidR="00F8755E" w:rsidRPr="00723A2C" w:rsidRDefault="00F8755E" w:rsidP="003D635E">
            <w:pPr>
              <w:spacing w:before="0" w:after="0" w:line="240" w:lineRule="auto"/>
              <w:jc w:val="center"/>
              <w:rPr>
                <w:sz w:val="14"/>
                <w:szCs w:val="14"/>
              </w:rPr>
            </w:pPr>
            <w:r>
              <w:rPr>
                <w:sz w:val="14"/>
                <w:szCs w:val="14"/>
              </w:rPr>
              <w:t>7,2%%</w:t>
            </w:r>
          </w:p>
        </w:tc>
        <w:tc>
          <w:tcPr>
            <w:tcW w:w="382" w:type="dxa"/>
            <w:noWrap/>
          </w:tcPr>
          <w:p w:rsidR="00F8755E" w:rsidRPr="00723A2C" w:rsidRDefault="00F8755E" w:rsidP="003D635E">
            <w:pPr>
              <w:spacing w:before="0" w:after="0" w:line="240" w:lineRule="auto"/>
              <w:jc w:val="center"/>
              <w:rPr>
                <w:sz w:val="14"/>
                <w:szCs w:val="14"/>
              </w:rPr>
            </w:pPr>
          </w:p>
        </w:tc>
        <w:tc>
          <w:tcPr>
            <w:tcW w:w="569" w:type="dxa"/>
            <w:noWrap/>
          </w:tcPr>
          <w:p w:rsidR="00F8755E" w:rsidRPr="00723A2C" w:rsidRDefault="00F8755E" w:rsidP="003D635E">
            <w:pPr>
              <w:spacing w:before="0" w:after="0" w:line="240" w:lineRule="auto"/>
              <w:jc w:val="center"/>
              <w:rPr>
                <w:sz w:val="14"/>
                <w:szCs w:val="14"/>
              </w:rPr>
            </w:pPr>
          </w:p>
        </w:tc>
        <w:tc>
          <w:tcPr>
            <w:tcW w:w="967" w:type="dxa"/>
          </w:tcPr>
          <w:p w:rsidR="00F8755E" w:rsidRPr="00723A2C" w:rsidRDefault="00F8755E" w:rsidP="003D635E">
            <w:pPr>
              <w:spacing w:before="0" w:after="0" w:line="240" w:lineRule="auto"/>
              <w:jc w:val="center"/>
              <w:rPr>
                <w:sz w:val="14"/>
                <w:szCs w:val="14"/>
              </w:rPr>
            </w:pPr>
          </w:p>
        </w:tc>
      </w:tr>
      <w:tr w:rsidR="00F8755E" w:rsidRPr="00723A2C" w:rsidTr="00646273">
        <w:trPr>
          <w:trHeight w:val="270"/>
        </w:trPr>
        <w:tc>
          <w:tcPr>
            <w:tcW w:w="1526" w:type="dxa"/>
            <w:vMerge/>
          </w:tcPr>
          <w:p w:rsidR="00F8755E" w:rsidRPr="00723A2C" w:rsidRDefault="00F8755E" w:rsidP="00CD4542">
            <w:pPr>
              <w:spacing w:before="0" w:after="0" w:line="240" w:lineRule="auto"/>
              <w:jc w:val="left"/>
              <w:rPr>
                <w:sz w:val="14"/>
                <w:szCs w:val="14"/>
              </w:rPr>
            </w:pPr>
          </w:p>
        </w:tc>
        <w:tc>
          <w:tcPr>
            <w:tcW w:w="992" w:type="dxa"/>
            <w:gridSpan w:val="2"/>
          </w:tcPr>
          <w:p w:rsidR="00F8755E" w:rsidRPr="00723A2C" w:rsidRDefault="00F8755E" w:rsidP="003D635E">
            <w:pPr>
              <w:spacing w:before="0" w:after="0" w:line="240" w:lineRule="auto"/>
              <w:rPr>
                <w:sz w:val="14"/>
                <w:szCs w:val="14"/>
              </w:rPr>
            </w:pPr>
            <w:r w:rsidRPr="00723A2C">
              <w:rPr>
                <w:sz w:val="14"/>
                <w:szCs w:val="14"/>
              </w:rPr>
              <w:t>Στόχος</w:t>
            </w:r>
          </w:p>
        </w:tc>
        <w:tc>
          <w:tcPr>
            <w:tcW w:w="709" w:type="dxa"/>
            <w:noWrap/>
          </w:tcPr>
          <w:p w:rsidR="00F8755E" w:rsidRPr="00723A2C" w:rsidRDefault="00F8755E" w:rsidP="003D635E">
            <w:pPr>
              <w:spacing w:before="0" w:after="0" w:line="240" w:lineRule="auto"/>
              <w:jc w:val="center"/>
              <w:rPr>
                <w:sz w:val="14"/>
                <w:szCs w:val="14"/>
              </w:rPr>
            </w:pPr>
          </w:p>
        </w:tc>
        <w:tc>
          <w:tcPr>
            <w:tcW w:w="567" w:type="dxa"/>
            <w:noWrap/>
          </w:tcPr>
          <w:p w:rsidR="00F8755E" w:rsidRPr="00723A2C" w:rsidRDefault="00F8755E" w:rsidP="003D635E">
            <w:pPr>
              <w:spacing w:before="0" w:after="0" w:line="240" w:lineRule="auto"/>
              <w:jc w:val="center"/>
              <w:rPr>
                <w:sz w:val="14"/>
                <w:szCs w:val="14"/>
              </w:rPr>
            </w:pPr>
          </w:p>
        </w:tc>
        <w:tc>
          <w:tcPr>
            <w:tcW w:w="709" w:type="dxa"/>
            <w:noWrap/>
          </w:tcPr>
          <w:p w:rsidR="00F8755E" w:rsidRPr="00723A2C" w:rsidRDefault="00F8755E" w:rsidP="003D635E">
            <w:pPr>
              <w:spacing w:before="0" w:after="0" w:line="240" w:lineRule="auto"/>
              <w:jc w:val="center"/>
              <w:rPr>
                <w:sz w:val="14"/>
                <w:szCs w:val="14"/>
              </w:rPr>
            </w:pPr>
          </w:p>
        </w:tc>
        <w:tc>
          <w:tcPr>
            <w:tcW w:w="708" w:type="dxa"/>
            <w:noWrap/>
          </w:tcPr>
          <w:p w:rsidR="00F8755E" w:rsidRPr="00723A2C" w:rsidRDefault="00F8755E" w:rsidP="003D635E">
            <w:pPr>
              <w:spacing w:before="0" w:after="0" w:line="240" w:lineRule="auto"/>
              <w:jc w:val="center"/>
              <w:rPr>
                <w:sz w:val="14"/>
                <w:szCs w:val="14"/>
              </w:rPr>
            </w:pPr>
          </w:p>
        </w:tc>
        <w:tc>
          <w:tcPr>
            <w:tcW w:w="601" w:type="dxa"/>
            <w:noWrap/>
          </w:tcPr>
          <w:p w:rsidR="00F8755E" w:rsidRPr="00723A2C" w:rsidRDefault="00F8755E" w:rsidP="003D635E">
            <w:pPr>
              <w:spacing w:before="0" w:after="0" w:line="240" w:lineRule="auto"/>
              <w:jc w:val="center"/>
              <w:rPr>
                <w:sz w:val="14"/>
                <w:szCs w:val="14"/>
              </w:rPr>
            </w:pPr>
          </w:p>
        </w:tc>
        <w:tc>
          <w:tcPr>
            <w:tcW w:w="709" w:type="dxa"/>
            <w:noWrap/>
          </w:tcPr>
          <w:p w:rsidR="00F8755E" w:rsidRPr="00723A2C" w:rsidRDefault="00F8755E" w:rsidP="003D635E">
            <w:pPr>
              <w:spacing w:before="0" w:after="0" w:line="240" w:lineRule="auto"/>
              <w:jc w:val="center"/>
              <w:rPr>
                <w:sz w:val="14"/>
                <w:szCs w:val="14"/>
              </w:rPr>
            </w:pPr>
          </w:p>
        </w:tc>
        <w:tc>
          <w:tcPr>
            <w:tcW w:w="709" w:type="dxa"/>
            <w:noWrap/>
          </w:tcPr>
          <w:p w:rsidR="00F8755E" w:rsidRPr="00723A2C" w:rsidRDefault="00F8755E" w:rsidP="003D635E">
            <w:pPr>
              <w:spacing w:before="0" w:after="0" w:line="240" w:lineRule="auto"/>
              <w:jc w:val="center"/>
              <w:rPr>
                <w:sz w:val="14"/>
                <w:szCs w:val="14"/>
              </w:rPr>
            </w:pPr>
          </w:p>
        </w:tc>
        <w:tc>
          <w:tcPr>
            <w:tcW w:w="382" w:type="dxa"/>
            <w:noWrap/>
          </w:tcPr>
          <w:p w:rsidR="00F8755E" w:rsidRPr="00723A2C" w:rsidRDefault="00F8755E" w:rsidP="003D635E">
            <w:pPr>
              <w:spacing w:before="0" w:after="0" w:line="240" w:lineRule="auto"/>
              <w:jc w:val="center"/>
              <w:rPr>
                <w:sz w:val="14"/>
                <w:szCs w:val="14"/>
              </w:rPr>
            </w:pPr>
          </w:p>
        </w:tc>
        <w:tc>
          <w:tcPr>
            <w:tcW w:w="569" w:type="dxa"/>
            <w:noWrap/>
          </w:tcPr>
          <w:p w:rsidR="00F8755E" w:rsidRPr="00723A2C" w:rsidRDefault="00F8755E" w:rsidP="003D635E">
            <w:pPr>
              <w:spacing w:before="0" w:after="0" w:line="240" w:lineRule="auto"/>
              <w:jc w:val="center"/>
              <w:rPr>
                <w:sz w:val="14"/>
                <w:szCs w:val="14"/>
              </w:rPr>
            </w:pPr>
          </w:p>
        </w:tc>
        <w:tc>
          <w:tcPr>
            <w:tcW w:w="967" w:type="dxa"/>
          </w:tcPr>
          <w:p w:rsidR="00F8755E" w:rsidRPr="00723A2C" w:rsidRDefault="00F8755E" w:rsidP="003D635E">
            <w:pPr>
              <w:spacing w:before="0" w:after="0" w:line="240" w:lineRule="auto"/>
              <w:jc w:val="center"/>
              <w:rPr>
                <w:sz w:val="14"/>
                <w:szCs w:val="14"/>
              </w:rPr>
            </w:pPr>
          </w:p>
        </w:tc>
      </w:tr>
      <w:tr w:rsidR="00F8755E" w:rsidRPr="00723A2C" w:rsidTr="00646273">
        <w:trPr>
          <w:trHeight w:val="270"/>
        </w:trPr>
        <w:tc>
          <w:tcPr>
            <w:tcW w:w="1526" w:type="dxa"/>
            <w:vMerge/>
          </w:tcPr>
          <w:p w:rsidR="00F8755E" w:rsidRPr="00723A2C" w:rsidRDefault="00F8755E" w:rsidP="00CD4542">
            <w:pPr>
              <w:spacing w:before="0" w:after="0" w:line="240" w:lineRule="auto"/>
              <w:jc w:val="left"/>
              <w:rPr>
                <w:sz w:val="14"/>
                <w:szCs w:val="14"/>
              </w:rPr>
            </w:pPr>
          </w:p>
        </w:tc>
        <w:tc>
          <w:tcPr>
            <w:tcW w:w="992" w:type="dxa"/>
            <w:gridSpan w:val="2"/>
          </w:tcPr>
          <w:p w:rsidR="00F8755E" w:rsidRPr="00723A2C" w:rsidRDefault="00F8755E" w:rsidP="003D635E">
            <w:pPr>
              <w:spacing w:before="0" w:after="0" w:line="240" w:lineRule="auto"/>
              <w:rPr>
                <w:sz w:val="14"/>
                <w:szCs w:val="14"/>
              </w:rPr>
            </w:pPr>
            <w:r w:rsidRPr="00723A2C">
              <w:rPr>
                <w:sz w:val="14"/>
                <w:szCs w:val="14"/>
              </w:rPr>
              <w:t>Αφετηρία</w:t>
            </w:r>
          </w:p>
        </w:tc>
        <w:tc>
          <w:tcPr>
            <w:tcW w:w="709" w:type="dxa"/>
            <w:noWrap/>
          </w:tcPr>
          <w:p w:rsidR="00F8755E" w:rsidRPr="00723A2C" w:rsidRDefault="00F8755E" w:rsidP="003D635E">
            <w:pPr>
              <w:spacing w:before="0" w:after="0" w:line="240" w:lineRule="auto"/>
              <w:jc w:val="center"/>
              <w:rPr>
                <w:sz w:val="14"/>
                <w:szCs w:val="14"/>
              </w:rPr>
            </w:pPr>
          </w:p>
        </w:tc>
        <w:tc>
          <w:tcPr>
            <w:tcW w:w="567" w:type="dxa"/>
            <w:noWrap/>
          </w:tcPr>
          <w:p w:rsidR="00F8755E" w:rsidRPr="00723A2C" w:rsidRDefault="00F8755E" w:rsidP="003D635E">
            <w:pPr>
              <w:spacing w:before="0" w:after="0" w:line="240" w:lineRule="auto"/>
              <w:jc w:val="center"/>
              <w:rPr>
                <w:sz w:val="14"/>
                <w:szCs w:val="14"/>
              </w:rPr>
            </w:pPr>
          </w:p>
        </w:tc>
        <w:tc>
          <w:tcPr>
            <w:tcW w:w="709" w:type="dxa"/>
            <w:noWrap/>
          </w:tcPr>
          <w:p w:rsidR="00F8755E" w:rsidRPr="00723A2C" w:rsidRDefault="00F8755E" w:rsidP="003D635E">
            <w:pPr>
              <w:spacing w:before="0" w:after="0" w:line="240" w:lineRule="auto"/>
              <w:jc w:val="center"/>
              <w:rPr>
                <w:sz w:val="14"/>
                <w:szCs w:val="14"/>
              </w:rPr>
            </w:pPr>
          </w:p>
        </w:tc>
        <w:tc>
          <w:tcPr>
            <w:tcW w:w="708" w:type="dxa"/>
            <w:noWrap/>
          </w:tcPr>
          <w:p w:rsidR="00F8755E" w:rsidRPr="00723A2C" w:rsidRDefault="00F8755E" w:rsidP="003D635E">
            <w:pPr>
              <w:spacing w:before="0" w:after="0" w:line="240" w:lineRule="auto"/>
              <w:jc w:val="center"/>
              <w:rPr>
                <w:sz w:val="14"/>
                <w:szCs w:val="14"/>
              </w:rPr>
            </w:pPr>
          </w:p>
        </w:tc>
        <w:tc>
          <w:tcPr>
            <w:tcW w:w="601" w:type="dxa"/>
            <w:noWrap/>
          </w:tcPr>
          <w:p w:rsidR="00F8755E" w:rsidRPr="00723A2C" w:rsidRDefault="00F8755E" w:rsidP="003D635E">
            <w:pPr>
              <w:spacing w:before="0" w:after="0" w:line="240" w:lineRule="auto"/>
              <w:jc w:val="center"/>
              <w:rPr>
                <w:sz w:val="14"/>
                <w:szCs w:val="14"/>
              </w:rPr>
            </w:pPr>
          </w:p>
        </w:tc>
        <w:tc>
          <w:tcPr>
            <w:tcW w:w="709" w:type="dxa"/>
            <w:noWrap/>
          </w:tcPr>
          <w:p w:rsidR="00F8755E" w:rsidRPr="00723A2C" w:rsidRDefault="00F8755E" w:rsidP="003D635E">
            <w:pPr>
              <w:spacing w:before="0" w:after="0" w:line="240" w:lineRule="auto"/>
              <w:jc w:val="center"/>
              <w:rPr>
                <w:sz w:val="14"/>
                <w:szCs w:val="14"/>
              </w:rPr>
            </w:pPr>
          </w:p>
        </w:tc>
        <w:tc>
          <w:tcPr>
            <w:tcW w:w="709" w:type="dxa"/>
            <w:noWrap/>
          </w:tcPr>
          <w:p w:rsidR="00F8755E" w:rsidRPr="00723A2C" w:rsidRDefault="00F8755E" w:rsidP="003D635E">
            <w:pPr>
              <w:spacing w:before="0" w:after="0" w:line="240" w:lineRule="auto"/>
              <w:jc w:val="center"/>
              <w:rPr>
                <w:sz w:val="14"/>
                <w:szCs w:val="14"/>
              </w:rPr>
            </w:pPr>
          </w:p>
        </w:tc>
        <w:tc>
          <w:tcPr>
            <w:tcW w:w="382" w:type="dxa"/>
            <w:noWrap/>
          </w:tcPr>
          <w:p w:rsidR="00F8755E" w:rsidRPr="00723A2C" w:rsidRDefault="00F8755E" w:rsidP="003D635E">
            <w:pPr>
              <w:spacing w:before="0" w:after="0" w:line="240" w:lineRule="auto"/>
              <w:jc w:val="center"/>
              <w:rPr>
                <w:sz w:val="14"/>
                <w:szCs w:val="14"/>
              </w:rPr>
            </w:pPr>
          </w:p>
        </w:tc>
        <w:tc>
          <w:tcPr>
            <w:tcW w:w="569" w:type="dxa"/>
            <w:noWrap/>
          </w:tcPr>
          <w:p w:rsidR="00F8755E" w:rsidRPr="00723A2C" w:rsidRDefault="00F8755E" w:rsidP="003D635E">
            <w:pPr>
              <w:spacing w:before="0" w:after="0" w:line="240" w:lineRule="auto"/>
              <w:jc w:val="center"/>
              <w:rPr>
                <w:sz w:val="14"/>
                <w:szCs w:val="14"/>
              </w:rPr>
            </w:pPr>
          </w:p>
        </w:tc>
        <w:tc>
          <w:tcPr>
            <w:tcW w:w="967" w:type="dxa"/>
          </w:tcPr>
          <w:p w:rsidR="00F8755E" w:rsidRPr="00723A2C" w:rsidRDefault="00F8755E" w:rsidP="003D635E">
            <w:pPr>
              <w:spacing w:before="0" w:after="0" w:line="240" w:lineRule="auto"/>
              <w:jc w:val="center"/>
              <w:rPr>
                <w:sz w:val="14"/>
                <w:szCs w:val="14"/>
              </w:rPr>
            </w:pPr>
          </w:p>
        </w:tc>
      </w:tr>
      <w:tr w:rsidR="00F8755E" w:rsidRPr="00723A2C" w:rsidTr="00646273">
        <w:trPr>
          <w:trHeight w:val="450"/>
        </w:trPr>
        <w:tc>
          <w:tcPr>
            <w:tcW w:w="1526" w:type="dxa"/>
            <w:vMerge w:val="restart"/>
          </w:tcPr>
          <w:p w:rsidR="00F8755E" w:rsidRPr="00723A2C" w:rsidRDefault="00F8755E" w:rsidP="00CD4542">
            <w:pPr>
              <w:spacing w:before="0" w:after="0" w:line="240" w:lineRule="auto"/>
              <w:jc w:val="left"/>
              <w:rPr>
                <w:sz w:val="14"/>
                <w:szCs w:val="14"/>
              </w:rPr>
            </w:pPr>
            <w:r w:rsidRPr="00723A2C">
              <w:rPr>
                <w:rFonts w:cs="Arial"/>
                <w:sz w:val="14"/>
                <w:szCs w:val="14"/>
              </w:rPr>
              <w:t>Ποσοστό ατόμων ηλικίας 25-64 ετών που έχουν ωφεληθεί από προγράμματα εξ αποστάσεως εκπαίδευσης.</w:t>
            </w:r>
          </w:p>
        </w:tc>
        <w:tc>
          <w:tcPr>
            <w:tcW w:w="992" w:type="dxa"/>
            <w:gridSpan w:val="2"/>
          </w:tcPr>
          <w:p w:rsidR="00F8755E" w:rsidRPr="00723A2C" w:rsidRDefault="00F8755E" w:rsidP="003D635E">
            <w:pPr>
              <w:spacing w:before="0" w:after="0" w:line="240" w:lineRule="auto"/>
              <w:rPr>
                <w:sz w:val="14"/>
                <w:szCs w:val="14"/>
              </w:rPr>
            </w:pPr>
            <w:r w:rsidRPr="00723A2C">
              <w:rPr>
                <w:sz w:val="14"/>
                <w:szCs w:val="14"/>
              </w:rPr>
              <w:t>Ολοκλήρωση</w:t>
            </w:r>
          </w:p>
        </w:tc>
        <w:tc>
          <w:tcPr>
            <w:tcW w:w="709" w:type="dxa"/>
            <w:noWrap/>
          </w:tcPr>
          <w:p w:rsidR="00F8755E" w:rsidRPr="00723A2C" w:rsidRDefault="00F8755E" w:rsidP="003D635E">
            <w:pPr>
              <w:spacing w:before="0" w:after="0" w:line="240" w:lineRule="auto"/>
              <w:jc w:val="center"/>
              <w:rPr>
                <w:sz w:val="14"/>
                <w:szCs w:val="14"/>
              </w:rPr>
            </w:pPr>
            <w:r w:rsidRPr="00723A2C">
              <w:rPr>
                <w:sz w:val="14"/>
                <w:szCs w:val="14"/>
              </w:rPr>
              <w:t>0</w:t>
            </w:r>
          </w:p>
        </w:tc>
        <w:tc>
          <w:tcPr>
            <w:tcW w:w="567" w:type="dxa"/>
            <w:noWrap/>
          </w:tcPr>
          <w:p w:rsidR="00F8755E" w:rsidRPr="00723A2C" w:rsidRDefault="00F8755E" w:rsidP="003D635E">
            <w:pPr>
              <w:spacing w:before="0" w:after="0" w:line="240" w:lineRule="auto"/>
              <w:jc w:val="center"/>
              <w:rPr>
                <w:sz w:val="14"/>
                <w:szCs w:val="14"/>
              </w:rPr>
            </w:pPr>
            <w:r w:rsidRPr="00723A2C">
              <w:rPr>
                <w:sz w:val="14"/>
                <w:szCs w:val="14"/>
                <w:lang w:val="en-US"/>
              </w:rPr>
              <w:t>0</w:t>
            </w:r>
          </w:p>
        </w:tc>
        <w:tc>
          <w:tcPr>
            <w:tcW w:w="709" w:type="dxa"/>
            <w:noWrap/>
          </w:tcPr>
          <w:p w:rsidR="00F8755E" w:rsidRPr="00723A2C" w:rsidRDefault="00F8755E" w:rsidP="003D635E">
            <w:pPr>
              <w:spacing w:before="0" w:after="0" w:line="240" w:lineRule="auto"/>
              <w:jc w:val="center"/>
              <w:rPr>
                <w:sz w:val="14"/>
                <w:szCs w:val="14"/>
                <w:lang w:val="en-US"/>
              </w:rPr>
            </w:pPr>
            <w:r w:rsidRPr="00723A2C">
              <w:rPr>
                <w:sz w:val="14"/>
                <w:szCs w:val="14"/>
                <w:lang w:val="en-US"/>
              </w:rPr>
              <w:t>0</w:t>
            </w:r>
          </w:p>
        </w:tc>
        <w:tc>
          <w:tcPr>
            <w:tcW w:w="708" w:type="dxa"/>
            <w:noWrap/>
          </w:tcPr>
          <w:p w:rsidR="00F8755E" w:rsidRPr="00723A2C" w:rsidRDefault="00F8755E" w:rsidP="003D635E">
            <w:pPr>
              <w:spacing w:before="0" w:after="0" w:line="240" w:lineRule="auto"/>
              <w:jc w:val="center"/>
              <w:rPr>
                <w:sz w:val="14"/>
                <w:szCs w:val="14"/>
              </w:rPr>
            </w:pPr>
            <w:r w:rsidRPr="00723A2C">
              <w:rPr>
                <w:sz w:val="14"/>
                <w:szCs w:val="14"/>
              </w:rPr>
              <w:t>0</w:t>
            </w:r>
          </w:p>
        </w:tc>
        <w:tc>
          <w:tcPr>
            <w:tcW w:w="601" w:type="dxa"/>
            <w:noWrap/>
          </w:tcPr>
          <w:p w:rsidR="00F8755E" w:rsidRPr="00723A2C" w:rsidRDefault="00F8755E" w:rsidP="003D635E">
            <w:pPr>
              <w:spacing w:before="0" w:after="0" w:line="240" w:lineRule="auto"/>
              <w:jc w:val="center"/>
              <w:rPr>
                <w:sz w:val="14"/>
                <w:szCs w:val="14"/>
              </w:rPr>
            </w:pPr>
            <w:r>
              <w:rPr>
                <w:sz w:val="14"/>
                <w:szCs w:val="14"/>
              </w:rPr>
              <w:t>0</w:t>
            </w:r>
          </w:p>
        </w:tc>
        <w:tc>
          <w:tcPr>
            <w:tcW w:w="709" w:type="dxa"/>
            <w:noWrap/>
          </w:tcPr>
          <w:p w:rsidR="00F8755E" w:rsidRPr="00723A2C" w:rsidRDefault="00F8755E" w:rsidP="003D635E">
            <w:pPr>
              <w:spacing w:before="0" w:after="0" w:line="240" w:lineRule="auto"/>
              <w:jc w:val="center"/>
              <w:rPr>
                <w:sz w:val="14"/>
                <w:szCs w:val="14"/>
              </w:rPr>
            </w:pPr>
            <w:r>
              <w:rPr>
                <w:sz w:val="14"/>
                <w:szCs w:val="14"/>
                <w:lang w:val="en-US"/>
              </w:rPr>
              <w:t>2,8%(</w:t>
            </w:r>
            <w:r w:rsidRPr="00BE0B8F">
              <w:rPr>
                <w:sz w:val="14"/>
                <w:szCs w:val="14"/>
                <w:vertAlign w:val="superscript"/>
                <w:lang w:val="en-US"/>
              </w:rPr>
              <w:t>1)</w:t>
            </w:r>
          </w:p>
        </w:tc>
        <w:tc>
          <w:tcPr>
            <w:tcW w:w="709" w:type="dxa"/>
            <w:noWrap/>
          </w:tcPr>
          <w:p w:rsidR="00F8755E" w:rsidRPr="00723A2C" w:rsidRDefault="00F8755E" w:rsidP="003D635E">
            <w:pPr>
              <w:spacing w:before="0" w:after="0" w:line="240" w:lineRule="auto"/>
              <w:jc w:val="center"/>
              <w:rPr>
                <w:sz w:val="14"/>
                <w:szCs w:val="14"/>
              </w:rPr>
            </w:pPr>
            <w:r w:rsidRPr="00075E32">
              <w:rPr>
                <w:sz w:val="14"/>
                <w:szCs w:val="14"/>
              </w:rPr>
              <w:t>0,8</w:t>
            </w:r>
            <w:r w:rsidRPr="00942793">
              <w:rPr>
                <w:rStyle w:val="FootnoteReference"/>
                <w:szCs w:val="14"/>
              </w:rPr>
              <w:footnoteReference w:id="10"/>
            </w:r>
            <w:r w:rsidRPr="00075E32">
              <w:rPr>
                <w:sz w:val="14"/>
                <w:szCs w:val="14"/>
              </w:rPr>
              <w:t>%</w:t>
            </w:r>
          </w:p>
        </w:tc>
        <w:tc>
          <w:tcPr>
            <w:tcW w:w="382" w:type="dxa"/>
            <w:noWrap/>
          </w:tcPr>
          <w:p w:rsidR="00F8755E" w:rsidRPr="00723A2C" w:rsidRDefault="00F8755E" w:rsidP="003D635E">
            <w:pPr>
              <w:spacing w:before="0" w:after="0" w:line="240" w:lineRule="auto"/>
              <w:jc w:val="center"/>
              <w:rPr>
                <w:sz w:val="14"/>
                <w:szCs w:val="14"/>
              </w:rPr>
            </w:pPr>
          </w:p>
        </w:tc>
        <w:tc>
          <w:tcPr>
            <w:tcW w:w="569" w:type="dxa"/>
            <w:noWrap/>
          </w:tcPr>
          <w:p w:rsidR="00F8755E" w:rsidRPr="00723A2C" w:rsidRDefault="00F8755E" w:rsidP="003D635E">
            <w:pPr>
              <w:spacing w:before="0" w:after="0" w:line="240" w:lineRule="auto"/>
              <w:jc w:val="center"/>
              <w:rPr>
                <w:sz w:val="14"/>
                <w:szCs w:val="14"/>
              </w:rPr>
            </w:pPr>
          </w:p>
        </w:tc>
        <w:tc>
          <w:tcPr>
            <w:tcW w:w="967" w:type="dxa"/>
          </w:tcPr>
          <w:p w:rsidR="00F8755E" w:rsidRPr="00723A2C" w:rsidRDefault="00F8755E" w:rsidP="003D635E">
            <w:pPr>
              <w:spacing w:before="0" w:after="0" w:line="240" w:lineRule="auto"/>
              <w:jc w:val="center"/>
              <w:rPr>
                <w:sz w:val="14"/>
                <w:szCs w:val="14"/>
              </w:rPr>
            </w:pPr>
          </w:p>
        </w:tc>
      </w:tr>
      <w:tr w:rsidR="00F8755E" w:rsidRPr="00723A2C" w:rsidTr="00646273">
        <w:trPr>
          <w:trHeight w:val="510"/>
        </w:trPr>
        <w:tc>
          <w:tcPr>
            <w:tcW w:w="1526" w:type="dxa"/>
            <w:vMerge/>
          </w:tcPr>
          <w:p w:rsidR="00F8755E" w:rsidRPr="00723A2C" w:rsidRDefault="00F8755E" w:rsidP="003D635E">
            <w:pPr>
              <w:spacing w:before="0" w:after="0" w:line="240" w:lineRule="auto"/>
              <w:rPr>
                <w:sz w:val="14"/>
                <w:szCs w:val="14"/>
              </w:rPr>
            </w:pPr>
          </w:p>
        </w:tc>
        <w:tc>
          <w:tcPr>
            <w:tcW w:w="992" w:type="dxa"/>
            <w:gridSpan w:val="2"/>
          </w:tcPr>
          <w:p w:rsidR="00F8755E" w:rsidRPr="00723A2C" w:rsidRDefault="00F8755E" w:rsidP="003D635E">
            <w:pPr>
              <w:spacing w:before="0" w:after="0" w:line="240" w:lineRule="auto"/>
              <w:rPr>
                <w:sz w:val="14"/>
                <w:szCs w:val="14"/>
              </w:rPr>
            </w:pPr>
            <w:r w:rsidRPr="00723A2C">
              <w:rPr>
                <w:sz w:val="14"/>
                <w:szCs w:val="14"/>
              </w:rPr>
              <w:t>Στόχος</w:t>
            </w:r>
          </w:p>
        </w:tc>
        <w:tc>
          <w:tcPr>
            <w:tcW w:w="709" w:type="dxa"/>
            <w:noWrap/>
          </w:tcPr>
          <w:p w:rsidR="00F8755E" w:rsidRPr="00723A2C" w:rsidRDefault="00F8755E" w:rsidP="003D635E">
            <w:pPr>
              <w:spacing w:before="0" w:after="0" w:line="240" w:lineRule="auto"/>
              <w:jc w:val="center"/>
              <w:rPr>
                <w:sz w:val="14"/>
                <w:szCs w:val="14"/>
              </w:rPr>
            </w:pPr>
          </w:p>
        </w:tc>
        <w:tc>
          <w:tcPr>
            <w:tcW w:w="567" w:type="dxa"/>
            <w:noWrap/>
          </w:tcPr>
          <w:p w:rsidR="00F8755E" w:rsidRPr="00723A2C" w:rsidRDefault="00F8755E" w:rsidP="003D635E">
            <w:pPr>
              <w:spacing w:before="0" w:after="0" w:line="240" w:lineRule="auto"/>
              <w:jc w:val="center"/>
              <w:rPr>
                <w:sz w:val="14"/>
                <w:szCs w:val="14"/>
              </w:rPr>
            </w:pPr>
          </w:p>
        </w:tc>
        <w:tc>
          <w:tcPr>
            <w:tcW w:w="709" w:type="dxa"/>
            <w:noWrap/>
          </w:tcPr>
          <w:p w:rsidR="00F8755E" w:rsidRPr="00723A2C" w:rsidRDefault="00F8755E" w:rsidP="003D635E">
            <w:pPr>
              <w:spacing w:before="0" w:after="0" w:line="240" w:lineRule="auto"/>
              <w:jc w:val="center"/>
              <w:rPr>
                <w:sz w:val="14"/>
                <w:szCs w:val="14"/>
              </w:rPr>
            </w:pPr>
          </w:p>
        </w:tc>
        <w:tc>
          <w:tcPr>
            <w:tcW w:w="708" w:type="dxa"/>
            <w:noWrap/>
          </w:tcPr>
          <w:p w:rsidR="00F8755E" w:rsidRPr="00723A2C" w:rsidRDefault="00F8755E" w:rsidP="003D635E">
            <w:pPr>
              <w:spacing w:before="0" w:after="0" w:line="240" w:lineRule="auto"/>
              <w:jc w:val="center"/>
              <w:rPr>
                <w:sz w:val="14"/>
                <w:szCs w:val="14"/>
              </w:rPr>
            </w:pPr>
          </w:p>
        </w:tc>
        <w:tc>
          <w:tcPr>
            <w:tcW w:w="601" w:type="dxa"/>
            <w:noWrap/>
          </w:tcPr>
          <w:p w:rsidR="00F8755E" w:rsidRPr="00723A2C" w:rsidRDefault="00F8755E" w:rsidP="003D635E">
            <w:pPr>
              <w:spacing w:before="0" w:after="0" w:line="240" w:lineRule="auto"/>
              <w:jc w:val="center"/>
              <w:rPr>
                <w:sz w:val="14"/>
                <w:szCs w:val="14"/>
              </w:rPr>
            </w:pPr>
          </w:p>
        </w:tc>
        <w:tc>
          <w:tcPr>
            <w:tcW w:w="709" w:type="dxa"/>
            <w:noWrap/>
          </w:tcPr>
          <w:p w:rsidR="00F8755E" w:rsidRPr="00723A2C" w:rsidRDefault="00F8755E" w:rsidP="003D635E">
            <w:pPr>
              <w:spacing w:before="0" w:after="0" w:line="240" w:lineRule="auto"/>
              <w:jc w:val="center"/>
              <w:rPr>
                <w:sz w:val="14"/>
                <w:szCs w:val="14"/>
              </w:rPr>
            </w:pPr>
          </w:p>
        </w:tc>
        <w:tc>
          <w:tcPr>
            <w:tcW w:w="709" w:type="dxa"/>
            <w:noWrap/>
          </w:tcPr>
          <w:p w:rsidR="00F8755E" w:rsidRPr="00723A2C" w:rsidRDefault="00F8755E" w:rsidP="003D635E">
            <w:pPr>
              <w:spacing w:before="0" w:after="0" w:line="240" w:lineRule="auto"/>
              <w:jc w:val="center"/>
              <w:rPr>
                <w:sz w:val="14"/>
                <w:szCs w:val="14"/>
              </w:rPr>
            </w:pPr>
          </w:p>
        </w:tc>
        <w:tc>
          <w:tcPr>
            <w:tcW w:w="382" w:type="dxa"/>
            <w:noWrap/>
          </w:tcPr>
          <w:p w:rsidR="00F8755E" w:rsidRPr="00723A2C" w:rsidRDefault="00F8755E" w:rsidP="003D635E">
            <w:pPr>
              <w:spacing w:before="0" w:after="0" w:line="240" w:lineRule="auto"/>
              <w:jc w:val="center"/>
              <w:rPr>
                <w:sz w:val="14"/>
                <w:szCs w:val="14"/>
              </w:rPr>
            </w:pPr>
          </w:p>
        </w:tc>
        <w:tc>
          <w:tcPr>
            <w:tcW w:w="569" w:type="dxa"/>
            <w:noWrap/>
          </w:tcPr>
          <w:p w:rsidR="00F8755E" w:rsidRPr="00723A2C" w:rsidRDefault="00F8755E" w:rsidP="003D635E">
            <w:pPr>
              <w:spacing w:before="0" w:after="0" w:line="240" w:lineRule="auto"/>
              <w:jc w:val="center"/>
              <w:rPr>
                <w:sz w:val="14"/>
                <w:szCs w:val="14"/>
              </w:rPr>
            </w:pPr>
          </w:p>
        </w:tc>
        <w:tc>
          <w:tcPr>
            <w:tcW w:w="967" w:type="dxa"/>
          </w:tcPr>
          <w:p w:rsidR="00F8755E" w:rsidRPr="00723A2C" w:rsidRDefault="00F8755E" w:rsidP="003D635E">
            <w:pPr>
              <w:spacing w:before="0" w:after="0" w:line="240" w:lineRule="auto"/>
              <w:jc w:val="center"/>
              <w:rPr>
                <w:sz w:val="14"/>
                <w:szCs w:val="14"/>
              </w:rPr>
            </w:pPr>
            <w:r w:rsidRPr="00723A2C">
              <w:rPr>
                <w:sz w:val="14"/>
                <w:szCs w:val="14"/>
                <w:lang w:val="en-US"/>
              </w:rPr>
              <w:t xml:space="preserve">1,2% </w:t>
            </w:r>
            <w:r w:rsidRPr="00723A2C">
              <w:rPr>
                <w:sz w:val="14"/>
                <w:szCs w:val="14"/>
                <w:vertAlign w:val="superscript"/>
                <w:lang w:val="en-US"/>
              </w:rPr>
              <w:t>(1), (3)</w:t>
            </w:r>
          </w:p>
        </w:tc>
      </w:tr>
      <w:tr w:rsidR="00F8755E" w:rsidRPr="00723A2C" w:rsidTr="00646273">
        <w:trPr>
          <w:trHeight w:val="285"/>
        </w:trPr>
        <w:tc>
          <w:tcPr>
            <w:tcW w:w="1526" w:type="dxa"/>
            <w:vMerge/>
          </w:tcPr>
          <w:p w:rsidR="00F8755E" w:rsidRPr="00723A2C" w:rsidRDefault="00F8755E" w:rsidP="003D635E">
            <w:pPr>
              <w:spacing w:before="0" w:after="0" w:line="240" w:lineRule="auto"/>
              <w:rPr>
                <w:sz w:val="14"/>
                <w:szCs w:val="14"/>
              </w:rPr>
            </w:pPr>
          </w:p>
        </w:tc>
        <w:tc>
          <w:tcPr>
            <w:tcW w:w="992" w:type="dxa"/>
            <w:gridSpan w:val="2"/>
          </w:tcPr>
          <w:p w:rsidR="00F8755E" w:rsidRPr="00723A2C" w:rsidRDefault="00F8755E" w:rsidP="003D635E">
            <w:pPr>
              <w:spacing w:before="0" w:after="0" w:line="240" w:lineRule="auto"/>
              <w:rPr>
                <w:sz w:val="14"/>
                <w:szCs w:val="14"/>
              </w:rPr>
            </w:pPr>
            <w:r w:rsidRPr="00723A2C">
              <w:rPr>
                <w:sz w:val="14"/>
                <w:szCs w:val="14"/>
              </w:rPr>
              <w:t>Αφετηρία</w:t>
            </w:r>
          </w:p>
        </w:tc>
        <w:tc>
          <w:tcPr>
            <w:tcW w:w="709" w:type="dxa"/>
            <w:noWrap/>
          </w:tcPr>
          <w:p w:rsidR="00F8755E" w:rsidRPr="00723A2C" w:rsidRDefault="00F8755E" w:rsidP="003D635E">
            <w:pPr>
              <w:spacing w:before="0" w:after="0" w:line="240" w:lineRule="auto"/>
              <w:jc w:val="center"/>
              <w:rPr>
                <w:sz w:val="14"/>
                <w:szCs w:val="14"/>
              </w:rPr>
            </w:pPr>
            <w:r w:rsidRPr="00723A2C">
              <w:rPr>
                <w:sz w:val="14"/>
                <w:szCs w:val="14"/>
                <w:lang w:val="en-US"/>
              </w:rPr>
              <w:t>0,0%</w:t>
            </w:r>
          </w:p>
        </w:tc>
        <w:tc>
          <w:tcPr>
            <w:tcW w:w="567" w:type="dxa"/>
            <w:noWrap/>
          </w:tcPr>
          <w:p w:rsidR="00F8755E" w:rsidRPr="00723A2C" w:rsidRDefault="00F8755E" w:rsidP="003D635E">
            <w:pPr>
              <w:spacing w:before="0" w:after="0" w:line="240" w:lineRule="auto"/>
              <w:jc w:val="center"/>
              <w:rPr>
                <w:sz w:val="14"/>
                <w:szCs w:val="14"/>
              </w:rPr>
            </w:pPr>
          </w:p>
        </w:tc>
        <w:tc>
          <w:tcPr>
            <w:tcW w:w="709" w:type="dxa"/>
            <w:noWrap/>
          </w:tcPr>
          <w:p w:rsidR="00F8755E" w:rsidRPr="00723A2C" w:rsidRDefault="00F8755E" w:rsidP="003D635E">
            <w:pPr>
              <w:spacing w:before="0" w:after="0" w:line="240" w:lineRule="auto"/>
              <w:jc w:val="center"/>
              <w:rPr>
                <w:sz w:val="14"/>
                <w:szCs w:val="14"/>
              </w:rPr>
            </w:pPr>
          </w:p>
        </w:tc>
        <w:tc>
          <w:tcPr>
            <w:tcW w:w="708" w:type="dxa"/>
            <w:noWrap/>
          </w:tcPr>
          <w:p w:rsidR="00F8755E" w:rsidRPr="00723A2C" w:rsidRDefault="00F8755E" w:rsidP="003D635E">
            <w:pPr>
              <w:spacing w:before="0" w:after="0" w:line="240" w:lineRule="auto"/>
              <w:jc w:val="center"/>
              <w:rPr>
                <w:sz w:val="14"/>
                <w:szCs w:val="14"/>
              </w:rPr>
            </w:pPr>
          </w:p>
        </w:tc>
        <w:tc>
          <w:tcPr>
            <w:tcW w:w="601" w:type="dxa"/>
            <w:noWrap/>
          </w:tcPr>
          <w:p w:rsidR="00F8755E" w:rsidRPr="00723A2C" w:rsidRDefault="00F8755E" w:rsidP="003D635E">
            <w:pPr>
              <w:spacing w:before="0" w:after="0" w:line="240" w:lineRule="auto"/>
              <w:jc w:val="center"/>
              <w:rPr>
                <w:sz w:val="14"/>
                <w:szCs w:val="14"/>
              </w:rPr>
            </w:pPr>
          </w:p>
        </w:tc>
        <w:tc>
          <w:tcPr>
            <w:tcW w:w="709" w:type="dxa"/>
            <w:noWrap/>
          </w:tcPr>
          <w:p w:rsidR="00F8755E" w:rsidRPr="00723A2C" w:rsidRDefault="00F8755E" w:rsidP="003D635E">
            <w:pPr>
              <w:spacing w:before="0" w:after="0" w:line="240" w:lineRule="auto"/>
              <w:jc w:val="center"/>
              <w:rPr>
                <w:sz w:val="14"/>
                <w:szCs w:val="14"/>
              </w:rPr>
            </w:pPr>
          </w:p>
        </w:tc>
        <w:tc>
          <w:tcPr>
            <w:tcW w:w="709" w:type="dxa"/>
            <w:noWrap/>
          </w:tcPr>
          <w:p w:rsidR="00F8755E" w:rsidRPr="00723A2C" w:rsidRDefault="00F8755E" w:rsidP="003D635E">
            <w:pPr>
              <w:spacing w:before="0" w:after="0" w:line="240" w:lineRule="auto"/>
              <w:jc w:val="center"/>
              <w:rPr>
                <w:sz w:val="14"/>
                <w:szCs w:val="14"/>
              </w:rPr>
            </w:pPr>
          </w:p>
        </w:tc>
        <w:tc>
          <w:tcPr>
            <w:tcW w:w="382" w:type="dxa"/>
            <w:noWrap/>
          </w:tcPr>
          <w:p w:rsidR="00F8755E" w:rsidRPr="00723A2C" w:rsidRDefault="00F8755E" w:rsidP="003D635E">
            <w:pPr>
              <w:spacing w:before="0" w:after="0" w:line="240" w:lineRule="auto"/>
              <w:jc w:val="center"/>
              <w:rPr>
                <w:sz w:val="14"/>
                <w:szCs w:val="14"/>
              </w:rPr>
            </w:pPr>
          </w:p>
        </w:tc>
        <w:tc>
          <w:tcPr>
            <w:tcW w:w="569" w:type="dxa"/>
            <w:noWrap/>
          </w:tcPr>
          <w:p w:rsidR="00F8755E" w:rsidRPr="00723A2C" w:rsidRDefault="00F8755E" w:rsidP="003D635E">
            <w:pPr>
              <w:spacing w:before="0" w:after="0" w:line="240" w:lineRule="auto"/>
              <w:jc w:val="center"/>
              <w:rPr>
                <w:sz w:val="14"/>
                <w:szCs w:val="14"/>
              </w:rPr>
            </w:pPr>
          </w:p>
        </w:tc>
        <w:tc>
          <w:tcPr>
            <w:tcW w:w="967" w:type="dxa"/>
          </w:tcPr>
          <w:p w:rsidR="00F8755E" w:rsidRPr="00723A2C" w:rsidRDefault="00F8755E" w:rsidP="003D635E">
            <w:pPr>
              <w:spacing w:before="0" w:after="0" w:line="240" w:lineRule="auto"/>
              <w:jc w:val="center"/>
              <w:rPr>
                <w:sz w:val="14"/>
                <w:szCs w:val="14"/>
              </w:rPr>
            </w:pPr>
          </w:p>
        </w:tc>
      </w:tr>
    </w:tbl>
    <w:p w:rsidR="00F8755E" w:rsidRPr="00BE6B28" w:rsidRDefault="00F8755E" w:rsidP="00BE6B28">
      <w:pPr>
        <w:rPr>
          <w:rStyle w:val="CommentReference"/>
          <w:szCs w:val="16"/>
        </w:rPr>
      </w:pPr>
      <w:r w:rsidRPr="00BE6B28">
        <w:rPr>
          <w:rStyle w:val="CommentReference"/>
          <w:szCs w:val="16"/>
        </w:rPr>
        <w:t>(1)</w:t>
      </w:r>
      <w:r w:rsidRPr="00BE6B28">
        <w:rPr>
          <w:rStyle w:val="CommentReference"/>
          <w:szCs w:val="16"/>
        </w:rPr>
        <w:tab/>
        <w:t>Η τιμή στόχος αναφέρεται στο σύνολο της χώρας, καθώς ο δείκτης δεν έχει γεωγραφική αναφορά.</w:t>
      </w:r>
    </w:p>
    <w:p w:rsidR="00F8755E" w:rsidRPr="00BE6B28" w:rsidRDefault="00F8755E" w:rsidP="00BE6B28">
      <w:pPr>
        <w:rPr>
          <w:rStyle w:val="CommentReference"/>
          <w:szCs w:val="16"/>
        </w:rPr>
      </w:pPr>
      <w:r w:rsidRPr="00BE6B28">
        <w:rPr>
          <w:rStyle w:val="CommentReference"/>
          <w:szCs w:val="16"/>
        </w:rPr>
        <w:t>(2)</w:t>
      </w:r>
      <w:r w:rsidRPr="00BE6B28">
        <w:rPr>
          <w:rStyle w:val="CommentReference"/>
          <w:szCs w:val="16"/>
        </w:rPr>
        <w:tab/>
        <w:t>Ο δείκτης δεν μπορεί να ποσοτικοποιηθεί προς το παρόν, διότι η διαθέσιμη εκροή της προγραμματικής περιόδου 2000-06 αφορά συμμετοχές και όχι φυσικά πρόσωπα. Ο δείκτης όμως θεωρείται σημαντικός και θα παρακολουθηθεί στην πορεία υλοποίησης με ειδική μηχανογραφική εφαρμογή.</w:t>
      </w:r>
    </w:p>
    <w:p w:rsidR="00F8755E" w:rsidRPr="00BE6B28" w:rsidRDefault="00F8755E" w:rsidP="00BE6B28">
      <w:pPr>
        <w:rPr>
          <w:rStyle w:val="CommentReference"/>
          <w:szCs w:val="16"/>
        </w:rPr>
      </w:pPr>
      <w:r w:rsidRPr="00BE6B28">
        <w:rPr>
          <w:rStyle w:val="CommentReference"/>
          <w:szCs w:val="16"/>
        </w:rPr>
        <w:t>(3)</w:t>
      </w:r>
      <w:r w:rsidRPr="00BE6B28">
        <w:rPr>
          <w:rStyle w:val="CommentReference"/>
          <w:szCs w:val="16"/>
        </w:rPr>
        <w:tab/>
        <w:t>Ο συνολικός αριθμός ατόμων που αναμένεται να ωφεληθούν από προγράμματα εξ αποστάσεως εκπαίδευσης σε επίπεδο χώρας ανέρχεται σε περίπου 57.750. Αντίστοιχα, ο πληθυσμός στόχος της παρέμβασης ανέρχεται σε περίπου 5.000.000 άτομα.</w:t>
      </w:r>
    </w:p>
    <w:p w:rsidR="00F8755E" w:rsidRDefault="00F8755E" w:rsidP="00A552C9">
      <w:pPr>
        <w:sectPr w:rsidR="00F8755E" w:rsidSect="00D346D4">
          <w:pgSz w:w="11906" w:h="16838"/>
          <w:pgMar w:top="1440" w:right="1800" w:bottom="1440" w:left="1800" w:header="708" w:footer="708" w:gutter="0"/>
          <w:cols w:space="708"/>
          <w:titlePg/>
          <w:docGrid w:linePitch="360"/>
        </w:sectPr>
      </w:pPr>
    </w:p>
    <w:p w:rsidR="00F8755E" w:rsidRPr="00520B45" w:rsidRDefault="00F8755E" w:rsidP="001C332A">
      <w:pPr>
        <w:pStyle w:val="Caption"/>
      </w:pPr>
      <w:r w:rsidRPr="00BE6B28">
        <w:t>Πίνακας 3.9.α: Συμμετέχοντες ανά ομάδα στόχο σε Πράξεις ΕΚΤ του Άξονα Προτεραιότητας 9</w:t>
      </w:r>
    </w:p>
    <w:p w:rsidR="00F8755E" w:rsidRDefault="00F8755E" w:rsidP="00A552C9"/>
    <w:p w:rsidR="00F8755E" w:rsidRPr="005E028F" w:rsidRDefault="00F8755E" w:rsidP="00A552C9">
      <w:pPr>
        <w:sectPr w:rsidR="00F8755E" w:rsidRPr="005E028F" w:rsidSect="00D302D5">
          <w:pgSz w:w="16838" w:h="11906" w:orient="landscape"/>
          <w:pgMar w:top="899" w:right="1440" w:bottom="899" w:left="1440" w:header="708" w:footer="708" w:gutter="0"/>
          <w:cols w:space="708"/>
          <w:titlePg/>
          <w:docGrid w:linePitch="360"/>
        </w:sectPr>
      </w:pPr>
      <w:r>
        <w:pict>
          <v:shape id="_x0000_i1060" type="#_x0000_t75" style="width:693pt;height:363.75pt">
            <v:imagedata r:id="rId50" o:title=""/>
          </v:shape>
        </w:pict>
      </w:r>
    </w:p>
    <w:p w:rsidR="00F8755E" w:rsidRDefault="00F8755E" w:rsidP="00E36870">
      <w:pPr>
        <w:pStyle w:val="Heading4"/>
        <w:numPr>
          <w:ilvl w:val="3"/>
          <w:numId w:val="16"/>
        </w:numPr>
      </w:pPr>
      <w:r>
        <w:t>Αποτύπωση της χρηματοοικονομικής προόδου των Αξόνων Προτεραιότητας 7, 8, 9</w:t>
      </w:r>
    </w:p>
    <w:p w:rsidR="00F8755E" w:rsidRDefault="00F8755E" w:rsidP="00F87627">
      <w:r>
        <w:t xml:space="preserve">Η χρηματοδότηση των Αξόνων Προτεραιότητας 7,8,9 προέρχεται από το Ευρωπαϊκό Κοινωνικό Ταμείο (ΕΚΤ) και από εθνικούς πόρους. Ο συνολικός προϋπολογισμός είναι </w:t>
      </w:r>
      <w:r w:rsidRPr="00075E32">
        <w:rPr>
          <w:rStyle w:val="Strong"/>
          <w:bCs/>
        </w:rPr>
        <w:t>1</w:t>
      </w:r>
      <w:r>
        <w:rPr>
          <w:rStyle w:val="Strong"/>
          <w:bCs/>
        </w:rPr>
        <w:t>74</w:t>
      </w:r>
      <w:r w:rsidRPr="00075E32">
        <w:rPr>
          <w:rStyle w:val="Strong"/>
          <w:bCs/>
        </w:rPr>
        <w:t>,5</w:t>
      </w:r>
      <w:r w:rsidRPr="00BE6B28">
        <w:rPr>
          <w:rStyle w:val="Strong"/>
          <w:bCs/>
        </w:rPr>
        <w:t xml:space="preserve"> Μ€</w:t>
      </w:r>
      <w:r>
        <w:t xml:space="preserve"> και το ποσοστό βαρύτητας της κατηγορίας αυτών των Αξόνων στο Πρόγραμμα ανέρχεται στο </w:t>
      </w:r>
      <w:r w:rsidRPr="00075E32">
        <w:rPr>
          <w:rStyle w:val="Strong"/>
          <w:bCs/>
        </w:rPr>
        <w:t>10.3</w:t>
      </w:r>
      <w:r w:rsidRPr="00BE6B28">
        <w:rPr>
          <w:rStyle w:val="Strong"/>
          <w:bCs/>
        </w:rPr>
        <w:t>%</w:t>
      </w:r>
      <w:r>
        <w:rPr>
          <w:rStyle w:val="Strong"/>
          <w:bCs/>
        </w:rPr>
        <w:t xml:space="preserve"> </w:t>
      </w:r>
      <w:r w:rsidRPr="003B49E9">
        <w:rPr>
          <w:rStyle w:val="Strong"/>
          <w:b w:val="0"/>
          <w:bCs/>
        </w:rPr>
        <w:t xml:space="preserve">[έγκριση με την αρ. Ε(2007)546534/16-11-2007 Απόφαση της Ερωπαϊκής Επιτροπής όπως τροποποιήθηκε με </w:t>
      </w:r>
      <w:r>
        <w:rPr>
          <w:rStyle w:val="Strong"/>
          <w:b w:val="0"/>
          <w:bCs/>
        </w:rPr>
        <w:t>τις</w:t>
      </w:r>
      <w:r w:rsidRPr="003B49E9">
        <w:rPr>
          <w:rStyle w:val="Strong"/>
          <w:b w:val="0"/>
          <w:bCs/>
        </w:rPr>
        <w:t xml:space="preserve"> αρ. Ε(2011)8228/18-11-2011</w:t>
      </w:r>
      <w:r w:rsidRPr="00075E32">
        <w:rPr>
          <w:rStyle w:val="Strong"/>
          <w:b w:val="0"/>
          <w:bCs/>
        </w:rPr>
        <w:t>,</w:t>
      </w:r>
      <w:r w:rsidRPr="003B49E9">
        <w:rPr>
          <w:rStyle w:val="Strong"/>
          <w:b w:val="0"/>
          <w:bCs/>
        </w:rPr>
        <w:t xml:space="preserve"> </w:t>
      </w:r>
      <w:r>
        <w:rPr>
          <w:rStyle w:val="Strong"/>
          <w:b w:val="0"/>
          <w:bCs/>
          <w:lang w:val="en-US"/>
        </w:rPr>
        <w:t>C</w:t>
      </w:r>
      <w:r>
        <w:rPr>
          <w:rStyle w:val="Strong"/>
          <w:b w:val="0"/>
          <w:bCs/>
        </w:rPr>
        <w:t>(2012)9777/18-12-2012</w:t>
      </w:r>
      <w:r w:rsidRPr="00075E32">
        <w:rPr>
          <w:rStyle w:val="Strong"/>
          <w:b w:val="0"/>
          <w:bCs/>
        </w:rPr>
        <w:t xml:space="preserve"> </w:t>
      </w:r>
      <w:r>
        <w:rPr>
          <w:rStyle w:val="Strong"/>
          <w:b w:val="0"/>
          <w:bCs/>
        </w:rPr>
        <w:t xml:space="preserve">και </w:t>
      </w:r>
      <w:r>
        <w:rPr>
          <w:rStyle w:val="Strong"/>
          <w:b w:val="0"/>
          <w:bCs/>
          <w:lang w:val="en-US"/>
        </w:rPr>
        <w:t>C</w:t>
      </w:r>
      <w:r>
        <w:rPr>
          <w:rStyle w:val="Strong"/>
          <w:b w:val="0"/>
          <w:bCs/>
        </w:rPr>
        <w:t>(2013)9090/12-12-2013 Αποφάσεις</w:t>
      </w:r>
      <w:r w:rsidRPr="003B49E9">
        <w:rPr>
          <w:rStyle w:val="Strong"/>
          <w:b w:val="0"/>
          <w:bCs/>
        </w:rPr>
        <w:t xml:space="preserve"> της Ευρωπαϊκής Επιτροπής]</w:t>
      </w:r>
      <w:r>
        <w:t>. Για κάθε άξονα ο π/υ έχει ως εξής:</w:t>
      </w:r>
    </w:p>
    <w:p w:rsidR="00F8755E" w:rsidRDefault="00F8755E" w:rsidP="00F87627">
      <w:r>
        <w:t xml:space="preserve">Ο Α.Π.7 έχει συνολικό προϋπολογισμό </w:t>
      </w:r>
      <w:r>
        <w:rPr>
          <w:rStyle w:val="Strong"/>
          <w:bCs/>
        </w:rPr>
        <w:t>103,3</w:t>
      </w:r>
      <w:r w:rsidRPr="00BE6B28">
        <w:rPr>
          <w:rStyle w:val="Strong"/>
          <w:bCs/>
        </w:rPr>
        <w:t xml:space="preserve"> Μ€</w:t>
      </w:r>
      <w:r>
        <w:t xml:space="preserve"> και το ποσοστό συγχρηματοδότησης από το ΕΚΤ ανέρχεται στο </w:t>
      </w:r>
      <w:r>
        <w:rPr>
          <w:rStyle w:val="Strong"/>
          <w:bCs/>
        </w:rPr>
        <w:t>85</w:t>
      </w:r>
      <w:r w:rsidRPr="00BE6B28">
        <w:rPr>
          <w:rStyle w:val="Strong"/>
          <w:bCs/>
        </w:rPr>
        <w:t>%</w:t>
      </w:r>
      <w:r>
        <w:t>.</w:t>
      </w:r>
    </w:p>
    <w:p w:rsidR="00F8755E" w:rsidRDefault="00F8755E" w:rsidP="00F87627">
      <w:r>
        <w:t xml:space="preserve">Ο Α.Π.8 έχει συνολικό προϋπολογισμό </w:t>
      </w:r>
      <w:r>
        <w:rPr>
          <w:rStyle w:val="Strong"/>
          <w:bCs/>
        </w:rPr>
        <w:t>64,9</w:t>
      </w:r>
      <w:r w:rsidRPr="00BE6B28">
        <w:rPr>
          <w:rStyle w:val="Strong"/>
          <w:bCs/>
        </w:rPr>
        <w:t xml:space="preserve"> Μ€</w:t>
      </w:r>
      <w:r>
        <w:t xml:space="preserve"> και το ποσοστό συγχρηματοδότησης από το ΕΚΤ ανέρχεται στο </w:t>
      </w:r>
      <w:r>
        <w:rPr>
          <w:rStyle w:val="Strong"/>
          <w:bCs/>
        </w:rPr>
        <w:t>85</w:t>
      </w:r>
      <w:r w:rsidRPr="00BE6B28">
        <w:rPr>
          <w:rStyle w:val="Strong"/>
          <w:bCs/>
        </w:rPr>
        <w:t>%</w:t>
      </w:r>
      <w:r>
        <w:t>.</w:t>
      </w:r>
    </w:p>
    <w:p w:rsidR="00F8755E" w:rsidRPr="000C1857" w:rsidRDefault="00F8755E" w:rsidP="00F87627">
      <w:r>
        <w:t>Ο Α</w:t>
      </w:r>
      <w:r w:rsidRPr="000C1857">
        <w:t xml:space="preserve">.Π.9 έχει συνολικό προϋπολογισμό </w:t>
      </w:r>
      <w:r>
        <w:rPr>
          <w:rStyle w:val="Strong"/>
          <w:bCs/>
        </w:rPr>
        <w:t>6,3</w:t>
      </w:r>
      <w:r w:rsidRPr="000C1857">
        <w:rPr>
          <w:rStyle w:val="Strong"/>
          <w:bCs/>
        </w:rPr>
        <w:t xml:space="preserve"> Μ€</w:t>
      </w:r>
      <w:r w:rsidRPr="000C1857">
        <w:t xml:space="preserve"> και το ποσοστό συγχρηματοδότησης από το ΕΚΤ ανέρχεται στο </w:t>
      </w:r>
      <w:r>
        <w:rPr>
          <w:rStyle w:val="Strong"/>
          <w:bCs/>
        </w:rPr>
        <w:t>85</w:t>
      </w:r>
      <w:r w:rsidRPr="000C1857">
        <w:rPr>
          <w:rStyle w:val="Strong"/>
          <w:bCs/>
        </w:rPr>
        <w:t>%</w:t>
      </w:r>
      <w:r w:rsidRPr="000C1857">
        <w:t>.</w:t>
      </w:r>
    </w:p>
    <w:p w:rsidR="00F8755E" w:rsidRPr="000C1857" w:rsidRDefault="00F8755E" w:rsidP="00F87627">
      <w:r w:rsidRPr="000C1857">
        <w:t xml:space="preserve">Έως το τέλος του </w:t>
      </w:r>
      <w:r>
        <w:t>2013</w:t>
      </w:r>
      <w:r w:rsidRPr="000C1857">
        <w:t xml:space="preserve"> </w:t>
      </w:r>
    </w:p>
    <w:p w:rsidR="00F8755E" w:rsidRDefault="00F8755E" w:rsidP="00E36870">
      <w:pPr>
        <w:pStyle w:val="ListBullet3"/>
        <w:numPr>
          <w:ilvl w:val="0"/>
          <w:numId w:val="15"/>
        </w:numPr>
      </w:pPr>
      <w:r w:rsidRPr="000C1857">
        <w:t xml:space="preserve">ο </w:t>
      </w:r>
      <w:r>
        <w:t xml:space="preserve">προϋπολογισμός των ενταγμένων πράξεων ανέρχεται στα </w:t>
      </w:r>
      <w:r>
        <w:rPr>
          <w:b/>
        </w:rPr>
        <w:t>218</w:t>
      </w:r>
      <w:r>
        <w:t xml:space="preserve"> </w:t>
      </w:r>
      <w:r>
        <w:rPr>
          <w:b/>
        </w:rPr>
        <w:t>Μ€</w:t>
      </w:r>
      <w:r>
        <w:t xml:space="preserve"> και αντιστοιχούν στο </w:t>
      </w:r>
      <w:r>
        <w:rPr>
          <w:b/>
        </w:rPr>
        <w:t>125</w:t>
      </w:r>
      <w:r w:rsidRPr="000C1857">
        <w:rPr>
          <w:rStyle w:val="Strong"/>
          <w:bCs/>
        </w:rPr>
        <w:t>%</w:t>
      </w:r>
      <w:r>
        <w:rPr>
          <w:rStyle w:val="Strong"/>
          <w:bCs/>
        </w:rPr>
        <w:t xml:space="preserve"> </w:t>
      </w:r>
      <w:r w:rsidRPr="00277927">
        <w:rPr>
          <w:rStyle w:val="Strong"/>
          <w:b w:val="0"/>
          <w:bCs/>
        </w:rPr>
        <w:t>του προϋπολογισμού των Αξόνων</w:t>
      </w:r>
      <w:r w:rsidRPr="000C1857">
        <w:t>.</w:t>
      </w:r>
    </w:p>
    <w:p w:rsidR="00F8755E" w:rsidRDefault="00F8755E" w:rsidP="00E36870">
      <w:pPr>
        <w:pStyle w:val="ListBullet3"/>
        <w:numPr>
          <w:ilvl w:val="0"/>
          <w:numId w:val="15"/>
        </w:numPr>
      </w:pPr>
      <w:r w:rsidRPr="000C1857">
        <w:t xml:space="preserve">Οι Νομικές Δεσμεύσεις των ενταγμένων Πράξεων ανέρχονται στα </w:t>
      </w:r>
      <w:r>
        <w:rPr>
          <w:rStyle w:val="Strong"/>
          <w:bCs/>
        </w:rPr>
        <w:t>194</w:t>
      </w:r>
      <w:r w:rsidRPr="000C1857">
        <w:rPr>
          <w:rStyle w:val="Strong"/>
          <w:bCs/>
        </w:rPr>
        <w:t xml:space="preserve"> Μ€</w:t>
      </w:r>
      <w:r w:rsidRPr="000C1857">
        <w:t xml:space="preserve"> και αντιστοιχούν στο </w:t>
      </w:r>
      <w:r>
        <w:rPr>
          <w:rStyle w:val="Strong"/>
          <w:bCs/>
        </w:rPr>
        <w:t>111</w:t>
      </w:r>
      <w:r>
        <w:rPr>
          <w:b/>
        </w:rPr>
        <w:t>%</w:t>
      </w:r>
      <w:r w:rsidRPr="000C1857">
        <w:t xml:space="preserve"> του προϋπολογισμού του Αξόνων.</w:t>
      </w:r>
    </w:p>
    <w:p w:rsidR="00F8755E" w:rsidRDefault="00F8755E" w:rsidP="00E36870">
      <w:pPr>
        <w:pStyle w:val="ListBullet3"/>
        <w:numPr>
          <w:ilvl w:val="0"/>
          <w:numId w:val="15"/>
        </w:numPr>
      </w:pPr>
      <w:r w:rsidRPr="000C1857">
        <w:t xml:space="preserve">Οι καταχωρημένες δαπάνες στο ΟΠΣ ανέρχονται στα </w:t>
      </w:r>
      <w:r>
        <w:rPr>
          <w:rStyle w:val="Strong"/>
          <w:bCs/>
        </w:rPr>
        <w:t>85</w:t>
      </w:r>
      <w:r w:rsidRPr="000C1857">
        <w:rPr>
          <w:rStyle w:val="Strong"/>
          <w:bCs/>
        </w:rPr>
        <w:t xml:space="preserve"> Μ€</w:t>
      </w:r>
      <w:r w:rsidRPr="000C1857">
        <w:t xml:space="preserve"> και συνεπώς το ποσοστό απορρόφησης στο </w:t>
      </w:r>
      <w:r>
        <w:rPr>
          <w:rStyle w:val="Strong"/>
          <w:bCs/>
        </w:rPr>
        <w:t>48</w:t>
      </w:r>
      <w:r>
        <w:rPr>
          <w:b/>
        </w:rPr>
        <w:t>%</w:t>
      </w:r>
      <w:r w:rsidRPr="000C1857">
        <w:t>.</w:t>
      </w:r>
    </w:p>
    <w:p w:rsidR="00F8755E" w:rsidRPr="000C1857" w:rsidRDefault="00F8755E" w:rsidP="003D635E">
      <w:pPr>
        <w:pStyle w:val="Caption"/>
      </w:pPr>
      <w:r>
        <w:br w:type="page"/>
      </w:r>
      <w:r w:rsidRPr="00904F11">
        <w:t xml:space="preserve">Συγκεντρωτικά οικονομικά στοιχεία για τους Άξονες Προτεραιότητας </w:t>
      </w:r>
      <w:r>
        <w:t>7</w:t>
      </w:r>
      <w:r w:rsidRPr="00904F11">
        <w:t>,</w:t>
      </w:r>
      <w:r>
        <w:t>8</w:t>
      </w:r>
      <w:r w:rsidRPr="00904F11">
        <w:t>,</w:t>
      </w:r>
      <w:r>
        <w:t>9</w:t>
      </w:r>
    </w:p>
    <w:p w:rsidR="00F8755E" w:rsidRPr="00F675E6" w:rsidRDefault="00F8755E" w:rsidP="003D635E">
      <w:pPr>
        <w:rPr>
          <w:rStyle w:val="CommentReference"/>
          <w:szCs w:val="16"/>
        </w:rPr>
      </w:pPr>
      <w:r w:rsidRPr="00161AB6">
        <w:rPr>
          <w:noProof/>
          <w:sz w:val="16"/>
          <w:lang w:eastAsia="el-GR"/>
        </w:rPr>
        <w:pict>
          <v:shape id="Εικόνα 37" o:spid="_x0000_i1061" type="#_x0000_t75" style="width:407.25pt;height:156pt;visibility:visible">
            <v:imagedata r:id="rId51" o:title=""/>
          </v:shape>
        </w:pict>
      </w:r>
    </w:p>
    <w:p w:rsidR="00F8755E" w:rsidRPr="00764359" w:rsidRDefault="00F8755E" w:rsidP="00B06FFC">
      <w:pPr>
        <w:rPr>
          <w:rStyle w:val="CommentReference"/>
          <w:szCs w:val="16"/>
        </w:rPr>
      </w:pPr>
      <w:r w:rsidRPr="006615B4">
        <w:rPr>
          <w:rStyle w:val="CommentReference"/>
          <w:szCs w:val="16"/>
        </w:rPr>
        <w:t xml:space="preserve">*από τις </w:t>
      </w:r>
      <w:r w:rsidRPr="00075E32">
        <w:rPr>
          <w:rStyle w:val="CommentReference"/>
          <w:b/>
          <w:szCs w:val="16"/>
        </w:rPr>
        <w:t>65</w:t>
      </w:r>
      <w:r>
        <w:rPr>
          <w:rStyle w:val="CommentReference"/>
          <w:b/>
          <w:szCs w:val="16"/>
        </w:rPr>
        <w:t xml:space="preserve"> </w:t>
      </w:r>
      <w:r w:rsidRPr="006615B4">
        <w:rPr>
          <w:rStyle w:val="CommentReference"/>
          <w:szCs w:val="16"/>
        </w:rPr>
        <w:t>συνολικές πράξεις οι 2 είναι οριζόντιου χαρακτήρα με αποτέλεσμα ο πραγματικός αριθμός των ενταγμένω</w:t>
      </w:r>
      <w:r>
        <w:rPr>
          <w:rStyle w:val="CommentReference"/>
          <w:szCs w:val="16"/>
        </w:rPr>
        <w:t xml:space="preserve">ν πράξεων των αξόνων να ανέρχεται σε </w:t>
      </w:r>
      <w:r>
        <w:rPr>
          <w:rStyle w:val="CommentReference"/>
          <w:b/>
          <w:szCs w:val="16"/>
        </w:rPr>
        <w:t xml:space="preserve"> 61.</w:t>
      </w:r>
    </w:p>
    <w:p w:rsidR="00F8755E" w:rsidRPr="006202D8" w:rsidRDefault="00F8755E" w:rsidP="003D635E">
      <w:pPr>
        <w:rPr>
          <w:rStyle w:val="CommentReference"/>
          <w:szCs w:val="16"/>
        </w:rPr>
      </w:pPr>
    </w:p>
    <w:p w:rsidR="00F8755E" w:rsidRDefault="00F8755E" w:rsidP="002603F5">
      <w:pPr>
        <w:pStyle w:val="Caption"/>
      </w:pPr>
      <w:r>
        <w:t>Κατανομή της χρηματοοικονομικής προόδου του Άξονα Προτεραιότητας 7 (Ποσά σε Μ€)</w:t>
      </w:r>
    </w:p>
    <w:p w:rsidR="00F8755E" w:rsidRDefault="00F8755E" w:rsidP="002603F5">
      <w:r>
        <w:rPr>
          <w:noProof/>
          <w:lang w:eastAsia="el-GR"/>
        </w:rPr>
        <w:pict>
          <v:shape id="Εικόνα 33" o:spid="_x0000_i1062" type="#_x0000_t75" style="width:385.5pt;height:210.75pt;visibility:visible">
            <v:imagedata r:id="rId52" o:title=""/>
          </v:shape>
        </w:pict>
      </w:r>
    </w:p>
    <w:p w:rsidR="00F8755E" w:rsidRDefault="00F8755E" w:rsidP="002603F5">
      <w:pPr>
        <w:pStyle w:val="Caption"/>
      </w:pPr>
      <w:r>
        <w:t xml:space="preserve">Ποσοστιαία κατανομή της χρηματοοικονομικής προόδου </w:t>
      </w:r>
      <w:r w:rsidRPr="003C7DF9">
        <w:t xml:space="preserve">του Άξονα Προτεραιότητας </w:t>
      </w:r>
      <w:r w:rsidRPr="002603F5">
        <w:t>7</w:t>
      </w:r>
    </w:p>
    <w:p w:rsidR="00F8755E" w:rsidRDefault="00F8755E" w:rsidP="00BE6B28">
      <w:r>
        <w:rPr>
          <w:noProof/>
          <w:lang w:eastAsia="el-GR"/>
        </w:rPr>
        <w:pict>
          <v:shape id="_x0000_i1063" type="#_x0000_t75" style="width:387.75pt;height:182.25pt;visibility:visible">
            <v:imagedata r:id="rId53" o:title=""/>
          </v:shape>
        </w:pict>
      </w:r>
    </w:p>
    <w:p w:rsidR="00F8755E" w:rsidRDefault="00F8755E" w:rsidP="003C7DF9">
      <w:pPr>
        <w:pStyle w:val="Caption"/>
      </w:pPr>
      <w:r>
        <w:t>Κατανομή της χρηματοοικονομικής προόδου του Άξονα Προτεραιότητας 8 (Ποσά σε Μ€)</w:t>
      </w:r>
    </w:p>
    <w:p w:rsidR="00F8755E" w:rsidRDefault="00F8755E" w:rsidP="003C7DF9">
      <w:r>
        <w:rPr>
          <w:noProof/>
          <w:lang w:eastAsia="el-GR"/>
        </w:rPr>
        <w:pict>
          <v:shape id="_x0000_i1064" type="#_x0000_t75" style="width:385.5pt;height:210.75pt;visibility:visible">
            <v:imagedata r:id="rId54" o:title=""/>
          </v:shape>
        </w:pict>
      </w:r>
    </w:p>
    <w:p w:rsidR="00F8755E" w:rsidRDefault="00F8755E" w:rsidP="003C7DF9">
      <w:pPr>
        <w:pStyle w:val="Caption"/>
      </w:pPr>
      <w:r>
        <w:t>Ποσοστιαία κατανομή της χρηματοοικονομικής προόδου του Άξονα Προτεραιότητας 8</w:t>
      </w:r>
    </w:p>
    <w:p w:rsidR="00F8755E" w:rsidRDefault="00F8755E" w:rsidP="002603F5">
      <w:r>
        <w:rPr>
          <w:noProof/>
          <w:lang w:eastAsia="el-GR"/>
        </w:rPr>
        <w:pict>
          <v:shape id="_x0000_i1065" type="#_x0000_t75" style="width:387.75pt;height:165.75pt;visibility:visible">
            <v:imagedata r:id="rId55" o:title=""/>
          </v:shape>
        </w:pict>
      </w:r>
    </w:p>
    <w:p w:rsidR="00F8755E" w:rsidRDefault="00F8755E" w:rsidP="003C7DF9">
      <w:pPr>
        <w:pStyle w:val="Caption"/>
      </w:pPr>
      <w:r>
        <w:t>Κατανομή της χρηματοοικονομικής προόδου του Άξονα Προτεραιότητας 9 (Ποσά σε Μ€)</w:t>
      </w:r>
    </w:p>
    <w:p w:rsidR="00F8755E" w:rsidRDefault="00F8755E" w:rsidP="003C7DF9">
      <w:r>
        <w:rPr>
          <w:noProof/>
          <w:lang w:eastAsia="el-GR"/>
        </w:rPr>
        <w:pict>
          <v:shape id="_x0000_i1066" type="#_x0000_t75" style="width:385.5pt;height:210.75pt;visibility:visible">
            <v:imagedata r:id="rId56" o:title=""/>
          </v:shape>
        </w:pict>
      </w:r>
    </w:p>
    <w:p w:rsidR="00F8755E" w:rsidRDefault="00F8755E" w:rsidP="003C7DF9">
      <w:pPr>
        <w:pStyle w:val="Caption"/>
      </w:pPr>
      <w:r>
        <w:t>Ποσοστιαία κατανομή της χρηματοοικονομικής προόδου του Άξονα Προτεραιότητας 9</w:t>
      </w:r>
    </w:p>
    <w:p w:rsidR="00F8755E" w:rsidRDefault="00F8755E" w:rsidP="002603F5">
      <w:r>
        <w:rPr>
          <w:noProof/>
          <w:lang w:eastAsia="el-GR"/>
        </w:rPr>
        <w:pict>
          <v:shape id="Εικόνα 38" o:spid="_x0000_i1067" type="#_x0000_t75" style="width:387.75pt;height:165.75pt;visibility:visible">
            <v:imagedata r:id="rId57" o:title=""/>
          </v:shape>
        </w:pict>
      </w:r>
    </w:p>
    <w:p w:rsidR="00F8755E" w:rsidRDefault="00F8755E" w:rsidP="002603F5">
      <w:r w:rsidRPr="00075E32">
        <w:t>Κατά το έτος 2013 ο αριθμός των νέων ενταγμένων πράξεων ανέρχεται σε 5 και το ποσοστό μεταβολής του προϋπολογισμού των ενταγμένων πράξεων ανέρχεται στο 4%. Οι Νομικές Δεσμεύσεις των ενταγμένων Πράξεων ανέρχονται στα 193,8 Μ€ και αντιστοιχούν σε ποσοστό μεταβολής 57% σε σχέση με το έτος 2012. Οι καταχωρημένες δαπάνες στο ΟΠΣ σημειώνουν αύξηση στα 84,6 Μ€ και συνεπώς το ποσοστό μεταβολής της απορρόφησης ανέρχεται στο 29% σε σχέση με το έτος 2012.</w:t>
      </w:r>
    </w:p>
    <w:p w:rsidR="00F8755E" w:rsidRPr="003D635E" w:rsidRDefault="00F8755E" w:rsidP="002603F5"/>
    <w:p w:rsidR="00F8755E" w:rsidRDefault="00F8755E" w:rsidP="00E36870">
      <w:pPr>
        <w:pStyle w:val="Heading3"/>
        <w:numPr>
          <w:ilvl w:val="2"/>
          <w:numId w:val="16"/>
        </w:numPr>
      </w:pPr>
      <w:bookmarkStart w:id="78" w:name="_Toc389660586"/>
      <w:r>
        <w:t>Σημαντικά προβλήματα που προέκυψαν και μέτρα αντιμετώπισής τους</w:t>
      </w:r>
      <w:bookmarkEnd w:id="78"/>
    </w:p>
    <w:p w:rsidR="00F8755E" w:rsidRPr="00D13D15" w:rsidRDefault="00F8755E" w:rsidP="006F1A7B">
      <w:r w:rsidRPr="00D13D15">
        <w:t>Σε σχέση με τα προβλήματα που περιγράφονται στην ενότητα 1.3 και αφορούν στο σύνολο του ΕΠΕΔΒΜ για το έτος αναφοράς, την υλοποίηση των πράξεων των Αξόνων Προτεραιότητας 7, 8 και 9 επηρέασαν περισσότερο:</w:t>
      </w:r>
    </w:p>
    <w:p w:rsidR="00F8755E" w:rsidRDefault="00F8755E" w:rsidP="00E36870">
      <w:pPr>
        <w:numPr>
          <w:ilvl w:val="0"/>
          <w:numId w:val="41"/>
        </w:numPr>
      </w:pPr>
      <w:r w:rsidRPr="00D13D15">
        <w:t>Η μέτρια επιχειρησιακή ικανότητα των φορέων/δικαιούχων έργων του προγράμματος, κυρίως όσων προέκυψαν από κατάργηση/συγχώνευση/ ίδρυση έως ότου αντιμετωπιστούν, σταδιακά, οργανωτικά και λειτουργικά θέματα καθώς και θέματα διαχείρισης του προσωπικού τους και επιτευχθεί η λειτουργική τους ενοποίηση.</w:t>
      </w:r>
    </w:p>
    <w:p w:rsidR="00F8755E" w:rsidRDefault="00F8755E" w:rsidP="00E36870">
      <w:pPr>
        <w:numPr>
          <w:ilvl w:val="0"/>
          <w:numId w:val="41"/>
        </w:numPr>
      </w:pPr>
      <w:r w:rsidRPr="00D13D15">
        <w:t xml:space="preserve"> Σημαντικές μεταβολές στον αριθμό και την σύνθεση του προσωπικού δικαιούχων, οι οποίες συνδέονται με τις μεταρρυθμίσεις που προωθούνται στην οργάνωση και στελέχωση υπηρεσιών του δημοσίου τομέα.</w:t>
      </w:r>
    </w:p>
    <w:p w:rsidR="00F8755E" w:rsidRDefault="00F8755E" w:rsidP="00E36870">
      <w:pPr>
        <w:numPr>
          <w:ilvl w:val="0"/>
          <w:numId w:val="41"/>
        </w:numPr>
      </w:pPr>
      <w:r w:rsidRPr="00D13D15">
        <w:t xml:space="preserve">Η καθυστέρηση στην έγκριση των πιστώσεων του Προγράμματος Δημοσίων Επενδύσεων του Υπουργείου Παιδείας για το έτος </w:t>
      </w:r>
      <w:r>
        <w:t>2013</w:t>
      </w:r>
      <w:r w:rsidRPr="00D13D15">
        <w:t xml:space="preserve"> με συνέπεια οι δικαιούχοι να λάβουν το σύνολο των αναγκαίων χρηματοδοτήσεων εντός του β΄</w:t>
      </w:r>
      <w:r>
        <w:t xml:space="preserve"> </w:t>
      </w:r>
      <w:r w:rsidRPr="00D13D15">
        <w:t>εξαμήνου του έτους.</w:t>
      </w:r>
    </w:p>
    <w:p w:rsidR="00F8755E" w:rsidRDefault="00F8755E" w:rsidP="00E36870">
      <w:pPr>
        <w:numPr>
          <w:ilvl w:val="0"/>
          <w:numId w:val="41"/>
        </w:numPr>
      </w:pPr>
      <w:r>
        <w:t xml:space="preserve">Η εξάντληση της κοινοτικής συνδρομής στον </w:t>
      </w:r>
      <w:r w:rsidRPr="00517F42">
        <w:t xml:space="preserve">προϋπολογισμό του Άξονα Προτεραιότητας </w:t>
      </w:r>
      <w:r>
        <w:t>9</w:t>
      </w:r>
      <w:r w:rsidRPr="00517F42">
        <w:t xml:space="preserve"> του  Στόχου 2.</w:t>
      </w:r>
    </w:p>
    <w:p w:rsidR="00F8755E" w:rsidRDefault="00F8755E" w:rsidP="00F13F59"/>
    <w:p w:rsidR="00F8755E" w:rsidRDefault="00F8755E" w:rsidP="00E36870">
      <w:pPr>
        <w:pStyle w:val="Heading2"/>
        <w:numPr>
          <w:ilvl w:val="1"/>
          <w:numId w:val="16"/>
        </w:numPr>
        <w:rPr>
          <w:sz w:val="24"/>
          <w:szCs w:val="24"/>
        </w:rPr>
      </w:pPr>
      <w:bookmarkStart w:id="79" w:name="_Toc389660587"/>
      <w:r w:rsidRPr="00075E32">
        <w:rPr>
          <w:sz w:val="24"/>
          <w:szCs w:val="24"/>
        </w:rPr>
        <w:t>Υλοποίηση Θεματικής Ενότητας Αξόνων Προτεραιότητας 10, 11, 12 «Ενίσχυση του ανθρώπινου κεφαλαίου για την προαγωγή της έρευνας και της καινοτομίας»</w:t>
      </w:r>
      <w:bookmarkEnd w:id="79"/>
    </w:p>
    <w:p w:rsidR="00F8755E" w:rsidRDefault="00F8755E" w:rsidP="003D635E">
      <w:r>
        <w:t>Η συγκεκριμένη θεματική ενότητα περιλαμβάνει τους Άξονες Προτεραιότητας 10, 11 και 12 του Επιχειρησιακού Προγράμματος. Τόσο οι κεντρικοί στόχοι όσο και οι ειδικοί στόχοι που παρουσιάζονται παρακάτω, είναι κοινοί και στους 3 Άξονες. Η περιφερειακή διάσταση είναι το κριτήριο διαχωρισμού μεταξύ των 3 Αξόνων:</w:t>
      </w:r>
    </w:p>
    <w:p w:rsidR="00F8755E" w:rsidRDefault="00F8755E" w:rsidP="00E36870">
      <w:pPr>
        <w:pStyle w:val="ListBullet"/>
        <w:numPr>
          <w:ilvl w:val="0"/>
          <w:numId w:val="17"/>
        </w:numPr>
      </w:pPr>
      <w:r>
        <w:t xml:space="preserve">Ο Άξονας Προτεραιότητας 10 περιλαμβάνει δράσεις που </w:t>
      </w:r>
      <w:r w:rsidRPr="00EE7E56">
        <w:t xml:space="preserve">υλοποιούνται </w:t>
      </w:r>
      <w:r>
        <w:t>στις 8 Περιφέρειες Σύγκλισης: Κρήτη, Ιόνια, Β. Αιγαίο, Ανατολική Μακεδονία/ Θράκη, Ήπειρος, Θεσσαλία Δ. Ελλάδα και Πελοπόννησος.</w:t>
      </w:r>
    </w:p>
    <w:p w:rsidR="00F8755E" w:rsidRDefault="00F8755E" w:rsidP="00E36870">
      <w:pPr>
        <w:pStyle w:val="ListBullet"/>
        <w:numPr>
          <w:ilvl w:val="0"/>
          <w:numId w:val="17"/>
        </w:numPr>
      </w:pPr>
      <w:r>
        <w:t>Ο Άξονας Προτεραιότητας 11 περιλαμβάνει δράσεις που θα υλοποιηθούν στις 3 Περιφέρειες Σταδιακής Εξόδου: Αττική, Κεντρική Μακεδονία και Δυτική Μακεδονία.</w:t>
      </w:r>
    </w:p>
    <w:p w:rsidR="00F8755E" w:rsidRDefault="00F8755E" w:rsidP="00E36870">
      <w:pPr>
        <w:pStyle w:val="ListBullet"/>
        <w:numPr>
          <w:ilvl w:val="0"/>
          <w:numId w:val="17"/>
        </w:numPr>
      </w:pPr>
      <w:r>
        <w:t>Ο Άξονας Προτεραιότητας 12 περιλαμβάνει δράσεις που υλοποιούνται στις 2 Περιφέρεις Σταδιακής Εισόδου Ν. Αιγαίου και Στερεάς Ελλάδας.</w:t>
      </w:r>
    </w:p>
    <w:p w:rsidR="00F8755E" w:rsidRDefault="00F8755E" w:rsidP="003D635E">
      <w:r>
        <w:t>Κεντρικοί στόχοι της θεματικής ενότητας των Αξόνων Προτεραιότητας 10, 11 και 12 είναι η προώθηση της έρευνας και της καινοτομίας και η προσέλκυση υψηλού επιπέδου ερευνητών από το εξωτερικό, η ποιοτική αναβάθμιση θεματικά στοχευμένων προγραμμάτων μεταπτυχιακών σπουδών και η χορήγηση υποτροφιών με έμφαση στις οικονομικά ασθενέστερες ή κοινωνικά ευάλωτες ομάδες του πληθυσμού με στόχο τον εμπλουτισμό του ανθρώπινου δυναμικού και την προώθηση της κοινωνίας της γνώσης.</w:t>
      </w:r>
    </w:p>
    <w:p w:rsidR="00F8755E" w:rsidRDefault="00F8755E" w:rsidP="003D635E">
      <w:r w:rsidRPr="00163032">
        <w:t xml:space="preserve">Οι Ειδικοί στόχοι των Αξόνων Προτεραιότητας </w:t>
      </w:r>
      <w:r>
        <w:t>10</w:t>
      </w:r>
      <w:r w:rsidRPr="00163032">
        <w:t xml:space="preserve">, </w:t>
      </w:r>
      <w:r>
        <w:t>11</w:t>
      </w:r>
      <w:r w:rsidRPr="00163032">
        <w:t xml:space="preserve"> και </w:t>
      </w:r>
      <w:r>
        <w:t>12</w:t>
      </w:r>
      <w:r w:rsidRPr="00163032">
        <w:t xml:space="preserve"> είναι οι ακόλουθοι:</w:t>
      </w:r>
    </w:p>
    <w:p w:rsidR="00F8755E" w:rsidRDefault="00F8755E" w:rsidP="00E36870">
      <w:pPr>
        <w:pStyle w:val="ListBullet"/>
        <w:numPr>
          <w:ilvl w:val="0"/>
          <w:numId w:val="17"/>
        </w:numPr>
      </w:pPr>
      <w:r>
        <w:t>Ε.Σ.1. Ενίσχυση της έρευνας και της καινοτομίας μέσω προγραμμάτων βασικής και εφαρμοσμένης έρευνας και της προσέλκυσης ερευνητών υψηλού επιπέδου από το εξωτερικό.</w:t>
      </w:r>
    </w:p>
    <w:p w:rsidR="00F8755E" w:rsidRDefault="00F8755E" w:rsidP="00E36870">
      <w:pPr>
        <w:pStyle w:val="ListBullet"/>
        <w:numPr>
          <w:ilvl w:val="0"/>
          <w:numId w:val="17"/>
        </w:numPr>
      </w:pPr>
      <w:r>
        <w:t>Ε.Σ.2. Αναβάθμιση του επιπέδου μεταπτυχιακών σπουδών ώστε να συμβάλλουν στην παραγωγή και τη διάχυση νέα γνώσης με έμφαση στις θετικές επιστήμες και τις ΤΠΕ.</w:t>
      </w:r>
    </w:p>
    <w:p w:rsidR="00F8755E" w:rsidRDefault="00F8755E" w:rsidP="00F675E6">
      <w:pPr>
        <w:pStyle w:val="ListBullet"/>
        <w:numPr>
          <w:ilvl w:val="0"/>
          <w:numId w:val="0"/>
        </w:numPr>
      </w:pPr>
    </w:p>
    <w:p w:rsidR="00F8755E" w:rsidRDefault="00F8755E" w:rsidP="00E36870">
      <w:pPr>
        <w:pStyle w:val="Heading3"/>
        <w:numPr>
          <w:ilvl w:val="2"/>
          <w:numId w:val="16"/>
        </w:numPr>
      </w:pPr>
      <w:bookmarkStart w:id="80" w:name="_Toc389660588"/>
      <w:r>
        <w:t>Επίτευξη στόχων και ανάλυση της προόδου</w:t>
      </w:r>
      <w:bookmarkEnd w:id="80"/>
    </w:p>
    <w:p w:rsidR="00F8755E" w:rsidRDefault="00F8755E" w:rsidP="00E36870">
      <w:pPr>
        <w:pStyle w:val="Heading4"/>
        <w:numPr>
          <w:ilvl w:val="3"/>
          <w:numId w:val="16"/>
        </w:numPr>
      </w:pPr>
      <w:r>
        <w:t>Αποτύπωση της φυσικής προόδου των Αξόνων Προτεραιότητας 10, 11, 12</w:t>
      </w:r>
    </w:p>
    <w:p w:rsidR="00F8755E" w:rsidRPr="00E12F6D" w:rsidRDefault="00F8755E" w:rsidP="004430D3">
      <w:r w:rsidRPr="00075E32">
        <w:t xml:space="preserve">Έως το τέλος του έτους 2013 εντάχθηκαν συνολικά </w:t>
      </w:r>
      <w:r w:rsidRPr="00E12F6D">
        <w:rPr>
          <w:b/>
        </w:rPr>
        <w:t>681</w:t>
      </w:r>
      <w:r w:rsidRPr="00075E32">
        <w:rPr>
          <w:b/>
        </w:rPr>
        <w:t>*</w:t>
      </w:r>
      <w:r w:rsidRPr="00075E32">
        <w:t xml:space="preserve"> πράξεις, στις οποίες περιλαμβάνονται 3 οριζόντιες πράξεις που αθροίζονται μόνο μια φορά για όλους τους άξονες. Πιο συγκεκριμένα:</w:t>
      </w:r>
    </w:p>
    <w:p w:rsidR="00F8755E" w:rsidRDefault="00F8755E" w:rsidP="00E36870">
      <w:pPr>
        <w:pStyle w:val="ListBullet"/>
        <w:numPr>
          <w:ilvl w:val="0"/>
          <w:numId w:val="13"/>
        </w:numPr>
      </w:pPr>
      <w:r w:rsidRPr="00075E32">
        <w:t xml:space="preserve">στον Άξονα 10 εντάχθηκαν </w:t>
      </w:r>
      <w:r w:rsidRPr="00E12F6D">
        <w:rPr>
          <w:b/>
        </w:rPr>
        <w:t>304</w:t>
      </w:r>
      <w:r w:rsidRPr="00075E32">
        <w:t xml:space="preserve"> πράξεις</w:t>
      </w:r>
    </w:p>
    <w:p w:rsidR="00F8755E" w:rsidRDefault="00F8755E" w:rsidP="00E36870">
      <w:pPr>
        <w:pStyle w:val="ListBullet"/>
        <w:numPr>
          <w:ilvl w:val="0"/>
          <w:numId w:val="13"/>
        </w:numPr>
      </w:pPr>
      <w:r w:rsidRPr="00075E32">
        <w:t xml:space="preserve">στον Άξονα 11 εντάχθηκαν </w:t>
      </w:r>
      <w:r w:rsidRPr="00E12F6D">
        <w:rPr>
          <w:b/>
        </w:rPr>
        <w:t>367</w:t>
      </w:r>
      <w:r w:rsidRPr="00075E32">
        <w:t xml:space="preserve"> πράξεις</w:t>
      </w:r>
    </w:p>
    <w:p w:rsidR="00F8755E" w:rsidRDefault="00F8755E" w:rsidP="00E36870">
      <w:pPr>
        <w:pStyle w:val="ListBullet"/>
        <w:numPr>
          <w:ilvl w:val="0"/>
          <w:numId w:val="13"/>
        </w:numPr>
      </w:pPr>
      <w:r w:rsidRPr="00075E32">
        <w:t xml:space="preserve">στον Άξονα 12 εντάχθηκαν </w:t>
      </w:r>
      <w:r w:rsidRPr="00E12F6D">
        <w:rPr>
          <w:b/>
        </w:rPr>
        <w:t>10</w:t>
      </w:r>
      <w:r w:rsidRPr="00075E32">
        <w:t xml:space="preserve"> πράξεις</w:t>
      </w:r>
    </w:p>
    <w:p w:rsidR="00F8755E" w:rsidRPr="00E12F6D" w:rsidRDefault="00F8755E" w:rsidP="00452627">
      <w:pPr>
        <w:rPr>
          <w:rStyle w:val="CommentReference"/>
          <w:szCs w:val="16"/>
        </w:rPr>
      </w:pPr>
      <w:r w:rsidRPr="00E12F6D">
        <w:rPr>
          <w:rStyle w:val="CommentReference"/>
          <w:szCs w:val="16"/>
        </w:rPr>
        <w:t xml:space="preserve">* από τις </w:t>
      </w:r>
      <w:r w:rsidRPr="00E12F6D">
        <w:rPr>
          <w:rStyle w:val="CommentReference"/>
          <w:b/>
          <w:szCs w:val="16"/>
        </w:rPr>
        <w:t xml:space="preserve">681 </w:t>
      </w:r>
      <w:r w:rsidRPr="00E12F6D">
        <w:rPr>
          <w:rStyle w:val="CommentReference"/>
          <w:szCs w:val="16"/>
        </w:rPr>
        <w:t xml:space="preserve">συνολικές πράξεις </w:t>
      </w:r>
      <w:r w:rsidRPr="00E12F6D">
        <w:rPr>
          <w:rStyle w:val="CommentReference"/>
          <w:b/>
          <w:szCs w:val="16"/>
        </w:rPr>
        <w:t>3</w:t>
      </w:r>
      <w:r w:rsidRPr="00E12F6D">
        <w:rPr>
          <w:rStyle w:val="CommentReference"/>
          <w:szCs w:val="16"/>
        </w:rPr>
        <w:t xml:space="preserve"> είναι οριζόντιου χαρακτήρα με αποτέλεσμα ο πραγματικός αριθμός των ενταγμένων πράξεων των αξόνων να ανέρχεται σε </w:t>
      </w:r>
      <w:r w:rsidRPr="00E12F6D">
        <w:rPr>
          <w:rStyle w:val="CommentReference"/>
          <w:b/>
          <w:szCs w:val="16"/>
        </w:rPr>
        <w:t>675</w:t>
      </w:r>
    </w:p>
    <w:p w:rsidR="00F8755E" w:rsidRDefault="00F8755E" w:rsidP="00231A04">
      <w:r w:rsidRPr="00E12F6D">
        <w:t>Σημαντικός αριθμός ενταγμένων πράξεων</w:t>
      </w:r>
      <w:r>
        <w:t xml:space="preserve"> παρατηρείται στις ακόλουθες κατηγορίες πράξεων:</w:t>
      </w:r>
    </w:p>
    <w:p w:rsidR="00F8755E" w:rsidRDefault="00F8755E" w:rsidP="00E36870">
      <w:pPr>
        <w:pStyle w:val="ListBullet"/>
        <w:numPr>
          <w:ilvl w:val="0"/>
          <w:numId w:val="17"/>
        </w:numPr>
      </w:pPr>
      <w:r>
        <w:t>Υποτροφίες ΙΚΥ</w:t>
      </w:r>
    </w:p>
    <w:p w:rsidR="00F8755E" w:rsidRDefault="00F8755E" w:rsidP="00E36870">
      <w:pPr>
        <w:pStyle w:val="ListBullet"/>
        <w:numPr>
          <w:ilvl w:val="0"/>
          <w:numId w:val="17"/>
        </w:numPr>
      </w:pPr>
      <w:r>
        <w:t>ΗΡΑΚΛΕΙΤΟΣ ΙΙ</w:t>
      </w:r>
    </w:p>
    <w:p w:rsidR="00F8755E" w:rsidRDefault="00F8755E" w:rsidP="00E36870">
      <w:pPr>
        <w:pStyle w:val="ListBullet"/>
        <w:numPr>
          <w:ilvl w:val="0"/>
          <w:numId w:val="17"/>
        </w:numPr>
      </w:pPr>
      <w:r>
        <w:t>Αριστεία</w:t>
      </w:r>
      <w:r>
        <w:rPr>
          <w:lang w:val="en-US"/>
        </w:rPr>
        <w:t xml:space="preserve"> </w:t>
      </w:r>
      <w:r>
        <w:t>Ι</w:t>
      </w:r>
    </w:p>
    <w:p w:rsidR="00F8755E" w:rsidRDefault="00F8755E" w:rsidP="00E36870">
      <w:pPr>
        <w:pStyle w:val="ListBullet"/>
        <w:numPr>
          <w:ilvl w:val="0"/>
          <w:numId w:val="17"/>
        </w:numPr>
      </w:pPr>
      <w:r>
        <w:t>Ενίσχυση μεταδιδακτόρων ερευνητών/τριων</w:t>
      </w:r>
    </w:p>
    <w:p w:rsidR="00F8755E" w:rsidRDefault="00F8755E" w:rsidP="00E36870">
      <w:pPr>
        <w:pStyle w:val="ListBullet"/>
        <w:numPr>
          <w:ilvl w:val="0"/>
          <w:numId w:val="17"/>
        </w:numPr>
      </w:pPr>
      <w:r>
        <w:t>ΘΑΛΗΣ</w:t>
      </w:r>
    </w:p>
    <w:p w:rsidR="00F8755E" w:rsidRDefault="00F8755E" w:rsidP="00E36870">
      <w:pPr>
        <w:pStyle w:val="ListBullet"/>
        <w:numPr>
          <w:ilvl w:val="0"/>
          <w:numId w:val="17"/>
        </w:numPr>
      </w:pPr>
      <w:r>
        <w:t>ΑΡΧΙΜΗΔΗΣ</w:t>
      </w:r>
    </w:p>
    <w:p w:rsidR="00F8755E" w:rsidRDefault="00F8755E" w:rsidP="00A0359B">
      <w:r w:rsidRPr="00755FB2">
        <w:t>Η πρόοδος στις τιμές των δεικτών των τριών (3) εξεταζόμενων Αξόνων Προτεραιότητας παρουσιάζεται στον Πίνακα του Παραρτήματος XVIII του Εφαρμοστικού Κανονισμού 1828/2006.</w:t>
      </w:r>
    </w:p>
    <w:p w:rsidR="00F8755E" w:rsidRDefault="00F8755E" w:rsidP="0090299D">
      <w:r>
        <w:t>Από την έναρξη των δράσεων και έ</w:t>
      </w:r>
      <w:r w:rsidRPr="00B9542C">
        <w:t xml:space="preserve">ως το τέλος του </w:t>
      </w:r>
      <w:r>
        <w:t>2013,</w:t>
      </w:r>
      <w:r w:rsidRPr="00B9542C">
        <w:t xml:space="preserve"> η υλοποίηση των Πράξεων των αξόνων </w:t>
      </w:r>
      <w:r>
        <w:t>10</w:t>
      </w:r>
      <w:r w:rsidRPr="00B9542C">
        <w:t>,</w:t>
      </w:r>
      <w:r>
        <w:t xml:space="preserve"> 11</w:t>
      </w:r>
      <w:r w:rsidRPr="00B9542C">
        <w:t>,</w:t>
      </w:r>
      <w:r>
        <w:t xml:space="preserve"> 12</w:t>
      </w:r>
      <w:r w:rsidRPr="00B9542C">
        <w:t xml:space="preserve"> παρουσιάζει</w:t>
      </w:r>
      <w:r>
        <w:t xml:space="preserve"> αθροιστικά </w:t>
      </w:r>
      <w:r w:rsidRPr="00B9542C">
        <w:t xml:space="preserve">την ακόλουθη εικόνα ως προς το φυσικό </w:t>
      </w:r>
      <w:r>
        <w:t>τους αντικείμενο:</w:t>
      </w:r>
    </w:p>
    <w:p w:rsidR="00F8755E" w:rsidRDefault="00F8755E" w:rsidP="00E36870">
      <w:pPr>
        <w:numPr>
          <w:ilvl w:val="0"/>
          <w:numId w:val="21"/>
        </w:numPr>
      </w:pPr>
      <w:r>
        <w:rPr>
          <w:b/>
        </w:rPr>
        <w:t>858</w:t>
      </w:r>
      <w:r>
        <w:rPr>
          <w:rStyle w:val="FootnoteReference"/>
          <w:b/>
        </w:rPr>
        <w:footnoteReference w:id="11"/>
      </w:r>
      <w:r>
        <w:rPr>
          <w:b/>
        </w:rPr>
        <w:t xml:space="preserve"> </w:t>
      </w:r>
      <w:r w:rsidRPr="00207A71">
        <w:rPr>
          <w:b/>
        </w:rPr>
        <w:t xml:space="preserve"> </w:t>
      </w:r>
      <w:r w:rsidRPr="00207A71">
        <w:t xml:space="preserve">υποτροφίες μεταπτυχιακών </w:t>
      </w:r>
      <w:r>
        <w:t xml:space="preserve">και διδακτορικών </w:t>
      </w:r>
      <w:r w:rsidRPr="00207A71">
        <w:t>προγραμμάτων μέσω του ΙΚΥ</w:t>
      </w:r>
      <w:r>
        <w:t xml:space="preserve"> </w:t>
      </w:r>
    </w:p>
    <w:p w:rsidR="00F8755E" w:rsidRDefault="00F8755E" w:rsidP="00E36870">
      <w:pPr>
        <w:numPr>
          <w:ilvl w:val="0"/>
          <w:numId w:val="21"/>
        </w:numPr>
      </w:pPr>
      <w:r>
        <w:rPr>
          <w:b/>
        </w:rPr>
        <w:t>827</w:t>
      </w:r>
      <w:r w:rsidRPr="00957F3A">
        <w:t xml:space="preserve"> </w:t>
      </w:r>
      <w:r w:rsidRPr="0080640F">
        <w:t>ενισχυόμενα προγράμματα διδακτορικής έρευνας μέσω του προγράμματος ΗΡΑΚΛΕΙΤΟΣ ΙΙ</w:t>
      </w:r>
      <w:r>
        <w:t xml:space="preserve"> εκ των οποίων</w:t>
      </w:r>
      <w:r>
        <w:rPr>
          <w:b/>
        </w:rPr>
        <w:t xml:space="preserve"> 209</w:t>
      </w:r>
      <w:r w:rsidRPr="0080640F">
        <w:rPr>
          <w:b/>
        </w:rPr>
        <w:t xml:space="preserve"> </w:t>
      </w:r>
      <w:r w:rsidRPr="0080640F">
        <w:t xml:space="preserve">ολοκληρωμένα </w:t>
      </w:r>
    </w:p>
    <w:p w:rsidR="00F8755E" w:rsidRDefault="00F8755E" w:rsidP="00E36870">
      <w:pPr>
        <w:numPr>
          <w:ilvl w:val="0"/>
          <w:numId w:val="21"/>
        </w:numPr>
      </w:pPr>
      <w:r>
        <w:rPr>
          <w:b/>
        </w:rPr>
        <w:t>183</w:t>
      </w:r>
      <w:r>
        <w:rPr>
          <w:rStyle w:val="FootnoteReference"/>
          <w:b/>
        </w:rPr>
        <w:footnoteReference w:id="12"/>
      </w:r>
      <w:r w:rsidRPr="00957F3A">
        <w:rPr>
          <w:b/>
        </w:rPr>
        <w:t xml:space="preserve"> </w:t>
      </w:r>
      <w:r w:rsidRPr="0080640F">
        <w:t>ενισχυόμενα μεταδιδακτορικά προγράμματα</w:t>
      </w:r>
    </w:p>
    <w:p w:rsidR="00F8755E" w:rsidRDefault="00F8755E" w:rsidP="00E36870">
      <w:pPr>
        <w:numPr>
          <w:ilvl w:val="0"/>
          <w:numId w:val="21"/>
        </w:numPr>
      </w:pPr>
      <w:r>
        <w:rPr>
          <w:b/>
        </w:rPr>
        <w:t xml:space="preserve">2.399 </w:t>
      </w:r>
      <w:r w:rsidRPr="001157B6">
        <w:t xml:space="preserve">ερευνητές συμμετέχουν σε ενισχυόμενα ερευνητικά προγράμματα Αρχιμήδης  και </w:t>
      </w:r>
      <w:r>
        <w:rPr>
          <w:b/>
        </w:rPr>
        <w:t>3.846</w:t>
      </w:r>
      <w:r w:rsidRPr="001157B6">
        <w:rPr>
          <w:b/>
        </w:rPr>
        <w:t xml:space="preserve"> </w:t>
      </w:r>
      <w:r w:rsidRPr="001157B6">
        <w:t>ερευνητές σε προγράμματα Θαλής</w:t>
      </w:r>
      <w:r w:rsidRPr="001157B6">
        <w:rPr>
          <w:b/>
        </w:rPr>
        <w:t xml:space="preserve">. </w:t>
      </w:r>
    </w:p>
    <w:p w:rsidR="00F8755E" w:rsidRDefault="00F8755E" w:rsidP="00E36870">
      <w:pPr>
        <w:numPr>
          <w:ilvl w:val="0"/>
          <w:numId w:val="21"/>
        </w:numPr>
      </w:pPr>
      <w:r>
        <w:rPr>
          <w:b/>
        </w:rPr>
        <w:t xml:space="preserve">199 </w:t>
      </w:r>
      <w:r w:rsidRPr="000C4EE6">
        <w:t xml:space="preserve">ενισχυόμενα ερευνητικά προγράμματα μέσω της δράσης ΑΡΙΣΤΕΙΑ Ι στα οποία συμμετέχουν </w:t>
      </w:r>
      <w:r w:rsidRPr="009E4D36">
        <w:t>865</w:t>
      </w:r>
      <w:r w:rsidRPr="000C4EE6">
        <w:t xml:space="preserve"> ερευνητές</w:t>
      </w:r>
    </w:p>
    <w:p w:rsidR="00F8755E" w:rsidRDefault="00F8755E" w:rsidP="00214212">
      <w:pPr>
        <w:pStyle w:val="ListBullet3"/>
        <w:ind w:left="0" w:firstLine="0"/>
      </w:pPr>
      <w:r>
        <w:t>Παρακάτω ακολουθούν περιγραφές ενδεικτικών παρεμβάσεων σε επίπεδο τριάδας αξόνων καθώς και περιγραφή της προόδου υλοποίησης τους.</w:t>
      </w:r>
    </w:p>
    <w:p w:rsidR="00F8755E" w:rsidRDefault="00F8755E" w:rsidP="00214212">
      <w:pPr>
        <w:pStyle w:val="ListBullet3"/>
        <w:ind w:left="0" w:firstLine="0"/>
      </w:pPr>
      <w:r>
        <w:t xml:space="preserve"> </w:t>
      </w:r>
    </w:p>
    <w:p w:rsidR="00F8755E" w:rsidRPr="00CA3558" w:rsidRDefault="00F8755E" w:rsidP="00214212">
      <w:pPr>
        <w:ind w:right="-47"/>
        <w:rPr>
          <w:rFonts w:cs="Arial"/>
          <w:b/>
          <w:color w:val="0000FF"/>
        </w:rPr>
      </w:pPr>
      <w:r w:rsidRPr="00CA3558">
        <w:rPr>
          <w:rFonts w:cs="Arial"/>
          <w:b/>
          <w:color w:val="0000FF"/>
        </w:rPr>
        <w:t>Α. ΕΝΙΣΧΥΣΗ ΕΡΕΥΝΑΣ ΚΑΙ ΚΑΙΝΟΤΟΜΙΑΣ</w:t>
      </w:r>
    </w:p>
    <w:p w:rsidR="00F8755E" w:rsidRPr="00516C69" w:rsidRDefault="00F8755E" w:rsidP="00516C69">
      <w:pPr>
        <w:shd w:val="clear" w:color="auto" w:fill="E0E0E0"/>
        <w:rPr>
          <w:b/>
        </w:rPr>
      </w:pPr>
      <w:r w:rsidRPr="00075E32">
        <w:rPr>
          <w:b/>
        </w:rPr>
        <w:t>Πρόγραμμα ΘΑΛΗΣ</w:t>
      </w:r>
    </w:p>
    <w:p w:rsidR="00F8755E" w:rsidRDefault="00F8755E" w:rsidP="00214212">
      <w:r w:rsidRPr="00CA3558">
        <w:t xml:space="preserve">Ο βασικός στόχος της χρηματοδοτούμενης έρευνας, είναι η αειφόρος ανάπτυξη καθώς και η ανάπτυξη εθνικών ερευνητικών ομάδων οι οποίες θα είναι ανταγωνιστικές σε τομείς στρατηγικής σημασίας τόσο σε εθνικό όσο και σε διεθνές επίπεδο. Το πρόγραμμα «ΘΑΛΗΣ» αποτελεί ουσιαστικό βήμα για την προώθηση της Έρευνας. </w:t>
      </w:r>
    </w:p>
    <w:p w:rsidR="00F8755E" w:rsidRPr="00CA3558" w:rsidRDefault="00F8755E" w:rsidP="00214212">
      <w:r w:rsidRPr="00CA3558">
        <w:t xml:space="preserve">Επιδιώκεται η απόκτηση πολύτιμων ερευνητικών εμπειριών από τους εμπλεκόμενους ερευνητές έτσι ώστε αυτοί να συμβάλλουν στην επιστημονική πρόοδο αλλά και στην κοινωνική και οικονομική ανάπτυξη της χώρας. </w:t>
      </w:r>
    </w:p>
    <w:p w:rsidR="00F8755E" w:rsidRDefault="00F8755E" w:rsidP="00214212">
      <w:pPr>
        <w:ind w:right="-47"/>
        <w:rPr>
          <w:rFonts w:cs="Arial"/>
        </w:rPr>
      </w:pPr>
      <w:r w:rsidRPr="00075E32">
        <w:rPr>
          <w:rFonts w:cs="Arial"/>
        </w:rPr>
        <w:t xml:space="preserve">Έχουν ενταχθεί και ενισχύονται </w:t>
      </w:r>
      <w:r w:rsidRPr="00075E32">
        <w:rPr>
          <w:rFonts w:cs="Arial"/>
          <w:b/>
        </w:rPr>
        <w:t xml:space="preserve">237 </w:t>
      </w:r>
      <w:r w:rsidRPr="00075E32">
        <w:rPr>
          <w:rFonts w:cs="Arial"/>
        </w:rPr>
        <w:t xml:space="preserve">ερευνητικά προγράμματα στα οποία μέχρι το τέλος του 2013 συμμετείχαν </w:t>
      </w:r>
      <w:r>
        <w:rPr>
          <w:rFonts w:cs="Arial"/>
          <w:b/>
        </w:rPr>
        <w:t>3.846</w:t>
      </w:r>
      <w:r w:rsidRPr="00075E32">
        <w:rPr>
          <w:rFonts w:cs="Arial"/>
        </w:rPr>
        <w:t xml:space="preserve"> ερευνητές.</w:t>
      </w:r>
      <w:r>
        <w:rPr>
          <w:rFonts w:cs="Arial"/>
        </w:rPr>
        <w:t xml:space="preserve"> </w:t>
      </w:r>
    </w:p>
    <w:p w:rsidR="00F8755E" w:rsidRDefault="00F8755E" w:rsidP="00214212">
      <w:pPr>
        <w:ind w:right="-47"/>
        <w:rPr>
          <w:rFonts w:cs="Arial"/>
        </w:rPr>
      </w:pPr>
      <w:r>
        <w:rPr>
          <w:rFonts w:cs="Arial"/>
        </w:rPr>
        <w:t>Προβλήματα της πράξεις και πιθανές καθυστερήσεις σχετίζονται με τον μεγάλο αριθμό των πράξεων και τον όγκο διαχείρισης καθώς και από αδυναμίες στην έγκαιρη παρακολούθηση της υλοποίησης και την πιστοποίηση της οικονομικής προόδου των πράξεων μέσω της δήλωσης των δαπανών στο ΟΠΣ.</w:t>
      </w:r>
    </w:p>
    <w:p w:rsidR="00F8755E" w:rsidRPr="00664ED5" w:rsidRDefault="00F8755E" w:rsidP="00214212">
      <w:pPr>
        <w:ind w:right="-47"/>
        <w:rPr>
          <w:rFonts w:cs="Arial"/>
        </w:rPr>
      </w:pPr>
    </w:p>
    <w:p w:rsidR="00F8755E" w:rsidRPr="00516C69" w:rsidRDefault="00F8755E" w:rsidP="00516C69">
      <w:pPr>
        <w:shd w:val="clear" w:color="auto" w:fill="E0E0E0"/>
        <w:rPr>
          <w:b/>
        </w:rPr>
      </w:pPr>
      <w:r w:rsidRPr="00075E32">
        <w:rPr>
          <w:b/>
        </w:rPr>
        <w:t>Πρόγραμμα ΗΡΑΚΛΕΙΤΟΣ ΙΙ</w:t>
      </w:r>
    </w:p>
    <w:p w:rsidR="00F8755E" w:rsidRPr="00CA3558" w:rsidRDefault="00F8755E" w:rsidP="00516C69">
      <w:r w:rsidRPr="00CA3558">
        <w:t xml:space="preserve">Μέσω των υποτροφιών διεξαγωγής διδακτορικής έρευνας του Προγράμματος ΗΡΑΚΛΕΙΤΟΣ, παρέχεται η δυνατότητα οικονομικής ενίσχυσης των Υποψήφιων Διδακτόρων (ΥΔ) που συνιστά αναγκαία συνθήκη για την ένταξη και παραμονή στα Πανεπιστήμια σημαντικών νέων ερευνητών. Η χρηματοδότηση της έρευνας ΥΔ συμβάλλει ώστε να αφοσιωθούν στο ερευνητικό τους έργο το οποίο αποτελεί προϋπόθεση για την επιτυχημένη και μέσα στα προκαθορισμένα χρονικά πλαίσια ολοκλήρωσή του. </w:t>
      </w:r>
    </w:p>
    <w:p w:rsidR="00F8755E" w:rsidRPr="00CA3558" w:rsidRDefault="00F8755E" w:rsidP="00516C69">
      <w:pPr>
        <w:spacing w:before="120"/>
      </w:pPr>
      <w:r w:rsidRPr="00075E32">
        <w:rPr>
          <w:rFonts w:cs="Arial"/>
        </w:rPr>
        <w:t>Το έργο βρίσκεται σε πλήρη εξέλιξη. Μέχρι στιγμής χρηματοδοτούνται περισσότεροι από 800 υποψήφιοι διδάκτορες (περίπου 209 έχουν ήδη ολοκληρώσει την διδακτορική τους διατριβή) σε 22 Πανεπιστήμια.</w:t>
      </w:r>
    </w:p>
    <w:p w:rsidR="00F8755E" w:rsidRPr="00516C69" w:rsidRDefault="00F8755E" w:rsidP="00920931">
      <w:pPr>
        <w:shd w:val="clear" w:color="auto" w:fill="E0E0E0"/>
        <w:rPr>
          <w:b/>
        </w:rPr>
      </w:pPr>
      <w:r w:rsidRPr="00075E32">
        <w:rPr>
          <w:b/>
        </w:rPr>
        <w:t>Πρόγραμμα ΑΡΧΙΜΗΔΗΣ</w:t>
      </w:r>
    </w:p>
    <w:p w:rsidR="00F8755E" w:rsidRPr="003A4BC4" w:rsidRDefault="00F8755E" w:rsidP="00C4643F">
      <w:pPr>
        <w:spacing w:after="40"/>
      </w:pPr>
      <w:r w:rsidRPr="003A4BC4">
        <w:t xml:space="preserve">Στο πλαίσιο του Ε.Π. Εκπαίδευση και Δια Βίου Μάθηση, </w:t>
      </w:r>
      <w:r w:rsidRPr="003A4BC4">
        <w:rPr>
          <w:b/>
        </w:rPr>
        <w:t xml:space="preserve">επιδιώκεται </w:t>
      </w:r>
      <w:r w:rsidRPr="003A4BC4">
        <w:t>η ανάπτυξη και διεξαγωγή Έρευνας υψηλού επιπέδου στην Ελλάδα. Η διεξαγωγή της Έρευνας θα εξασφαλίζει το ερευνητικό προσωπικό για την περαιτέρω ανάπτυξη των ίδιων των σπουδών της Ανώτατης Εκπαίδευσης και της έρευνας συμβάλλοντας παράλληλα στην αναβάθμιση του επιστημονικού δυναμικού των ελληνικών επιχειρήσεων και οργανισμών και, συνεπώς, στην κοινωνική και οικονομική ανάπτυξη της χώρας.</w:t>
      </w:r>
    </w:p>
    <w:p w:rsidR="00F8755E" w:rsidRPr="003A4BC4" w:rsidRDefault="00F8755E" w:rsidP="00C4643F">
      <w:pPr>
        <w:spacing w:after="40"/>
      </w:pPr>
      <w:r w:rsidRPr="003A4BC4">
        <w:t>Η έρευνα σε επίπεδο ερευνητικών ομάδων στα ΤΕΙ συνιστά αναπόσπαστο τμήμα της εκπαιδευτικής διαδικασίας, υπό την έννοια ότι ο ερευνητής χρειάζεται να αποκτήσει και να αναπτύξει νέες γνώσεις υπόβαθρου καθώς και δεξιότητες σε τεχνικές έρευνας.</w:t>
      </w:r>
    </w:p>
    <w:p w:rsidR="00F8755E" w:rsidRPr="003A4BC4" w:rsidRDefault="00F8755E" w:rsidP="00C4643F">
      <w:pPr>
        <w:spacing w:after="40"/>
      </w:pPr>
      <w:r w:rsidRPr="003A4BC4">
        <w:t xml:space="preserve">Μέσω της ενίσχυσης των ερευνητικών ομάδων στα ΤΕΙ, παρέχεται η δυνατότητα οικονομικής ενίσχυσης των ερευνητών που θα συμμετέχουν και συνιστά αναγκαία συνθήκη για την ένταξη και παραμονή στα ΤΕΙ  σημαντικών ερευνητών. Η ενίσχυση των ερευνητικών ομάδων συμβάλλει ώστε να αφοσιωθούν στο ερευνητικό τους έργο το οποίο αποτελεί προϋπόθεση για την επιτυχημένη και μέσα στα προκαθορισμένα χρονικά πλαίσια ολοκλήρωσή του. </w:t>
      </w:r>
    </w:p>
    <w:p w:rsidR="00F8755E" w:rsidRPr="003A4BC4" w:rsidRDefault="00F8755E" w:rsidP="00BA5A5D">
      <w:pPr>
        <w:pStyle w:val="BodyText"/>
        <w:spacing w:before="240" w:line="288" w:lineRule="auto"/>
        <w:rPr>
          <w:rFonts w:ascii="Bookman Old Style" w:hAnsi="Bookman Old Style"/>
          <w:sz w:val="22"/>
          <w:szCs w:val="22"/>
          <w:lang w:eastAsia="en-US"/>
        </w:rPr>
      </w:pPr>
      <w:r w:rsidRPr="003A4BC4">
        <w:rPr>
          <w:rFonts w:ascii="Bookman Old Style" w:hAnsi="Bookman Old Style"/>
          <w:sz w:val="22"/>
          <w:szCs w:val="22"/>
          <w:lang w:eastAsia="en-US"/>
        </w:rPr>
        <w:t>Η ενίσχυση των ερευνητικών ομάδων στα ΤΕΙ, πέρα του βασικού σκοπού που περιγράφηκε παραπάνω έχει και τους εξής σημαντικούς επιμέρους στόχους:</w:t>
      </w:r>
    </w:p>
    <w:p w:rsidR="00F8755E" w:rsidRDefault="00F8755E" w:rsidP="00BE223F">
      <w:pPr>
        <w:pStyle w:val="BodyText"/>
        <w:numPr>
          <w:ilvl w:val="0"/>
          <w:numId w:val="64"/>
        </w:numPr>
        <w:overflowPunct w:val="0"/>
        <w:autoSpaceDE w:val="0"/>
        <w:autoSpaceDN w:val="0"/>
        <w:adjustRightInd w:val="0"/>
        <w:spacing w:before="240" w:line="288" w:lineRule="auto"/>
        <w:ind w:left="568" w:hanging="284"/>
        <w:textAlignment w:val="baseline"/>
        <w:rPr>
          <w:rFonts w:ascii="Bookman Old Style" w:hAnsi="Bookman Old Style"/>
          <w:sz w:val="22"/>
          <w:szCs w:val="22"/>
          <w:lang w:eastAsia="en-US"/>
        </w:rPr>
      </w:pPr>
      <w:r w:rsidRPr="003A4BC4">
        <w:rPr>
          <w:rFonts w:ascii="Bookman Old Style" w:hAnsi="Bookman Old Style"/>
          <w:sz w:val="22"/>
          <w:szCs w:val="22"/>
          <w:lang w:eastAsia="en-US"/>
        </w:rPr>
        <w:t>Την ενίσχυση της συνεργασίας μεταξύ των μελών ΕΠ του ιδίου Τμήματος ή του ιδίου ΤΕΙ που έχουν παρεμφερή ερευνητικά ενδιαφέροντα.</w:t>
      </w:r>
    </w:p>
    <w:p w:rsidR="00F8755E" w:rsidRDefault="00F8755E" w:rsidP="00BE223F">
      <w:pPr>
        <w:pStyle w:val="BodyText"/>
        <w:numPr>
          <w:ilvl w:val="0"/>
          <w:numId w:val="64"/>
        </w:numPr>
        <w:overflowPunct w:val="0"/>
        <w:autoSpaceDE w:val="0"/>
        <w:autoSpaceDN w:val="0"/>
        <w:adjustRightInd w:val="0"/>
        <w:spacing w:before="240" w:line="288" w:lineRule="auto"/>
        <w:ind w:left="567" w:hanging="283"/>
        <w:textAlignment w:val="baseline"/>
        <w:rPr>
          <w:rFonts w:ascii="Bookman Old Style" w:hAnsi="Bookman Old Style"/>
          <w:sz w:val="22"/>
          <w:szCs w:val="22"/>
          <w:lang w:eastAsia="en-US"/>
        </w:rPr>
      </w:pPr>
      <w:r w:rsidRPr="003A4BC4">
        <w:rPr>
          <w:rFonts w:ascii="Bookman Old Style" w:hAnsi="Bookman Old Style"/>
          <w:sz w:val="22"/>
          <w:szCs w:val="22"/>
          <w:lang w:eastAsia="en-US"/>
        </w:rPr>
        <w:t>Την ενίσχυση της διεπιστημονικής έρευνας.</w:t>
      </w:r>
    </w:p>
    <w:p w:rsidR="00F8755E" w:rsidRDefault="00F8755E" w:rsidP="00BE223F">
      <w:pPr>
        <w:pStyle w:val="BodyText"/>
        <w:numPr>
          <w:ilvl w:val="0"/>
          <w:numId w:val="64"/>
        </w:numPr>
        <w:overflowPunct w:val="0"/>
        <w:autoSpaceDE w:val="0"/>
        <w:autoSpaceDN w:val="0"/>
        <w:adjustRightInd w:val="0"/>
        <w:spacing w:before="240" w:line="288" w:lineRule="auto"/>
        <w:ind w:left="567" w:hanging="283"/>
        <w:textAlignment w:val="baseline"/>
        <w:rPr>
          <w:rFonts w:ascii="Bookman Old Style" w:hAnsi="Bookman Old Style"/>
          <w:sz w:val="22"/>
          <w:szCs w:val="22"/>
          <w:lang w:eastAsia="en-US"/>
        </w:rPr>
      </w:pPr>
      <w:r w:rsidRPr="003A4BC4">
        <w:rPr>
          <w:rFonts w:ascii="Bookman Old Style" w:hAnsi="Bookman Old Style"/>
          <w:sz w:val="22"/>
          <w:szCs w:val="22"/>
          <w:lang w:eastAsia="en-US"/>
        </w:rPr>
        <w:t>Την ενίσχυση νέων μελών ΕΠ επί θητεία, ώστε να αναπτύξουν το ερευνητικό τους έργο από τη νέα τους θέση.</w:t>
      </w:r>
    </w:p>
    <w:p w:rsidR="00F8755E" w:rsidRDefault="00F8755E" w:rsidP="00BE223F">
      <w:pPr>
        <w:pStyle w:val="BodyText"/>
        <w:numPr>
          <w:ilvl w:val="0"/>
          <w:numId w:val="64"/>
        </w:numPr>
        <w:overflowPunct w:val="0"/>
        <w:autoSpaceDE w:val="0"/>
        <w:autoSpaceDN w:val="0"/>
        <w:adjustRightInd w:val="0"/>
        <w:spacing w:before="240" w:line="288" w:lineRule="auto"/>
        <w:ind w:left="567" w:hanging="283"/>
        <w:textAlignment w:val="baseline"/>
        <w:rPr>
          <w:rFonts w:ascii="Bookman Old Style" w:hAnsi="Bookman Old Style"/>
          <w:sz w:val="22"/>
          <w:szCs w:val="22"/>
          <w:lang w:eastAsia="en-US"/>
        </w:rPr>
      </w:pPr>
      <w:r w:rsidRPr="003A4BC4">
        <w:rPr>
          <w:rFonts w:ascii="Bookman Old Style" w:hAnsi="Bookman Old Style"/>
          <w:sz w:val="22"/>
          <w:szCs w:val="22"/>
          <w:lang w:eastAsia="en-US"/>
        </w:rPr>
        <w:t>Τη συνέργια μεταξύ ερευνητικών ομάδων, από διαφορετικά ΤΕΙ, που δραστηριοποιούνται στο ίδιο γνωστικό αντικείμενο ώστε να δημιουργηθούν πολλαπλασιαστικά φαινόμενα, να επιτευχθεί οικονομία κλίμακας, να βελτιωθεί η διάχυση της παραγόμενης γνώσης και της τεχνογνωσίας και να αναπτυχθούν μονιμότερες συνεργασίες τόσο στο ερευνητικό όσο και στο εκπαιδευτικό επίπεδο.</w:t>
      </w:r>
    </w:p>
    <w:p w:rsidR="00F8755E" w:rsidRDefault="00F8755E" w:rsidP="00BE223F">
      <w:pPr>
        <w:pStyle w:val="BodyText"/>
        <w:numPr>
          <w:ilvl w:val="0"/>
          <w:numId w:val="64"/>
        </w:numPr>
        <w:overflowPunct w:val="0"/>
        <w:autoSpaceDE w:val="0"/>
        <w:autoSpaceDN w:val="0"/>
        <w:adjustRightInd w:val="0"/>
        <w:spacing w:before="240" w:line="288" w:lineRule="auto"/>
        <w:ind w:left="567" w:hanging="283"/>
        <w:textAlignment w:val="baseline"/>
        <w:rPr>
          <w:rFonts w:ascii="Bookman Old Style" w:hAnsi="Bookman Old Style"/>
          <w:sz w:val="22"/>
          <w:szCs w:val="22"/>
          <w:lang w:eastAsia="en-US"/>
        </w:rPr>
      </w:pPr>
      <w:r w:rsidRPr="003A4BC4">
        <w:rPr>
          <w:rFonts w:ascii="Bookman Old Style" w:hAnsi="Bookman Old Style"/>
          <w:sz w:val="22"/>
          <w:szCs w:val="22"/>
          <w:lang w:eastAsia="en-US"/>
        </w:rPr>
        <w:t>Την ανάπτυξη συνεργασιών με ιδρύματα του εξωτερικού και ερευνητικά κέντρα της χώρας.</w:t>
      </w:r>
    </w:p>
    <w:p w:rsidR="00F8755E" w:rsidRDefault="00F8755E" w:rsidP="00BE223F">
      <w:pPr>
        <w:pStyle w:val="BodyText"/>
        <w:numPr>
          <w:ilvl w:val="0"/>
          <w:numId w:val="64"/>
        </w:numPr>
        <w:overflowPunct w:val="0"/>
        <w:autoSpaceDE w:val="0"/>
        <w:autoSpaceDN w:val="0"/>
        <w:adjustRightInd w:val="0"/>
        <w:spacing w:before="240" w:line="288" w:lineRule="auto"/>
        <w:ind w:left="567" w:hanging="283"/>
        <w:textAlignment w:val="baseline"/>
        <w:rPr>
          <w:rFonts w:ascii="Bookman Old Style" w:hAnsi="Bookman Old Style"/>
          <w:sz w:val="22"/>
          <w:szCs w:val="22"/>
          <w:lang w:eastAsia="en-US"/>
        </w:rPr>
      </w:pPr>
      <w:r w:rsidRPr="003A4BC4">
        <w:rPr>
          <w:rFonts w:ascii="Bookman Old Style" w:hAnsi="Bookman Old Style"/>
          <w:sz w:val="22"/>
          <w:szCs w:val="22"/>
          <w:lang w:eastAsia="en-US"/>
        </w:rPr>
        <w:t>Τη συνεργασία των ερευνητικών ομάδων των ΤΕΙ με αυτές των Πανεπιστημίων.</w:t>
      </w:r>
    </w:p>
    <w:p w:rsidR="00F8755E" w:rsidRPr="001D1324" w:rsidRDefault="00F8755E" w:rsidP="00B0223B">
      <w:pPr>
        <w:ind w:right="-47"/>
        <w:rPr>
          <w:rFonts w:cs="Arial"/>
        </w:rPr>
      </w:pPr>
      <w:r w:rsidRPr="00075E32">
        <w:rPr>
          <w:rFonts w:cs="Arial"/>
        </w:rPr>
        <w:t xml:space="preserve">Έχουν ενταχθεί και ενισχύονται </w:t>
      </w:r>
      <w:r w:rsidRPr="00075E32">
        <w:rPr>
          <w:rFonts w:cs="Arial"/>
          <w:b/>
        </w:rPr>
        <w:t>161</w:t>
      </w:r>
      <w:r>
        <w:rPr>
          <w:rFonts w:cs="Arial"/>
          <w:b/>
        </w:rPr>
        <w:t xml:space="preserve"> </w:t>
      </w:r>
      <w:r w:rsidRPr="00075E32">
        <w:rPr>
          <w:rFonts w:cs="Arial"/>
        </w:rPr>
        <w:t xml:space="preserve">ερευνητικά προγράμματα στα οποία μέχρι το τέλος του 2013 συμμετείχαν </w:t>
      </w:r>
      <w:r>
        <w:rPr>
          <w:rFonts w:cs="Arial"/>
          <w:b/>
        </w:rPr>
        <w:t>2.399</w:t>
      </w:r>
      <w:r w:rsidRPr="00075E32">
        <w:rPr>
          <w:rFonts w:cs="Arial"/>
        </w:rPr>
        <w:t xml:space="preserve"> ερευνητές.</w:t>
      </w:r>
      <w:r>
        <w:rPr>
          <w:rFonts w:cs="Arial"/>
        </w:rPr>
        <w:t xml:space="preserve"> </w:t>
      </w:r>
    </w:p>
    <w:p w:rsidR="00F8755E" w:rsidRPr="003A4BC4" w:rsidRDefault="00F8755E" w:rsidP="00516C69">
      <w:pPr>
        <w:rPr>
          <w:highlight w:val="red"/>
        </w:rPr>
      </w:pPr>
    </w:p>
    <w:p w:rsidR="00F8755E" w:rsidRPr="00516C69" w:rsidRDefault="00F8755E" w:rsidP="00516C69">
      <w:pPr>
        <w:shd w:val="clear" w:color="auto" w:fill="E0E0E0"/>
        <w:rPr>
          <w:b/>
        </w:rPr>
      </w:pPr>
      <w:r w:rsidRPr="00516C69">
        <w:rPr>
          <w:b/>
        </w:rPr>
        <w:t>Ενίσχυση μεταδιδακτόρων ερευνητών/τριων</w:t>
      </w:r>
    </w:p>
    <w:p w:rsidR="00F8755E" w:rsidRPr="00CA3558" w:rsidRDefault="00F8755E" w:rsidP="0080304C">
      <w:pPr>
        <w:autoSpaceDE w:val="0"/>
        <w:autoSpaceDN w:val="0"/>
        <w:adjustRightInd w:val="0"/>
      </w:pPr>
      <w:r w:rsidRPr="00CA3558">
        <w:t>Το πρόγραμμα αφορά στη χρηματοδότηση των Μεταδιδακτόρων Ερευνητών/τριών για την εκπόνηση ερευνητικού έργου, το οποίο μπορεί να αφορά σε οποιαδήποτε περιοχή της σύγχρονης έρευνας και θα έχει διάρκεια 24 - 36 μήνες.</w:t>
      </w:r>
    </w:p>
    <w:p w:rsidR="00F8755E" w:rsidRPr="00CA3558" w:rsidRDefault="00F8755E" w:rsidP="0080304C">
      <w:pPr>
        <w:autoSpaceDE w:val="0"/>
        <w:autoSpaceDN w:val="0"/>
        <w:adjustRightInd w:val="0"/>
      </w:pPr>
      <w:r w:rsidRPr="00CA3558">
        <w:t>Στο πλαίσιο αυτό επιδιώκεται η προσέλκυση ΜΕ από το εξωτερικό, οι οποίοι θα ενταχθούν για συγκεκριμένο χρονικό διάστημα στο ερευνητικό σύστημα της χώρας μεταφέροντας Ε&amp;Τ εμπειρία και τεχνογνωσία από τον διεθνή χώρο. Επιπρόσθετα ενισχύεται η δημιουργία δεσμών συνεργασίας με ερευνητές και φορείς της αλλοδαπής και βελτιώνονται οι προϋποθέσεις για τη συμμετοχή ελλήνων ερευνητών σε διεθνή ερευνητικά δίκτυα και προγράμματα με μεγάλη προστιθέμενη αξία για τη χώρα.</w:t>
      </w:r>
    </w:p>
    <w:p w:rsidR="00F8755E" w:rsidRPr="00A05E57" w:rsidRDefault="00F8755E" w:rsidP="0080304C">
      <w:pPr>
        <w:autoSpaceDE w:val="0"/>
        <w:autoSpaceDN w:val="0"/>
        <w:adjustRightInd w:val="0"/>
      </w:pPr>
      <w:r w:rsidRPr="00A05E57">
        <w:t xml:space="preserve">Από το πρόγραμμα αναμένονται να επωφεληθούν </w:t>
      </w:r>
      <w:r w:rsidRPr="00A05E57">
        <w:rPr>
          <w:b/>
          <w:bCs/>
        </w:rPr>
        <w:t>183</w:t>
      </w:r>
      <w:r w:rsidRPr="00A05E57">
        <w:t xml:space="preserve"> ερευνητές/τριες, ενώ μέχρι 10/3/14 είχαν ενισχυθεί στο σύνολό τους.</w:t>
      </w:r>
    </w:p>
    <w:p w:rsidR="00F8755E" w:rsidRPr="00A05E57" w:rsidRDefault="00F8755E" w:rsidP="0080304C">
      <w:pPr>
        <w:autoSpaceDE w:val="0"/>
        <w:autoSpaceDN w:val="0"/>
        <w:adjustRightInd w:val="0"/>
      </w:pPr>
      <w:r w:rsidRPr="00A05E57">
        <w:t xml:space="preserve">Ο Αριθμός ερευνητών (Μεταδιδάκτορες) που συμμετέχουν στα </w:t>
      </w:r>
      <w:r w:rsidRPr="00A05E57">
        <w:rPr>
          <w:b/>
          <w:bCs/>
        </w:rPr>
        <w:t>183</w:t>
      </w:r>
      <w:r w:rsidRPr="00A05E57">
        <w:t xml:space="preserve"> ενισχυόμενα ερευνητικά προγράμματα είναι </w:t>
      </w:r>
      <w:r w:rsidRPr="00A05E57">
        <w:rPr>
          <w:b/>
          <w:bCs/>
        </w:rPr>
        <w:t>183</w:t>
      </w:r>
      <w:r w:rsidRPr="00A05E57">
        <w:t xml:space="preserve"> και ο αριθμός μετακαλούμενων ερευνητών από το εξωτερικό είναι </w:t>
      </w:r>
      <w:r w:rsidRPr="00A05E57">
        <w:rPr>
          <w:b/>
          <w:bCs/>
        </w:rPr>
        <w:t>24</w:t>
      </w:r>
      <w:r w:rsidRPr="00A05E57">
        <w:t>.</w:t>
      </w:r>
    </w:p>
    <w:p w:rsidR="00F8755E" w:rsidRPr="00A05E57" w:rsidRDefault="00F8755E" w:rsidP="0080304C">
      <w:pPr>
        <w:ind w:right="-47"/>
      </w:pPr>
      <w:r w:rsidRPr="00A05E57">
        <w:t xml:space="preserve">Στον Άξονα Προτεραιότητα 10 υλοποιούνται </w:t>
      </w:r>
      <w:r w:rsidRPr="00A05E57">
        <w:rPr>
          <w:b/>
        </w:rPr>
        <w:t>85</w:t>
      </w:r>
      <w:r w:rsidRPr="00A05E57">
        <w:t xml:space="preserve"> Πράξεις, εκ των οποίων οι Μεταδιδάκτορες είναι 45 άνδρες και 41 γυναίκες, ενώ έχει ολοκληρωθεί </w:t>
      </w:r>
      <w:r w:rsidRPr="00A05E57">
        <w:rPr>
          <w:b/>
        </w:rPr>
        <w:t>1</w:t>
      </w:r>
      <w:r w:rsidRPr="00A05E57">
        <w:t xml:space="preserve"> Πράξη.</w:t>
      </w:r>
    </w:p>
    <w:p w:rsidR="00F8755E" w:rsidRPr="007C4D0E" w:rsidRDefault="00F8755E" w:rsidP="0080304C">
      <w:pPr>
        <w:ind w:right="-47"/>
      </w:pPr>
      <w:r w:rsidRPr="00A05E57">
        <w:t xml:space="preserve">Στον Άξονα Προτεραιότητα 11 υλοποιούνται </w:t>
      </w:r>
      <w:r w:rsidRPr="00A05E57">
        <w:rPr>
          <w:b/>
        </w:rPr>
        <w:t>96</w:t>
      </w:r>
      <w:r w:rsidRPr="00A05E57">
        <w:t xml:space="preserve"> Πράξεις, εκ των οποίων οι Μεταδιδάκτορες είναι 59 άνδρες και 38 γυναίκες, ενώ έχει ολοκληρωθεί </w:t>
      </w:r>
      <w:r w:rsidRPr="00A05E57">
        <w:rPr>
          <w:b/>
        </w:rPr>
        <w:t>1</w:t>
      </w:r>
      <w:r w:rsidRPr="00A05E57">
        <w:t xml:space="preserve"> Πράξη.</w:t>
      </w:r>
    </w:p>
    <w:p w:rsidR="00F8755E" w:rsidRPr="00664ED5" w:rsidRDefault="00F8755E" w:rsidP="0080304C">
      <w:pPr>
        <w:ind w:right="-47"/>
      </w:pPr>
      <w:r>
        <w:t xml:space="preserve">Επίσης, έχουν πραγματοποιηθεί </w:t>
      </w:r>
      <w:r w:rsidRPr="00A05E57">
        <w:rPr>
          <w:b/>
        </w:rPr>
        <w:t>6 Ανακλήσεις</w:t>
      </w:r>
      <w:r>
        <w:t xml:space="preserve"> Εγκριτικών Αποφάσεων, εκ των οποίων οι 2 είχαν ενταχθεί στον Α.Π. 10 και οι 4 στον Α.Π. 11.</w:t>
      </w:r>
    </w:p>
    <w:p w:rsidR="00F8755E" w:rsidRPr="00664ED5" w:rsidRDefault="00F8755E" w:rsidP="00516C69">
      <w:pPr>
        <w:ind w:right="-47"/>
        <w:rPr>
          <w:rFonts w:cs="Arial"/>
        </w:rPr>
      </w:pPr>
    </w:p>
    <w:p w:rsidR="00F8755E" w:rsidRPr="00516C69" w:rsidRDefault="00F8755E" w:rsidP="00516C69">
      <w:pPr>
        <w:shd w:val="clear" w:color="auto" w:fill="E0E0E0"/>
        <w:rPr>
          <w:b/>
        </w:rPr>
      </w:pPr>
      <w:r w:rsidRPr="00516C69">
        <w:rPr>
          <w:b/>
        </w:rPr>
        <w:t>ΑΡΙΣΤΕΙΑ</w:t>
      </w:r>
    </w:p>
    <w:p w:rsidR="00F8755E" w:rsidRPr="00CA3558" w:rsidRDefault="00F8755E" w:rsidP="0080304C">
      <w:pPr>
        <w:autoSpaceDE w:val="0"/>
        <w:autoSpaceDN w:val="0"/>
        <w:adjustRightInd w:val="0"/>
        <w:spacing w:after="0"/>
      </w:pPr>
      <w:r w:rsidRPr="00CA3558">
        <w:t>Κύριος σκοπός της κάθε Πράξης είναι η υποστήριξη ταλαντούχων Ελλήνων ερευνητών που έχουν να επιδείξουν σημαντικά επιτεύγματα στον τομέα τους και έχουν τις δυνατότητες να προάγουν περαιτέρω την επιστημονική γνώση.</w:t>
      </w:r>
    </w:p>
    <w:p w:rsidR="00F8755E" w:rsidRPr="00CA3558" w:rsidRDefault="00F8755E" w:rsidP="0080304C">
      <w:pPr>
        <w:autoSpaceDE w:val="0"/>
        <w:autoSpaceDN w:val="0"/>
        <w:adjustRightInd w:val="0"/>
        <w:spacing w:before="120" w:after="0"/>
      </w:pPr>
      <w:r w:rsidRPr="00CA3558">
        <w:t>Μέσω των Πράξεων θα υποστηριχθεί ο Δικαιούχος (Γενική Γραμματεία Έρευνας &amp; Τεχνολογίας) ώστε να χρηματοδοτήσει ερευνητικές ομάδες. Σε κάθε Πράξη ο Δικαιούχος θα εκδώσει ειδική πρόσκληση προς τους υποψηφίους ενδιαφερόμενους ερευνητές που θα αφορούν τα ερευνητικά προγράμματα με τίτλους «ΑΡΙΣΤΕΙΑ» και «ΑΡΙΣΤΕΙΑ ΙΙ» και στις οποίες τίθενται οι εξής όροι:</w:t>
      </w:r>
    </w:p>
    <w:p w:rsidR="00F8755E" w:rsidRDefault="00F8755E" w:rsidP="00BE223F">
      <w:pPr>
        <w:numPr>
          <w:ilvl w:val="1"/>
          <w:numId w:val="57"/>
        </w:numPr>
        <w:tabs>
          <w:tab w:val="clear" w:pos="1440"/>
        </w:tabs>
        <w:autoSpaceDE w:val="0"/>
        <w:autoSpaceDN w:val="0"/>
        <w:adjustRightInd w:val="0"/>
        <w:spacing w:before="120"/>
        <w:ind w:left="360"/>
      </w:pPr>
      <w:r w:rsidRPr="00CA3558">
        <w:t>Η χρηματοδότηση θα αφορά υψηλού επιπέδου ερευνητικά έργα που θα εκτελεστούν από ερευνητικές ομάδες, καθοδηγούμενες από ένα Κύριο Ερευνητή (ΚΕ).</w:t>
      </w:r>
    </w:p>
    <w:p w:rsidR="00F8755E" w:rsidRDefault="00F8755E" w:rsidP="00BE223F">
      <w:pPr>
        <w:numPr>
          <w:ilvl w:val="1"/>
          <w:numId w:val="57"/>
        </w:numPr>
        <w:tabs>
          <w:tab w:val="clear" w:pos="1440"/>
        </w:tabs>
        <w:autoSpaceDE w:val="0"/>
        <w:autoSpaceDN w:val="0"/>
        <w:adjustRightInd w:val="0"/>
        <w:spacing w:before="0" w:after="0"/>
        <w:ind w:left="360"/>
      </w:pPr>
      <w:r w:rsidRPr="00CA3558">
        <w:t>Τα ερευνητικά έργα θα έχουν διάρκεια 24 - 36 μήνες και από τον Δικαιούχο θα ορισθούν οι ειδικότεροι όροι για το σε ποιους φορείς (Φορείς Υποδοχής) θα δύνανται να υλοποιηθούν.</w:t>
      </w:r>
    </w:p>
    <w:p w:rsidR="00F8755E" w:rsidRDefault="00F8755E" w:rsidP="00BE223F">
      <w:pPr>
        <w:numPr>
          <w:ilvl w:val="1"/>
          <w:numId w:val="57"/>
        </w:numPr>
        <w:tabs>
          <w:tab w:val="clear" w:pos="1440"/>
        </w:tabs>
        <w:autoSpaceDE w:val="0"/>
        <w:autoSpaceDN w:val="0"/>
        <w:adjustRightInd w:val="0"/>
        <w:spacing w:before="0" w:after="0"/>
        <w:ind w:left="360"/>
      </w:pPr>
      <w:r w:rsidRPr="00CA3558">
        <w:t>Θα χρηματοδοτηθούν από το Δικαιούχο ερευνητικές ομάδες, ανεξαρτήτως τύπου έρευνας, ανεξαρτήτως επιστημονικής περιοχής και σε όλους τους δυνητικούς δημόσιους φορείς υποδοχής.</w:t>
      </w:r>
    </w:p>
    <w:p w:rsidR="00F8755E" w:rsidRDefault="00F8755E" w:rsidP="00BE223F">
      <w:pPr>
        <w:numPr>
          <w:ilvl w:val="1"/>
          <w:numId w:val="57"/>
        </w:numPr>
        <w:tabs>
          <w:tab w:val="clear" w:pos="1440"/>
        </w:tabs>
        <w:autoSpaceDE w:val="0"/>
        <w:autoSpaceDN w:val="0"/>
        <w:adjustRightInd w:val="0"/>
        <w:spacing w:before="0" w:after="0"/>
        <w:ind w:left="360"/>
      </w:pPr>
      <w:r w:rsidRPr="00A05E57">
        <w:t xml:space="preserve">Η Δράση ΑΡΙΣΤΕΙΑ υλοποιείται, έχουν εγκριθεί και ενταχθεί </w:t>
      </w:r>
      <w:r w:rsidRPr="00A05E57">
        <w:rPr>
          <w:b/>
          <w:bCs/>
        </w:rPr>
        <w:t>199</w:t>
      </w:r>
      <w:r w:rsidRPr="00A05E57">
        <w:t xml:space="preserve"> ερευνητικά έργα, συνολικής Δημόσιας Δαπάνης </w:t>
      </w:r>
      <w:r w:rsidRPr="00A05E57">
        <w:rPr>
          <w:b/>
          <w:bCs/>
        </w:rPr>
        <w:t>61,91 εκ. ευρώ.</w:t>
      </w:r>
    </w:p>
    <w:p w:rsidR="00F8755E" w:rsidRPr="00A05E57" w:rsidRDefault="00F8755E" w:rsidP="0080304C">
      <w:pPr>
        <w:autoSpaceDE w:val="0"/>
        <w:autoSpaceDN w:val="0"/>
        <w:adjustRightInd w:val="0"/>
        <w:spacing w:before="0" w:after="0"/>
      </w:pPr>
    </w:p>
    <w:p w:rsidR="00F8755E" w:rsidRPr="00A05E57" w:rsidRDefault="00F8755E" w:rsidP="0080304C">
      <w:pPr>
        <w:autoSpaceDE w:val="0"/>
        <w:autoSpaceDN w:val="0"/>
        <w:adjustRightInd w:val="0"/>
        <w:spacing w:before="0" w:after="0"/>
      </w:pPr>
      <w:r w:rsidRPr="00A05E57">
        <w:t xml:space="preserve">Ο αριθμός των ερευνητών που συμμετέχουν στα </w:t>
      </w:r>
      <w:r w:rsidRPr="00A05E57">
        <w:rPr>
          <w:b/>
          <w:bCs/>
        </w:rPr>
        <w:t>199</w:t>
      </w:r>
      <w:r w:rsidRPr="00A05E57">
        <w:t xml:space="preserve"> ερευνητικά προγράμματα, ανέρχεται στους </w:t>
      </w:r>
      <w:r w:rsidRPr="00A05E57">
        <w:rPr>
          <w:b/>
          <w:bCs/>
        </w:rPr>
        <w:t>865</w:t>
      </w:r>
      <w:r w:rsidRPr="00A05E57">
        <w:t>.</w:t>
      </w:r>
    </w:p>
    <w:p w:rsidR="00F8755E" w:rsidRDefault="00F8755E" w:rsidP="0080304C">
      <w:pPr>
        <w:ind w:right="-47"/>
      </w:pPr>
      <w:r w:rsidRPr="00A05E57">
        <w:t xml:space="preserve">Στον Άξονα Προτεραιότητα 10 υλοποιούνται </w:t>
      </w:r>
      <w:r w:rsidRPr="00A05E57">
        <w:rPr>
          <w:b/>
        </w:rPr>
        <w:t>8</w:t>
      </w:r>
      <w:r>
        <w:rPr>
          <w:b/>
        </w:rPr>
        <w:t>2</w:t>
      </w:r>
      <w:r w:rsidRPr="00A05E57">
        <w:t xml:space="preserve"> Πράξεις, εκ των οποίων οι </w:t>
      </w:r>
      <w:r>
        <w:t xml:space="preserve">Κύριοι Ερευνητές </w:t>
      </w:r>
      <w:r w:rsidRPr="00A05E57">
        <w:t xml:space="preserve">είναι </w:t>
      </w:r>
      <w:r>
        <w:t>69</w:t>
      </w:r>
      <w:r w:rsidRPr="00A05E57">
        <w:t xml:space="preserve"> άνδρες και </w:t>
      </w:r>
      <w:r>
        <w:t>13 γυναίκες.</w:t>
      </w:r>
    </w:p>
    <w:p w:rsidR="00F8755E" w:rsidRPr="007C4D0E" w:rsidRDefault="00F8755E" w:rsidP="0080304C">
      <w:pPr>
        <w:ind w:right="-47"/>
      </w:pPr>
      <w:r w:rsidRPr="00A05E57">
        <w:t xml:space="preserve">Στον Άξονα Προτεραιότητα 11 υλοποιούνται </w:t>
      </w:r>
      <w:r w:rsidRPr="009E78A0">
        <w:rPr>
          <w:b/>
        </w:rPr>
        <w:t>11</w:t>
      </w:r>
      <w:r>
        <w:rPr>
          <w:b/>
        </w:rPr>
        <w:t>4</w:t>
      </w:r>
      <w:r w:rsidRPr="00A05E57">
        <w:t xml:space="preserve"> Πράξεις, εκ των οποίων οι </w:t>
      </w:r>
      <w:r>
        <w:t>Κύριοι Ερευνητές</w:t>
      </w:r>
      <w:r w:rsidRPr="00A05E57">
        <w:t xml:space="preserve"> είναι 9</w:t>
      </w:r>
      <w:r>
        <w:t>1</w:t>
      </w:r>
      <w:r w:rsidRPr="00A05E57">
        <w:t xml:space="preserve"> άνδρες και </w:t>
      </w:r>
      <w:r>
        <w:t>24</w:t>
      </w:r>
      <w:r w:rsidRPr="00A05E57">
        <w:t xml:space="preserve"> γυναίκες, ενώ έχει ολοκληρωθεί </w:t>
      </w:r>
      <w:r w:rsidRPr="00A05E57">
        <w:rPr>
          <w:b/>
        </w:rPr>
        <w:t>1</w:t>
      </w:r>
      <w:r w:rsidRPr="00A05E57">
        <w:t xml:space="preserve"> Πράξη.</w:t>
      </w:r>
    </w:p>
    <w:p w:rsidR="00F8755E" w:rsidRPr="007C4D0E" w:rsidRDefault="00F8755E" w:rsidP="0080304C">
      <w:pPr>
        <w:ind w:right="-47"/>
      </w:pPr>
      <w:r w:rsidRPr="00A05E57">
        <w:t>Στον Άξονα Προτεραιότητα 1</w:t>
      </w:r>
      <w:r>
        <w:t>2</w:t>
      </w:r>
      <w:r w:rsidRPr="00A05E57">
        <w:t xml:space="preserve"> υλοποιούνται </w:t>
      </w:r>
      <w:r>
        <w:rPr>
          <w:b/>
        </w:rPr>
        <w:t>2</w:t>
      </w:r>
      <w:r w:rsidRPr="00A05E57">
        <w:t xml:space="preserve"> Πράξεις, εκ των οποίων οι </w:t>
      </w:r>
      <w:r>
        <w:t>Κύριοι Ερευνητές</w:t>
      </w:r>
      <w:r w:rsidRPr="00A05E57">
        <w:t xml:space="preserve"> είναι </w:t>
      </w:r>
      <w:r>
        <w:t>1</w:t>
      </w:r>
      <w:r w:rsidRPr="00A05E57">
        <w:t xml:space="preserve"> άνδρ</w:t>
      </w:r>
      <w:r>
        <w:t>α</w:t>
      </w:r>
      <w:r w:rsidRPr="00A05E57">
        <w:t xml:space="preserve">ς και </w:t>
      </w:r>
      <w:r>
        <w:t>1</w:t>
      </w:r>
      <w:r w:rsidRPr="00A05E57">
        <w:t xml:space="preserve"> γυναίκ</w:t>
      </w:r>
      <w:r>
        <w:t>α.</w:t>
      </w:r>
    </w:p>
    <w:p w:rsidR="00F8755E" w:rsidRDefault="00F8755E" w:rsidP="0080304C">
      <w:pPr>
        <w:autoSpaceDE w:val="0"/>
        <w:autoSpaceDN w:val="0"/>
        <w:adjustRightInd w:val="0"/>
        <w:spacing w:before="0" w:after="0"/>
        <w:rPr>
          <w:highlight w:val="yellow"/>
        </w:rPr>
      </w:pPr>
    </w:p>
    <w:p w:rsidR="00F8755E" w:rsidRPr="0077180F" w:rsidRDefault="00F8755E" w:rsidP="0080304C">
      <w:pPr>
        <w:autoSpaceDE w:val="0"/>
        <w:autoSpaceDN w:val="0"/>
        <w:adjustRightInd w:val="0"/>
        <w:spacing w:before="0" w:after="0"/>
        <w:rPr>
          <w:highlight w:val="yellow"/>
        </w:rPr>
      </w:pPr>
    </w:p>
    <w:p w:rsidR="00F8755E" w:rsidRPr="00201933" w:rsidRDefault="00F8755E" w:rsidP="0080304C">
      <w:pPr>
        <w:autoSpaceDE w:val="0"/>
        <w:autoSpaceDN w:val="0"/>
        <w:adjustRightInd w:val="0"/>
        <w:spacing w:before="0" w:after="0"/>
      </w:pPr>
      <w:r w:rsidRPr="00201933">
        <w:t xml:space="preserve">Στη Δράση </w:t>
      </w:r>
      <w:r w:rsidRPr="00201933">
        <w:rPr>
          <w:b/>
          <w:bCs/>
        </w:rPr>
        <w:t>ΑΡΙΣΤΕΙΑ ΙΙ</w:t>
      </w:r>
      <w:r w:rsidRPr="00201933">
        <w:t xml:space="preserve"> έχει ολοκληρωθεί η αξιολόγηση των προτάσεων που είχαν υποβληθεί. </w:t>
      </w:r>
      <w:r>
        <w:t>Έως 1</w:t>
      </w:r>
      <w:r w:rsidRPr="009F5645">
        <w:t>3</w:t>
      </w:r>
      <w:r>
        <w:t>/</w:t>
      </w:r>
      <w:r w:rsidRPr="009F5645">
        <w:t>5</w:t>
      </w:r>
      <w:r w:rsidRPr="00201933">
        <w:t xml:space="preserve">/2014 έχουν ενταχθεί </w:t>
      </w:r>
      <w:r>
        <w:rPr>
          <w:b/>
        </w:rPr>
        <w:t>1</w:t>
      </w:r>
      <w:r w:rsidRPr="009F5645">
        <w:rPr>
          <w:b/>
        </w:rPr>
        <w:t>68</w:t>
      </w:r>
      <w:r w:rsidRPr="00201933">
        <w:rPr>
          <w:b/>
        </w:rPr>
        <w:t xml:space="preserve"> έργα</w:t>
      </w:r>
      <w:r w:rsidRPr="00201933">
        <w:t xml:space="preserve"> και</w:t>
      </w:r>
      <w:r>
        <w:t xml:space="preserve"> αναμένεται η </w:t>
      </w:r>
      <w:r w:rsidRPr="009F5645">
        <w:t>ένταξη επιπλέον 16  έργων</w:t>
      </w:r>
      <w:r w:rsidRPr="00201933">
        <w:t xml:space="preserve">, η οποία θα έχει ολοκληρωθεί </w:t>
      </w:r>
      <w:r>
        <w:t>μέχρι τέλος Μαϊου.</w:t>
      </w:r>
    </w:p>
    <w:p w:rsidR="00F8755E" w:rsidRDefault="00F8755E" w:rsidP="0080304C">
      <w:pPr>
        <w:autoSpaceDE w:val="0"/>
        <w:autoSpaceDN w:val="0"/>
        <w:adjustRightInd w:val="0"/>
        <w:spacing w:before="0" w:after="0"/>
      </w:pPr>
      <w:r w:rsidRPr="00201933">
        <w:t xml:space="preserve">Ο συνολικός Π/Υ των εγκεκριμένων έργων, ανέρχεται στα </w:t>
      </w:r>
      <w:r w:rsidRPr="009E78A0">
        <w:rPr>
          <w:b/>
        </w:rPr>
        <w:t xml:space="preserve">39,96 </w:t>
      </w:r>
      <w:r w:rsidRPr="009E78A0">
        <w:rPr>
          <w:b/>
          <w:bCs/>
        </w:rPr>
        <w:t>εκ. ευρώ</w:t>
      </w:r>
      <w:r>
        <w:t>, ενώ ο μέχρι τώρα Προϋπολογισμός των 1</w:t>
      </w:r>
      <w:r w:rsidRPr="009F5645">
        <w:t>68</w:t>
      </w:r>
      <w:r>
        <w:t xml:space="preserve"> ενταγμένων έργων ανέρχεται </w:t>
      </w:r>
      <w:r>
        <w:rPr>
          <w:b/>
        </w:rPr>
        <w:t xml:space="preserve">στα </w:t>
      </w:r>
      <w:r w:rsidRPr="009F5645">
        <w:rPr>
          <w:b/>
        </w:rPr>
        <w:t>37,46</w:t>
      </w:r>
      <w:r w:rsidRPr="009E78A0">
        <w:rPr>
          <w:b/>
        </w:rPr>
        <w:t xml:space="preserve"> </w:t>
      </w:r>
      <w:r w:rsidRPr="009E78A0">
        <w:rPr>
          <w:b/>
          <w:bCs/>
        </w:rPr>
        <w:t>εκ. ευρώ</w:t>
      </w:r>
      <w:r>
        <w:t>.</w:t>
      </w:r>
    </w:p>
    <w:p w:rsidR="00F8755E" w:rsidRDefault="00F8755E" w:rsidP="0080304C">
      <w:pPr>
        <w:autoSpaceDE w:val="0"/>
        <w:autoSpaceDN w:val="0"/>
        <w:adjustRightInd w:val="0"/>
        <w:spacing w:before="0" w:after="0"/>
      </w:pPr>
      <w:r>
        <w:t>Τα παραπάνω 1</w:t>
      </w:r>
      <w:r w:rsidRPr="009F5645">
        <w:t>68</w:t>
      </w:r>
      <w:r>
        <w:t xml:space="preserve"> ενταγμένα έργα, αναλύονται όπως παρακάτω ανά ΑΠ:</w:t>
      </w:r>
    </w:p>
    <w:p w:rsidR="00F8755E" w:rsidRDefault="00F8755E" w:rsidP="0080304C">
      <w:pPr>
        <w:ind w:right="-47"/>
      </w:pPr>
      <w:r w:rsidRPr="00A05E57">
        <w:t xml:space="preserve">Στον Άξονα Προτεραιότητα 10 υλοποιούνται </w:t>
      </w:r>
      <w:r w:rsidRPr="009F5645">
        <w:rPr>
          <w:b/>
        </w:rPr>
        <w:t>61</w:t>
      </w:r>
      <w:r w:rsidRPr="00A05E57">
        <w:t xml:space="preserve"> Πράξεις, εκ των οποίων οι </w:t>
      </w:r>
      <w:r>
        <w:t xml:space="preserve">Κύριοι Ερευνητές </w:t>
      </w:r>
      <w:r w:rsidRPr="00A05E57">
        <w:t xml:space="preserve">είναι </w:t>
      </w:r>
      <w:r w:rsidRPr="009F5645">
        <w:t>46</w:t>
      </w:r>
      <w:r w:rsidRPr="00A05E57">
        <w:t xml:space="preserve"> άνδρες και </w:t>
      </w:r>
      <w:r w:rsidRPr="009F5645">
        <w:t>15</w:t>
      </w:r>
      <w:r>
        <w:t xml:space="preserve"> γυναίκες.</w:t>
      </w:r>
    </w:p>
    <w:p w:rsidR="00F8755E" w:rsidRPr="007C4D0E" w:rsidRDefault="00F8755E" w:rsidP="0080304C">
      <w:pPr>
        <w:ind w:right="-47"/>
      </w:pPr>
      <w:r w:rsidRPr="00A05E57">
        <w:t xml:space="preserve">Στον Άξονα Προτεραιότητα 11 υλοποιούνται </w:t>
      </w:r>
      <w:r w:rsidRPr="009F5645">
        <w:rPr>
          <w:b/>
        </w:rPr>
        <w:t>106</w:t>
      </w:r>
      <w:r w:rsidRPr="00A05E57">
        <w:t xml:space="preserve"> Πράξεις, εκ των οποίων οι </w:t>
      </w:r>
      <w:r>
        <w:t>Κύριοι Ερευνητές</w:t>
      </w:r>
      <w:r w:rsidRPr="00A05E57">
        <w:t xml:space="preserve"> είναι </w:t>
      </w:r>
      <w:r w:rsidRPr="009F5645">
        <w:t>83</w:t>
      </w:r>
      <w:r w:rsidRPr="00A05E57">
        <w:t xml:space="preserve"> άνδρες και </w:t>
      </w:r>
      <w:r w:rsidRPr="009F5645">
        <w:t>23</w:t>
      </w:r>
      <w:r w:rsidRPr="00A05E57">
        <w:t xml:space="preserve"> γυναίκες.</w:t>
      </w:r>
    </w:p>
    <w:p w:rsidR="00F8755E" w:rsidRPr="007C4D0E" w:rsidRDefault="00F8755E" w:rsidP="0080304C">
      <w:pPr>
        <w:ind w:right="-47"/>
      </w:pPr>
      <w:r w:rsidRPr="00A05E57">
        <w:t>Στον Άξονα Προτεραιότητα 1</w:t>
      </w:r>
      <w:r>
        <w:t>2</w:t>
      </w:r>
      <w:r w:rsidRPr="00A05E57">
        <w:t xml:space="preserve"> </w:t>
      </w:r>
      <w:r>
        <w:t xml:space="preserve">υλοποιείται </w:t>
      </w:r>
      <w:r w:rsidRPr="00827335">
        <w:rPr>
          <w:b/>
        </w:rPr>
        <w:t>1</w:t>
      </w:r>
      <w:r w:rsidRPr="00A05E57">
        <w:t xml:space="preserve"> Πράξ</w:t>
      </w:r>
      <w:r>
        <w:t>η</w:t>
      </w:r>
      <w:r w:rsidRPr="00A05E57">
        <w:t xml:space="preserve">, </w:t>
      </w:r>
      <w:r>
        <w:t>στην οποία</w:t>
      </w:r>
      <w:r w:rsidRPr="00A05E57">
        <w:t xml:space="preserve"> ο </w:t>
      </w:r>
      <w:r>
        <w:t>Κύριος Ερευνητής</w:t>
      </w:r>
      <w:r w:rsidRPr="00A05E57">
        <w:t xml:space="preserve"> είναι άνδρ</w:t>
      </w:r>
      <w:r>
        <w:t>α</w:t>
      </w:r>
      <w:r w:rsidRPr="00A05E57">
        <w:t>ς</w:t>
      </w:r>
      <w:r>
        <w:t>.</w:t>
      </w:r>
    </w:p>
    <w:p w:rsidR="00F8755E" w:rsidRDefault="00F8755E" w:rsidP="00C207AA">
      <w:pPr>
        <w:spacing w:before="120" w:after="0"/>
      </w:pPr>
    </w:p>
    <w:p w:rsidR="00F8755E" w:rsidRPr="00437DC8" w:rsidRDefault="00F8755E" w:rsidP="00C207AA">
      <w:pPr>
        <w:shd w:val="clear" w:color="auto" w:fill="E0E0E0"/>
        <w:rPr>
          <w:b/>
          <w:bCs/>
        </w:rPr>
      </w:pPr>
      <w:r w:rsidRPr="00437DC8">
        <w:rPr>
          <w:b/>
          <w:bCs/>
          <w:lang w:val="en-US"/>
        </w:rPr>
        <w:t>ERC</w:t>
      </w:r>
      <w:r w:rsidRPr="00437DC8">
        <w:rPr>
          <w:b/>
          <w:bCs/>
        </w:rPr>
        <w:t xml:space="preserve"> </w:t>
      </w:r>
      <w:r w:rsidRPr="00437DC8">
        <w:rPr>
          <w:b/>
          <w:bCs/>
          <w:lang w:val="en-US"/>
        </w:rPr>
        <w:t>Grants</w:t>
      </w:r>
      <w:r w:rsidRPr="00437DC8">
        <w:rPr>
          <w:b/>
          <w:bCs/>
        </w:rPr>
        <w:t xml:space="preserve"> </w:t>
      </w:r>
      <w:r w:rsidRPr="00437DC8">
        <w:rPr>
          <w:b/>
          <w:bCs/>
          <w:lang w:val="en-US"/>
        </w:rPr>
        <w:t>Schemes</w:t>
      </w:r>
    </w:p>
    <w:p w:rsidR="00F8755E" w:rsidRDefault="00F8755E" w:rsidP="0080304C">
      <w:pPr>
        <w:autoSpaceDE w:val="0"/>
        <w:autoSpaceDN w:val="0"/>
        <w:adjustRightInd w:val="0"/>
        <w:spacing w:before="0" w:after="0"/>
        <w:rPr>
          <w:sz w:val="20"/>
          <w:szCs w:val="20"/>
          <w:lang w:eastAsia="el-GR"/>
        </w:rPr>
      </w:pPr>
      <w:r w:rsidRPr="00437DC8">
        <w:t>Η δράση αφορά χρηματοδότηση από τη ΓΓΕΤ μέσω ειδικών προσκλήσεων για τις προτάσεις που</w:t>
      </w:r>
      <w:r>
        <w:t xml:space="preserve"> </w:t>
      </w:r>
      <w:r w:rsidRPr="00437DC8">
        <w:t>υποβλήθηκαν στο πλαίσιο της 3ης και της 4ης Προκήρυξης αντίστοιχα, των ERC Grant</w:t>
      </w:r>
      <w:r>
        <w:t xml:space="preserve"> </w:t>
      </w:r>
      <w:r w:rsidRPr="00437DC8">
        <w:t>Schemes (Starting &amp; Advanced)1 από</w:t>
      </w:r>
      <w:r w:rsidRPr="00437DC8">
        <w:rPr>
          <w:sz w:val="20"/>
          <w:szCs w:val="20"/>
          <w:lang w:eastAsia="el-GR"/>
        </w:rPr>
        <w:t xml:space="preserve"> </w:t>
      </w:r>
      <w:r w:rsidRPr="00437DC8">
        <w:rPr>
          <w:b/>
          <w:bCs/>
          <w:sz w:val="20"/>
          <w:szCs w:val="20"/>
          <w:lang w:eastAsia="el-GR"/>
        </w:rPr>
        <w:t>ερευνητικές ομάδες με Έλληνα Κύριο Ερευνητή</w:t>
      </w:r>
      <w:r>
        <w:rPr>
          <w:b/>
          <w:bCs/>
          <w:sz w:val="20"/>
          <w:szCs w:val="20"/>
          <w:lang w:eastAsia="el-GR"/>
        </w:rPr>
        <w:t xml:space="preserve"> </w:t>
      </w:r>
      <w:r w:rsidRPr="00437DC8">
        <w:t>σε συνεργασία με</w:t>
      </w:r>
      <w:r w:rsidRPr="00437DC8">
        <w:rPr>
          <w:sz w:val="20"/>
          <w:szCs w:val="20"/>
          <w:lang w:eastAsia="el-GR"/>
        </w:rPr>
        <w:t xml:space="preserve"> </w:t>
      </w:r>
      <w:r w:rsidRPr="00437DC8">
        <w:rPr>
          <w:b/>
          <w:bCs/>
          <w:sz w:val="20"/>
          <w:szCs w:val="20"/>
          <w:lang w:eastAsia="el-GR"/>
        </w:rPr>
        <w:t>Φορέα Υποδοχής της Ελλάδας</w:t>
      </w:r>
      <w:r>
        <w:rPr>
          <w:sz w:val="20"/>
          <w:szCs w:val="20"/>
          <w:lang w:eastAsia="el-GR"/>
        </w:rPr>
        <w:t>.</w:t>
      </w:r>
    </w:p>
    <w:p w:rsidR="00F8755E" w:rsidRPr="00437DC8" w:rsidRDefault="00F8755E" w:rsidP="0080304C">
      <w:pPr>
        <w:autoSpaceDE w:val="0"/>
        <w:autoSpaceDN w:val="0"/>
        <w:adjustRightInd w:val="0"/>
        <w:spacing w:before="0" w:after="0"/>
      </w:pPr>
    </w:p>
    <w:p w:rsidR="00F8755E" w:rsidRPr="00437DC8" w:rsidRDefault="00F8755E" w:rsidP="0080304C">
      <w:pPr>
        <w:autoSpaceDE w:val="0"/>
        <w:autoSpaceDN w:val="0"/>
        <w:adjustRightInd w:val="0"/>
        <w:spacing w:before="0" w:after="0"/>
      </w:pPr>
      <w:r>
        <w:t>Ω</w:t>
      </w:r>
      <w:r w:rsidRPr="00437DC8">
        <w:t>ς ερευνητική ομάδα νοείται ο Κύριος Έλληνας Ερευνητής (ΚΕ) και ερευνητές που ανήκουν</w:t>
      </w:r>
      <w:r>
        <w:t xml:space="preserve"> </w:t>
      </w:r>
      <w:r w:rsidRPr="00437DC8">
        <w:t>στο επιστημονικό προσωπικό του Φορέα Υποδοχής, μεταδιδάκτορες ερευνητές, υποψήφιοι</w:t>
      </w:r>
      <w:r>
        <w:t xml:space="preserve"> </w:t>
      </w:r>
      <w:r w:rsidRPr="00437DC8">
        <w:t>διδάκτορες και μεταπτυχιακοί φοιτητές.</w:t>
      </w:r>
    </w:p>
    <w:p w:rsidR="00F8755E" w:rsidRDefault="00F8755E" w:rsidP="0080304C">
      <w:pPr>
        <w:autoSpaceDE w:val="0"/>
        <w:autoSpaceDN w:val="0"/>
        <w:adjustRightInd w:val="0"/>
        <w:spacing w:before="0" w:after="0"/>
      </w:pPr>
      <w:r>
        <w:t>Ω</w:t>
      </w:r>
      <w:r w:rsidRPr="00437DC8">
        <w:t>ς Φορέας Υποδοχής (της Ελλάδας) νοείται ο φορέας στις εγκαταστάσεις του οποίου θα</w:t>
      </w:r>
      <w:r>
        <w:t xml:space="preserve"> </w:t>
      </w:r>
      <w:r w:rsidRPr="00437DC8">
        <w:t>υλοποιηθεί το ερευνητικό έργο</w:t>
      </w:r>
      <w:r>
        <w:t>.</w:t>
      </w:r>
    </w:p>
    <w:p w:rsidR="00F8755E" w:rsidRPr="00437DC8" w:rsidRDefault="00F8755E" w:rsidP="0080304C">
      <w:pPr>
        <w:autoSpaceDE w:val="0"/>
        <w:autoSpaceDN w:val="0"/>
        <w:adjustRightInd w:val="0"/>
        <w:spacing w:before="0" w:after="0"/>
      </w:pPr>
    </w:p>
    <w:p w:rsidR="00F8755E" w:rsidRPr="00437DC8" w:rsidRDefault="00F8755E" w:rsidP="0080304C">
      <w:pPr>
        <w:autoSpaceDE w:val="0"/>
        <w:autoSpaceDN w:val="0"/>
        <w:adjustRightInd w:val="0"/>
        <w:spacing w:before="0" w:after="0"/>
      </w:pPr>
      <w:r w:rsidRPr="00437DC8">
        <w:t>Στο πλαίσιο αυτό επιδιώκεται η ενίσχυση της έρευνας που αναλαμβάνεται με πρωτοβουλία</w:t>
      </w:r>
      <w:r>
        <w:t xml:space="preserve"> </w:t>
      </w:r>
      <w:r w:rsidRPr="00437DC8">
        <w:t>του ερευνητή και η επιβράβευση προτάσεων με καινοτομικό χαρακτήρα που διακρίθηκαν</w:t>
      </w:r>
      <w:r>
        <w:t xml:space="preserve"> </w:t>
      </w:r>
      <w:r w:rsidRPr="00437DC8">
        <w:t>για την ποιότητα τους στο πλαίσιο ενός ευρωπαϊκής κλίμακας μηχανισμού ανταγωνιστικής</w:t>
      </w:r>
      <w:r>
        <w:t xml:space="preserve"> </w:t>
      </w:r>
      <w:r w:rsidRPr="00437DC8">
        <w:t>χρηματοδότησης.</w:t>
      </w:r>
    </w:p>
    <w:p w:rsidR="00F8755E" w:rsidRDefault="00F8755E" w:rsidP="0080304C">
      <w:pPr>
        <w:autoSpaceDE w:val="0"/>
        <w:autoSpaceDN w:val="0"/>
        <w:adjustRightInd w:val="0"/>
        <w:spacing w:before="0" w:after="0"/>
      </w:pPr>
    </w:p>
    <w:p w:rsidR="00F8755E" w:rsidRPr="00EC14CD" w:rsidRDefault="00F8755E" w:rsidP="0080304C">
      <w:pPr>
        <w:autoSpaceDE w:val="0"/>
        <w:autoSpaceDN w:val="0"/>
        <w:adjustRightInd w:val="0"/>
        <w:spacing w:before="0" w:after="0"/>
      </w:pPr>
      <w:r w:rsidRPr="00EC14CD">
        <w:t xml:space="preserve">Η Δράση </w:t>
      </w:r>
      <w:r w:rsidRPr="00EC14CD">
        <w:rPr>
          <w:b/>
          <w:bCs/>
        </w:rPr>
        <w:t>Χρηματοδότηση προτάσεων που αξιολογήθηκαν θετικά στην 3</w:t>
      </w:r>
      <w:r w:rsidRPr="00EC14CD">
        <w:rPr>
          <w:b/>
          <w:bCs/>
          <w:vertAlign w:val="superscript"/>
        </w:rPr>
        <w:t>η</w:t>
      </w:r>
      <w:r w:rsidRPr="00EC14CD">
        <w:rPr>
          <w:b/>
          <w:bCs/>
        </w:rPr>
        <w:t xml:space="preserve"> και 4</w:t>
      </w:r>
      <w:r w:rsidRPr="00EC14CD">
        <w:rPr>
          <w:b/>
          <w:bCs/>
          <w:vertAlign w:val="superscript"/>
        </w:rPr>
        <w:t>η</w:t>
      </w:r>
      <w:r w:rsidRPr="00EC14CD">
        <w:rPr>
          <w:b/>
          <w:bCs/>
        </w:rPr>
        <w:t xml:space="preserve"> προκήρυξη των ERC Grant Schemes</w:t>
      </w:r>
      <w:r w:rsidRPr="00EC14CD">
        <w:t xml:space="preserve"> υλοποιείται, έχουν εγκριθεί και ενταχθεί </w:t>
      </w:r>
      <w:r w:rsidRPr="00EC14CD">
        <w:rPr>
          <w:b/>
          <w:bCs/>
        </w:rPr>
        <w:t>11</w:t>
      </w:r>
      <w:r w:rsidRPr="00EC14CD">
        <w:t xml:space="preserve"> ερευνητικά έργα, συνολικής Δημόσιας Δαπάνης </w:t>
      </w:r>
      <w:r w:rsidRPr="00EC14CD">
        <w:rPr>
          <w:b/>
          <w:bCs/>
        </w:rPr>
        <w:t>11,4 εκ. ευρώ</w:t>
      </w:r>
      <w:r w:rsidRPr="00EC14CD">
        <w:t xml:space="preserve">. Ο αριθμός των ερευνητών που συμμετέχουν στα 11 ερευνητικά προγράμματα, ανέρχεται στους </w:t>
      </w:r>
      <w:r w:rsidRPr="00EC14CD">
        <w:rPr>
          <w:b/>
          <w:bCs/>
        </w:rPr>
        <w:t>76</w:t>
      </w:r>
      <w:r w:rsidRPr="00EC14CD">
        <w:t>.</w:t>
      </w:r>
    </w:p>
    <w:p w:rsidR="00F8755E" w:rsidRDefault="00F8755E" w:rsidP="0080304C">
      <w:pPr>
        <w:ind w:right="-47"/>
      </w:pPr>
      <w:r w:rsidRPr="00A05E57">
        <w:t xml:space="preserve">Στον Άξονα Προτεραιότητα 10 υλοποιούνται </w:t>
      </w:r>
      <w:r w:rsidRPr="00A05E57">
        <w:rPr>
          <w:b/>
        </w:rPr>
        <w:t>8</w:t>
      </w:r>
      <w:r w:rsidRPr="00A05E57">
        <w:t xml:space="preserve"> Πράξεις, εκ των οποίων ο</w:t>
      </w:r>
      <w:r>
        <w:t>ι</w:t>
      </w:r>
      <w:r w:rsidRPr="00A05E57">
        <w:t xml:space="preserve"> </w:t>
      </w:r>
      <w:r>
        <w:t xml:space="preserve">Κεντρικοί Ερευνητής είναι </w:t>
      </w:r>
      <w:r w:rsidRPr="00A05E57">
        <w:t>άνδρες</w:t>
      </w:r>
      <w:r>
        <w:t>.</w:t>
      </w:r>
    </w:p>
    <w:p w:rsidR="00F8755E" w:rsidRDefault="00F8755E" w:rsidP="0080304C">
      <w:pPr>
        <w:ind w:right="-47"/>
      </w:pPr>
      <w:r w:rsidRPr="00A05E57">
        <w:t xml:space="preserve">Στον Άξονα Προτεραιότητα 11 υλοποιούνται </w:t>
      </w:r>
      <w:r>
        <w:rPr>
          <w:b/>
        </w:rPr>
        <w:t>3</w:t>
      </w:r>
      <w:r w:rsidRPr="00A05E57">
        <w:t xml:space="preserve"> Πράξεις, εκ των οποίων ο</w:t>
      </w:r>
      <w:r>
        <w:t>ι</w:t>
      </w:r>
      <w:r w:rsidRPr="00A05E57">
        <w:t xml:space="preserve"> </w:t>
      </w:r>
      <w:r>
        <w:t xml:space="preserve">Κεντρικοί Ερευνητής είναι </w:t>
      </w:r>
      <w:r w:rsidRPr="00A05E57">
        <w:t>άνδρες</w:t>
      </w:r>
      <w:r>
        <w:t>.</w:t>
      </w:r>
    </w:p>
    <w:p w:rsidR="00F8755E" w:rsidRPr="0077180F" w:rsidRDefault="00F8755E" w:rsidP="0080304C">
      <w:pPr>
        <w:autoSpaceDE w:val="0"/>
        <w:autoSpaceDN w:val="0"/>
        <w:adjustRightInd w:val="0"/>
        <w:spacing w:before="0" w:after="0"/>
        <w:rPr>
          <w:highlight w:val="yellow"/>
        </w:rPr>
      </w:pPr>
    </w:p>
    <w:p w:rsidR="00F8755E" w:rsidRPr="00A35120" w:rsidRDefault="00F8755E" w:rsidP="0080304C">
      <w:pPr>
        <w:autoSpaceDE w:val="0"/>
        <w:autoSpaceDN w:val="0"/>
        <w:adjustRightInd w:val="0"/>
        <w:spacing w:before="0" w:after="0"/>
      </w:pPr>
      <w:r w:rsidRPr="00A35120">
        <w:t xml:space="preserve">Η Δράση </w:t>
      </w:r>
      <w:r w:rsidRPr="00A35120">
        <w:rPr>
          <w:b/>
          <w:bCs/>
        </w:rPr>
        <w:t>Χρηματοδότηση προτάσεων που αξιολογήθηκαν θετικά στην 5</w:t>
      </w:r>
      <w:r w:rsidRPr="00A35120">
        <w:rPr>
          <w:b/>
          <w:bCs/>
          <w:vertAlign w:val="superscript"/>
        </w:rPr>
        <w:t>η</w:t>
      </w:r>
      <w:r w:rsidRPr="00A35120">
        <w:rPr>
          <w:b/>
          <w:bCs/>
        </w:rPr>
        <w:t xml:space="preserve"> προκήρυξη των ERC Grant Schemes</w:t>
      </w:r>
      <w:r w:rsidRPr="00A35120">
        <w:t xml:space="preserve"> έχει προκηρυχθεί, έχουν εγκριθεί </w:t>
      </w:r>
      <w:r w:rsidRPr="00A35120">
        <w:rPr>
          <w:b/>
          <w:bCs/>
        </w:rPr>
        <w:t>3</w:t>
      </w:r>
      <w:r w:rsidRPr="00A35120">
        <w:t xml:space="preserve"> έργα και έγινε η ένταξη τους, συνολικής Δημόσιας Δαπάνης </w:t>
      </w:r>
      <w:r w:rsidRPr="00A35120">
        <w:rPr>
          <w:b/>
          <w:bCs/>
        </w:rPr>
        <w:t>2,5 εκ. ευρώ</w:t>
      </w:r>
      <w:r w:rsidRPr="00A35120">
        <w:t>.</w:t>
      </w:r>
    </w:p>
    <w:p w:rsidR="00F8755E" w:rsidRPr="00437DC8" w:rsidRDefault="00F8755E" w:rsidP="0080304C">
      <w:r w:rsidRPr="00A35120">
        <w:t xml:space="preserve">Ο αριθμός των ερευνητών που θα συμμετέχουν στα 3 ερευνητικά προγράμματα, θα ανέρχεται περίπου στους </w:t>
      </w:r>
      <w:r w:rsidRPr="00A35120">
        <w:rPr>
          <w:b/>
          <w:bCs/>
        </w:rPr>
        <w:t>21</w:t>
      </w:r>
      <w:r w:rsidRPr="00A35120">
        <w:t>.</w:t>
      </w:r>
    </w:p>
    <w:p w:rsidR="00F8755E" w:rsidRDefault="00F8755E" w:rsidP="0080304C">
      <w:pPr>
        <w:ind w:right="-47"/>
      </w:pPr>
      <w:r w:rsidRPr="00A05E57">
        <w:t>Στον Άξονα Προτεραιότητα 10 υλοποι</w:t>
      </w:r>
      <w:r>
        <w:t>εί</w:t>
      </w:r>
      <w:r w:rsidRPr="00A05E57">
        <w:t xml:space="preserve">ται </w:t>
      </w:r>
      <w:r>
        <w:rPr>
          <w:b/>
        </w:rPr>
        <w:t>1</w:t>
      </w:r>
      <w:r w:rsidRPr="00A05E57">
        <w:t xml:space="preserve"> Πράξ</w:t>
      </w:r>
      <w:r>
        <w:t>η</w:t>
      </w:r>
      <w:r w:rsidRPr="00A05E57">
        <w:t xml:space="preserve">, </w:t>
      </w:r>
      <w:r>
        <w:t xml:space="preserve">στο οποίο ο Κεντρικός Ερευνητής </w:t>
      </w:r>
      <w:r w:rsidRPr="00A05E57">
        <w:t>άνδρ</w:t>
      </w:r>
      <w:r>
        <w:t>ας.</w:t>
      </w:r>
    </w:p>
    <w:p w:rsidR="00F8755E" w:rsidRPr="007C4D0E" w:rsidRDefault="00F8755E" w:rsidP="0080304C">
      <w:pPr>
        <w:ind w:right="-47"/>
      </w:pPr>
      <w:r w:rsidRPr="00A05E57">
        <w:t xml:space="preserve">Στον Άξονα Προτεραιότητα 11 υλοποιούνται </w:t>
      </w:r>
      <w:r>
        <w:rPr>
          <w:b/>
        </w:rPr>
        <w:t>2</w:t>
      </w:r>
      <w:r w:rsidRPr="00A05E57">
        <w:t xml:space="preserve"> Πράξεις, εκ των οποίων </w:t>
      </w:r>
      <w:r>
        <w:t xml:space="preserve">και </w:t>
      </w:r>
      <w:r w:rsidRPr="00A05E57">
        <w:t>οι</w:t>
      </w:r>
      <w:r>
        <w:t xml:space="preserve"> 2</w:t>
      </w:r>
      <w:r w:rsidRPr="00A05E57">
        <w:t xml:space="preserve"> </w:t>
      </w:r>
      <w:r>
        <w:t>Κεντρικοί Ερευνητές</w:t>
      </w:r>
      <w:r w:rsidRPr="00A05E57">
        <w:t xml:space="preserve"> είναι άνδρες.</w:t>
      </w:r>
    </w:p>
    <w:p w:rsidR="00F8755E" w:rsidRDefault="00F8755E" w:rsidP="0080304C">
      <w:r>
        <w:t xml:space="preserve">Ο αριθμός </w:t>
      </w:r>
      <w:r w:rsidRPr="00A35120">
        <w:rPr>
          <w:b/>
          <w:bCs/>
        </w:rPr>
        <w:t>των μετακαλούμενων ερευνητών (Κωδικός ΟΠΣ 6914) ανά άξονα</w:t>
      </w:r>
      <w:r>
        <w:rPr>
          <w:b/>
          <w:bCs/>
        </w:rPr>
        <w:t>,</w:t>
      </w:r>
      <w:r w:rsidRPr="00A35120">
        <w:t xml:space="preserve"> που υπάρχουν στα παραπάνω έργα</w:t>
      </w:r>
      <w:r>
        <w:t xml:space="preserve"> είναι συνολικά 24.</w:t>
      </w:r>
    </w:p>
    <w:p w:rsidR="00F8755E" w:rsidRPr="00A35120" w:rsidRDefault="00F8755E" w:rsidP="0080304C">
      <w:r>
        <w:t>Στον Α.Π. 10 ανήκουν 14, από τους οποίους 7 γυναίκες και 7 άνδρες και στον Α.Π. 11 ανήκουν 10, από τους οποίους 4 γυναίκες και 6 άνδρες.</w:t>
      </w:r>
    </w:p>
    <w:p w:rsidR="00F8755E" w:rsidRPr="00437DC8" w:rsidRDefault="00F8755E" w:rsidP="00C207AA">
      <w:pPr>
        <w:spacing w:before="120" w:after="0"/>
      </w:pPr>
    </w:p>
    <w:p w:rsidR="00F8755E" w:rsidRPr="00CA3558" w:rsidRDefault="00F8755E" w:rsidP="00516C69">
      <w:pPr>
        <w:ind w:right="-47"/>
        <w:rPr>
          <w:rFonts w:cs="Arial"/>
          <w:b/>
          <w:color w:val="0000FF"/>
        </w:rPr>
      </w:pPr>
      <w:r w:rsidRPr="00CA3558">
        <w:rPr>
          <w:rFonts w:cs="Arial"/>
          <w:b/>
          <w:color w:val="0000FF"/>
        </w:rPr>
        <w:t>Β. ΥΠΟΤΡΟΦΙΕΣ</w:t>
      </w:r>
    </w:p>
    <w:p w:rsidR="00F8755E" w:rsidRPr="00516C69" w:rsidRDefault="00F8755E" w:rsidP="00516C69">
      <w:pPr>
        <w:shd w:val="clear" w:color="auto" w:fill="E0E0E0"/>
        <w:rPr>
          <w:b/>
        </w:rPr>
      </w:pPr>
      <w:r w:rsidRPr="00075E32">
        <w:rPr>
          <w:b/>
        </w:rPr>
        <w:t>Υποτροφίες ΙΚΥ</w:t>
      </w:r>
    </w:p>
    <w:p w:rsidR="00F8755E" w:rsidRPr="00CA3558" w:rsidRDefault="00F8755E" w:rsidP="00516C69">
      <w:r w:rsidRPr="00CA3558">
        <w:rPr>
          <w:rFonts w:cs="Verdana"/>
        </w:rPr>
        <w:t>Το έργο αφορά τη χρηματοδότηση του ΙΚΥ για τη χορήγηση υποτροφιών (α) για μεταπτυχιακές σπουδές στην Ελλάδα και στο εξωτερικό και (β) για διδακτορικά στο εξωτερικό, οι οποίες θα χορηγηθούν με την προβλεπόμενη διαδικασία εξατομικευμένης αξιολόγησης υποψηφίων.</w:t>
      </w:r>
    </w:p>
    <w:p w:rsidR="00F8755E" w:rsidRDefault="00F8755E" w:rsidP="00516C69">
      <w:pPr>
        <w:rPr>
          <w:rFonts w:cs="Arial"/>
        </w:rPr>
      </w:pPr>
      <w:r w:rsidRPr="00075E32">
        <w:rPr>
          <w:rFonts w:cs="Arial"/>
        </w:rPr>
        <w:t xml:space="preserve">Μέχρι σήμερα έχουν χορηγηθεί </w:t>
      </w:r>
      <w:r w:rsidRPr="00075E32">
        <w:rPr>
          <w:rFonts w:cs="Arial"/>
          <w:b/>
        </w:rPr>
        <w:t>858</w:t>
      </w:r>
      <w:r w:rsidRPr="00942793">
        <w:rPr>
          <w:rStyle w:val="FootnoteReference"/>
          <w:b/>
        </w:rPr>
        <w:footnoteReference w:id="13"/>
      </w:r>
      <w:r w:rsidRPr="00075E32">
        <w:rPr>
          <w:rFonts w:cs="Arial"/>
        </w:rPr>
        <w:t xml:space="preserve"> υποτροφίες μεταπτυχιακών και διδακτορικών προγραμμάτων. </w:t>
      </w:r>
    </w:p>
    <w:p w:rsidR="00F8755E" w:rsidRDefault="00F8755E" w:rsidP="00516C69"/>
    <w:p w:rsidR="00F8755E" w:rsidRDefault="00F8755E" w:rsidP="00E36870">
      <w:pPr>
        <w:pStyle w:val="Heading4"/>
        <w:numPr>
          <w:ilvl w:val="3"/>
          <w:numId w:val="16"/>
        </w:numPr>
      </w:pPr>
      <w:r>
        <w:t>Υλοποίηση των δράσεων του άρθρου 10 του Καν. ΕΚΤ 1081/2006 των Αξόνων Προτεραιότητας 10, 11, 12</w:t>
      </w:r>
    </w:p>
    <w:p w:rsidR="00F8755E" w:rsidRDefault="00F8755E" w:rsidP="00516C69">
      <w:r>
        <w:t>Το ΕΠΕΔΒΜ περιλαμβάνει σημαντικό αριθμό παρεμβάσεων που ανταποκρίνονται στις απαιτήσεις του αρ. 10 του Καν. 1081/2006. Ορισμένες από τις απαιτήσεις αυτές είναι ενσωματωμένες (mainstreaming) τόσο στην στρατηγική όσο και στους στόχους και προτεραιότητες του ΕΠΕΔΒΜ. Αναλυτικά η παρουσίαση των παρεμβάσεων αυτών αναφέρεται στις παρακάτω κατηγορίες:</w:t>
      </w:r>
    </w:p>
    <w:p w:rsidR="00F8755E" w:rsidRPr="00E47C83" w:rsidRDefault="00F8755E" w:rsidP="00516C69">
      <w:pPr>
        <w:rPr>
          <w:rStyle w:val="Emphasis"/>
          <w:iCs/>
        </w:rPr>
      </w:pPr>
      <w:r w:rsidRPr="00E47C83">
        <w:rPr>
          <w:rStyle w:val="Emphasis"/>
          <w:iCs/>
        </w:rPr>
        <w:t xml:space="preserve">Ενσωμάτωση της διάστασης του φύλου και κάθε ειδική δράση που σχετίζεται με την ισότητα των φύλων </w:t>
      </w:r>
    </w:p>
    <w:p w:rsidR="00F8755E" w:rsidRDefault="00F8755E" w:rsidP="00516C69">
      <w:r>
        <w:t>Το ΕΠΕΔΒΜ διασφαλίζει την προώθηση της ισότητας των φύλων και την ενσωμάτωση της διάστασης του φύλου στο σύνολο των παρεμβάσεών του και έχει συμπεριλάβει την ισότητα των φύλων ως μία από τις συνιστώσες της στρατηγικής των Αξόνων Προτεραιότητας 10,11 και 12.</w:t>
      </w:r>
    </w:p>
    <w:p w:rsidR="00F8755E" w:rsidRDefault="00F8755E" w:rsidP="00516C69">
      <w:r>
        <w:t>Ακολούθως</w:t>
      </w:r>
      <w:r w:rsidRPr="00904F11">
        <w:t xml:space="preserve"> παρατίθενται στοιχεία σε επίπεδο συμμετοχής φύλου ενδεικτικών ενταγμένων δράσεων του ΕΠΕΔΒΜ για τους Άξονες Προτεραιότητας </w:t>
      </w:r>
      <w:r>
        <w:t>10,11,12</w:t>
      </w:r>
      <w:r w:rsidRPr="00904F11">
        <w:t xml:space="preserve"> κατά το έτος </w:t>
      </w:r>
      <w:r>
        <w:t xml:space="preserve">2013 </w:t>
      </w:r>
    </w:p>
    <w:p w:rsidR="00F8755E" w:rsidRDefault="00F8755E" w:rsidP="00E36870">
      <w:pPr>
        <w:pStyle w:val="ListBullet"/>
        <w:numPr>
          <w:ilvl w:val="0"/>
          <w:numId w:val="17"/>
        </w:numPr>
      </w:pPr>
      <w:r>
        <w:t>Υποτροφίες ΙΚΥ</w:t>
      </w:r>
    </w:p>
    <w:p w:rsidR="00F8755E" w:rsidRDefault="00F8755E" w:rsidP="00E36870">
      <w:pPr>
        <w:pStyle w:val="ListBullet"/>
        <w:numPr>
          <w:ilvl w:val="0"/>
          <w:numId w:val="17"/>
        </w:numPr>
      </w:pPr>
      <w:r>
        <w:t>Ηράκλειτος ΙΙ</w:t>
      </w:r>
    </w:p>
    <w:p w:rsidR="00F8755E" w:rsidRDefault="00F8755E" w:rsidP="00E36870">
      <w:pPr>
        <w:pStyle w:val="ListBullet"/>
        <w:numPr>
          <w:ilvl w:val="0"/>
          <w:numId w:val="17"/>
        </w:numPr>
      </w:pPr>
      <w:r>
        <w:t>Ενίσχυση μεταδιδακτόρων ερευνητών</w:t>
      </w:r>
    </w:p>
    <w:p w:rsidR="00F8755E" w:rsidRDefault="00F8755E" w:rsidP="00E36870">
      <w:pPr>
        <w:pStyle w:val="ListBullet"/>
        <w:numPr>
          <w:ilvl w:val="0"/>
          <w:numId w:val="17"/>
        </w:numPr>
      </w:pPr>
      <w:r>
        <w:t>Αριστεία Ι</w:t>
      </w:r>
    </w:p>
    <w:p w:rsidR="00F8755E" w:rsidRDefault="00F8755E" w:rsidP="00E36870">
      <w:pPr>
        <w:pStyle w:val="ListBullet"/>
        <w:numPr>
          <w:ilvl w:val="0"/>
          <w:numId w:val="17"/>
        </w:numPr>
      </w:pPr>
      <w:r>
        <w:t>ΘΑΛΗΣ</w:t>
      </w:r>
    </w:p>
    <w:p w:rsidR="00F8755E" w:rsidRDefault="00F8755E" w:rsidP="00E36870">
      <w:pPr>
        <w:pStyle w:val="ListBullet"/>
        <w:numPr>
          <w:ilvl w:val="0"/>
          <w:numId w:val="17"/>
        </w:numPr>
      </w:pPr>
      <w:r>
        <w:t>ΑΡΧΙΜΗΔΗΣ</w:t>
      </w:r>
    </w:p>
    <w:p w:rsidR="00F8755E" w:rsidRDefault="00F8755E" w:rsidP="00516C69">
      <w:r>
        <w:t xml:space="preserve">Ειδικότερα στην πρόσκληση της πράξης ΗΡΑΚΛΕΙΤΟΣ υπήρχε προσαύξησης στην βαθμολογία σε περίπτωση που ο υποψήφιος διδάκτορας ήταν γυναίκα. </w:t>
      </w:r>
    </w:p>
    <w:p w:rsidR="00F8755E" w:rsidRDefault="00F8755E" w:rsidP="00516C69">
      <w:r w:rsidRPr="00075E32">
        <w:t xml:space="preserve">Συνολικά στις παραπάνω δράσεις έχουν ενταχθεί </w:t>
      </w:r>
      <w:r w:rsidRPr="00075E32">
        <w:rPr>
          <w:b/>
        </w:rPr>
        <w:t>663</w:t>
      </w:r>
      <w:r w:rsidRPr="00075E32">
        <w:t xml:space="preserve"> πράξεις συνολικού προϋπολογισμού </w:t>
      </w:r>
      <w:r w:rsidRPr="00075E32">
        <w:rPr>
          <w:b/>
        </w:rPr>
        <w:t>314,5</w:t>
      </w:r>
      <w:r w:rsidRPr="00075E32">
        <w:t xml:space="preserve"> εκ. ευρώ.</w:t>
      </w:r>
    </w:p>
    <w:p w:rsidR="00F8755E" w:rsidRPr="00E47C83" w:rsidRDefault="00F8755E" w:rsidP="00516C69">
      <w:pPr>
        <w:rPr>
          <w:rStyle w:val="Emphasis"/>
          <w:iCs/>
        </w:rPr>
      </w:pPr>
      <w:r w:rsidRPr="00E47C83">
        <w:rPr>
          <w:rStyle w:val="Emphasis"/>
          <w:iCs/>
        </w:rPr>
        <w:t>Ενίσχυση της εργασιακής και κοινωνικής ενσωμάτωσης άλλων μειονεκτούντων ομάδων, συμπεριλαμβανομένων των ατόμων με αναπηρίες</w:t>
      </w:r>
    </w:p>
    <w:p w:rsidR="00F8755E" w:rsidRDefault="00F8755E" w:rsidP="00516C69">
      <w:r>
        <w:t>Τόσο η στρατηγική όσο και οι στόχοι και προτεραιότητες του ΕΠΕΔΒΜ περιλαμβάνουν ενσωματωμένες τις αρχές της μη διάκρισης και της πρόσβασης των ατόμων με αναπηρία.</w:t>
      </w:r>
    </w:p>
    <w:p w:rsidR="00F8755E" w:rsidRDefault="00F8755E" w:rsidP="00516C69">
      <w:r>
        <w:t>Ειδικότερα:</w:t>
      </w:r>
    </w:p>
    <w:p w:rsidR="00F8755E" w:rsidRPr="00611C08" w:rsidRDefault="00F8755E" w:rsidP="004302FA">
      <w:pPr>
        <w:spacing w:after="60"/>
        <w:ind w:left="539"/>
      </w:pPr>
      <w:r w:rsidRPr="00611C08">
        <w:t xml:space="preserve">Σε ότι αφορά στους </w:t>
      </w:r>
      <w:r w:rsidRPr="00611C08">
        <w:rPr>
          <w:b/>
          <w:u w:val="single"/>
        </w:rPr>
        <w:t>Άξονες Προτεραιότητας 10,11,12</w:t>
      </w:r>
      <w:r w:rsidRPr="00611C08">
        <w:t xml:space="preserve"> «</w:t>
      </w:r>
      <w:r w:rsidRPr="00611C08">
        <w:rPr>
          <w:i/>
        </w:rPr>
        <w:t>Ενίσχυση του ανθρώπινου κεφαλαίου για την προαγωγή της έρευνας και της καινοτομίας</w:t>
      </w:r>
      <w:r w:rsidRPr="00611C08">
        <w:t xml:space="preserve">» σας ενημερώνουμε ότι όσον αφορά την </w:t>
      </w:r>
      <w:r w:rsidRPr="00611C08">
        <w:rPr>
          <w:i/>
        </w:rPr>
        <w:t>Ενίσχυση της εργασιακής και κοινωνικής ενσωμάτωσης των μεταναστών και των μειονοτήτων</w:t>
      </w:r>
      <w:r w:rsidRPr="00611C08">
        <w:t xml:space="preserve"> όσο και στις παρεμβάσεις </w:t>
      </w:r>
      <w:r w:rsidRPr="00611C08">
        <w:rPr>
          <w:i/>
        </w:rPr>
        <w:t xml:space="preserve">Ενίσχυση της εργασιακής και κοινωνικής ενσωμάτωσης άλλων μειονεκτούντων ομάδων, συμπεριλαμβανομένων των ατόμων με αναπηρίες </w:t>
      </w:r>
      <w:r w:rsidRPr="00611C08">
        <w:t>τόσο η στρατηγική όσο και οι στόχοι και προτεραιότητες του ΕΠΕΔΒΜ περιλαμβάνουν ενσωματωμένες τις αρχές της μη διάκρισης και της πρόσβασης των ατόμων με αναπηρία. Συγκεκριμένα κατά την αξιολόγηση των προτάσεων (π.χ. ΘΑΛΗΣ) λαμβάνονται υπόψη τα κάτωθι κριτήρια:</w:t>
      </w:r>
    </w:p>
    <w:p w:rsidR="00F8755E" w:rsidRPr="00611C08" w:rsidRDefault="00F8755E" w:rsidP="004302FA">
      <w:pPr>
        <w:spacing w:before="100" w:beforeAutospacing="1" w:after="96"/>
        <w:ind w:left="540"/>
        <w:rPr>
          <w:i/>
        </w:rPr>
      </w:pPr>
      <w:r w:rsidRPr="00611C08">
        <w:rPr>
          <w:b/>
          <w:bCs/>
          <w:i/>
          <w:iCs/>
        </w:rPr>
        <w:t xml:space="preserve">«Γ5. Προαγωγή της ισότητας των ευκαιριών και μη διάκριση. </w:t>
      </w:r>
    </w:p>
    <w:p w:rsidR="00F8755E" w:rsidRPr="00611C08" w:rsidRDefault="00F8755E" w:rsidP="004302FA">
      <w:pPr>
        <w:spacing w:before="120" w:after="96"/>
        <w:ind w:left="540"/>
        <w:rPr>
          <w:i/>
        </w:rPr>
      </w:pPr>
      <w:r w:rsidRPr="00611C08">
        <w:rPr>
          <w:i/>
        </w:rPr>
        <w:t>Εξετάζεται αν ο δικαιούχος κατά τις διαδικασίες υλοποίησης και λειτουργίας της Πράξης, και ιδίως κατά την επιλογή των ωφελουμένων, εφαρμόζει κανονιστικό πλαίσιο που δεν αντίκειται στις αρχές της ισότητας των ευκαιριών και της μη διάκρισης εξαιτίας της φυλής ή της εθνικής καταγωγής, της θρησκείας ή/και των πεποιθήσεων, της ύπαρξης αναπηρίας, της ηλικίας ή του γενετήσιου προσανατολισμού.</w:t>
      </w:r>
    </w:p>
    <w:p w:rsidR="00F8755E" w:rsidRPr="00611C08" w:rsidRDefault="00F8755E" w:rsidP="004302FA">
      <w:pPr>
        <w:spacing w:before="120" w:after="96"/>
        <w:ind w:left="540"/>
        <w:rPr>
          <w:i/>
        </w:rPr>
      </w:pPr>
      <w:r w:rsidRPr="00611C08">
        <w:rPr>
          <w:b/>
          <w:bCs/>
          <w:i/>
          <w:iCs/>
        </w:rPr>
        <w:t>Γ6. Εξασφάλιση της ισότιμης συμμετοχής των ατόμων με αναπηρία.</w:t>
      </w:r>
    </w:p>
    <w:p w:rsidR="00F8755E" w:rsidRPr="00611C08" w:rsidRDefault="00F8755E" w:rsidP="004302FA">
      <w:pPr>
        <w:spacing w:before="120" w:after="96"/>
        <w:ind w:left="540"/>
        <w:rPr>
          <w:i/>
        </w:rPr>
      </w:pPr>
      <w:r w:rsidRPr="00611C08">
        <w:rPr>
          <w:i/>
        </w:rPr>
        <w:t>Εξετάζεται ο τρόπος με τον οποίο η Πράξη ικανοποιεί, όπως κατά περίπτωση αρμόζει, τις απαιτήσεις της μη διάκρισης, της ισότιμης πρόσβασης στις υπηρεσίες και στην πληροφόρηση και της ισότιμης συμμετοχής στην Πράξη όλων των κατηγοριών των ατόμων με αναπηρία.»</w:t>
      </w:r>
    </w:p>
    <w:p w:rsidR="00F8755E" w:rsidRDefault="00F8755E" w:rsidP="00516C69"/>
    <w:p w:rsidR="00F8755E" w:rsidRPr="00E47C83" w:rsidRDefault="00F8755E" w:rsidP="003D635E">
      <w:pPr>
        <w:rPr>
          <w:rStyle w:val="Emphasis"/>
          <w:iCs/>
        </w:rPr>
      </w:pPr>
      <w:r w:rsidRPr="00E47C83">
        <w:rPr>
          <w:rStyle w:val="Emphasis"/>
          <w:iCs/>
        </w:rPr>
        <w:t>Διακρατικές και διαπεριφερειακές δράσεις</w:t>
      </w:r>
    </w:p>
    <w:p w:rsidR="00F8755E" w:rsidRDefault="00F8755E" w:rsidP="003D635E">
      <w:r>
        <w:t>Στο ΕΠΕΔΒΜ, στο πλαίσιο των διαφόρων μορφών παρεμβάσεων διακρατικής συνεργασίας για την προγραμματική περίοδο 2007-2013, περιλαμβάνονται:</w:t>
      </w:r>
    </w:p>
    <w:p w:rsidR="00F8755E" w:rsidRDefault="00F8755E" w:rsidP="003D635E">
      <w:r>
        <w:t>Ανταλλαγή πληροφοριών, δεξιοτήτων, τεχνογνωσίας και καλών πρακτικών σε όλες τις βαθμίδες της εκπαίδευσης (π.χ. στην αναμόρφωση προγραμμάτων σπουδών, στην επιμόρφωση εκπαιδευτικών, στις διδακτικές μεθοδολογίες, θέματα περιβάλλοντος και αειφόρου ανάπτυξης κλπ). Παρόμοιες δράσεις προβλέπονται στους ΑΠ 10,11 και 12 για τα μεταπτυχιακά και ερευνητικά προγράμματα. Συνεργασία ανάμεσα σε οργανισμούς και ιδρύματα Ανώτατης Εκπαίδευσης.</w:t>
      </w:r>
    </w:p>
    <w:p w:rsidR="00F8755E" w:rsidRDefault="00F8755E" w:rsidP="003D635E">
      <w:r w:rsidRPr="007D1169">
        <w:t>Η πράξη Προγράμματα υποτροφιών ΙΚΥ</w:t>
      </w:r>
      <w:r>
        <w:t xml:space="preserve"> περιλαμβάνει στους στόχους τη διακρατική διάσταση</w:t>
      </w:r>
      <w:r w:rsidRPr="007D1169">
        <w:t>.</w:t>
      </w:r>
      <w:r>
        <w:t xml:space="preserve"> Επίσης, μέσω των έργων της ΑΡΙΣΤΕΙΑΣ, ΘΑΛΗ και ΑΡΧΙΜΗΔΗ υπάρχει η πρόβλεψη για προσέλκυση ερευνητών από το εξωτερικό. </w:t>
      </w:r>
    </w:p>
    <w:p w:rsidR="00F8755E" w:rsidRPr="00611C08" w:rsidRDefault="00F8755E" w:rsidP="00F6350A">
      <w:pPr>
        <w:spacing w:after="60"/>
        <w:ind w:left="539"/>
      </w:pPr>
    </w:p>
    <w:p w:rsidR="00F8755E" w:rsidRPr="00611C08" w:rsidRDefault="00F8755E" w:rsidP="00F6350A">
      <w:pPr>
        <w:pStyle w:val="BodyText3"/>
        <w:adjustRightInd w:val="0"/>
        <w:spacing w:before="40" w:after="40" w:line="300" w:lineRule="exact"/>
        <w:ind w:left="539"/>
        <w:rPr>
          <w:sz w:val="22"/>
          <w:szCs w:val="22"/>
        </w:rPr>
      </w:pPr>
      <w:r w:rsidRPr="00611C08">
        <w:rPr>
          <w:sz w:val="22"/>
          <w:szCs w:val="22"/>
        </w:rPr>
        <w:t xml:space="preserve">Σε ότι αφορά τις διάφορες μορφές παρέμβασης διακρατικής συνεργασίας στο πλαίσιο της κατηγορίας παρέμβασης </w:t>
      </w:r>
      <w:r w:rsidRPr="00611C08">
        <w:rPr>
          <w:i/>
          <w:sz w:val="22"/>
          <w:szCs w:val="22"/>
        </w:rPr>
        <w:t xml:space="preserve">Διακρατικές και διαπεριφερειακές δράσεις </w:t>
      </w:r>
      <w:r w:rsidRPr="00611C08">
        <w:rPr>
          <w:sz w:val="22"/>
          <w:szCs w:val="22"/>
        </w:rPr>
        <w:t>του άρθρου 10του Καν. ΕΚΤ 1081/2006 σας παραθέτουμε το απόσπασμα του Οδηγού Εφαρμογής που αναφέρεται στον τρόπο επιλογής των μεταδιδακτόρων ερευνητών που απασχοληθούν στα ερευνητικά έργα της ΑΡΙΣΤΕΙΑΣ. </w:t>
      </w:r>
    </w:p>
    <w:p w:rsidR="00F8755E" w:rsidRPr="00611C08" w:rsidRDefault="00F8755E" w:rsidP="00F6350A">
      <w:pPr>
        <w:pStyle w:val="BodyText3"/>
        <w:adjustRightInd w:val="0"/>
        <w:spacing w:before="40" w:after="40" w:line="300" w:lineRule="exact"/>
        <w:ind w:left="539"/>
        <w:rPr>
          <w:rStyle w:val="Emphasis"/>
          <w:sz w:val="22"/>
          <w:szCs w:val="22"/>
        </w:rPr>
      </w:pPr>
      <w:r w:rsidRPr="00611C08">
        <w:rPr>
          <w:rStyle w:val="Emphasis"/>
          <w:sz w:val="22"/>
          <w:szCs w:val="22"/>
        </w:rPr>
        <w:t xml:space="preserve">" .....β) Αμοιβές μεταδιδακτόρων ερευνητών που θα προσληφθούν από τον Φορέα Υποδοχής, με σύμβαση εργασίας ορισμένου χρόνου ή σύμβαση έργου, αποκλειστικά για την υλοποίηση του συγκεκριμένου ερευνητικού έργου. </w:t>
      </w:r>
    </w:p>
    <w:p w:rsidR="00F8755E" w:rsidRPr="00611C08" w:rsidRDefault="00F8755E" w:rsidP="00F6350A">
      <w:pPr>
        <w:pStyle w:val="BodyText3"/>
        <w:adjustRightInd w:val="0"/>
        <w:spacing w:before="40" w:after="40" w:line="300" w:lineRule="exact"/>
        <w:ind w:left="539"/>
        <w:rPr>
          <w:rStyle w:val="Emphasis"/>
          <w:sz w:val="22"/>
          <w:szCs w:val="22"/>
        </w:rPr>
      </w:pPr>
      <w:r w:rsidRPr="00611C08">
        <w:rPr>
          <w:rStyle w:val="Emphasis"/>
          <w:sz w:val="22"/>
          <w:szCs w:val="22"/>
        </w:rPr>
        <w:t>Οι ερευνητές αυτοί επιλέγονται από τον ΚΕ χωρίς περιορισμούς εθνικότητας, με βάση τα προσόντα που απαιτούνται για τη διεξαγωγή της έρευνας και υπό τους παρακάτω τυπικούς περιορισμούς:</w:t>
      </w:r>
    </w:p>
    <w:p w:rsidR="00F8755E" w:rsidRPr="00611C08" w:rsidRDefault="00F8755E" w:rsidP="00F6350A">
      <w:pPr>
        <w:pStyle w:val="BodyText3"/>
        <w:adjustRightInd w:val="0"/>
        <w:spacing w:before="40" w:after="40" w:line="300" w:lineRule="exact"/>
        <w:ind w:left="539"/>
        <w:rPr>
          <w:sz w:val="22"/>
          <w:szCs w:val="22"/>
        </w:rPr>
      </w:pPr>
      <w:r w:rsidRPr="00611C08">
        <w:rPr>
          <w:rStyle w:val="Emphasis"/>
          <w:sz w:val="22"/>
          <w:szCs w:val="22"/>
        </w:rPr>
        <w:t xml:space="preserve">α) Κατοχή διδακτορικού διπλώματος. </w:t>
      </w:r>
      <w:r w:rsidRPr="00611C08">
        <w:rPr>
          <w:i/>
          <w:iCs/>
          <w:sz w:val="22"/>
          <w:szCs w:val="22"/>
        </w:rPr>
        <w:br/>
      </w:r>
      <w:r w:rsidRPr="00611C08">
        <w:rPr>
          <w:rStyle w:val="Emphasis"/>
          <w:sz w:val="22"/>
          <w:szCs w:val="22"/>
        </w:rPr>
        <w:t>β)</w:t>
      </w:r>
      <w:r w:rsidRPr="00611C08">
        <w:rPr>
          <w:sz w:val="22"/>
          <w:szCs w:val="22"/>
        </w:rPr>
        <w:t xml:space="preserve"> </w:t>
      </w:r>
      <w:r w:rsidRPr="00611C08">
        <w:rPr>
          <w:rStyle w:val="Emphasis"/>
          <w:sz w:val="22"/>
          <w:szCs w:val="22"/>
          <w:u w:val="single"/>
        </w:rPr>
        <w:t>Προκήρυξη θέσης η οποία θα λάβει ευρεία δημοσιότητα (στη χώρα και διεθνώς)..........."</w:t>
      </w:r>
    </w:p>
    <w:p w:rsidR="00F8755E" w:rsidRPr="00611C08" w:rsidRDefault="00F8755E" w:rsidP="004302FA">
      <w:r w:rsidRPr="00611C08">
        <w:t>Αναφορικά με το έργο των Υποτροφιών του ΙΚΥ, κατά την αξιολόγηση των υποψηφίων, λαμβάνεται μέριμνα ώστε να ενισχυθούν / προκριθούν προτάσεις στις οποίες οι υποψήφιοι επιλέγουν υποχρεωτικά περά των σπουδών τους στο εσωτερικό να μετακινηθούν έως δύο χρόνια στο εξωτερικό. Η αξιολόγηση του έργου βαίνει προς ολοκλήρωση και ως εκ τούτου μόλις ολοκληρωθεί η αξιολόγηση θα εξαχθούν και ποιοτικά στοιχεία του έργου.</w:t>
      </w:r>
    </w:p>
    <w:p w:rsidR="00F8755E" w:rsidRDefault="00F8755E" w:rsidP="004302FA">
      <w:r w:rsidRPr="00F675E6">
        <w:t xml:space="preserve">Συνολικά στις παραπάνω δράσεις έχουν ενταχθεί </w:t>
      </w:r>
      <w:r w:rsidRPr="00F675E6">
        <w:rPr>
          <w:b/>
        </w:rPr>
        <w:t>453</w:t>
      </w:r>
      <w:r w:rsidRPr="00F675E6">
        <w:t xml:space="preserve"> πράξεις συνολικού προϋπολογισμού </w:t>
      </w:r>
      <w:r w:rsidRPr="00F675E6">
        <w:rPr>
          <w:b/>
        </w:rPr>
        <w:t>228,5</w:t>
      </w:r>
      <w:r w:rsidRPr="00F675E6">
        <w:t xml:space="preserve"> εκ. ευρώ.</w:t>
      </w:r>
    </w:p>
    <w:p w:rsidR="00F8755E" w:rsidRPr="00611C08" w:rsidRDefault="00F8755E" w:rsidP="00F6350A">
      <w:pPr>
        <w:spacing w:after="60"/>
        <w:ind w:left="539"/>
      </w:pPr>
    </w:p>
    <w:p w:rsidR="00F8755E" w:rsidRDefault="00F8755E" w:rsidP="003D635E">
      <w:r w:rsidRPr="00163032">
        <w:t>Στη συνέχεια παρατίθενται πίνακες που αποτυπώνουν την πρόοδο των τιμών δεικτών παρακολούθησης των Αξόνων Προτεραιότητας 1</w:t>
      </w:r>
      <w:r>
        <w:t>0</w:t>
      </w:r>
      <w:r w:rsidRPr="00163032">
        <w:t>,</w:t>
      </w:r>
      <w:r>
        <w:t>11</w:t>
      </w:r>
      <w:r w:rsidRPr="00163032">
        <w:t>,</w:t>
      </w:r>
      <w:r>
        <w:t>12</w:t>
      </w:r>
      <w:r w:rsidRPr="00163032">
        <w:t xml:space="preserve"> του ΕΠΕΔΒΜ για το έτος </w:t>
      </w:r>
      <w:r>
        <w:t>2013</w:t>
      </w:r>
      <w:r w:rsidRPr="00163032">
        <w:t xml:space="preserve"> σύμφωνα με τον πίνακα του Παραρτήματος XVIII του Εφαρμοστικού Κανονισμού 1828/2006.</w:t>
      </w:r>
    </w:p>
    <w:p w:rsidR="00F8755E" w:rsidRDefault="00F8755E" w:rsidP="003D635E"/>
    <w:p w:rsidR="00F8755E" w:rsidRDefault="00F8755E" w:rsidP="0050359D">
      <w:pPr>
        <w:pStyle w:val="Caption"/>
      </w:pPr>
      <w:r w:rsidRPr="0050359D">
        <w:t>Πίνακας 3.10: Δείκτες παρακολούθησης Άξονα Προτεραιότητας 10</w:t>
      </w:r>
    </w:p>
    <w:tbl>
      <w:tblPr>
        <w:tblW w:w="528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26"/>
        <w:gridCol w:w="326"/>
        <w:gridCol w:w="794"/>
        <w:gridCol w:w="693"/>
        <w:gridCol w:w="569"/>
        <w:gridCol w:w="648"/>
        <w:gridCol w:w="648"/>
        <w:gridCol w:w="569"/>
        <w:gridCol w:w="606"/>
        <w:gridCol w:w="709"/>
        <w:gridCol w:w="392"/>
        <w:gridCol w:w="569"/>
        <w:gridCol w:w="957"/>
      </w:tblGrid>
      <w:tr w:rsidR="00F8755E" w:rsidRPr="00723A2C" w:rsidTr="00646273">
        <w:trPr>
          <w:trHeight w:val="195"/>
        </w:trPr>
        <w:tc>
          <w:tcPr>
            <w:tcW w:w="1852" w:type="dxa"/>
            <w:gridSpan w:val="2"/>
          </w:tcPr>
          <w:p w:rsidR="00F8755E" w:rsidRPr="00723A2C" w:rsidRDefault="00F8755E" w:rsidP="00C46530">
            <w:pPr>
              <w:spacing w:before="0" w:after="0" w:line="240" w:lineRule="auto"/>
              <w:jc w:val="center"/>
              <w:rPr>
                <w:bCs/>
                <w:sz w:val="14"/>
                <w:szCs w:val="14"/>
              </w:rPr>
            </w:pPr>
            <w:r w:rsidRPr="00723A2C">
              <w:rPr>
                <w:bCs/>
                <w:sz w:val="14"/>
                <w:szCs w:val="14"/>
              </w:rPr>
              <w:t>Δείκτες Α.Π.10</w:t>
            </w:r>
          </w:p>
        </w:tc>
        <w:tc>
          <w:tcPr>
            <w:tcW w:w="794" w:type="dxa"/>
          </w:tcPr>
          <w:p w:rsidR="00F8755E" w:rsidRPr="00723A2C" w:rsidRDefault="00F8755E" w:rsidP="00C46530">
            <w:pPr>
              <w:spacing w:before="0" w:after="0" w:line="240" w:lineRule="auto"/>
              <w:rPr>
                <w:bCs/>
                <w:sz w:val="14"/>
                <w:szCs w:val="14"/>
              </w:rPr>
            </w:pPr>
            <w:r w:rsidRPr="00723A2C">
              <w:rPr>
                <w:bCs/>
                <w:sz w:val="14"/>
                <w:szCs w:val="14"/>
              </w:rPr>
              <w:t> </w:t>
            </w:r>
          </w:p>
        </w:tc>
        <w:tc>
          <w:tcPr>
            <w:tcW w:w="693" w:type="dxa"/>
            <w:noWrap/>
          </w:tcPr>
          <w:p w:rsidR="00F8755E" w:rsidRPr="00723A2C" w:rsidRDefault="00F8755E" w:rsidP="00C46530">
            <w:pPr>
              <w:spacing w:before="0" w:after="0" w:line="240" w:lineRule="auto"/>
              <w:jc w:val="center"/>
              <w:rPr>
                <w:bCs/>
                <w:sz w:val="14"/>
                <w:szCs w:val="14"/>
              </w:rPr>
            </w:pPr>
            <w:r w:rsidRPr="00723A2C">
              <w:rPr>
                <w:bCs/>
                <w:sz w:val="14"/>
                <w:szCs w:val="14"/>
              </w:rPr>
              <w:t>2007</w:t>
            </w:r>
          </w:p>
        </w:tc>
        <w:tc>
          <w:tcPr>
            <w:tcW w:w="569" w:type="dxa"/>
            <w:noWrap/>
          </w:tcPr>
          <w:p w:rsidR="00F8755E" w:rsidRPr="00723A2C" w:rsidRDefault="00F8755E" w:rsidP="00C46530">
            <w:pPr>
              <w:spacing w:before="0" w:after="0" w:line="240" w:lineRule="auto"/>
              <w:jc w:val="center"/>
              <w:rPr>
                <w:bCs/>
                <w:sz w:val="14"/>
                <w:szCs w:val="14"/>
              </w:rPr>
            </w:pPr>
            <w:r w:rsidRPr="00723A2C">
              <w:rPr>
                <w:bCs/>
                <w:sz w:val="14"/>
                <w:szCs w:val="14"/>
              </w:rPr>
              <w:t>2008</w:t>
            </w:r>
          </w:p>
        </w:tc>
        <w:tc>
          <w:tcPr>
            <w:tcW w:w="648" w:type="dxa"/>
            <w:noWrap/>
          </w:tcPr>
          <w:p w:rsidR="00F8755E" w:rsidRPr="00723A2C" w:rsidRDefault="00F8755E" w:rsidP="00C46530">
            <w:pPr>
              <w:spacing w:before="0" w:after="0" w:line="240" w:lineRule="auto"/>
              <w:jc w:val="center"/>
              <w:rPr>
                <w:bCs/>
                <w:sz w:val="14"/>
                <w:szCs w:val="14"/>
              </w:rPr>
            </w:pPr>
            <w:r w:rsidRPr="00723A2C">
              <w:rPr>
                <w:bCs/>
                <w:sz w:val="14"/>
                <w:szCs w:val="14"/>
              </w:rPr>
              <w:t>2009</w:t>
            </w:r>
          </w:p>
        </w:tc>
        <w:tc>
          <w:tcPr>
            <w:tcW w:w="648" w:type="dxa"/>
            <w:noWrap/>
          </w:tcPr>
          <w:p w:rsidR="00F8755E" w:rsidRPr="00723A2C" w:rsidRDefault="00F8755E" w:rsidP="00C46530">
            <w:pPr>
              <w:spacing w:before="0" w:after="0" w:line="240" w:lineRule="auto"/>
              <w:jc w:val="center"/>
              <w:rPr>
                <w:bCs/>
                <w:sz w:val="14"/>
                <w:szCs w:val="14"/>
              </w:rPr>
            </w:pPr>
            <w:r w:rsidRPr="00723A2C">
              <w:rPr>
                <w:bCs/>
                <w:sz w:val="14"/>
                <w:szCs w:val="14"/>
              </w:rPr>
              <w:t>2010</w:t>
            </w:r>
          </w:p>
        </w:tc>
        <w:tc>
          <w:tcPr>
            <w:tcW w:w="569" w:type="dxa"/>
            <w:noWrap/>
          </w:tcPr>
          <w:p w:rsidR="00F8755E" w:rsidRPr="00723A2C" w:rsidRDefault="00F8755E" w:rsidP="00C46530">
            <w:pPr>
              <w:spacing w:before="0" w:after="0" w:line="240" w:lineRule="auto"/>
              <w:jc w:val="center"/>
              <w:rPr>
                <w:bCs/>
                <w:sz w:val="14"/>
                <w:szCs w:val="14"/>
              </w:rPr>
            </w:pPr>
            <w:r w:rsidRPr="00723A2C">
              <w:rPr>
                <w:bCs/>
                <w:sz w:val="14"/>
                <w:szCs w:val="14"/>
              </w:rPr>
              <w:t>2011</w:t>
            </w:r>
          </w:p>
        </w:tc>
        <w:tc>
          <w:tcPr>
            <w:tcW w:w="606" w:type="dxa"/>
            <w:noWrap/>
          </w:tcPr>
          <w:p w:rsidR="00F8755E" w:rsidRPr="00723A2C" w:rsidRDefault="00F8755E" w:rsidP="00C46530">
            <w:pPr>
              <w:spacing w:before="0" w:after="0" w:line="240" w:lineRule="auto"/>
              <w:jc w:val="center"/>
              <w:rPr>
                <w:bCs/>
                <w:sz w:val="14"/>
                <w:szCs w:val="14"/>
              </w:rPr>
            </w:pPr>
            <w:r w:rsidRPr="00723A2C">
              <w:rPr>
                <w:bCs/>
                <w:sz w:val="14"/>
                <w:szCs w:val="14"/>
              </w:rPr>
              <w:t>2012</w:t>
            </w:r>
          </w:p>
        </w:tc>
        <w:tc>
          <w:tcPr>
            <w:tcW w:w="709" w:type="dxa"/>
            <w:noWrap/>
          </w:tcPr>
          <w:p w:rsidR="00F8755E" w:rsidRPr="00723A2C" w:rsidRDefault="00F8755E" w:rsidP="00C46530">
            <w:pPr>
              <w:spacing w:before="0" w:after="0" w:line="240" w:lineRule="auto"/>
              <w:jc w:val="center"/>
              <w:rPr>
                <w:bCs/>
                <w:sz w:val="14"/>
                <w:szCs w:val="14"/>
              </w:rPr>
            </w:pPr>
            <w:r w:rsidRPr="00723A2C">
              <w:rPr>
                <w:bCs/>
                <w:sz w:val="14"/>
                <w:szCs w:val="14"/>
              </w:rPr>
              <w:t>2013</w:t>
            </w:r>
          </w:p>
        </w:tc>
        <w:tc>
          <w:tcPr>
            <w:tcW w:w="392" w:type="dxa"/>
            <w:noWrap/>
          </w:tcPr>
          <w:p w:rsidR="00F8755E" w:rsidRPr="00723A2C" w:rsidRDefault="00F8755E" w:rsidP="00C46530">
            <w:pPr>
              <w:spacing w:before="0" w:after="0" w:line="240" w:lineRule="auto"/>
              <w:jc w:val="center"/>
              <w:rPr>
                <w:bCs/>
                <w:sz w:val="14"/>
                <w:szCs w:val="14"/>
              </w:rPr>
            </w:pPr>
            <w:r w:rsidRPr="00723A2C">
              <w:rPr>
                <w:bCs/>
                <w:sz w:val="14"/>
                <w:szCs w:val="14"/>
              </w:rPr>
              <w:t>2014</w:t>
            </w:r>
          </w:p>
        </w:tc>
        <w:tc>
          <w:tcPr>
            <w:tcW w:w="569" w:type="dxa"/>
            <w:noWrap/>
          </w:tcPr>
          <w:p w:rsidR="00F8755E" w:rsidRPr="00723A2C" w:rsidRDefault="00F8755E" w:rsidP="00C46530">
            <w:pPr>
              <w:spacing w:before="0" w:after="0" w:line="240" w:lineRule="auto"/>
              <w:jc w:val="center"/>
              <w:rPr>
                <w:bCs/>
                <w:sz w:val="14"/>
                <w:szCs w:val="14"/>
              </w:rPr>
            </w:pPr>
            <w:r w:rsidRPr="00723A2C">
              <w:rPr>
                <w:bCs/>
                <w:sz w:val="14"/>
                <w:szCs w:val="14"/>
              </w:rPr>
              <w:t>2015</w:t>
            </w:r>
          </w:p>
        </w:tc>
        <w:tc>
          <w:tcPr>
            <w:tcW w:w="957" w:type="dxa"/>
          </w:tcPr>
          <w:p w:rsidR="00F8755E" w:rsidRPr="00723A2C" w:rsidRDefault="00F8755E" w:rsidP="00C46530">
            <w:pPr>
              <w:spacing w:before="0" w:after="0" w:line="240" w:lineRule="auto"/>
              <w:jc w:val="center"/>
              <w:rPr>
                <w:bCs/>
                <w:sz w:val="14"/>
                <w:szCs w:val="14"/>
              </w:rPr>
            </w:pPr>
            <w:r w:rsidRPr="00723A2C">
              <w:rPr>
                <w:bCs/>
                <w:sz w:val="14"/>
                <w:szCs w:val="14"/>
              </w:rPr>
              <w:t>Σύνολο</w:t>
            </w:r>
          </w:p>
        </w:tc>
      </w:tr>
      <w:tr w:rsidR="00F8755E" w:rsidRPr="00723A2C" w:rsidTr="00646273">
        <w:trPr>
          <w:trHeight w:val="365"/>
        </w:trPr>
        <w:tc>
          <w:tcPr>
            <w:tcW w:w="1526" w:type="dxa"/>
            <w:vMerge w:val="restart"/>
          </w:tcPr>
          <w:p w:rsidR="00F8755E" w:rsidRPr="00723A2C" w:rsidRDefault="00F8755E" w:rsidP="00EA465E">
            <w:pPr>
              <w:spacing w:before="0" w:after="0" w:line="240" w:lineRule="auto"/>
              <w:jc w:val="left"/>
              <w:rPr>
                <w:sz w:val="14"/>
                <w:szCs w:val="14"/>
              </w:rPr>
            </w:pPr>
            <w:r w:rsidRPr="00723A2C">
              <w:rPr>
                <w:rFonts w:cs="Arial"/>
                <w:sz w:val="14"/>
                <w:szCs w:val="14"/>
              </w:rPr>
              <w:t>Αριθμός ενισχυόμενων προγραμμάτων διδακτορικής και μεταδιδακτορικής έρευνας</w:t>
            </w:r>
          </w:p>
        </w:tc>
        <w:tc>
          <w:tcPr>
            <w:tcW w:w="1120" w:type="dxa"/>
            <w:gridSpan w:val="2"/>
          </w:tcPr>
          <w:p w:rsidR="00F8755E" w:rsidRPr="00723A2C" w:rsidRDefault="00F8755E" w:rsidP="00C46530">
            <w:pPr>
              <w:spacing w:before="0" w:after="0" w:line="240" w:lineRule="auto"/>
              <w:rPr>
                <w:sz w:val="14"/>
                <w:szCs w:val="14"/>
              </w:rPr>
            </w:pPr>
            <w:r w:rsidRPr="00723A2C">
              <w:rPr>
                <w:sz w:val="14"/>
                <w:szCs w:val="14"/>
              </w:rPr>
              <w:t>Ολοκλήρωση</w:t>
            </w:r>
          </w:p>
        </w:tc>
        <w:tc>
          <w:tcPr>
            <w:tcW w:w="693" w:type="dxa"/>
            <w:noWrap/>
          </w:tcPr>
          <w:p w:rsidR="00F8755E" w:rsidRPr="00723A2C" w:rsidRDefault="00F8755E" w:rsidP="00C46530">
            <w:pPr>
              <w:spacing w:before="0" w:after="0" w:line="240" w:lineRule="auto"/>
              <w:jc w:val="center"/>
              <w:rPr>
                <w:sz w:val="14"/>
                <w:szCs w:val="14"/>
              </w:rPr>
            </w:pPr>
            <w:r w:rsidRPr="00723A2C">
              <w:rPr>
                <w:sz w:val="14"/>
                <w:szCs w:val="14"/>
              </w:rPr>
              <w:t>0</w:t>
            </w:r>
          </w:p>
        </w:tc>
        <w:tc>
          <w:tcPr>
            <w:tcW w:w="569" w:type="dxa"/>
            <w:noWrap/>
          </w:tcPr>
          <w:p w:rsidR="00F8755E" w:rsidRPr="00723A2C" w:rsidRDefault="00F8755E" w:rsidP="00C46530">
            <w:pPr>
              <w:spacing w:before="0" w:after="0" w:line="240" w:lineRule="auto"/>
              <w:jc w:val="center"/>
              <w:rPr>
                <w:sz w:val="14"/>
                <w:szCs w:val="14"/>
              </w:rPr>
            </w:pPr>
            <w:r w:rsidRPr="00723A2C">
              <w:rPr>
                <w:sz w:val="14"/>
                <w:szCs w:val="14"/>
                <w:lang w:val="en-US"/>
              </w:rPr>
              <w:t>0</w:t>
            </w:r>
          </w:p>
        </w:tc>
        <w:tc>
          <w:tcPr>
            <w:tcW w:w="648" w:type="dxa"/>
            <w:noWrap/>
          </w:tcPr>
          <w:p w:rsidR="00F8755E" w:rsidRPr="00723A2C" w:rsidRDefault="00F8755E" w:rsidP="00C46530">
            <w:pPr>
              <w:spacing w:before="0" w:after="0" w:line="240" w:lineRule="auto"/>
              <w:jc w:val="center"/>
              <w:rPr>
                <w:sz w:val="14"/>
                <w:szCs w:val="14"/>
              </w:rPr>
            </w:pPr>
            <w:r w:rsidRPr="00723A2C">
              <w:rPr>
                <w:sz w:val="14"/>
                <w:szCs w:val="14"/>
              </w:rPr>
              <w:t>0</w:t>
            </w:r>
          </w:p>
        </w:tc>
        <w:tc>
          <w:tcPr>
            <w:tcW w:w="648" w:type="dxa"/>
            <w:noWrap/>
          </w:tcPr>
          <w:p w:rsidR="00F8755E" w:rsidRPr="00723A2C" w:rsidRDefault="00F8755E" w:rsidP="00C46530">
            <w:pPr>
              <w:spacing w:before="0" w:after="0" w:line="240" w:lineRule="auto"/>
              <w:jc w:val="center"/>
              <w:rPr>
                <w:sz w:val="14"/>
                <w:szCs w:val="14"/>
              </w:rPr>
            </w:pPr>
            <w:r w:rsidRPr="00723A2C">
              <w:rPr>
                <w:sz w:val="14"/>
                <w:szCs w:val="14"/>
              </w:rPr>
              <w:t>568</w:t>
            </w:r>
            <w:r>
              <w:rPr>
                <w:sz w:val="14"/>
                <w:szCs w:val="14"/>
              </w:rPr>
              <w:t>*</w:t>
            </w:r>
          </w:p>
        </w:tc>
        <w:tc>
          <w:tcPr>
            <w:tcW w:w="569" w:type="dxa"/>
            <w:noWrap/>
          </w:tcPr>
          <w:p w:rsidR="00F8755E" w:rsidRPr="00723A2C" w:rsidRDefault="00F8755E" w:rsidP="00C46530">
            <w:pPr>
              <w:spacing w:before="0" w:after="0" w:line="240" w:lineRule="auto"/>
              <w:jc w:val="center"/>
              <w:rPr>
                <w:sz w:val="14"/>
                <w:szCs w:val="14"/>
              </w:rPr>
            </w:pPr>
            <w:r>
              <w:rPr>
                <w:sz w:val="14"/>
                <w:szCs w:val="14"/>
              </w:rPr>
              <w:t>666</w:t>
            </w:r>
          </w:p>
        </w:tc>
        <w:tc>
          <w:tcPr>
            <w:tcW w:w="606" w:type="dxa"/>
            <w:noWrap/>
          </w:tcPr>
          <w:p w:rsidR="00F8755E" w:rsidRPr="00723A2C" w:rsidRDefault="00F8755E" w:rsidP="00C46530">
            <w:pPr>
              <w:spacing w:before="0" w:after="0" w:line="240" w:lineRule="auto"/>
              <w:jc w:val="center"/>
              <w:rPr>
                <w:sz w:val="14"/>
                <w:szCs w:val="14"/>
              </w:rPr>
            </w:pPr>
            <w:r>
              <w:rPr>
                <w:sz w:val="14"/>
                <w:szCs w:val="14"/>
              </w:rPr>
              <w:t>1060</w:t>
            </w:r>
          </w:p>
        </w:tc>
        <w:tc>
          <w:tcPr>
            <w:tcW w:w="709" w:type="dxa"/>
            <w:noWrap/>
          </w:tcPr>
          <w:p w:rsidR="00F8755E" w:rsidRPr="00723A2C" w:rsidRDefault="00F8755E" w:rsidP="00C46530">
            <w:pPr>
              <w:spacing w:before="0" w:after="0" w:line="240" w:lineRule="auto"/>
              <w:jc w:val="center"/>
              <w:rPr>
                <w:sz w:val="14"/>
                <w:szCs w:val="14"/>
              </w:rPr>
            </w:pPr>
            <w:r>
              <w:rPr>
                <w:sz w:val="14"/>
                <w:szCs w:val="14"/>
              </w:rPr>
              <w:t>2.652</w:t>
            </w:r>
          </w:p>
        </w:tc>
        <w:tc>
          <w:tcPr>
            <w:tcW w:w="392"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957" w:type="dxa"/>
          </w:tcPr>
          <w:p w:rsidR="00F8755E" w:rsidRPr="00723A2C" w:rsidRDefault="00F8755E" w:rsidP="00C46530">
            <w:pPr>
              <w:spacing w:before="0" w:after="0" w:line="240" w:lineRule="auto"/>
              <w:jc w:val="center"/>
              <w:rPr>
                <w:sz w:val="14"/>
                <w:szCs w:val="14"/>
              </w:rPr>
            </w:pPr>
          </w:p>
        </w:tc>
      </w:tr>
      <w:tr w:rsidR="00F8755E" w:rsidRPr="00723A2C" w:rsidTr="00646273">
        <w:trPr>
          <w:trHeight w:val="362"/>
        </w:trPr>
        <w:tc>
          <w:tcPr>
            <w:tcW w:w="1526" w:type="dxa"/>
            <w:vMerge/>
          </w:tcPr>
          <w:p w:rsidR="00F8755E" w:rsidRPr="00723A2C" w:rsidRDefault="00F8755E" w:rsidP="00EA465E">
            <w:pPr>
              <w:spacing w:before="0" w:after="0" w:line="240" w:lineRule="auto"/>
              <w:jc w:val="left"/>
              <w:rPr>
                <w:sz w:val="14"/>
                <w:szCs w:val="14"/>
              </w:rPr>
            </w:pPr>
          </w:p>
        </w:tc>
        <w:tc>
          <w:tcPr>
            <w:tcW w:w="1120" w:type="dxa"/>
            <w:gridSpan w:val="2"/>
          </w:tcPr>
          <w:p w:rsidR="00F8755E" w:rsidRPr="00723A2C" w:rsidRDefault="00F8755E" w:rsidP="00C46530">
            <w:pPr>
              <w:spacing w:before="0" w:after="0" w:line="240" w:lineRule="auto"/>
              <w:rPr>
                <w:sz w:val="14"/>
                <w:szCs w:val="14"/>
              </w:rPr>
            </w:pPr>
            <w:r w:rsidRPr="00723A2C">
              <w:rPr>
                <w:sz w:val="14"/>
                <w:szCs w:val="14"/>
              </w:rPr>
              <w:t>Στόχος</w:t>
            </w:r>
          </w:p>
        </w:tc>
        <w:tc>
          <w:tcPr>
            <w:tcW w:w="693"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648" w:type="dxa"/>
            <w:noWrap/>
          </w:tcPr>
          <w:p w:rsidR="00F8755E" w:rsidRPr="00723A2C" w:rsidRDefault="00F8755E" w:rsidP="00C46530">
            <w:pPr>
              <w:spacing w:before="0" w:after="0" w:line="240" w:lineRule="auto"/>
              <w:jc w:val="center"/>
              <w:rPr>
                <w:sz w:val="14"/>
                <w:szCs w:val="14"/>
              </w:rPr>
            </w:pPr>
          </w:p>
        </w:tc>
        <w:tc>
          <w:tcPr>
            <w:tcW w:w="648"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606" w:type="dxa"/>
            <w:noWrap/>
          </w:tcPr>
          <w:p w:rsidR="00F8755E" w:rsidRPr="00723A2C" w:rsidRDefault="00F8755E" w:rsidP="00C46530">
            <w:pPr>
              <w:spacing w:before="0" w:after="0" w:line="240" w:lineRule="auto"/>
              <w:jc w:val="center"/>
              <w:rPr>
                <w:sz w:val="14"/>
                <w:szCs w:val="14"/>
              </w:rPr>
            </w:pPr>
          </w:p>
        </w:tc>
        <w:tc>
          <w:tcPr>
            <w:tcW w:w="709" w:type="dxa"/>
            <w:noWrap/>
          </w:tcPr>
          <w:p w:rsidR="00F8755E" w:rsidRPr="00723A2C" w:rsidRDefault="00F8755E" w:rsidP="00C46530">
            <w:pPr>
              <w:spacing w:before="0" w:after="0" w:line="240" w:lineRule="auto"/>
              <w:jc w:val="center"/>
              <w:rPr>
                <w:sz w:val="14"/>
                <w:szCs w:val="14"/>
              </w:rPr>
            </w:pPr>
          </w:p>
        </w:tc>
        <w:tc>
          <w:tcPr>
            <w:tcW w:w="392"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957" w:type="dxa"/>
          </w:tcPr>
          <w:p w:rsidR="00F8755E" w:rsidRPr="00723A2C" w:rsidRDefault="00F8755E" w:rsidP="00C46530">
            <w:pPr>
              <w:spacing w:before="0" w:after="0" w:line="240" w:lineRule="auto"/>
              <w:jc w:val="center"/>
              <w:rPr>
                <w:sz w:val="14"/>
                <w:szCs w:val="14"/>
              </w:rPr>
            </w:pPr>
            <w:r w:rsidRPr="00723A2C">
              <w:rPr>
                <w:rFonts w:cs="Arial"/>
                <w:sz w:val="14"/>
                <w:szCs w:val="14"/>
              </w:rPr>
              <w:t xml:space="preserve">1.300 </w:t>
            </w:r>
            <w:r w:rsidRPr="00723A2C">
              <w:rPr>
                <w:rFonts w:cs="Arial"/>
                <w:sz w:val="14"/>
                <w:szCs w:val="14"/>
                <w:vertAlign w:val="superscript"/>
              </w:rPr>
              <w:t>(1)(2)</w:t>
            </w:r>
          </w:p>
        </w:tc>
      </w:tr>
      <w:tr w:rsidR="00F8755E" w:rsidRPr="00723A2C" w:rsidTr="00646273">
        <w:trPr>
          <w:trHeight w:val="330"/>
        </w:trPr>
        <w:tc>
          <w:tcPr>
            <w:tcW w:w="1526" w:type="dxa"/>
            <w:vMerge/>
          </w:tcPr>
          <w:p w:rsidR="00F8755E" w:rsidRPr="00723A2C" w:rsidRDefault="00F8755E" w:rsidP="00EA465E">
            <w:pPr>
              <w:spacing w:before="0" w:after="0" w:line="240" w:lineRule="auto"/>
              <w:jc w:val="left"/>
              <w:rPr>
                <w:sz w:val="14"/>
                <w:szCs w:val="14"/>
              </w:rPr>
            </w:pPr>
          </w:p>
        </w:tc>
        <w:tc>
          <w:tcPr>
            <w:tcW w:w="1120" w:type="dxa"/>
            <w:gridSpan w:val="2"/>
          </w:tcPr>
          <w:p w:rsidR="00F8755E" w:rsidRPr="00723A2C" w:rsidRDefault="00F8755E" w:rsidP="00C46530">
            <w:pPr>
              <w:spacing w:before="0" w:after="0" w:line="240" w:lineRule="auto"/>
              <w:rPr>
                <w:sz w:val="14"/>
                <w:szCs w:val="14"/>
              </w:rPr>
            </w:pPr>
            <w:r w:rsidRPr="00723A2C">
              <w:rPr>
                <w:sz w:val="14"/>
                <w:szCs w:val="14"/>
              </w:rPr>
              <w:t>Αφετηρία</w:t>
            </w:r>
          </w:p>
        </w:tc>
        <w:tc>
          <w:tcPr>
            <w:tcW w:w="693" w:type="dxa"/>
            <w:noWrap/>
          </w:tcPr>
          <w:p w:rsidR="00F8755E" w:rsidRPr="00723A2C" w:rsidRDefault="00F8755E" w:rsidP="00C46530">
            <w:pPr>
              <w:spacing w:before="0" w:after="0" w:line="240" w:lineRule="auto"/>
              <w:jc w:val="center"/>
              <w:rPr>
                <w:sz w:val="14"/>
                <w:szCs w:val="14"/>
              </w:rPr>
            </w:pPr>
            <w:r w:rsidRPr="00723A2C">
              <w:rPr>
                <w:sz w:val="14"/>
                <w:szCs w:val="14"/>
                <w:lang w:val="en-US"/>
              </w:rPr>
              <w:t>1.383</w:t>
            </w:r>
          </w:p>
        </w:tc>
        <w:tc>
          <w:tcPr>
            <w:tcW w:w="569" w:type="dxa"/>
            <w:noWrap/>
          </w:tcPr>
          <w:p w:rsidR="00F8755E" w:rsidRPr="00723A2C" w:rsidRDefault="00F8755E" w:rsidP="00C46530">
            <w:pPr>
              <w:spacing w:before="0" w:after="0" w:line="240" w:lineRule="auto"/>
              <w:jc w:val="center"/>
              <w:rPr>
                <w:sz w:val="14"/>
                <w:szCs w:val="14"/>
              </w:rPr>
            </w:pPr>
          </w:p>
        </w:tc>
        <w:tc>
          <w:tcPr>
            <w:tcW w:w="648" w:type="dxa"/>
            <w:noWrap/>
          </w:tcPr>
          <w:p w:rsidR="00F8755E" w:rsidRPr="00723A2C" w:rsidRDefault="00F8755E" w:rsidP="00C46530">
            <w:pPr>
              <w:spacing w:before="0" w:after="0" w:line="240" w:lineRule="auto"/>
              <w:jc w:val="center"/>
              <w:rPr>
                <w:sz w:val="14"/>
                <w:szCs w:val="14"/>
              </w:rPr>
            </w:pPr>
          </w:p>
        </w:tc>
        <w:tc>
          <w:tcPr>
            <w:tcW w:w="648"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606" w:type="dxa"/>
            <w:noWrap/>
          </w:tcPr>
          <w:p w:rsidR="00F8755E" w:rsidRPr="00723A2C" w:rsidRDefault="00F8755E" w:rsidP="00C46530">
            <w:pPr>
              <w:spacing w:before="0" w:after="0" w:line="240" w:lineRule="auto"/>
              <w:jc w:val="center"/>
              <w:rPr>
                <w:sz w:val="14"/>
                <w:szCs w:val="14"/>
              </w:rPr>
            </w:pPr>
          </w:p>
        </w:tc>
        <w:tc>
          <w:tcPr>
            <w:tcW w:w="709" w:type="dxa"/>
            <w:noWrap/>
          </w:tcPr>
          <w:p w:rsidR="00F8755E" w:rsidRPr="00723A2C" w:rsidRDefault="00F8755E" w:rsidP="00C46530">
            <w:pPr>
              <w:spacing w:before="0" w:after="0" w:line="240" w:lineRule="auto"/>
              <w:jc w:val="center"/>
              <w:rPr>
                <w:sz w:val="14"/>
                <w:szCs w:val="14"/>
              </w:rPr>
            </w:pPr>
          </w:p>
        </w:tc>
        <w:tc>
          <w:tcPr>
            <w:tcW w:w="392"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957" w:type="dxa"/>
          </w:tcPr>
          <w:p w:rsidR="00F8755E" w:rsidRPr="00723A2C" w:rsidRDefault="00F8755E" w:rsidP="00C46530">
            <w:pPr>
              <w:spacing w:before="0" w:after="0" w:line="240" w:lineRule="auto"/>
              <w:jc w:val="center"/>
              <w:rPr>
                <w:sz w:val="14"/>
                <w:szCs w:val="14"/>
              </w:rPr>
            </w:pPr>
          </w:p>
        </w:tc>
      </w:tr>
      <w:tr w:rsidR="00F8755E" w:rsidRPr="00723A2C" w:rsidTr="00646273">
        <w:trPr>
          <w:trHeight w:val="450"/>
        </w:trPr>
        <w:tc>
          <w:tcPr>
            <w:tcW w:w="1526" w:type="dxa"/>
            <w:vMerge w:val="restart"/>
          </w:tcPr>
          <w:p w:rsidR="00F8755E" w:rsidRPr="00723A2C" w:rsidRDefault="00F8755E" w:rsidP="00EA465E">
            <w:pPr>
              <w:spacing w:before="0" w:after="0" w:line="240" w:lineRule="auto"/>
              <w:jc w:val="left"/>
              <w:rPr>
                <w:sz w:val="14"/>
                <w:szCs w:val="14"/>
              </w:rPr>
            </w:pPr>
            <w:r w:rsidRPr="00723A2C">
              <w:rPr>
                <w:rFonts w:cs="Arial"/>
                <w:sz w:val="14"/>
                <w:szCs w:val="14"/>
              </w:rPr>
              <w:t>Αριθμός ενισχυόμενων ερευνητικών προγραμμάτων</w:t>
            </w:r>
          </w:p>
        </w:tc>
        <w:tc>
          <w:tcPr>
            <w:tcW w:w="1120" w:type="dxa"/>
            <w:gridSpan w:val="2"/>
          </w:tcPr>
          <w:p w:rsidR="00F8755E" w:rsidRPr="00723A2C" w:rsidRDefault="00F8755E" w:rsidP="00C46530">
            <w:pPr>
              <w:spacing w:before="0" w:after="0" w:line="240" w:lineRule="auto"/>
              <w:rPr>
                <w:sz w:val="14"/>
                <w:szCs w:val="14"/>
              </w:rPr>
            </w:pPr>
            <w:r w:rsidRPr="00723A2C">
              <w:rPr>
                <w:sz w:val="14"/>
                <w:szCs w:val="14"/>
              </w:rPr>
              <w:t>Ολοκλήρωση</w:t>
            </w:r>
          </w:p>
        </w:tc>
        <w:tc>
          <w:tcPr>
            <w:tcW w:w="693" w:type="dxa"/>
            <w:noWrap/>
          </w:tcPr>
          <w:p w:rsidR="00F8755E" w:rsidRPr="00723A2C" w:rsidRDefault="00F8755E" w:rsidP="00C46530">
            <w:pPr>
              <w:spacing w:before="0" w:after="0" w:line="240" w:lineRule="auto"/>
              <w:jc w:val="center"/>
              <w:rPr>
                <w:sz w:val="14"/>
                <w:szCs w:val="14"/>
              </w:rPr>
            </w:pPr>
            <w:r w:rsidRPr="00723A2C">
              <w:rPr>
                <w:sz w:val="14"/>
                <w:szCs w:val="14"/>
              </w:rPr>
              <w:t>0</w:t>
            </w:r>
          </w:p>
        </w:tc>
        <w:tc>
          <w:tcPr>
            <w:tcW w:w="569" w:type="dxa"/>
            <w:noWrap/>
          </w:tcPr>
          <w:p w:rsidR="00F8755E" w:rsidRPr="00723A2C" w:rsidRDefault="00F8755E" w:rsidP="00C46530">
            <w:pPr>
              <w:spacing w:before="0" w:after="0" w:line="240" w:lineRule="auto"/>
              <w:jc w:val="center"/>
              <w:rPr>
                <w:sz w:val="14"/>
                <w:szCs w:val="14"/>
              </w:rPr>
            </w:pPr>
            <w:r w:rsidRPr="00723A2C">
              <w:rPr>
                <w:sz w:val="14"/>
                <w:szCs w:val="14"/>
                <w:lang w:val="en-US"/>
              </w:rPr>
              <w:t>0</w:t>
            </w:r>
          </w:p>
        </w:tc>
        <w:tc>
          <w:tcPr>
            <w:tcW w:w="648" w:type="dxa"/>
            <w:noWrap/>
          </w:tcPr>
          <w:p w:rsidR="00F8755E" w:rsidRPr="00723A2C" w:rsidRDefault="00F8755E" w:rsidP="00C46530">
            <w:pPr>
              <w:spacing w:before="0" w:after="0" w:line="240" w:lineRule="auto"/>
              <w:jc w:val="center"/>
              <w:rPr>
                <w:sz w:val="14"/>
                <w:szCs w:val="14"/>
              </w:rPr>
            </w:pPr>
            <w:r w:rsidRPr="00723A2C">
              <w:rPr>
                <w:sz w:val="14"/>
                <w:szCs w:val="14"/>
              </w:rPr>
              <w:t>0</w:t>
            </w:r>
          </w:p>
        </w:tc>
        <w:tc>
          <w:tcPr>
            <w:tcW w:w="648" w:type="dxa"/>
            <w:noWrap/>
          </w:tcPr>
          <w:p w:rsidR="00F8755E" w:rsidRPr="00723A2C" w:rsidRDefault="00F8755E" w:rsidP="00C46530">
            <w:pPr>
              <w:spacing w:before="0" w:after="0" w:line="240" w:lineRule="auto"/>
              <w:jc w:val="center"/>
              <w:rPr>
                <w:sz w:val="14"/>
                <w:szCs w:val="14"/>
              </w:rPr>
            </w:pPr>
            <w:r w:rsidRPr="00723A2C">
              <w:rPr>
                <w:sz w:val="14"/>
                <w:szCs w:val="14"/>
              </w:rPr>
              <w:t>0</w:t>
            </w:r>
          </w:p>
        </w:tc>
        <w:tc>
          <w:tcPr>
            <w:tcW w:w="569" w:type="dxa"/>
            <w:noWrap/>
          </w:tcPr>
          <w:p w:rsidR="00F8755E" w:rsidRPr="00723A2C" w:rsidRDefault="00F8755E" w:rsidP="00C46530">
            <w:pPr>
              <w:spacing w:before="0" w:after="0" w:line="240" w:lineRule="auto"/>
              <w:jc w:val="center"/>
              <w:rPr>
                <w:sz w:val="14"/>
                <w:szCs w:val="14"/>
              </w:rPr>
            </w:pPr>
            <w:r>
              <w:rPr>
                <w:sz w:val="14"/>
                <w:szCs w:val="14"/>
              </w:rPr>
              <w:t>0</w:t>
            </w:r>
          </w:p>
        </w:tc>
        <w:tc>
          <w:tcPr>
            <w:tcW w:w="606" w:type="dxa"/>
            <w:noWrap/>
          </w:tcPr>
          <w:p w:rsidR="00F8755E" w:rsidRPr="00723A2C" w:rsidRDefault="00F8755E" w:rsidP="00C46530">
            <w:pPr>
              <w:spacing w:before="0" w:after="0" w:line="240" w:lineRule="auto"/>
              <w:jc w:val="center"/>
              <w:rPr>
                <w:sz w:val="14"/>
                <w:szCs w:val="14"/>
              </w:rPr>
            </w:pPr>
            <w:r>
              <w:rPr>
                <w:sz w:val="14"/>
                <w:szCs w:val="14"/>
              </w:rPr>
              <w:t>877</w:t>
            </w:r>
          </w:p>
        </w:tc>
        <w:tc>
          <w:tcPr>
            <w:tcW w:w="709" w:type="dxa"/>
            <w:noWrap/>
          </w:tcPr>
          <w:p w:rsidR="00F8755E" w:rsidRPr="00723A2C" w:rsidRDefault="00F8755E" w:rsidP="00C46530">
            <w:pPr>
              <w:spacing w:before="0" w:after="0" w:line="240" w:lineRule="auto"/>
              <w:jc w:val="center"/>
              <w:rPr>
                <w:sz w:val="14"/>
                <w:szCs w:val="14"/>
              </w:rPr>
            </w:pPr>
            <w:r>
              <w:rPr>
                <w:sz w:val="14"/>
                <w:szCs w:val="14"/>
              </w:rPr>
              <w:t>877</w:t>
            </w:r>
          </w:p>
        </w:tc>
        <w:tc>
          <w:tcPr>
            <w:tcW w:w="392"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957" w:type="dxa"/>
          </w:tcPr>
          <w:p w:rsidR="00F8755E" w:rsidRPr="00723A2C" w:rsidRDefault="00F8755E" w:rsidP="00C46530">
            <w:pPr>
              <w:spacing w:before="0" w:after="0" w:line="240" w:lineRule="auto"/>
              <w:jc w:val="center"/>
              <w:rPr>
                <w:sz w:val="14"/>
                <w:szCs w:val="14"/>
              </w:rPr>
            </w:pPr>
          </w:p>
        </w:tc>
      </w:tr>
      <w:tr w:rsidR="00F8755E" w:rsidRPr="00723A2C" w:rsidTr="00646273">
        <w:trPr>
          <w:trHeight w:val="255"/>
        </w:trPr>
        <w:tc>
          <w:tcPr>
            <w:tcW w:w="1526" w:type="dxa"/>
            <w:vMerge/>
          </w:tcPr>
          <w:p w:rsidR="00F8755E" w:rsidRPr="00723A2C" w:rsidRDefault="00F8755E" w:rsidP="00EA465E">
            <w:pPr>
              <w:spacing w:before="0" w:after="0" w:line="240" w:lineRule="auto"/>
              <w:jc w:val="left"/>
              <w:rPr>
                <w:sz w:val="14"/>
                <w:szCs w:val="14"/>
              </w:rPr>
            </w:pPr>
          </w:p>
        </w:tc>
        <w:tc>
          <w:tcPr>
            <w:tcW w:w="1120" w:type="dxa"/>
            <w:gridSpan w:val="2"/>
          </w:tcPr>
          <w:p w:rsidR="00F8755E" w:rsidRPr="00723A2C" w:rsidRDefault="00F8755E" w:rsidP="00C46530">
            <w:pPr>
              <w:spacing w:before="0" w:after="0" w:line="240" w:lineRule="auto"/>
              <w:rPr>
                <w:sz w:val="14"/>
                <w:szCs w:val="14"/>
              </w:rPr>
            </w:pPr>
            <w:r w:rsidRPr="00723A2C">
              <w:rPr>
                <w:sz w:val="14"/>
                <w:szCs w:val="14"/>
              </w:rPr>
              <w:t>Στόχος</w:t>
            </w:r>
          </w:p>
        </w:tc>
        <w:tc>
          <w:tcPr>
            <w:tcW w:w="693"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648" w:type="dxa"/>
            <w:noWrap/>
          </w:tcPr>
          <w:p w:rsidR="00F8755E" w:rsidRPr="00723A2C" w:rsidRDefault="00F8755E" w:rsidP="00C46530">
            <w:pPr>
              <w:spacing w:before="0" w:after="0" w:line="240" w:lineRule="auto"/>
              <w:jc w:val="center"/>
              <w:rPr>
                <w:sz w:val="14"/>
                <w:szCs w:val="14"/>
              </w:rPr>
            </w:pPr>
          </w:p>
        </w:tc>
        <w:tc>
          <w:tcPr>
            <w:tcW w:w="648"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606" w:type="dxa"/>
            <w:noWrap/>
          </w:tcPr>
          <w:p w:rsidR="00F8755E" w:rsidRPr="00723A2C" w:rsidRDefault="00F8755E" w:rsidP="00C46530">
            <w:pPr>
              <w:spacing w:before="0" w:after="0" w:line="240" w:lineRule="auto"/>
              <w:jc w:val="center"/>
              <w:rPr>
                <w:sz w:val="14"/>
                <w:szCs w:val="14"/>
              </w:rPr>
            </w:pPr>
          </w:p>
        </w:tc>
        <w:tc>
          <w:tcPr>
            <w:tcW w:w="709" w:type="dxa"/>
            <w:noWrap/>
          </w:tcPr>
          <w:p w:rsidR="00F8755E" w:rsidRPr="00723A2C" w:rsidRDefault="00F8755E" w:rsidP="00C46530">
            <w:pPr>
              <w:spacing w:before="0" w:after="0" w:line="240" w:lineRule="auto"/>
              <w:jc w:val="center"/>
              <w:rPr>
                <w:sz w:val="14"/>
                <w:szCs w:val="14"/>
              </w:rPr>
            </w:pPr>
          </w:p>
        </w:tc>
        <w:tc>
          <w:tcPr>
            <w:tcW w:w="392"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957" w:type="dxa"/>
          </w:tcPr>
          <w:p w:rsidR="00F8755E" w:rsidRPr="00723A2C" w:rsidRDefault="00F8755E" w:rsidP="00C46530">
            <w:pPr>
              <w:spacing w:before="0" w:after="0" w:line="240" w:lineRule="auto"/>
              <w:jc w:val="center"/>
              <w:rPr>
                <w:sz w:val="14"/>
                <w:szCs w:val="14"/>
              </w:rPr>
            </w:pPr>
            <w:r w:rsidRPr="00723A2C">
              <w:rPr>
                <w:rFonts w:cs="Arial"/>
                <w:sz w:val="14"/>
                <w:szCs w:val="14"/>
              </w:rPr>
              <w:t xml:space="preserve">2.600 </w:t>
            </w:r>
            <w:r w:rsidRPr="00723A2C">
              <w:rPr>
                <w:rFonts w:cs="Arial"/>
                <w:sz w:val="14"/>
                <w:szCs w:val="14"/>
                <w:vertAlign w:val="superscript"/>
              </w:rPr>
              <w:t>(1)(2)</w:t>
            </w:r>
          </w:p>
        </w:tc>
      </w:tr>
      <w:tr w:rsidR="00F8755E" w:rsidRPr="00723A2C" w:rsidTr="00646273">
        <w:trPr>
          <w:trHeight w:val="255"/>
        </w:trPr>
        <w:tc>
          <w:tcPr>
            <w:tcW w:w="1526" w:type="dxa"/>
            <w:vMerge/>
          </w:tcPr>
          <w:p w:rsidR="00F8755E" w:rsidRPr="00723A2C" w:rsidRDefault="00F8755E" w:rsidP="00EA465E">
            <w:pPr>
              <w:spacing w:before="0" w:after="0" w:line="240" w:lineRule="auto"/>
              <w:jc w:val="left"/>
              <w:rPr>
                <w:sz w:val="14"/>
                <w:szCs w:val="14"/>
              </w:rPr>
            </w:pPr>
          </w:p>
        </w:tc>
        <w:tc>
          <w:tcPr>
            <w:tcW w:w="1120" w:type="dxa"/>
            <w:gridSpan w:val="2"/>
          </w:tcPr>
          <w:p w:rsidR="00F8755E" w:rsidRPr="00723A2C" w:rsidRDefault="00F8755E" w:rsidP="00C46530">
            <w:pPr>
              <w:spacing w:before="0" w:after="0" w:line="240" w:lineRule="auto"/>
              <w:rPr>
                <w:sz w:val="14"/>
                <w:szCs w:val="14"/>
              </w:rPr>
            </w:pPr>
            <w:r w:rsidRPr="00723A2C">
              <w:rPr>
                <w:sz w:val="14"/>
                <w:szCs w:val="14"/>
              </w:rPr>
              <w:t>Αφετηρία</w:t>
            </w:r>
          </w:p>
        </w:tc>
        <w:tc>
          <w:tcPr>
            <w:tcW w:w="693" w:type="dxa"/>
            <w:noWrap/>
          </w:tcPr>
          <w:p w:rsidR="00F8755E" w:rsidRPr="00723A2C" w:rsidRDefault="00F8755E" w:rsidP="00C46530">
            <w:pPr>
              <w:spacing w:before="0" w:after="0" w:line="240" w:lineRule="auto"/>
              <w:jc w:val="center"/>
              <w:rPr>
                <w:sz w:val="14"/>
                <w:szCs w:val="14"/>
              </w:rPr>
            </w:pPr>
            <w:r w:rsidRPr="00723A2C">
              <w:rPr>
                <w:rFonts w:cs="Arial"/>
                <w:sz w:val="14"/>
                <w:szCs w:val="14"/>
              </w:rPr>
              <w:t>2.789</w:t>
            </w:r>
          </w:p>
        </w:tc>
        <w:tc>
          <w:tcPr>
            <w:tcW w:w="569" w:type="dxa"/>
            <w:noWrap/>
          </w:tcPr>
          <w:p w:rsidR="00F8755E" w:rsidRPr="00723A2C" w:rsidRDefault="00F8755E" w:rsidP="00C46530">
            <w:pPr>
              <w:spacing w:before="0" w:after="0" w:line="240" w:lineRule="auto"/>
              <w:jc w:val="center"/>
              <w:rPr>
                <w:sz w:val="14"/>
                <w:szCs w:val="14"/>
              </w:rPr>
            </w:pPr>
          </w:p>
        </w:tc>
        <w:tc>
          <w:tcPr>
            <w:tcW w:w="648" w:type="dxa"/>
            <w:noWrap/>
          </w:tcPr>
          <w:p w:rsidR="00F8755E" w:rsidRPr="00723A2C" w:rsidRDefault="00F8755E" w:rsidP="00C46530">
            <w:pPr>
              <w:spacing w:before="0" w:after="0" w:line="240" w:lineRule="auto"/>
              <w:jc w:val="center"/>
              <w:rPr>
                <w:sz w:val="14"/>
                <w:szCs w:val="14"/>
              </w:rPr>
            </w:pPr>
          </w:p>
        </w:tc>
        <w:tc>
          <w:tcPr>
            <w:tcW w:w="648"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606" w:type="dxa"/>
            <w:noWrap/>
          </w:tcPr>
          <w:p w:rsidR="00F8755E" w:rsidRPr="00723A2C" w:rsidRDefault="00F8755E" w:rsidP="00C46530">
            <w:pPr>
              <w:spacing w:before="0" w:after="0" w:line="240" w:lineRule="auto"/>
              <w:jc w:val="center"/>
              <w:rPr>
                <w:sz w:val="14"/>
                <w:szCs w:val="14"/>
              </w:rPr>
            </w:pPr>
          </w:p>
        </w:tc>
        <w:tc>
          <w:tcPr>
            <w:tcW w:w="709" w:type="dxa"/>
            <w:noWrap/>
          </w:tcPr>
          <w:p w:rsidR="00F8755E" w:rsidRPr="00723A2C" w:rsidRDefault="00F8755E" w:rsidP="00C46530">
            <w:pPr>
              <w:spacing w:before="0" w:after="0" w:line="240" w:lineRule="auto"/>
              <w:jc w:val="center"/>
              <w:rPr>
                <w:sz w:val="14"/>
                <w:szCs w:val="14"/>
              </w:rPr>
            </w:pPr>
          </w:p>
        </w:tc>
        <w:tc>
          <w:tcPr>
            <w:tcW w:w="392"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957" w:type="dxa"/>
          </w:tcPr>
          <w:p w:rsidR="00F8755E" w:rsidRPr="00723A2C" w:rsidRDefault="00F8755E" w:rsidP="00C46530">
            <w:pPr>
              <w:spacing w:before="0" w:after="0" w:line="240" w:lineRule="auto"/>
              <w:jc w:val="center"/>
              <w:rPr>
                <w:sz w:val="14"/>
                <w:szCs w:val="14"/>
              </w:rPr>
            </w:pPr>
          </w:p>
        </w:tc>
      </w:tr>
      <w:tr w:rsidR="00F8755E" w:rsidRPr="00723A2C" w:rsidTr="00646273">
        <w:trPr>
          <w:trHeight w:val="450"/>
        </w:trPr>
        <w:tc>
          <w:tcPr>
            <w:tcW w:w="1526" w:type="dxa"/>
            <w:vMerge w:val="restart"/>
          </w:tcPr>
          <w:p w:rsidR="00F8755E" w:rsidRPr="00723A2C" w:rsidRDefault="00F8755E" w:rsidP="00EA465E">
            <w:pPr>
              <w:spacing w:before="0" w:after="0" w:line="240" w:lineRule="auto"/>
              <w:jc w:val="left"/>
              <w:rPr>
                <w:sz w:val="14"/>
                <w:szCs w:val="14"/>
              </w:rPr>
            </w:pPr>
            <w:r w:rsidRPr="00723A2C">
              <w:rPr>
                <w:rFonts w:cs="Arial"/>
                <w:sz w:val="14"/>
                <w:szCs w:val="14"/>
              </w:rPr>
              <w:t>Αριθμός ερευνητών που συμμετέχουν σε ενισχυόμενα ερευνητικά προγράμματα</w:t>
            </w:r>
          </w:p>
        </w:tc>
        <w:tc>
          <w:tcPr>
            <w:tcW w:w="1120" w:type="dxa"/>
            <w:gridSpan w:val="2"/>
          </w:tcPr>
          <w:p w:rsidR="00F8755E" w:rsidRPr="00723A2C" w:rsidRDefault="00F8755E" w:rsidP="00C46530">
            <w:pPr>
              <w:spacing w:before="0" w:after="0" w:line="240" w:lineRule="auto"/>
              <w:rPr>
                <w:sz w:val="14"/>
                <w:szCs w:val="14"/>
              </w:rPr>
            </w:pPr>
            <w:r w:rsidRPr="00723A2C">
              <w:rPr>
                <w:sz w:val="14"/>
                <w:szCs w:val="14"/>
              </w:rPr>
              <w:t>Ολοκλήρωση</w:t>
            </w:r>
          </w:p>
        </w:tc>
        <w:tc>
          <w:tcPr>
            <w:tcW w:w="693" w:type="dxa"/>
            <w:noWrap/>
          </w:tcPr>
          <w:p w:rsidR="00F8755E" w:rsidRPr="00723A2C" w:rsidRDefault="00F8755E" w:rsidP="00C46530">
            <w:pPr>
              <w:spacing w:before="0" w:after="0" w:line="240" w:lineRule="auto"/>
              <w:jc w:val="center"/>
              <w:rPr>
                <w:sz w:val="14"/>
                <w:szCs w:val="14"/>
              </w:rPr>
            </w:pPr>
            <w:r w:rsidRPr="00723A2C">
              <w:rPr>
                <w:sz w:val="14"/>
                <w:szCs w:val="14"/>
              </w:rPr>
              <w:t>0</w:t>
            </w:r>
          </w:p>
        </w:tc>
        <w:tc>
          <w:tcPr>
            <w:tcW w:w="569" w:type="dxa"/>
            <w:noWrap/>
          </w:tcPr>
          <w:p w:rsidR="00F8755E" w:rsidRPr="00723A2C" w:rsidRDefault="00F8755E" w:rsidP="00C46530">
            <w:pPr>
              <w:spacing w:before="0" w:after="0" w:line="240" w:lineRule="auto"/>
              <w:jc w:val="center"/>
              <w:rPr>
                <w:sz w:val="14"/>
                <w:szCs w:val="14"/>
              </w:rPr>
            </w:pPr>
            <w:r w:rsidRPr="00723A2C">
              <w:rPr>
                <w:sz w:val="14"/>
                <w:szCs w:val="14"/>
                <w:lang w:val="en-US"/>
              </w:rPr>
              <w:t>0</w:t>
            </w:r>
          </w:p>
        </w:tc>
        <w:tc>
          <w:tcPr>
            <w:tcW w:w="648" w:type="dxa"/>
            <w:noWrap/>
          </w:tcPr>
          <w:p w:rsidR="00F8755E" w:rsidRPr="00723A2C" w:rsidRDefault="00F8755E" w:rsidP="00C46530">
            <w:pPr>
              <w:spacing w:before="0" w:after="0" w:line="240" w:lineRule="auto"/>
              <w:jc w:val="center"/>
              <w:rPr>
                <w:sz w:val="14"/>
                <w:szCs w:val="14"/>
              </w:rPr>
            </w:pPr>
            <w:r w:rsidRPr="00723A2C">
              <w:rPr>
                <w:sz w:val="14"/>
                <w:szCs w:val="14"/>
              </w:rPr>
              <w:t>0</w:t>
            </w:r>
          </w:p>
        </w:tc>
        <w:tc>
          <w:tcPr>
            <w:tcW w:w="648" w:type="dxa"/>
            <w:noWrap/>
          </w:tcPr>
          <w:p w:rsidR="00F8755E" w:rsidRPr="00723A2C" w:rsidRDefault="00F8755E" w:rsidP="00C46530">
            <w:pPr>
              <w:spacing w:before="0" w:after="0" w:line="240" w:lineRule="auto"/>
              <w:jc w:val="center"/>
              <w:rPr>
                <w:sz w:val="14"/>
                <w:szCs w:val="14"/>
              </w:rPr>
            </w:pPr>
            <w:r w:rsidRPr="00723A2C">
              <w:rPr>
                <w:sz w:val="14"/>
                <w:szCs w:val="14"/>
              </w:rPr>
              <w:t>0</w:t>
            </w:r>
          </w:p>
        </w:tc>
        <w:tc>
          <w:tcPr>
            <w:tcW w:w="569" w:type="dxa"/>
            <w:noWrap/>
          </w:tcPr>
          <w:p w:rsidR="00F8755E" w:rsidRPr="00723A2C" w:rsidRDefault="00F8755E" w:rsidP="00C46530">
            <w:pPr>
              <w:spacing w:before="0" w:after="0" w:line="240" w:lineRule="auto"/>
              <w:jc w:val="center"/>
              <w:rPr>
                <w:sz w:val="14"/>
                <w:szCs w:val="14"/>
              </w:rPr>
            </w:pPr>
            <w:r>
              <w:rPr>
                <w:sz w:val="14"/>
                <w:szCs w:val="14"/>
              </w:rPr>
              <w:t>0</w:t>
            </w:r>
          </w:p>
        </w:tc>
        <w:tc>
          <w:tcPr>
            <w:tcW w:w="606" w:type="dxa"/>
            <w:noWrap/>
          </w:tcPr>
          <w:p w:rsidR="00F8755E" w:rsidRPr="00723A2C" w:rsidRDefault="00F8755E" w:rsidP="00C46530">
            <w:pPr>
              <w:spacing w:before="0" w:after="0" w:line="240" w:lineRule="auto"/>
              <w:jc w:val="center"/>
              <w:rPr>
                <w:sz w:val="14"/>
                <w:szCs w:val="14"/>
              </w:rPr>
            </w:pPr>
            <w:r>
              <w:rPr>
                <w:sz w:val="14"/>
                <w:szCs w:val="14"/>
              </w:rPr>
              <w:t>1.799</w:t>
            </w:r>
          </w:p>
        </w:tc>
        <w:tc>
          <w:tcPr>
            <w:tcW w:w="709" w:type="dxa"/>
            <w:noWrap/>
          </w:tcPr>
          <w:p w:rsidR="00F8755E" w:rsidRPr="00723A2C" w:rsidRDefault="00F8755E" w:rsidP="00C46530">
            <w:pPr>
              <w:spacing w:before="0" w:after="0" w:line="240" w:lineRule="auto"/>
              <w:jc w:val="center"/>
              <w:rPr>
                <w:sz w:val="14"/>
                <w:szCs w:val="14"/>
              </w:rPr>
            </w:pPr>
            <w:r>
              <w:rPr>
                <w:sz w:val="14"/>
                <w:szCs w:val="14"/>
              </w:rPr>
              <w:t>3.312</w:t>
            </w:r>
          </w:p>
        </w:tc>
        <w:tc>
          <w:tcPr>
            <w:tcW w:w="392"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957" w:type="dxa"/>
          </w:tcPr>
          <w:p w:rsidR="00F8755E" w:rsidRPr="00723A2C" w:rsidRDefault="00F8755E" w:rsidP="00C46530">
            <w:pPr>
              <w:spacing w:before="0" w:after="0" w:line="240" w:lineRule="auto"/>
              <w:jc w:val="center"/>
              <w:rPr>
                <w:sz w:val="14"/>
                <w:szCs w:val="14"/>
              </w:rPr>
            </w:pPr>
          </w:p>
        </w:tc>
      </w:tr>
      <w:tr w:rsidR="00F8755E" w:rsidRPr="00723A2C" w:rsidTr="00646273">
        <w:trPr>
          <w:trHeight w:val="315"/>
        </w:trPr>
        <w:tc>
          <w:tcPr>
            <w:tcW w:w="1526" w:type="dxa"/>
            <w:vMerge/>
          </w:tcPr>
          <w:p w:rsidR="00F8755E" w:rsidRPr="00723A2C" w:rsidRDefault="00F8755E" w:rsidP="00EA465E">
            <w:pPr>
              <w:spacing w:before="0" w:after="0" w:line="240" w:lineRule="auto"/>
              <w:jc w:val="left"/>
              <w:rPr>
                <w:sz w:val="14"/>
                <w:szCs w:val="14"/>
              </w:rPr>
            </w:pPr>
          </w:p>
        </w:tc>
        <w:tc>
          <w:tcPr>
            <w:tcW w:w="1120" w:type="dxa"/>
            <w:gridSpan w:val="2"/>
          </w:tcPr>
          <w:p w:rsidR="00F8755E" w:rsidRPr="00723A2C" w:rsidRDefault="00F8755E" w:rsidP="00C46530">
            <w:pPr>
              <w:spacing w:before="0" w:after="0" w:line="240" w:lineRule="auto"/>
              <w:rPr>
                <w:sz w:val="14"/>
                <w:szCs w:val="14"/>
              </w:rPr>
            </w:pPr>
            <w:r w:rsidRPr="00723A2C">
              <w:rPr>
                <w:sz w:val="14"/>
                <w:szCs w:val="14"/>
              </w:rPr>
              <w:t>Στόχος</w:t>
            </w:r>
          </w:p>
        </w:tc>
        <w:tc>
          <w:tcPr>
            <w:tcW w:w="693"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648" w:type="dxa"/>
            <w:noWrap/>
          </w:tcPr>
          <w:p w:rsidR="00F8755E" w:rsidRPr="00723A2C" w:rsidRDefault="00F8755E" w:rsidP="00C46530">
            <w:pPr>
              <w:spacing w:before="0" w:after="0" w:line="240" w:lineRule="auto"/>
              <w:jc w:val="center"/>
              <w:rPr>
                <w:sz w:val="14"/>
                <w:szCs w:val="14"/>
              </w:rPr>
            </w:pPr>
          </w:p>
        </w:tc>
        <w:tc>
          <w:tcPr>
            <w:tcW w:w="648"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606" w:type="dxa"/>
            <w:noWrap/>
          </w:tcPr>
          <w:p w:rsidR="00F8755E" w:rsidRPr="00723A2C" w:rsidRDefault="00F8755E" w:rsidP="00C46530">
            <w:pPr>
              <w:spacing w:before="0" w:after="0" w:line="240" w:lineRule="auto"/>
              <w:jc w:val="center"/>
              <w:rPr>
                <w:sz w:val="14"/>
                <w:szCs w:val="14"/>
              </w:rPr>
            </w:pPr>
          </w:p>
        </w:tc>
        <w:tc>
          <w:tcPr>
            <w:tcW w:w="709" w:type="dxa"/>
            <w:noWrap/>
          </w:tcPr>
          <w:p w:rsidR="00F8755E" w:rsidRPr="00723A2C" w:rsidRDefault="00F8755E" w:rsidP="00C46530">
            <w:pPr>
              <w:spacing w:before="0" w:after="0" w:line="240" w:lineRule="auto"/>
              <w:jc w:val="center"/>
              <w:rPr>
                <w:sz w:val="14"/>
                <w:szCs w:val="14"/>
              </w:rPr>
            </w:pPr>
          </w:p>
        </w:tc>
        <w:tc>
          <w:tcPr>
            <w:tcW w:w="392"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957" w:type="dxa"/>
          </w:tcPr>
          <w:p w:rsidR="00F8755E" w:rsidRPr="00723A2C" w:rsidRDefault="00F8755E" w:rsidP="00C46530">
            <w:pPr>
              <w:spacing w:before="0" w:after="0" w:line="240" w:lineRule="auto"/>
              <w:jc w:val="center"/>
              <w:rPr>
                <w:sz w:val="14"/>
                <w:szCs w:val="14"/>
              </w:rPr>
            </w:pPr>
            <w:r w:rsidRPr="00723A2C">
              <w:rPr>
                <w:sz w:val="14"/>
                <w:szCs w:val="14"/>
                <w:lang w:val="en-US"/>
              </w:rPr>
              <w:t xml:space="preserve">6.400 </w:t>
            </w:r>
            <w:r w:rsidRPr="00723A2C">
              <w:rPr>
                <w:sz w:val="14"/>
                <w:szCs w:val="14"/>
                <w:vertAlign w:val="superscript"/>
                <w:lang w:val="en-US"/>
              </w:rPr>
              <w:t>(2)</w:t>
            </w:r>
          </w:p>
        </w:tc>
      </w:tr>
      <w:tr w:rsidR="00F8755E" w:rsidRPr="00723A2C" w:rsidTr="00646273">
        <w:trPr>
          <w:trHeight w:val="315"/>
        </w:trPr>
        <w:tc>
          <w:tcPr>
            <w:tcW w:w="1526" w:type="dxa"/>
            <w:vMerge/>
          </w:tcPr>
          <w:p w:rsidR="00F8755E" w:rsidRPr="00723A2C" w:rsidRDefault="00F8755E" w:rsidP="00EA465E">
            <w:pPr>
              <w:spacing w:before="0" w:after="0" w:line="240" w:lineRule="auto"/>
              <w:jc w:val="left"/>
              <w:rPr>
                <w:sz w:val="14"/>
                <w:szCs w:val="14"/>
              </w:rPr>
            </w:pPr>
          </w:p>
        </w:tc>
        <w:tc>
          <w:tcPr>
            <w:tcW w:w="1120" w:type="dxa"/>
            <w:gridSpan w:val="2"/>
          </w:tcPr>
          <w:p w:rsidR="00F8755E" w:rsidRPr="00723A2C" w:rsidRDefault="00F8755E" w:rsidP="00C46530">
            <w:pPr>
              <w:spacing w:before="0" w:after="0" w:line="240" w:lineRule="auto"/>
              <w:rPr>
                <w:sz w:val="14"/>
                <w:szCs w:val="14"/>
              </w:rPr>
            </w:pPr>
            <w:r w:rsidRPr="00723A2C">
              <w:rPr>
                <w:sz w:val="14"/>
                <w:szCs w:val="14"/>
              </w:rPr>
              <w:t>Αφετηρία</w:t>
            </w:r>
          </w:p>
        </w:tc>
        <w:tc>
          <w:tcPr>
            <w:tcW w:w="693" w:type="dxa"/>
            <w:noWrap/>
          </w:tcPr>
          <w:p w:rsidR="00F8755E" w:rsidRPr="00723A2C" w:rsidRDefault="00F8755E" w:rsidP="00C46530">
            <w:pPr>
              <w:spacing w:before="0" w:after="0" w:line="240" w:lineRule="auto"/>
              <w:jc w:val="center"/>
              <w:rPr>
                <w:sz w:val="14"/>
                <w:szCs w:val="14"/>
              </w:rPr>
            </w:pPr>
            <w:r w:rsidRPr="00723A2C">
              <w:rPr>
                <w:rFonts w:cs="Arial"/>
                <w:sz w:val="14"/>
                <w:szCs w:val="14"/>
              </w:rPr>
              <w:t>6.464</w:t>
            </w:r>
          </w:p>
        </w:tc>
        <w:tc>
          <w:tcPr>
            <w:tcW w:w="569" w:type="dxa"/>
            <w:noWrap/>
          </w:tcPr>
          <w:p w:rsidR="00F8755E" w:rsidRPr="00723A2C" w:rsidRDefault="00F8755E" w:rsidP="00C46530">
            <w:pPr>
              <w:spacing w:before="0" w:after="0" w:line="240" w:lineRule="auto"/>
              <w:jc w:val="center"/>
              <w:rPr>
                <w:sz w:val="14"/>
                <w:szCs w:val="14"/>
              </w:rPr>
            </w:pPr>
          </w:p>
        </w:tc>
        <w:tc>
          <w:tcPr>
            <w:tcW w:w="648" w:type="dxa"/>
            <w:noWrap/>
          </w:tcPr>
          <w:p w:rsidR="00F8755E" w:rsidRPr="00723A2C" w:rsidRDefault="00F8755E" w:rsidP="00C46530">
            <w:pPr>
              <w:spacing w:before="0" w:after="0" w:line="240" w:lineRule="auto"/>
              <w:jc w:val="center"/>
              <w:rPr>
                <w:sz w:val="14"/>
                <w:szCs w:val="14"/>
              </w:rPr>
            </w:pPr>
          </w:p>
        </w:tc>
        <w:tc>
          <w:tcPr>
            <w:tcW w:w="648"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606" w:type="dxa"/>
            <w:noWrap/>
          </w:tcPr>
          <w:p w:rsidR="00F8755E" w:rsidRPr="00723A2C" w:rsidRDefault="00F8755E" w:rsidP="00C46530">
            <w:pPr>
              <w:spacing w:before="0" w:after="0" w:line="240" w:lineRule="auto"/>
              <w:jc w:val="center"/>
              <w:rPr>
                <w:sz w:val="14"/>
                <w:szCs w:val="14"/>
              </w:rPr>
            </w:pPr>
          </w:p>
        </w:tc>
        <w:tc>
          <w:tcPr>
            <w:tcW w:w="709" w:type="dxa"/>
            <w:noWrap/>
          </w:tcPr>
          <w:p w:rsidR="00F8755E" w:rsidRPr="00723A2C" w:rsidRDefault="00F8755E" w:rsidP="00C46530">
            <w:pPr>
              <w:spacing w:before="0" w:after="0" w:line="240" w:lineRule="auto"/>
              <w:jc w:val="center"/>
              <w:rPr>
                <w:sz w:val="14"/>
                <w:szCs w:val="14"/>
              </w:rPr>
            </w:pPr>
          </w:p>
        </w:tc>
        <w:tc>
          <w:tcPr>
            <w:tcW w:w="392"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957" w:type="dxa"/>
          </w:tcPr>
          <w:p w:rsidR="00F8755E" w:rsidRPr="00723A2C" w:rsidRDefault="00F8755E" w:rsidP="00C46530">
            <w:pPr>
              <w:spacing w:before="0" w:after="0" w:line="240" w:lineRule="auto"/>
              <w:jc w:val="center"/>
              <w:rPr>
                <w:sz w:val="14"/>
                <w:szCs w:val="14"/>
              </w:rPr>
            </w:pPr>
          </w:p>
        </w:tc>
      </w:tr>
      <w:tr w:rsidR="00F8755E" w:rsidRPr="00723A2C" w:rsidTr="00646273">
        <w:trPr>
          <w:trHeight w:val="450"/>
        </w:trPr>
        <w:tc>
          <w:tcPr>
            <w:tcW w:w="1526" w:type="dxa"/>
            <w:vMerge w:val="restart"/>
          </w:tcPr>
          <w:p w:rsidR="00F8755E" w:rsidRPr="00723A2C" w:rsidRDefault="00F8755E" w:rsidP="00EA465E">
            <w:pPr>
              <w:spacing w:before="0" w:after="0" w:line="240" w:lineRule="auto"/>
              <w:jc w:val="left"/>
              <w:rPr>
                <w:sz w:val="14"/>
                <w:szCs w:val="14"/>
              </w:rPr>
            </w:pPr>
            <w:r w:rsidRPr="00723A2C">
              <w:rPr>
                <w:rFonts w:cs="Arial"/>
                <w:sz w:val="14"/>
                <w:szCs w:val="14"/>
              </w:rPr>
              <w:t>Αριθμός μετακαλούμενων ερευνητών από το εξωτερικό</w:t>
            </w:r>
          </w:p>
        </w:tc>
        <w:tc>
          <w:tcPr>
            <w:tcW w:w="1120" w:type="dxa"/>
            <w:gridSpan w:val="2"/>
          </w:tcPr>
          <w:p w:rsidR="00F8755E" w:rsidRPr="00723A2C" w:rsidRDefault="00F8755E" w:rsidP="00C46530">
            <w:pPr>
              <w:spacing w:before="0" w:after="0" w:line="240" w:lineRule="auto"/>
              <w:rPr>
                <w:sz w:val="14"/>
                <w:szCs w:val="14"/>
              </w:rPr>
            </w:pPr>
            <w:r w:rsidRPr="00723A2C">
              <w:rPr>
                <w:sz w:val="14"/>
                <w:szCs w:val="14"/>
              </w:rPr>
              <w:t>Ολοκλήρωση</w:t>
            </w:r>
          </w:p>
        </w:tc>
        <w:tc>
          <w:tcPr>
            <w:tcW w:w="693" w:type="dxa"/>
            <w:noWrap/>
          </w:tcPr>
          <w:p w:rsidR="00F8755E" w:rsidRPr="00723A2C" w:rsidRDefault="00F8755E" w:rsidP="00C46530">
            <w:pPr>
              <w:spacing w:before="0" w:after="0" w:line="240" w:lineRule="auto"/>
              <w:jc w:val="center"/>
              <w:rPr>
                <w:sz w:val="14"/>
                <w:szCs w:val="14"/>
              </w:rPr>
            </w:pPr>
            <w:r w:rsidRPr="00723A2C">
              <w:rPr>
                <w:sz w:val="14"/>
                <w:szCs w:val="14"/>
              </w:rPr>
              <w:t>0</w:t>
            </w:r>
          </w:p>
        </w:tc>
        <w:tc>
          <w:tcPr>
            <w:tcW w:w="569" w:type="dxa"/>
            <w:noWrap/>
          </w:tcPr>
          <w:p w:rsidR="00F8755E" w:rsidRPr="00723A2C" w:rsidRDefault="00F8755E" w:rsidP="00C46530">
            <w:pPr>
              <w:spacing w:before="0" w:after="0" w:line="240" w:lineRule="auto"/>
              <w:jc w:val="center"/>
              <w:rPr>
                <w:sz w:val="14"/>
                <w:szCs w:val="14"/>
              </w:rPr>
            </w:pPr>
            <w:r w:rsidRPr="00723A2C">
              <w:rPr>
                <w:sz w:val="14"/>
                <w:szCs w:val="14"/>
                <w:lang w:val="en-US"/>
              </w:rPr>
              <w:t>0</w:t>
            </w:r>
          </w:p>
        </w:tc>
        <w:tc>
          <w:tcPr>
            <w:tcW w:w="648" w:type="dxa"/>
            <w:noWrap/>
          </w:tcPr>
          <w:p w:rsidR="00F8755E" w:rsidRPr="00723A2C" w:rsidRDefault="00F8755E" w:rsidP="00C46530">
            <w:pPr>
              <w:spacing w:before="0" w:after="0" w:line="240" w:lineRule="auto"/>
              <w:jc w:val="center"/>
              <w:rPr>
                <w:sz w:val="14"/>
                <w:szCs w:val="14"/>
              </w:rPr>
            </w:pPr>
            <w:r w:rsidRPr="00723A2C">
              <w:rPr>
                <w:sz w:val="14"/>
                <w:szCs w:val="14"/>
              </w:rPr>
              <w:t>0</w:t>
            </w:r>
          </w:p>
        </w:tc>
        <w:tc>
          <w:tcPr>
            <w:tcW w:w="648" w:type="dxa"/>
            <w:noWrap/>
          </w:tcPr>
          <w:p w:rsidR="00F8755E" w:rsidRPr="00723A2C" w:rsidRDefault="00F8755E" w:rsidP="00C46530">
            <w:pPr>
              <w:spacing w:before="0" w:after="0" w:line="240" w:lineRule="auto"/>
              <w:jc w:val="center"/>
              <w:rPr>
                <w:sz w:val="14"/>
                <w:szCs w:val="14"/>
              </w:rPr>
            </w:pPr>
            <w:r w:rsidRPr="00723A2C">
              <w:rPr>
                <w:sz w:val="14"/>
                <w:szCs w:val="14"/>
              </w:rPr>
              <w:t>0</w:t>
            </w:r>
          </w:p>
        </w:tc>
        <w:tc>
          <w:tcPr>
            <w:tcW w:w="569" w:type="dxa"/>
            <w:noWrap/>
          </w:tcPr>
          <w:p w:rsidR="00F8755E" w:rsidRPr="00723A2C" w:rsidRDefault="00F8755E" w:rsidP="00C46530">
            <w:pPr>
              <w:spacing w:before="0" w:after="0" w:line="240" w:lineRule="auto"/>
              <w:jc w:val="center"/>
              <w:rPr>
                <w:sz w:val="14"/>
                <w:szCs w:val="14"/>
              </w:rPr>
            </w:pPr>
            <w:r>
              <w:rPr>
                <w:sz w:val="14"/>
                <w:szCs w:val="14"/>
              </w:rPr>
              <w:t>0</w:t>
            </w:r>
          </w:p>
        </w:tc>
        <w:tc>
          <w:tcPr>
            <w:tcW w:w="606" w:type="dxa"/>
            <w:noWrap/>
          </w:tcPr>
          <w:p w:rsidR="00F8755E" w:rsidRPr="00723A2C" w:rsidRDefault="00F8755E" w:rsidP="00C46530">
            <w:pPr>
              <w:spacing w:before="0" w:after="0" w:line="240" w:lineRule="auto"/>
              <w:jc w:val="center"/>
              <w:rPr>
                <w:sz w:val="14"/>
                <w:szCs w:val="14"/>
              </w:rPr>
            </w:pPr>
            <w:r>
              <w:rPr>
                <w:sz w:val="14"/>
                <w:szCs w:val="14"/>
              </w:rPr>
              <w:t>60</w:t>
            </w:r>
          </w:p>
        </w:tc>
        <w:tc>
          <w:tcPr>
            <w:tcW w:w="709" w:type="dxa"/>
            <w:noWrap/>
          </w:tcPr>
          <w:p w:rsidR="00F8755E" w:rsidRPr="00723A2C" w:rsidRDefault="00F8755E" w:rsidP="00C46530">
            <w:pPr>
              <w:spacing w:before="0" w:after="0" w:line="240" w:lineRule="auto"/>
              <w:jc w:val="center"/>
              <w:rPr>
                <w:sz w:val="14"/>
                <w:szCs w:val="14"/>
              </w:rPr>
            </w:pPr>
            <w:r>
              <w:rPr>
                <w:sz w:val="14"/>
                <w:szCs w:val="14"/>
              </w:rPr>
              <w:t>98</w:t>
            </w:r>
          </w:p>
        </w:tc>
        <w:tc>
          <w:tcPr>
            <w:tcW w:w="392"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957" w:type="dxa"/>
          </w:tcPr>
          <w:p w:rsidR="00F8755E" w:rsidRPr="00723A2C" w:rsidRDefault="00F8755E" w:rsidP="00C46530">
            <w:pPr>
              <w:spacing w:before="0" w:after="0" w:line="240" w:lineRule="auto"/>
              <w:jc w:val="center"/>
              <w:rPr>
                <w:sz w:val="14"/>
                <w:szCs w:val="14"/>
              </w:rPr>
            </w:pPr>
          </w:p>
        </w:tc>
      </w:tr>
      <w:tr w:rsidR="00F8755E" w:rsidRPr="00723A2C" w:rsidTr="00646273">
        <w:trPr>
          <w:trHeight w:val="270"/>
        </w:trPr>
        <w:tc>
          <w:tcPr>
            <w:tcW w:w="1526" w:type="dxa"/>
            <w:vMerge/>
          </w:tcPr>
          <w:p w:rsidR="00F8755E" w:rsidRPr="00723A2C" w:rsidRDefault="00F8755E" w:rsidP="00EA465E">
            <w:pPr>
              <w:spacing w:before="0" w:after="0" w:line="240" w:lineRule="auto"/>
              <w:jc w:val="left"/>
              <w:rPr>
                <w:sz w:val="14"/>
                <w:szCs w:val="14"/>
              </w:rPr>
            </w:pPr>
          </w:p>
        </w:tc>
        <w:tc>
          <w:tcPr>
            <w:tcW w:w="1120" w:type="dxa"/>
            <w:gridSpan w:val="2"/>
          </w:tcPr>
          <w:p w:rsidR="00F8755E" w:rsidRPr="00723A2C" w:rsidRDefault="00F8755E" w:rsidP="00C46530">
            <w:pPr>
              <w:spacing w:before="0" w:after="0" w:line="240" w:lineRule="auto"/>
              <w:rPr>
                <w:sz w:val="14"/>
                <w:szCs w:val="14"/>
              </w:rPr>
            </w:pPr>
            <w:r w:rsidRPr="00723A2C">
              <w:rPr>
                <w:sz w:val="14"/>
                <w:szCs w:val="14"/>
              </w:rPr>
              <w:t>Στόχος</w:t>
            </w:r>
          </w:p>
        </w:tc>
        <w:tc>
          <w:tcPr>
            <w:tcW w:w="693"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648" w:type="dxa"/>
            <w:noWrap/>
          </w:tcPr>
          <w:p w:rsidR="00F8755E" w:rsidRPr="00723A2C" w:rsidRDefault="00F8755E" w:rsidP="00C46530">
            <w:pPr>
              <w:spacing w:before="0" w:after="0" w:line="240" w:lineRule="auto"/>
              <w:jc w:val="center"/>
              <w:rPr>
                <w:sz w:val="14"/>
                <w:szCs w:val="14"/>
              </w:rPr>
            </w:pPr>
          </w:p>
        </w:tc>
        <w:tc>
          <w:tcPr>
            <w:tcW w:w="648"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606" w:type="dxa"/>
            <w:noWrap/>
          </w:tcPr>
          <w:p w:rsidR="00F8755E" w:rsidRPr="00723A2C" w:rsidRDefault="00F8755E" w:rsidP="00C46530">
            <w:pPr>
              <w:spacing w:before="0" w:after="0" w:line="240" w:lineRule="auto"/>
              <w:jc w:val="center"/>
              <w:rPr>
                <w:sz w:val="14"/>
                <w:szCs w:val="14"/>
              </w:rPr>
            </w:pPr>
          </w:p>
        </w:tc>
        <w:tc>
          <w:tcPr>
            <w:tcW w:w="709" w:type="dxa"/>
            <w:noWrap/>
          </w:tcPr>
          <w:p w:rsidR="00F8755E" w:rsidRPr="00723A2C" w:rsidRDefault="00F8755E" w:rsidP="00C46530">
            <w:pPr>
              <w:spacing w:before="0" w:after="0" w:line="240" w:lineRule="auto"/>
              <w:jc w:val="center"/>
              <w:rPr>
                <w:sz w:val="14"/>
                <w:szCs w:val="14"/>
              </w:rPr>
            </w:pPr>
          </w:p>
        </w:tc>
        <w:tc>
          <w:tcPr>
            <w:tcW w:w="392"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957" w:type="dxa"/>
          </w:tcPr>
          <w:p w:rsidR="00F8755E" w:rsidRPr="00723A2C" w:rsidRDefault="00F8755E" w:rsidP="00C46530">
            <w:pPr>
              <w:spacing w:before="0" w:after="0" w:line="240" w:lineRule="auto"/>
              <w:jc w:val="center"/>
              <w:rPr>
                <w:sz w:val="14"/>
                <w:szCs w:val="14"/>
              </w:rPr>
            </w:pPr>
            <w:r w:rsidRPr="00723A2C">
              <w:rPr>
                <w:sz w:val="14"/>
                <w:szCs w:val="14"/>
                <w:lang w:val="en-US"/>
              </w:rPr>
              <w:t>140</w:t>
            </w:r>
          </w:p>
        </w:tc>
      </w:tr>
      <w:tr w:rsidR="00F8755E" w:rsidRPr="00723A2C" w:rsidTr="00646273">
        <w:trPr>
          <w:trHeight w:val="270"/>
        </w:trPr>
        <w:tc>
          <w:tcPr>
            <w:tcW w:w="1526" w:type="dxa"/>
            <w:vMerge/>
          </w:tcPr>
          <w:p w:rsidR="00F8755E" w:rsidRPr="00723A2C" w:rsidRDefault="00F8755E" w:rsidP="00EA465E">
            <w:pPr>
              <w:spacing w:before="0" w:after="0" w:line="240" w:lineRule="auto"/>
              <w:jc w:val="left"/>
              <w:rPr>
                <w:sz w:val="14"/>
                <w:szCs w:val="14"/>
              </w:rPr>
            </w:pPr>
          </w:p>
        </w:tc>
        <w:tc>
          <w:tcPr>
            <w:tcW w:w="1120" w:type="dxa"/>
            <w:gridSpan w:val="2"/>
          </w:tcPr>
          <w:p w:rsidR="00F8755E" w:rsidRPr="00723A2C" w:rsidRDefault="00F8755E" w:rsidP="00C46530">
            <w:pPr>
              <w:spacing w:before="0" w:after="0" w:line="240" w:lineRule="auto"/>
              <w:rPr>
                <w:sz w:val="14"/>
                <w:szCs w:val="14"/>
              </w:rPr>
            </w:pPr>
            <w:r w:rsidRPr="00723A2C">
              <w:rPr>
                <w:sz w:val="14"/>
                <w:szCs w:val="14"/>
              </w:rPr>
              <w:t>Αφετηρία</w:t>
            </w:r>
          </w:p>
        </w:tc>
        <w:tc>
          <w:tcPr>
            <w:tcW w:w="693" w:type="dxa"/>
            <w:noWrap/>
          </w:tcPr>
          <w:p w:rsidR="00F8755E" w:rsidRPr="00723A2C" w:rsidRDefault="00F8755E" w:rsidP="00C46530">
            <w:pPr>
              <w:spacing w:before="0" w:after="0" w:line="240" w:lineRule="auto"/>
              <w:jc w:val="center"/>
              <w:rPr>
                <w:sz w:val="14"/>
                <w:szCs w:val="14"/>
              </w:rPr>
            </w:pPr>
            <w:r w:rsidRPr="00723A2C">
              <w:rPr>
                <w:sz w:val="14"/>
                <w:szCs w:val="14"/>
                <w:lang w:val="en-US"/>
              </w:rPr>
              <w:t>136</w:t>
            </w:r>
          </w:p>
        </w:tc>
        <w:tc>
          <w:tcPr>
            <w:tcW w:w="569" w:type="dxa"/>
            <w:noWrap/>
          </w:tcPr>
          <w:p w:rsidR="00F8755E" w:rsidRPr="00723A2C" w:rsidRDefault="00F8755E" w:rsidP="00C46530">
            <w:pPr>
              <w:spacing w:before="0" w:after="0" w:line="240" w:lineRule="auto"/>
              <w:jc w:val="center"/>
              <w:rPr>
                <w:sz w:val="14"/>
                <w:szCs w:val="14"/>
              </w:rPr>
            </w:pPr>
          </w:p>
        </w:tc>
        <w:tc>
          <w:tcPr>
            <w:tcW w:w="648" w:type="dxa"/>
            <w:noWrap/>
          </w:tcPr>
          <w:p w:rsidR="00F8755E" w:rsidRPr="00723A2C" w:rsidRDefault="00F8755E" w:rsidP="00C46530">
            <w:pPr>
              <w:spacing w:before="0" w:after="0" w:line="240" w:lineRule="auto"/>
              <w:jc w:val="center"/>
              <w:rPr>
                <w:sz w:val="14"/>
                <w:szCs w:val="14"/>
              </w:rPr>
            </w:pPr>
          </w:p>
        </w:tc>
        <w:tc>
          <w:tcPr>
            <w:tcW w:w="648"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606" w:type="dxa"/>
            <w:noWrap/>
          </w:tcPr>
          <w:p w:rsidR="00F8755E" w:rsidRPr="00723A2C" w:rsidRDefault="00F8755E" w:rsidP="00C46530">
            <w:pPr>
              <w:spacing w:before="0" w:after="0" w:line="240" w:lineRule="auto"/>
              <w:jc w:val="center"/>
              <w:rPr>
                <w:sz w:val="14"/>
                <w:szCs w:val="14"/>
              </w:rPr>
            </w:pPr>
          </w:p>
        </w:tc>
        <w:tc>
          <w:tcPr>
            <w:tcW w:w="709" w:type="dxa"/>
            <w:noWrap/>
          </w:tcPr>
          <w:p w:rsidR="00F8755E" w:rsidRPr="00723A2C" w:rsidRDefault="00F8755E" w:rsidP="00C46530">
            <w:pPr>
              <w:spacing w:before="0" w:after="0" w:line="240" w:lineRule="auto"/>
              <w:jc w:val="center"/>
              <w:rPr>
                <w:sz w:val="14"/>
                <w:szCs w:val="14"/>
              </w:rPr>
            </w:pPr>
          </w:p>
        </w:tc>
        <w:tc>
          <w:tcPr>
            <w:tcW w:w="392"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957" w:type="dxa"/>
          </w:tcPr>
          <w:p w:rsidR="00F8755E" w:rsidRPr="00723A2C" w:rsidRDefault="00F8755E" w:rsidP="00C46530">
            <w:pPr>
              <w:spacing w:before="0" w:after="0" w:line="240" w:lineRule="auto"/>
              <w:jc w:val="center"/>
              <w:rPr>
                <w:sz w:val="14"/>
                <w:szCs w:val="14"/>
              </w:rPr>
            </w:pPr>
          </w:p>
        </w:tc>
      </w:tr>
      <w:tr w:rsidR="00F8755E" w:rsidRPr="00723A2C" w:rsidTr="00646273">
        <w:trPr>
          <w:trHeight w:val="384"/>
        </w:trPr>
        <w:tc>
          <w:tcPr>
            <w:tcW w:w="1526" w:type="dxa"/>
            <w:vMerge w:val="restart"/>
          </w:tcPr>
          <w:p w:rsidR="00F8755E" w:rsidRPr="00723A2C" w:rsidRDefault="00F8755E" w:rsidP="00EA465E">
            <w:pPr>
              <w:spacing w:before="0" w:after="0" w:line="240" w:lineRule="auto"/>
              <w:jc w:val="left"/>
              <w:rPr>
                <w:sz w:val="14"/>
                <w:szCs w:val="14"/>
              </w:rPr>
            </w:pPr>
            <w:r w:rsidRPr="00723A2C">
              <w:rPr>
                <w:rFonts w:cs="Arial"/>
                <w:sz w:val="14"/>
                <w:szCs w:val="14"/>
              </w:rPr>
              <w:t>Ποσοστό αύξησης της συνολικής δαπάνης για ερευνητικά προγράμματα ανθρωπίνων πόρων</w:t>
            </w:r>
          </w:p>
        </w:tc>
        <w:tc>
          <w:tcPr>
            <w:tcW w:w="1120" w:type="dxa"/>
            <w:gridSpan w:val="2"/>
          </w:tcPr>
          <w:p w:rsidR="00F8755E" w:rsidRPr="00723A2C" w:rsidRDefault="00F8755E" w:rsidP="00C46530">
            <w:pPr>
              <w:spacing w:before="0" w:after="0" w:line="240" w:lineRule="auto"/>
              <w:rPr>
                <w:sz w:val="14"/>
                <w:szCs w:val="14"/>
              </w:rPr>
            </w:pPr>
            <w:r w:rsidRPr="00723A2C">
              <w:rPr>
                <w:sz w:val="14"/>
                <w:szCs w:val="14"/>
              </w:rPr>
              <w:t>Ολοκλήρωση</w:t>
            </w:r>
          </w:p>
        </w:tc>
        <w:tc>
          <w:tcPr>
            <w:tcW w:w="693" w:type="dxa"/>
            <w:noWrap/>
          </w:tcPr>
          <w:p w:rsidR="00F8755E" w:rsidRPr="00723A2C" w:rsidRDefault="00F8755E" w:rsidP="00C46530">
            <w:pPr>
              <w:spacing w:before="0" w:after="0" w:line="240" w:lineRule="auto"/>
              <w:jc w:val="center"/>
              <w:rPr>
                <w:sz w:val="14"/>
                <w:szCs w:val="14"/>
              </w:rPr>
            </w:pPr>
            <w:r w:rsidRPr="00723A2C">
              <w:rPr>
                <w:sz w:val="14"/>
                <w:szCs w:val="14"/>
              </w:rPr>
              <w:t>0</w:t>
            </w:r>
          </w:p>
        </w:tc>
        <w:tc>
          <w:tcPr>
            <w:tcW w:w="569" w:type="dxa"/>
            <w:noWrap/>
          </w:tcPr>
          <w:p w:rsidR="00F8755E" w:rsidRPr="00723A2C" w:rsidRDefault="00F8755E" w:rsidP="00C46530">
            <w:pPr>
              <w:spacing w:before="0" w:after="0" w:line="240" w:lineRule="auto"/>
              <w:jc w:val="center"/>
              <w:rPr>
                <w:sz w:val="14"/>
                <w:szCs w:val="14"/>
              </w:rPr>
            </w:pPr>
            <w:r w:rsidRPr="00723A2C">
              <w:rPr>
                <w:sz w:val="14"/>
                <w:szCs w:val="14"/>
                <w:lang w:val="en-US"/>
              </w:rPr>
              <w:t>0</w:t>
            </w:r>
          </w:p>
        </w:tc>
        <w:tc>
          <w:tcPr>
            <w:tcW w:w="648" w:type="dxa"/>
            <w:noWrap/>
          </w:tcPr>
          <w:p w:rsidR="00F8755E" w:rsidRPr="00723A2C" w:rsidRDefault="00F8755E" w:rsidP="00C46530">
            <w:pPr>
              <w:spacing w:before="0" w:after="0" w:line="240" w:lineRule="auto"/>
              <w:jc w:val="center"/>
              <w:rPr>
                <w:sz w:val="14"/>
                <w:szCs w:val="14"/>
              </w:rPr>
            </w:pPr>
            <w:r w:rsidRPr="00723A2C">
              <w:rPr>
                <w:sz w:val="14"/>
                <w:szCs w:val="14"/>
              </w:rPr>
              <w:t>0</w:t>
            </w:r>
          </w:p>
        </w:tc>
        <w:tc>
          <w:tcPr>
            <w:tcW w:w="648" w:type="dxa"/>
            <w:noWrap/>
          </w:tcPr>
          <w:p w:rsidR="00F8755E" w:rsidRPr="00723A2C" w:rsidRDefault="00F8755E" w:rsidP="00C46530">
            <w:pPr>
              <w:spacing w:before="0" w:after="0" w:line="240" w:lineRule="auto"/>
              <w:jc w:val="center"/>
              <w:rPr>
                <w:sz w:val="14"/>
                <w:szCs w:val="14"/>
              </w:rPr>
            </w:pPr>
            <w:r w:rsidRPr="00723A2C">
              <w:rPr>
                <w:sz w:val="14"/>
                <w:szCs w:val="14"/>
              </w:rPr>
              <w:t>0</w:t>
            </w:r>
          </w:p>
        </w:tc>
        <w:tc>
          <w:tcPr>
            <w:tcW w:w="569" w:type="dxa"/>
            <w:noWrap/>
          </w:tcPr>
          <w:p w:rsidR="00F8755E" w:rsidRPr="00723A2C" w:rsidRDefault="00F8755E" w:rsidP="00C46530">
            <w:pPr>
              <w:spacing w:before="0" w:after="0" w:line="240" w:lineRule="auto"/>
              <w:jc w:val="center"/>
              <w:rPr>
                <w:sz w:val="14"/>
                <w:szCs w:val="14"/>
              </w:rPr>
            </w:pPr>
            <w:r>
              <w:rPr>
                <w:sz w:val="14"/>
                <w:szCs w:val="14"/>
              </w:rPr>
              <w:t>0</w:t>
            </w:r>
          </w:p>
        </w:tc>
        <w:tc>
          <w:tcPr>
            <w:tcW w:w="606" w:type="dxa"/>
            <w:noWrap/>
          </w:tcPr>
          <w:p w:rsidR="00F8755E" w:rsidRPr="00723A2C" w:rsidRDefault="00F8755E" w:rsidP="00C46530">
            <w:pPr>
              <w:spacing w:before="0" w:after="0" w:line="240" w:lineRule="auto"/>
              <w:jc w:val="center"/>
              <w:rPr>
                <w:sz w:val="14"/>
                <w:szCs w:val="14"/>
              </w:rPr>
            </w:pPr>
            <w:r>
              <w:rPr>
                <w:sz w:val="14"/>
                <w:szCs w:val="14"/>
              </w:rPr>
              <w:t>0</w:t>
            </w:r>
          </w:p>
        </w:tc>
        <w:tc>
          <w:tcPr>
            <w:tcW w:w="709" w:type="dxa"/>
            <w:noWrap/>
          </w:tcPr>
          <w:p w:rsidR="00F8755E" w:rsidRPr="00723A2C" w:rsidRDefault="00F8755E" w:rsidP="00C46530">
            <w:pPr>
              <w:spacing w:before="0" w:after="0" w:line="240" w:lineRule="auto"/>
              <w:jc w:val="center"/>
              <w:rPr>
                <w:sz w:val="14"/>
                <w:szCs w:val="14"/>
              </w:rPr>
            </w:pPr>
            <w:r>
              <w:rPr>
                <w:sz w:val="14"/>
                <w:szCs w:val="14"/>
              </w:rPr>
              <w:t>0</w:t>
            </w:r>
          </w:p>
        </w:tc>
        <w:tc>
          <w:tcPr>
            <w:tcW w:w="392"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957" w:type="dxa"/>
          </w:tcPr>
          <w:p w:rsidR="00F8755E" w:rsidRPr="00723A2C" w:rsidRDefault="00F8755E" w:rsidP="00C46530">
            <w:pPr>
              <w:spacing w:before="0" w:after="0" w:line="240" w:lineRule="auto"/>
              <w:jc w:val="center"/>
              <w:rPr>
                <w:sz w:val="14"/>
                <w:szCs w:val="14"/>
              </w:rPr>
            </w:pPr>
          </w:p>
        </w:tc>
      </w:tr>
      <w:tr w:rsidR="00F8755E" w:rsidRPr="00723A2C" w:rsidTr="00646273">
        <w:trPr>
          <w:trHeight w:val="375"/>
        </w:trPr>
        <w:tc>
          <w:tcPr>
            <w:tcW w:w="1526" w:type="dxa"/>
            <w:vMerge/>
          </w:tcPr>
          <w:p w:rsidR="00F8755E" w:rsidRPr="00723A2C" w:rsidRDefault="00F8755E" w:rsidP="00EA465E">
            <w:pPr>
              <w:spacing w:before="0" w:after="0" w:line="240" w:lineRule="auto"/>
              <w:jc w:val="left"/>
              <w:rPr>
                <w:sz w:val="14"/>
                <w:szCs w:val="14"/>
              </w:rPr>
            </w:pPr>
          </w:p>
        </w:tc>
        <w:tc>
          <w:tcPr>
            <w:tcW w:w="1120" w:type="dxa"/>
            <w:gridSpan w:val="2"/>
          </w:tcPr>
          <w:p w:rsidR="00F8755E" w:rsidRPr="00723A2C" w:rsidRDefault="00F8755E" w:rsidP="00C46530">
            <w:pPr>
              <w:spacing w:before="0" w:after="0" w:line="240" w:lineRule="auto"/>
              <w:rPr>
                <w:sz w:val="14"/>
                <w:szCs w:val="14"/>
              </w:rPr>
            </w:pPr>
            <w:r w:rsidRPr="00723A2C">
              <w:rPr>
                <w:sz w:val="14"/>
                <w:szCs w:val="14"/>
              </w:rPr>
              <w:t>Στόχος</w:t>
            </w:r>
          </w:p>
        </w:tc>
        <w:tc>
          <w:tcPr>
            <w:tcW w:w="693"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648" w:type="dxa"/>
            <w:noWrap/>
          </w:tcPr>
          <w:p w:rsidR="00F8755E" w:rsidRPr="00723A2C" w:rsidRDefault="00F8755E" w:rsidP="00C46530">
            <w:pPr>
              <w:spacing w:before="0" w:after="0" w:line="240" w:lineRule="auto"/>
              <w:jc w:val="center"/>
              <w:rPr>
                <w:sz w:val="14"/>
                <w:szCs w:val="14"/>
              </w:rPr>
            </w:pPr>
          </w:p>
        </w:tc>
        <w:tc>
          <w:tcPr>
            <w:tcW w:w="648"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606" w:type="dxa"/>
            <w:noWrap/>
          </w:tcPr>
          <w:p w:rsidR="00F8755E" w:rsidRPr="00723A2C" w:rsidRDefault="00F8755E" w:rsidP="00C46530">
            <w:pPr>
              <w:spacing w:before="0" w:after="0" w:line="240" w:lineRule="auto"/>
              <w:jc w:val="center"/>
              <w:rPr>
                <w:sz w:val="14"/>
                <w:szCs w:val="14"/>
              </w:rPr>
            </w:pPr>
          </w:p>
        </w:tc>
        <w:tc>
          <w:tcPr>
            <w:tcW w:w="709" w:type="dxa"/>
            <w:noWrap/>
          </w:tcPr>
          <w:p w:rsidR="00F8755E" w:rsidRPr="00723A2C" w:rsidRDefault="00F8755E" w:rsidP="00C46530">
            <w:pPr>
              <w:spacing w:before="0" w:after="0" w:line="240" w:lineRule="auto"/>
              <w:jc w:val="center"/>
              <w:rPr>
                <w:sz w:val="14"/>
                <w:szCs w:val="14"/>
              </w:rPr>
            </w:pPr>
          </w:p>
        </w:tc>
        <w:tc>
          <w:tcPr>
            <w:tcW w:w="392"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957" w:type="dxa"/>
          </w:tcPr>
          <w:p w:rsidR="00F8755E" w:rsidRPr="00723A2C" w:rsidRDefault="00F8755E" w:rsidP="00C46530">
            <w:pPr>
              <w:spacing w:before="0" w:after="0" w:line="240" w:lineRule="auto"/>
              <w:jc w:val="center"/>
              <w:rPr>
                <w:sz w:val="14"/>
                <w:szCs w:val="14"/>
              </w:rPr>
            </w:pPr>
            <w:r w:rsidRPr="00723A2C">
              <w:rPr>
                <w:sz w:val="14"/>
                <w:szCs w:val="14"/>
                <w:lang w:val="en-US"/>
              </w:rPr>
              <w:t xml:space="preserve">27% </w:t>
            </w:r>
            <w:r w:rsidRPr="00723A2C">
              <w:rPr>
                <w:sz w:val="14"/>
                <w:szCs w:val="14"/>
                <w:vertAlign w:val="superscript"/>
                <w:lang w:val="en-US"/>
              </w:rPr>
              <w:t>(1)</w:t>
            </w:r>
          </w:p>
        </w:tc>
      </w:tr>
      <w:tr w:rsidR="00F8755E" w:rsidRPr="00723A2C" w:rsidTr="00646273">
        <w:trPr>
          <w:trHeight w:val="495"/>
        </w:trPr>
        <w:tc>
          <w:tcPr>
            <w:tcW w:w="1526" w:type="dxa"/>
            <w:vMerge/>
          </w:tcPr>
          <w:p w:rsidR="00F8755E" w:rsidRPr="00723A2C" w:rsidRDefault="00F8755E" w:rsidP="00EA465E">
            <w:pPr>
              <w:spacing w:before="0" w:after="0" w:line="240" w:lineRule="auto"/>
              <w:jc w:val="left"/>
              <w:rPr>
                <w:sz w:val="14"/>
                <w:szCs w:val="14"/>
              </w:rPr>
            </w:pPr>
          </w:p>
        </w:tc>
        <w:tc>
          <w:tcPr>
            <w:tcW w:w="1120" w:type="dxa"/>
            <w:gridSpan w:val="2"/>
          </w:tcPr>
          <w:p w:rsidR="00F8755E" w:rsidRPr="00723A2C" w:rsidRDefault="00F8755E" w:rsidP="00C46530">
            <w:pPr>
              <w:spacing w:before="0" w:after="0" w:line="240" w:lineRule="auto"/>
              <w:rPr>
                <w:sz w:val="14"/>
                <w:szCs w:val="14"/>
              </w:rPr>
            </w:pPr>
            <w:r w:rsidRPr="00723A2C">
              <w:rPr>
                <w:sz w:val="14"/>
                <w:szCs w:val="14"/>
              </w:rPr>
              <w:t>Αφετηρία</w:t>
            </w:r>
          </w:p>
        </w:tc>
        <w:tc>
          <w:tcPr>
            <w:tcW w:w="693"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648" w:type="dxa"/>
            <w:noWrap/>
          </w:tcPr>
          <w:p w:rsidR="00F8755E" w:rsidRPr="00723A2C" w:rsidRDefault="00F8755E" w:rsidP="00C46530">
            <w:pPr>
              <w:spacing w:before="0" w:after="0" w:line="240" w:lineRule="auto"/>
              <w:jc w:val="center"/>
              <w:rPr>
                <w:sz w:val="14"/>
                <w:szCs w:val="14"/>
              </w:rPr>
            </w:pPr>
          </w:p>
        </w:tc>
        <w:tc>
          <w:tcPr>
            <w:tcW w:w="648"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606" w:type="dxa"/>
            <w:noWrap/>
          </w:tcPr>
          <w:p w:rsidR="00F8755E" w:rsidRPr="00723A2C" w:rsidRDefault="00F8755E" w:rsidP="00C46530">
            <w:pPr>
              <w:spacing w:before="0" w:after="0" w:line="240" w:lineRule="auto"/>
              <w:jc w:val="center"/>
              <w:rPr>
                <w:sz w:val="14"/>
                <w:szCs w:val="14"/>
              </w:rPr>
            </w:pPr>
          </w:p>
        </w:tc>
        <w:tc>
          <w:tcPr>
            <w:tcW w:w="709" w:type="dxa"/>
            <w:noWrap/>
          </w:tcPr>
          <w:p w:rsidR="00F8755E" w:rsidRPr="00723A2C" w:rsidRDefault="00F8755E" w:rsidP="00C46530">
            <w:pPr>
              <w:spacing w:before="0" w:after="0" w:line="240" w:lineRule="auto"/>
              <w:jc w:val="center"/>
              <w:rPr>
                <w:sz w:val="14"/>
                <w:szCs w:val="14"/>
              </w:rPr>
            </w:pPr>
          </w:p>
        </w:tc>
        <w:tc>
          <w:tcPr>
            <w:tcW w:w="392"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957" w:type="dxa"/>
          </w:tcPr>
          <w:p w:rsidR="00F8755E" w:rsidRPr="00723A2C" w:rsidRDefault="00F8755E" w:rsidP="00C46530">
            <w:pPr>
              <w:spacing w:before="0" w:after="0" w:line="240" w:lineRule="auto"/>
              <w:jc w:val="center"/>
              <w:rPr>
                <w:sz w:val="14"/>
                <w:szCs w:val="14"/>
              </w:rPr>
            </w:pPr>
          </w:p>
        </w:tc>
      </w:tr>
      <w:tr w:rsidR="00F8755E" w:rsidRPr="00723A2C" w:rsidTr="00646273">
        <w:trPr>
          <w:trHeight w:val="370"/>
        </w:trPr>
        <w:tc>
          <w:tcPr>
            <w:tcW w:w="1526" w:type="dxa"/>
            <w:vMerge w:val="restart"/>
          </w:tcPr>
          <w:p w:rsidR="00F8755E" w:rsidRPr="00723A2C" w:rsidRDefault="00F8755E" w:rsidP="00EA465E">
            <w:pPr>
              <w:spacing w:before="0" w:after="0" w:line="240" w:lineRule="auto"/>
              <w:jc w:val="left"/>
              <w:rPr>
                <w:sz w:val="14"/>
                <w:szCs w:val="14"/>
              </w:rPr>
            </w:pPr>
            <w:r w:rsidRPr="00723A2C">
              <w:rPr>
                <w:rFonts w:cs="Arial"/>
                <w:sz w:val="14"/>
                <w:szCs w:val="14"/>
              </w:rPr>
              <w:t>Ποσοστό υποτροφιών σε θετικές επιστήμες και τεχνολογία (MST) στο σύνολο των υποτροφιών</w:t>
            </w:r>
          </w:p>
        </w:tc>
        <w:tc>
          <w:tcPr>
            <w:tcW w:w="1120" w:type="dxa"/>
            <w:gridSpan w:val="2"/>
          </w:tcPr>
          <w:p w:rsidR="00F8755E" w:rsidRPr="00723A2C" w:rsidRDefault="00F8755E" w:rsidP="00C46530">
            <w:pPr>
              <w:spacing w:before="0" w:after="0" w:line="240" w:lineRule="auto"/>
              <w:rPr>
                <w:sz w:val="14"/>
                <w:szCs w:val="14"/>
              </w:rPr>
            </w:pPr>
            <w:r w:rsidRPr="00723A2C">
              <w:rPr>
                <w:sz w:val="14"/>
                <w:szCs w:val="14"/>
              </w:rPr>
              <w:t>Ολοκλήρωση</w:t>
            </w:r>
          </w:p>
        </w:tc>
        <w:tc>
          <w:tcPr>
            <w:tcW w:w="693" w:type="dxa"/>
            <w:noWrap/>
          </w:tcPr>
          <w:p w:rsidR="00F8755E" w:rsidRPr="00723A2C" w:rsidRDefault="00F8755E" w:rsidP="00C46530">
            <w:pPr>
              <w:spacing w:before="0" w:after="0" w:line="240" w:lineRule="auto"/>
              <w:jc w:val="center"/>
              <w:rPr>
                <w:sz w:val="14"/>
                <w:szCs w:val="14"/>
              </w:rPr>
            </w:pPr>
            <w:r w:rsidRPr="00723A2C">
              <w:rPr>
                <w:sz w:val="14"/>
                <w:szCs w:val="14"/>
              </w:rPr>
              <w:t>0</w:t>
            </w:r>
          </w:p>
        </w:tc>
        <w:tc>
          <w:tcPr>
            <w:tcW w:w="569" w:type="dxa"/>
            <w:noWrap/>
          </w:tcPr>
          <w:p w:rsidR="00F8755E" w:rsidRPr="00723A2C" w:rsidRDefault="00F8755E" w:rsidP="00C46530">
            <w:pPr>
              <w:spacing w:before="0" w:after="0" w:line="240" w:lineRule="auto"/>
              <w:jc w:val="center"/>
              <w:rPr>
                <w:sz w:val="14"/>
                <w:szCs w:val="14"/>
              </w:rPr>
            </w:pPr>
            <w:r w:rsidRPr="00723A2C">
              <w:rPr>
                <w:sz w:val="14"/>
                <w:szCs w:val="14"/>
                <w:lang w:val="en-US"/>
              </w:rPr>
              <w:t>0</w:t>
            </w:r>
          </w:p>
        </w:tc>
        <w:tc>
          <w:tcPr>
            <w:tcW w:w="648" w:type="dxa"/>
            <w:noWrap/>
          </w:tcPr>
          <w:p w:rsidR="00F8755E" w:rsidRPr="00723A2C" w:rsidRDefault="00F8755E" w:rsidP="00C46530">
            <w:pPr>
              <w:spacing w:before="0" w:after="0" w:line="240" w:lineRule="auto"/>
              <w:jc w:val="center"/>
              <w:rPr>
                <w:sz w:val="14"/>
                <w:szCs w:val="14"/>
              </w:rPr>
            </w:pPr>
            <w:r w:rsidRPr="00723A2C">
              <w:rPr>
                <w:sz w:val="14"/>
                <w:szCs w:val="14"/>
              </w:rPr>
              <w:t>0</w:t>
            </w:r>
          </w:p>
        </w:tc>
        <w:tc>
          <w:tcPr>
            <w:tcW w:w="648" w:type="dxa"/>
            <w:noWrap/>
          </w:tcPr>
          <w:p w:rsidR="00F8755E" w:rsidRPr="00723A2C" w:rsidRDefault="00F8755E" w:rsidP="00C46530">
            <w:pPr>
              <w:spacing w:before="0" w:after="0" w:line="240" w:lineRule="auto"/>
              <w:jc w:val="center"/>
              <w:rPr>
                <w:sz w:val="14"/>
                <w:szCs w:val="14"/>
              </w:rPr>
            </w:pPr>
            <w:r w:rsidRPr="00723A2C">
              <w:rPr>
                <w:sz w:val="14"/>
                <w:szCs w:val="14"/>
              </w:rPr>
              <w:t>0</w:t>
            </w:r>
          </w:p>
        </w:tc>
        <w:tc>
          <w:tcPr>
            <w:tcW w:w="569" w:type="dxa"/>
            <w:noWrap/>
          </w:tcPr>
          <w:p w:rsidR="00F8755E" w:rsidRPr="00723A2C" w:rsidRDefault="00F8755E" w:rsidP="00C46530">
            <w:pPr>
              <w:spacing w:before="0" w:after="0" w:line="240" w:lineRule="auto"/>
              <w:jc w:val="center"/>
              <w:rPr>
                <w:sz w:val="14"/>
                <w:szCs w:val="14"/>
              </w:rPr>
            </w:pPr>
            <w:r>
              <w:rPr>
                <w:sz w:val="14"/>
                <w:szCs w:val="14"/>
              </w:rPr>
              <w:t>20,7%</w:t>
            </w:r>
          </w:p>
        </w:tc>
        <w:tc>
          <w:tcPr>
            <w:tcW w:w="606" w:type="dxa"/>
            <w:noWrap/>
          </w:tcPr>
          <w:p w:rsidR="00F8755E" w:rsidRPr="00723A2C" w:rsidRDefault="00F8755E" w:rsidP="00C46530">
            <w:pPr>
              <w:spacing w:before="0" w:after="0" w:line="240" w:lineRule="auto"/>
              <w:jc w:val="center"/>
              <w:rPr>
                <w:sz w:val="14"/>
                <w:szCs w:val="14"/>
              </w:rPr>
            </w:pPr>
            <w:r w:rsidRPr="00F20086">
              <w:rPr>
                <w:sz w:val="14"/>
                <w:szCs w:val="14"/>
              </w:rPr>
              <w:t>21%</w:t>
            </w:r>
          </w:p>
        </w:tc>
        <w:tc>
          <w:tcPr>
            <w:tcW w:w="709" w:type="dxa"/>
            <w:noWrap/>
          </w:tcPr>
          <w:p w:rsidR="00F8755E" w:rsidRPr="00723A2C" w:rsidRDefault="00F8755E" w:rsidP="00C46530">
            <w:pPr>
              <w:spacing w:before="0" w:after="0" w:line="240" w:lineRule="auto"/>
              <w:jc w:val="center"/>
              <w:rPr>
                <w:sz w:val="14"/>
                <w:szCs w:val="14"/>
              </w:rPr>
            </w:pPr>
            <w:r>
              <w:rPr>
                <w:sz w:val="14"/>
                <w:szCs w:val="14"/>
              </w:rPr>
              <w:t>23%</w:t>
            </w:r>
          </w:p>
        </w:tc>
        <w:tc>
          <w:tcPr>
            <w:tcW w:w="392"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957" w:type="dxa"/>
          </w:tcPr>
          <w:p w:rsidR="00F8755E" w:rsidRPr="00723A2C" w:rsidRDefault="00F8755E" w:rsidP="00C46530">
            <w:pPr>
              <w:spacing w:before="0" w:after="0" w:line="240" w:lineRule="auto"/>
              <w:jc w:val="center"/>
              <w:rPr>
                <w:sz w:val="14"/>
                <w:szCs w:val="14"/>
              </w:rPr>
            </w:pPr>
          </w:p>
        </w:tc>
      </w:tr>
      <w:tr w:rsidR="00F8755E" w:rsidRPr="00723A2C" w:rsidTr="00646273">
        <w:trPr>
          <w:trHeight w:val="270"/>
        </w:trPr>
        <w:tc>
          <w:tcPr>
            <w:tcW w:w="1526" w:type="dxa"/>
            <w:vMerge/>
          </w:tcPr>
          <w:p w:rsidR="00F8755E" w:rsidRPr="00723A2C" w:rsidRDefault="00F8755E" w:rsidP="00C46530">
            <w:pPr>
              <w:spacing w:before="0" w:after="0" w:line="240" w:lineRule="auto"/>
              <w:rPr>
                <w:sz w:val="14"/>
                <w:szCs w:val="14"/>
              </w:rPr>
            </w:pPr>
          </w:p>
        </w:tc>
        <w:tc>
          <w:tcPr>
            <w:tcW w:w="1120" w:type="dxa"/>
            <w:gridSpan w:val="2"/>
          </w:tcPr>
          <w:p w:rsidR="00F8755E" w:rsidRPr="00723A2C" w:rsidRDefault="00F8755E" w:rsidP="00C46530">
            <w:pPr>
              <w:spacing w:before="0" w:after="0" w:line="240" w:lineRule="auto"/>
              <w:rPr>
                <w:sz w:val="14"/>
                <w:szCs w:val="14"/>
              </w:rPr>
            </w:pPr>
            <w:r w:rsidRPr="00723A2C">
              <w:rPr>
                <w:sz w:val="14"/>
                <w:szCs w:val="14"/>
              </w:rPr>
              <w:t>Στόχος</w:t>
            </w:r>
          </w:p>
        </w:tc>
        <w:tc>
          <w:tcPr>
            <w:tcW w:w="693"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648" w:type="dxa"/>
            <w:noWrap/>
          </w:tcPr>
          <w:p w:rsidR="00F8755E" w:rsidRPr="00723A2C" w:rsidRDefault="00F8755E" w:rsidP="00C46530">
            <w:pPr>
              <w:spacing w:before="0" w:after="0" w:line="240" w:lineRule="auto"/>
              <w:jc w:val="center"/>
              <w:rPr>
                <w:sz w:val="14"/>
                <w:szCs w:val="14"/>
              </w:rPr>
            </w:pPr>
          </w:p>
        </w:tc>
        <w:tc>
          <w:tcPr>
            <w:tcW w:w="648"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606" w:type="dxa"/>
            <w:noWrap/>
          </w:tcPr>
          <w:p w:rsidR="00F8755E" w:rsidRPr="00723A2C" w:rsidRDefault="00F8755E" w:rsidP="00C46530">
            <w:pPr>
              <w:spacing w:before="0" w:after="0" w:line="240" w:lineRule="auto"/>
              <w:jc w:val="center"/>
              <w:rPr>
                <w:sz w:val="14"/>
                <w:szCs w:val="14"/>
              </w:rPr>
            </w:pPr>
          </w:p>
        </w:tc>
        <w:tc>
          <w:tcPr>
            <w:tcW w:w="709" w:type="dxa"/>
            <w:noWrap/>
          </w:tcPr>
          <w:p w:rsidR="00F8755E" w:rsidRPr="00723A2C" w:rsidRDefault="00F8755E" w:rsidP="00C46530">
            <w:pPr>
              <w:spacing w:before="0" w:after="0" w:line="240" w:lineRule="auto"/>
              <w:jc w:val="center"/>
              <w:rPr>
                <w:sz w:val="14"/>
                <w:szCs w:val="14"/>
              </w:rPr>
            </w:pPr>
          </w:p>
        </w:tc>
        <w:tc>
          <w:tcPr>
            <w:tcW w:w="392"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957" w:type="dxa"/>
          </w:tcPr>
          <w:p w:rsidR="00F8755E" w:rsidRPr="00723A2C" w:rsidRDefault="00F8755E" w:rsidP="00C46530">
            <w:pPr>
              <w:spacing w:before="0" w:after="0" w:line="240" w:lineRule="auto"/>
              <w:jc w:val="center"/>
              <w:rPr>
                <w:sz w:val="14"/>
                <w:szCs w:val="14"/>
              </w:rPr>
            </w:pPr>
            <w:r w:rsidRPr="00723A2C">
              <w:rPr>
                <w:sz w:val="14"/>
                <w:szCs w:val="14"/>
                <w:lang w:val="en-US"/>
              </w:rPr>
              <w:t>30,0%</w:t>
            </w:r>
          </w:p>
        </w:tc>
      </w:tr>
      <w:tr w:rsidR="00F8755E" w:rsidRPr="00723A2C" w:rsidTr="00646273">
        <w:trPr>
          <w:trHeight w:val="285"/>
        </w:trPr>
        <w:tc>
          <w:tcPr>
            <w:tcW w:w="1526" w:type="dxa"/>
            <w:vMerge/>
          </w:tcPr>
          <w:p w:rsidR="00F8755E" w:rsidRPr="00723A2C" w:rsidRDefault="00F8755E" w:rsidP="00C46530">
            <w:pPr>
              <w:spacing w:before="0" w:after="0" w:line="240" w:lineRule="auto"/>
              <w:rPr>
                <w:sz w:val="14"/>
                <w:szCs w:val="14"/>
              </w:rPr>
            </w:pPr>
          </w:p>
        </w:tc>
        <w:tc>
          <w:tcPr>
            <w:tcW w:w="1120" w:type="dxa"/>
            <w:gridSpan w:val="2"/>
          </w:tcPr>
          <w:p w:rsidR="00F8755E" w:rsidRPr="00723A2C" w:rsidRDefault="00F8755E" w:rsidP="00C46530">
            <w:pPr>
              <w:spacing w:before="0" w:after="0" w:line="240" w:lineRule="auto"/>
              <w:rPr>
                <w:sz w:val="14"/>
                <w:szCs w:val="14"/>
              </w:rPr>
            </w:pPr>
            <w:r w:rsidRPr="00723A2C">
              <w:rPr>
                <w:sz w:val="14"/>
                <w:szCs w:val="14"/>
              </w:rPr>
              <w:t>Αφετηρία</w:t>
            </w:r>
          </w:p>
        </w:tc>
        <w:tc>
          <w:tcPr>
            <w:tcW w:w="693" w:type="dxa"/>
            <w:noWrap/>
          </w:tcPr>
          <w:p w:rsidR="00F8755E" w:rsidRPr="00723A2C" w:rsidRDefault="00F8755E" w:rsidP="00C46530">
            <w:pPr>
              <w:spacing w:before="0" w:after="0" w:line="240" w:lineRule="auto"/>
              <w:jc w:val="center"/>
              <w:rPr>
                <w:sz w:val="14"/>
                <w:szCs w:val="14"/>
              </w:rPr>
            </w:pPr>
            <w:r w:rsidRPr="00723A2C">
              <w:rPr>
                <w:sz w:val="14"/>
                <w:szCs w:val="14"/>
                <w:lang w:val="en-US"/>
              </w:rPr>
              <w:t>9,5%</w:t>
            </w:r>
          </w:p>
        </w:tc>
        <w:tc>
          <w:tcPr>
            <w:tcW w:w="569" w:type="dxa"/>
            <w:noWrap/>
          </w:tcPr>
          <w:p w:rsidR="00F8755E" w:rsidRPr="00723A2C" w:rsidRDefault="00F8755E" w:rsidP="00C46530">
            <w:pPr>
              <w:spacing w:before="0" w:after="0" w:line="240" w:lineRule="auto"/>
              <w:jc w:val="center"/>
              <w:rPr>
                <w:sz w:val="14"/>
                <w:szCs w:val="14"/>
              </w:rPr>
            </w:pPr>
          </w:p>
        </w:tc>
        <w:tc>
          <w:tcPr>
            <w:tcW w:w="648" w:type="dxa"/>
            <w:noWrap/>
          </w:tcPr>
          <w:p w:rsidR="00F8755E" w:rsidRPr="00723A2C" w:rsidRDefault="00F8755E" w:rsidP="00C46530">
            <w:pPr>
              <w:spacing w:before="0" w:after="0" w:line="240" w:lineRule="auto"/>
              <w:jc w:val="center"/>
              <w:rPr>
                <w:sz w:val="14"/>
                <w:szCs w:val="14"/>
              </w:rPr>
            </w:pPr>
          </w:p>
        </w:tc>
        <w:tc>
          <w:tcPr>
            <w:tcW w:w="648"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606" w:type="dxa"/>
            <w:noWrap/>
          </w:tcPr>
          <w:p w:rsidR="00F8755E" w:rsidRPr="00723A2C" w:rsidRDefault="00F8755E" w:rsidP="00C46530">
            <w:pPr>
              <w:spacing w:before="0" w:after="0" w:line="240" w:lineRule="auto"/>
              <w:jc w:val="center"/>
              <w:rPr>
                <w:sz w:val="14"/>
                <w:szCs w:val="14"/>
              </w:rPr>
            </w:pPr>
          </w:p>
        </w:tc>
        <w:tc>
          <w:tcPr>
            <w:tcW w:w="709" w:type="dxa"/>
            <w:noWrap/>
          </w:tcPr>
          <w:p w:rsidR="00F8755E" w:rsidRPr="00723A2C" w:rsidRDefault="00F8755E" w:rsidP="00C46530">
            <w:pPr>
              <w:spacing w:before="0" w:after="0" w:line="240" w:lineRule="auto"/>
              <w:jc w:val="center"/>
              <w:rPr>
                <w:sz w:val="14"/>
                <w:szCs w:val="14"/>
              </w:rPr>
            </w:pPr>
          </w:p>
        </w:tc>
        <w:tc>
          <w:tcPr>
            <w:tcW w:w="392"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957" w:type="dxa"/>
          </w:tcPr>
          <w:p w:rsidR="00F8755E" w:rsidRPr="00723A2C" w:rsidRDefault="00F8755E" w:rsidP="00C46530">
            <w:pPr>
              <w:spacing w:before="0" w:after="0" w:line="240" w:lineRule="auto"/>
              <w:jc w:val="center"/>
              <w:rPr>
                <w:sz w:val="14"/>
                <w:szCs w:val="14"/>
              </w:rPr>
            </w:pPr>
          </w:p>
        </w:tc>
      </w:tr>
    </w:tbl>
    <w:p w:rsidR="00F8755E" w:rsidRPr="0042773E" w:rsidRDefault="00F8755E" w:rsidP="00511BCA">
      <w:pPr>
        <w:rPr>
          <w:i/>
          <w:sz w:val="16"/>
          <w:szCs w:val="16"/>
        </w:rPr>
      </w:pPr>
      <w:r>
        <w:rPr>
          <w:i/>
          <w:sz w:val="16"/>
          <w:szCs w:val="16"/>
        </w:rPr>
        <w:t xml:space="preserve">* Ο αριθμός </w:t>
      </w:r>
      <w:r w:rsidRPr="0042773E">
        <w:rPr>
          <w:i/>
          <w:sz w:val="16"/>
          <w:szCs w:val="16"/>
        </w:rPr>
        <w:t>αφορά και στους 3 Άξονες Προτεραιότητας</w:t>
      </w:r>
    </w:p>
    <w:p w:rsidR="00F8755E" w:rsidRDefault="00F8755E" w:rsidP="00E47C83"/>
    <w:p w:rsidR="00F8755E" w:rsidRDefault="00F8755E" w:rsidP="00E47C83">
      <w:pPr>
        <w:sectPr w:rsidR="00F8755E" w:rsidSect="00D346D4">
          <w:pgSz w:w="11906" w:h="16838"/>
          <w:pgMar w:top="1440" w:right="1800" w:bottom="1440" w:left="1800" w:header="708" w:footer="708" w:gutter="0"/>
          <w:cols w:space="708"/>
          <w:titlePg/>
          <w:docGrid w:linePitch="360"/>
        </w:sectPr>
      </w:pPr>
    </w:p>
    <w:p w:rsidR="00F8755E" w:rsidRDefault="00F8755E" w:rsidP="0050359D">
      <w:pPr>
        <w:pStyle w:val="Caption"/>
      </w:pPr>
      <w:r w:rsidRPr="0050359D">
        <w:t>Πίνακας 3.10.α: Συμμετέχοντες</w:t>
      </w:r>
      <w:r>
        <w:t>*</w:t>
      </w:r>
      <w:r w:rsidRPr="0050359D">
        <w:t xml:space="preserve"> ανά ομάδα στόχο σε Πράξεις ΕΚΤ του Άξονα Προτεραιότητας 10</w:t>
      </w:r>
    </w:p>
    <w:p w:rsidR="00F8755E" w:rsidRPr="00A00E7E" w:rsidRDefault="00F8755E" w:rsidP="00E47C83"/>
    <w:p w:rsidR="00F8755E" w:rsidRPr="007F32A9" w:rsidRDefault="00F8755E" w:rsidP="007F32A9">
      <w:pPr>
        <w:rPr>
          <w:lang w:val="en-US"/>
        </w:rPr>
        <w:sectPr w:rsidR="00F8755E" w:rsidRPr="007F32A9" w:rsidSect="000A50F8">
          <w:pgSz w:w="16838" w:h="11906" w:orient="landscape"/>
          <w:pgMar w:top="899" w:right="1440" w:bottom="719" w:left="1440" w:header="708" w:footer="708" w:gutter="0"/>
          <w:cols w:space="708"/>
          <w:titlePg/>
          <w:docGrid w:linePitch="360"/>
        </w:sectPr>
      </w:pPr>
      <w:r>
        <w:pict>
          <v:shape id="_x0000_i1068" type="#_x0000_t75" style="width:684.75pt;height:405pt">
            <v:imagedata r:id="rId58" o:title=""/>
          </v:shape>
        </w:pict>
      </w:r>
    </w:p>
    <w:p w:rsidR="00F8755E" w:rsidRDefault="00F8755E" w:rsidP="0050359D">
      <w:pPr>
        <w:pStyle w:val="Caption"/>
      </w:pPr>
      <w:r w:rsidRPr="0050359D">
        <w:t>Πίνακας 3.11: Δείκτες παρακολούθησης Άξονα Προτεραιότητας 11</w:t>
      </w:r>
    </w:p>
    <w:tbl>
      <w:tblPr>
        <w:tblW w:w="92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312"/>
        <w:gridCol w:w="838"/>
        <w:gridCol w:w="800"/>
        <w:gridCol w:w="586"/>
        <w:gridCol w:w="586"/>
        <w:gridCol w:w="586"/>
        <w:gridCol w:w="586"/>
        <w:gridCol w:w="667"/>
        <w:gridCol w:w="742"/>
        <w:gridCol w:w="349"/>
        <w:gridCol w:w="586"/>
        <w:gridCol w:w="957"/>
      </w:tblGrid>
      <w:tr w:rsidR="00F8755E" w:rsidRPr="00723A2C" w:rsidTr="00646273">
        <w:trPr>
          <w:trHeight w:val="255"/>
        </w:trPr>
        <w:tc>
          <w:tcPr>
            <w:tcW w:w="1980" w:type="dxa"/>
            <w:gridSpan w:val="2"/>
          </w:tcPr>
          <w:p w:rsidR="00F8755E" w:rsidRPr="00723A2C" w:rsidRDefault="00F8755E" w:rsidP="00C46530">
            <w:pPr>
              <w:spacing w:before="0" w:after="0" w:line="240" w:lineRule="auto"/>
              <w:jc w:val="center"/>
              <w:rPr>
                <w:bCs/>
                <w:sz w:val="14"/>
                <w:szCs w:val="14"/>
              </w:rPr>
            </w:pPr>
            <w:r w:rsidRPr="00723A2C">
              <w:rPr>
                <w:bCs/>
                <w:sz w:val="14"/>
                <w:szCs w:val="14"/>
              </w:rPr>
              <w:t>Δείκτες Α.Π.11</w:t>
            </w:r>
          </w:p>
        </w:tc>
        <w:tc>
          <w:tcPr>
            <w:tcW w:w="838" w:type="dxa"/>
          </w:tcPr>
          <w:p w:rsidR="00F8755E" w:rsidRPr="00723A2C" w:rsidRDefault="00F8755E" w:rsidP="00C46530">
            <w:pPr>
              <w:spacing w:before="0" w:after="0" w:line="240" w:lineRule="auto"/>
              <w:rPr>
                <w:bCs/>
                <w:sz w:val="14"/>
                <w:szCs w:val="14"/>
              </w:rPr>
            </w:pPr>
            <w:r w:rsidRPr="00723A2C">
              <w:rPr>
                <w:bCs/>
                <w:sz w:val="14"/>
                <w:szCs w:val="14"/>
              </w:rPr>
              <w:t> </w:t>
            </w:r>
          </w:p>
        </w:tc>
        <w:tc>
          <w:tcPr>
            <w:tcW w:w="800" w:type="dxa"/>
            <w:noWrap/>
          </w:tcPr>
          <w:p w:rsidR="00F8755E" w:rsidRPr="00723A2C" w:rsidRDefault="00F8755E" w:rsidP="00C46530">
            <w:pPr>
              <w:spacing w:before="0" w:after="0" w:line="240" w:lineRule="auto"/>
              <w:jc w:val="center"/>
              <w:rPr>
                <w:bCs/>
                <w:sz w:val="14"/>
                <w:szCs w:val="14"/>
              </w:rPr>
            </w:pPr>
            <w:r w:rsidRPr="00723A2C">
              <w:rPr>
                <w:bCs/>
                <w:sz w:val="14"/>
                <w:szCs w:val="14"/>
              </w:rPr>
              <w:t>2007</w:t>
            </w:r>
          </w:p>
        </w:tc>
        <w:tc>
          <w:tcPr>
            <w:tcW w:w="586" w:type="dxa"/>
            <w:noWrap/>
          </w:tcPr>
          <w:p w:rsidR="00F8755E" w:rsidRPr="00723A2C" w:rsidRDefault="00F8755E" w:rsidP="00C46530">
            <w:pPr>
              <w:spacing w:before="0" w:after="0" w:line="240" w:lineRule="auto"/>
              <w:jc w:val="center"/>
              <w:rPr>
                <w:bCs/>
                <w:sz w:val="14"/>
                <w:szCs w:val="14"/>
              </w:rPr>
            </w:pPr>
            <w:r w:rsidRPr="00723A2C">
              <w:rPr>
                <w:bCs/>
                <w:sz w:val="14"/>
                <w:szCs w:val="14"/>
              </w:rPr>
              <w:t>2008</w:t>
            </w:r>
          </w:p>
        </w:tc>
        <w:tc>
          <w:tcPr>
            <w:tcW w:w="586" w:type="dxa"/>
            <w:noWrap/>
          </w:tcPr>
          <w:p w:rsidR="00F8755E" w:rsidRPr="00723A2C" w:rsidRDefault="00F8755E" w:rsidP="00C46530">
            <w:pPr>
              <w:spacing w:before="0" w:after="0" w:line="240" w:lineRule="auto"/>
              <w:jc w:val="center"/>
              <w:rPr>
                <w:bCs/>
                <w:sz w:val="14"/>
                <w:szCs w:val="14"/>
              </w:rPr>
            </w:pPr>
            <w:r w:rsidRPr="00723A2C">
              <w:rPr>
                <w:bCs/>
                <w:sz w:val="14"/>
                <w:szCs w:val="14"/>
              </w:rPr>
              <w:t>2009</w:t>
            </w:r>
          </w:p>
        </w:tc>
        <w:tc>
          <w:tcPr>
            <w:tcW w:w="586" w:type="dxa"/>
            <w:noWrap/>
          </w:tcPr>
          <w:p w:rsidR="00F8755E" w:rsidRPr="00723A2C" w:rsidRDefault="00F8755E" w:rsidP="00C46530">
            <w:pPr>
              <w:spacing w:before="0" w:after="0" w:line="240" w:lineRule="auto"/>
              <w:jc w:val="center"/>
              <w:rPr>
                <w:bCs/>
                <w:sz w:val="14"/>
                <w:szCs w:val="14"/>
              </w:rPr>
            </w:pPr>
            <w:r w:rsidRPr="00723A2C">
              <w:rPr>
                <w:bCs/>
                <w:sz w:val="14"/>
                <w:szCs w:val="14"/>
              </w:rPr>
              <w:t>2010</w:t>
            </w:r>
          </w:p>
        </w:tc>
        <w:tc>
          <w:tcPr>
            <w:tcW w:w="586" w:type="dxa"/>
            <w:noWrap/>
          </w:tcPr>
          <w:p w:rsidR="00F8755E" w:rsidRPr="00723A2C" w:rsidRDefault="00F8755E" w:rsidP="00C46530">
            <w:pPr>
              <w:spacing w:before="0" w:after="0" w:line="240" w:lineRule="auto"/>
              <w:jc w:val="center"/>
              <w:rPr>
                <w:bCs/>
                <w:sz w:val="14"/>
                <w:szCs w:val="14"/>
              </w:rPr>
            </w:pPr>
            <w:r w:rsidRPr="00723A2C">
              <w:rPr>
                <w:bCs/>
                <w:sz w:val="14"/>
                <w:szCs w:val="14"/>
              </w:rPr>
              <w:t>2011</w:t>
            </w:r>
          </w:p>
        </w:tc>
        <w:tc>
          <w:tcPr>
            <w:tcW w:w="667" w:type="dxa"/>
            <w:noWrap/>
          </w:tcPr>
          <w:p w:rsidR="00F8755E" w:rsidRPr="00723A2C" w:rsidRDefault="00F8755E" w:rsidP="00C46530">
            <w:pPr>
              <w:spacing w:before="0" w:after="0" w:line="240" w:lineRule="auto"/>
              <w:jc w:val="center"/>
              <w:rPr>
                <w:bCs/>
                <w:sz w:val="14"/>
                <w:szCs w:val="14"/>
              </w:rPr>
            </w:pPr>
            <w:r w:rsidRPr="00723A2C">
              <w:rPr>
                <w:bCs/>
                <w:sz w:val="14"/>
                <w:szCs w:val="14"/>
              </w:rPr>
              <w:t>2012</w:t>
            </w:r>
          </w:p>
        </w:tc>
        <w:tc>
          <w:tcPr>
            <w:tcW w:w="742" w:type="dxa"/>
            <w:noWrap/>
          </w:tcPr>
          <w:p w:rsidR="00F8755E" w:rsidRPr="00723A2C" w:rsidRDefault="00F8755E" w:rsidP="00C46530">
            <w:pPr>
              <w:spacing w:before="0" w:after="0" w:line="240" w:lineRule="auto"/>
              <w:jc w:val="center"/>
              <w:rPr>
                <w:bCs/>
                <w:sz w:val="14"/>
                <w:szCs w:val="14"/>
              </w:rPr>
            </w:pPr>
            <w:r w:rsidRPr="00723A2C">
              <w:rPr>
                <w:bCs/>
                <w:sz w:val="14"/>
                <w:szCs w:val="14"/>
              </w:rPr>
              <w:t>2013</w:t>
            </w:r>
          </w:p>
        </w:tc>
        <w:tc>
          <w:tcPr>
            <w:tcW w:w="349" w:type="dxa"/>
            <w:noWrap/>
          </w:tcPr>
          <w:p w:rsidR="00F8755E" w:rsidRPr="00723A2C" w:rsidRDefault="00F8755E" w:rsidP="00C46530">
            <w:pPr>
              <w:spacing w:before="0" w:after="0" w:line="240" w:lineRule="auto"/>
              <w:jc w:val="center"/>
              <w:rPr>
                <w:bCs/>
                <w:sz w:val="14"/>
                <w:szCs w:val="14"/>
              </w:rPr>
            </w:pPr>
            <w:r w:rsidRPr="00723A2C">
              <w:rPr>
                <w:bCs/>
                <w:sz w:val="14"/>
                <w:szCs w:val="14"/>
              </w:rPr>
              <w:t>2014</w:t>
            </w:r>
          </w:p>
        </w:tc>
        <w:tc>
          <w:tcPr>
            <w:tcW w:w="586" w:type="dxa"/>
            <w:noWrap/>
          </w:tcPr>
          <w:p w:rsidR="00F8755E" w:rsidRPr="00723A2C" w:rsidRDefault="00F8755E" w:rsidP="00C46530">
            <w:pPr>
              <w:spacing w:before="0" w:after="0" w:line="240" w:lineRule="auto"/>
              <w:jc w:val="center"/>
              <w:rPr>
                <w:bCs/>
                <w:sz w:val="14"/>
                <w:szCs w:val="14"/>
              </w:rPr>
            </w:pPr>
            <w:r w:rsidRPr="00723A2C">
              <w:rPr>
                <w:bCs/>
                <w:sz w:val="14"/>
                <w:szCs w:val="14"/>
              </w:rPr>
              <w:t>2015</w:t>
            </w:r>
          </w:p>
        </w:tc>
        <w:tc>
          <w:tcPr>
            <w:tcW w:w="957" w:type="dxa"/>
          </w:tcPr>
          <w:p w:rsidR="00F8755E" w:rsidRPr="00723A2C" w:rsidRDefault="00F8755E" w:rsidP="00C46530">
            <w:pPr>
              <w:spacing w:before="0" w:after="0" w:line="240" w:lineRule="auto"/>
              <w:jc w:val="center"/>
              <w:rPr>
                <w:bCs/>
                <w:sz w:val="14"/>
                <w:szCs w:val="14"/>
              </w:rPr>
            </w:pPr>
            <w:r w:rsidRPr="00723A2C">
              <w:rPr>
                <w:bCs/>
                <w:sz w:val="14"/>
                <w:szCs w:val="14"/>
              </w:rPr>
              <w:t>Σύνολο</w:t>
            </w:r>
          </w:p>
        </w:tc>
      </w:tr>
      <w:tr w:rsidR="00F8755E" w:rsidRPr="00723A2C" w:rsidTr="00646273">
        <w:trPr>
          <w:trHeight w:val="849"/>
        </w:trPr>
        <w:tc>
          <w:tcPr>
            <w:tcW w:w="1668" w:type="dxa"/>
            <w:vMerge w:val="restart"/>
          </w:tcPr>
          <w:p w:rsidR="00F8755E" w:rsidRPr="00723A2C" w:rsidRDefault="00F8755E" w:rsidP="00694B41">
            <w:pPr>
              <w:spacing w:before="0" w:after="0" w:line="240" w:lineRule="auto"/>
              <w:jc w:val="left"/>
              <w:rPr>
                <w:sz w:val="14"/>
                <w:szCs w:val="14"/>
              </w:rPr>
            </w:pPr>
            <w:r w:rsidRPr="00723A2C">
              <w:rPr>
                <w:rFonts w:cs="Arial"/>
                <w:sz w:val="14"/>
                <w:szCs w:val="14"/>
              </w:rPr>
              <w:t>Αριθμός ενισχυόμενων προγραμμάτων διδακτορικής και μεταδιδακτορικής έρευνας</w:t>
            </w:r>
          </w:p>
        </w:tc>
        <w:tc>
          <w:tcPr>
            <w:tcW w:w="1150" w:type="dxa"/>
            <w:gridSpan w:val="2"/>
          </w:tcPr>
          <w:p w:rsidR="00F8755E" w:rsidRPr="00723A2C" w:rsidRDefault="00F8755E" w:rsidP="00C46530">
            <w:pPr>
              <w:spacing w:before="0" w:after="0" w:line="240" w:lineRule="auto"/>
              <w:rPr>
                <w:sz w:val="14"/>
                <w:szCs w:val="14"/>
              </w:rPr>
            </w:pPr>
            <w:r w:rsidRPr="00723A2C">
              <w:rPr>
                <w:sz w:val="14"/>
                <w:szCs w:val="14"/>
              </w:rPr>
              <w:t>Ολοκλήρωση</w:t>
            </w:r>
          </w:p>
        </w:tc>
        <w:tc>
          <w:tcPr>
            <w:tcW w:w="800" w:type="dxa"/>
            <w:noWrap/>
          </w:tcPr>
          <w:p w:rsidR="00F8755E" w:rsidRPr="00723A2C" w:rsidRDefault="00F8755E" w:rsidP="00C46530">
            <w:pPr>
              <w:spacing w:before="0" w:after="0" w:line="240" w:lineRule="auto"/>
              <w:jc w:val="center"/>
              <w:rPr>
                <w:sz w:val="14"/>
                <w:szCs w:val="14"/>
              </w:rPr>
            </w:pPr>
            <w:r w:rsidRPr="00723A2C">
              <w:rPr>
                <w:sz w:val="14"/>
                <w:szCs w:val="14"/>
              </w:rPr>
              <w:t>0</w:t>
            </w:r>
          </w:p>
        </w:tc>
        <w:tc>
          <w:tcPr>
            <w:tcW w:w="586" w:type="dxa"/>
            <w:noWrap/>
          </w:tcPr>
          <w:p w:rsidR="00F8755E" w:rsidRPr="00723A2C" w:rsidRDefault="00F8755E" w:rsidP="00C46530">
            <w:pPr>
              <w:spacing w:before="0" w:after="0" w:line="240" w:lineRule="auto"/>
              <w:jc w:val="center"/>
              <w:rPr>
                <w:sz w:val="14"/>
                <w:szCs w:val="14"/>
              </w:rPr>
            </w:pPr>
            <w:r w:rsidRPr="00723A2C">
              <w:rPr>
                <w:sz w:val="14"/>
                <w:szCs w:val="14"/>
                <w:lang w:val="en-US"/>
              </w:rPr>
              <w:t>0</w:t>
            </w:r>
          </w:p>
        </w:tc>
        <w:tc>
          <w:tcPr>
            <w:tcW w:w="586" w:type="dxa"/>
            <w:noWrap/>
          </w:tcPr>
          <w:p w:rsidR="00F8755E" w:rsidRPr="00723A2C" w:rsidRDefault="00F8755E" w:rsidP="00C46530">
            <w:pPr>
              <w:spacing w:before="0" w:after="0" w:line="240" w:lineRule="auto"/>
              <w:jc w:val="center"/>
              <w:rPr>
                <w:sz w:val="14"/>
                <w:szCs w:val="14"/>
              </w:rPr>
            </w:pPr>
            <w:r w:rsidRPr="00723A2C">
              <w:rPr>
                <w:sz w:val="14"/>
                <w:szCs w:val="14"/>
              </w:rPr>
              <w:t>0</w:t>
            </w:r>
          </w:p>
        </w:tc>
        <w:tc>
          <w:tcPr>
            <w:tcW w:w="586" w:type="dxa"/>
            <w:noWrap/>
          </w:tcPr>
          <w:p w:rsidR="00F8755E" w:rsidRPr="00723A2C" w:rsidRDefault="00F8755E" w:rsidP="00C46530">
            <w:pPr>
              <w:spacing w:before="0" w:after="0" w:line="240" w:lineRule="auto"/>
              <w:jc w:val="center"/>
              <w:rPr>
                <w:sz w:val="14"/>
                <w:szCs w:val="14"/>
              </w:rPr>
            </w:pPr>
            <w:r w:rsidRPr="00723A2C">
              <w:rPr>
                <w:sz w:val="14"/>
                <w:szCs w:val="14"/>
              </w:rPr>
              <w:t>568</w:t>
            </w:r>
            <w:r>
              <w:rPr>
                <w:sz w:val="14"/>
                <w:szCs w:val="14"/>
              </w:rPr>
              <w:t>*</w:t>
            </w:r>
          </w:p>
        </w:tc>
        <w:tc>
          <w:tcPr>
            <w:tcW w:w="586" w:type="dxa"/>
            <w:noWrap/>
          </w:tcPr>
          <w:p w:rsidR="00F8755E" w:rsidRPr="00723A2C" w:rsidRDefault="00F8755E" w:rsidP="00C46530">
            <w:pPr>
              <w:spacing w:before="0" w:after="0" w:line="240" w:lineRule="auto"/>
              <w:jc w:val="center"/>
              <w:rPr>
                <w:sz w:val="14"/>
                <w:szCs w:val="14"/>
              </w:rPr>
            </w:pPr>
            <w:r>
              <w:rPr>
                <w:sz w:val="14"/>
                <w:szCs w:val="14"/>
              </w:rPr>
              <w:t>666</w:t>
            </w:r>
          </w:p>
        </w:tc>
        <w:tc>
          <w:tcPr>
            <w:tcW w:w="667" w:type="dxa"/>
            <w:noWrap/>
          </w:tcPr>
          <w:p w:rsidR="00F8755E" w:rsidRPr="00723A2C" w:rsidRDefault="00F8755E" w:rsidP="00C46530">
            <w:pPr>
              <w:spacing w:before="0" w:after="0" w:line="240" w:lineRule="auto"/>
              <w:jc w:val="center"/>
              <w:rPr>
                <w:sz w:val="14"/>
                <w:szCs w:val="14"/>
              </w:rPr>
            </w:pPr>
            <w:r>
              <w:rPr>
                <w:sz w:val="14"/>
                <w:szCs w:val="14"/>
              </w:rPr>
              <w:t>1060</w:t>
            </w:r>
          </w:p>
        </w:tc>
        <w:tc>
          <w:tcPr>
            <w:tcW w:w="742" w:type="dxa"/>
            <w:noWrap/>
          </w:tcPr>
          <w:p w:rsidR="00F8755E" w:rsidRPr="00723A2C" w:rsidRDefault="00F8755E" w:rsidP="00C46530">
            <w:pPr>
              <w:spacing w:before="0" w:after="0" w:line="240" w:lineRule="auto"/>
              <w:jc w:val="center"/>
              <w:rPr>
                <w:sz w:val="14"/>
                <w:szCs w:val="14"/>
              </w:rPr>
            </w:pPr>
            <w:r>
              <w:rPr>
                <w:sz w:val="14"/>
                <w:szCs w:val="14"/>
              </w:rPr>
              <w:t>2.652</w:t>
            </w:r>
          </w:p>
        </w:tc>
        <w:tc>
          <w:tcPr>
            <w:tcW w:w="349"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957" w:type="dxa"/>
          </w:tcPr>
          <w:p w:rsidR="00F8755E" w:rsidRPr="00723A2C" w:rsidRDefault="00F8755E" w:rsidP="00C46530">
            <w:pPr>
              <w:spacing w:before="0" w:after="0" w:line="240" w:lineRule="auto"/>
              <w:jc w:val="center"/>
              <w:rPr>
                <w:sz w:val="14"/>
                <w:szCs w:val="14"/>
              </w:rPr>
            </w:pPr>
          </w:p>
        </w:tc>
      </w:tr>
      <w:tr w:rsidR="00F8755E" w:rsidRPr="00723A2C" w:rsidTr="00646273">
        <w:trPr>
          <w:trHeight w:val="510"/>
        </w:trPr>
        <w:tc>
          <w:tcPr>
            <w:tcW w:w="1668" w:type="dxa"/>
            <w:vMerge/>
          </w:tcPr>
          <w:p w:rsidR="00F8755E" w:rsidRPr="00723A2C" w:rsidRDefault="00F8755E" w:rsidP="00694B41">
            <w:pPr>
              <w:spacing w:before="0" w:after="0" w:line="240" w:lineRule="auto"/>
              <w:jc w:val="left"/>
              <w:rPr>
                <w:sz w:val="14"/>
                <w:szCs w:val="14"/>
              </w:rPr>
            </w:pPr>
          </w:p>
        </w:tc>
        <w:tc>
          <w:tcPr>
            <w:tcW w:w="1150" w:type="dxa"/>
            <w:gridSpan w:val="2"/>
          </w:tcPr>
          <w:p w:rsidR="00F8755E" w:rsidRPr="00723A2C" w:rsidRDefault="00F8755E" w:rsidP="00C46530">
            <w:pPr>
              <w:spacing w:before="0" w:after="0" w:line="240" w:lineRule="auto"/>
              <w:rPr>
                <w:sz w:val="14"/>
                <w:szCs w:val="14"/>
              </w:rPr>
            </w:pPr>
            <w:r w:rsidRPr="00723A2C">
              <w:rPr>
                <w:sz w:val="14"/>
                <w:szCs w:val="14"/>
              </w:rPr>
              <w:t>Στόχος</w:t>
            </w:r>
          </w:p>
        </w:tc>
        <w:tc>
          <w:tcPr>
            <w:tcW w:w="800"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667" w:type="dxa"/>
            <w:noWrap/>
          </w:tcPr>
          <w:p w:rsidR="00F8755E" w:rsidRPr="00723A2C" w:rsidRDefault="00F8755E" w:rsidP="00C46530">
            <w:pPr>
              <w:spacing w:before="0" w:after="0" w:line="240" w:lineRule="auto"/>
              <w:jc w:val="center"/>
              <w:rPr>
                <w:sz w:val="14"/>
                <w:szCs w:val="14"/>
              </w:rPr>
            </w:pPr>
          </w:p>
        </w:tc>
        <w:tc>
          <w:tcPr>
            <w:tcW w:w="742" w:type="dxa"/>
            <w:noWrap/>
          </w:tcPr>
          <w:p w:rsidR="00F8755E" w:rsidRPr="00723A2C" w:rsidRDefault="00F8755E" w:rsidP="00C46530">
            <w:pPr>
              <w:spacing w:before="0" w:after="0" w:line="240" w:lineRule="auto"/>
              <w:jc w:val="center"/>
              <w:rPr>
                <w:sz w:val="14"/>
                <w:szCs w:val="14"/>
              </w:rPr>
            </w:pPr>
          </w:p>
        </w:tc>
        <w:tc>
          <w:tcPr>
            <w:tcW w:w="349"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957" w:type="dxa"/>
          </w:tcPr>
          <w:p w:rsidR="00F8755E" w:rsidRPr="00723A2C" w:rsidRDefault="00F8755E" w:rsidP="00C46530">
            <w:pPr>
              <w:spacing w:before="0" w:after="0" w:line="240" w:lineRule="auto"/>
              <w:jc w:val="center"/>
              <w:rPr>
                <w:sz w:val="14"/>
                <w:szCs w:val="14"/>
              </w:rPr>
            </w:pPr>
            <w:r w:rsidRPr="00723A2C">
              <w:rPr>
                <w:rFonts w:cs="Arial"/>
                <w:sz w:val="14"/>
                <w:szCs w:val="14"/>
              </w:rPr>
              <w:t xml:space="preserve">1.300 </w:t>
            </w:r>
            <w:r w:rsidRPr="00723A2C">
              <w:rPr>
                <w:rFonts w:cs="Arial"/>
                <w:sz w:val="14"/>
                <w:szCs w:val="14"/>
                <w:vertAlign w:val="superscript"/>
              </w:rPr>
              <w:t>(1)(2)</w:t>
            </w:r>
          </w:p>
        </w:tc>
      </w:tr>
      <w:tr w:rsidR="00F8755E" w:rsidRPr="00723A2C" w:rsidTr="00646273">
        <w:trPr>
          <w:trHeight w:val="270"/>
        </w:trPr>
        <w:tc>
          <w:tcPr>
            <w:tcW w:w="1668" w:type="dxa"/>
            <w:vMerge/>
          </w:tcPr>
          <w:p w:rsidR="00F8755E" w:rsidRPr="00723A2C" w:rsidRDefault="00F8755E" w:rsidP="00694B41">
            <w:pPr>
              <w:spacing w:before="0" w:after="0" w:line="240" w:lineRule="auto"/>
              <w:jc w:val="left"/>
              <w:rPr>
                <w:sz w:val="14"/>
                <w:szCs w:val="14"/>
              </w:rPr>
            </w:pPr>
          </w:p>
        </w:tc>
        <w:tc>
          <w:tcPr>
            <w:tcW w:w="1150" w:type="dxa"/>
            <w:gridSpan w:val="2"/>
          </w:tcPr>
          <w:p w:rsidR="00F8755E" w:rsidRPr="00723A2C" w:rsidRDefault="00F8755E" w:rsidP="00C46530">
            <w:pPr>
              <w:spacing w:before="0" w:after="0" w:line="240" w:lineRule="auto"/>
              <w:rPr>
                <w:sz w:val="14"/>
                <w:szCs w:val="14"/>
              </w:rPr>
            </w:pPr>
            <w:r w:rsidRPr="00723A2C">
              <w:rPr>
                <w:sz w:val="14"/>
                <w:szCs w:val="14"/>
              </w:rPr>
              <w:t>Αφετηρία</w:t>
            </w:r>
          </w:p>
        </w:tc>
        <w:tc>
          <w:tcPr>
            <w:tcW w:w="800" w:type="dxa"/>
            <w:noWrap/>
          </w:tcPr>
          <w:p w:rsidR="00F8755E" w:rsidRPr="00723A2C" w:rsidRDefault="00F8755E" w:rsidP="00C46530">
            <w:pPr>
              <w:spacing w:before="0" w:after="0" w:line="240" w:lineRule="auto"/>
              <w:jc w:val="center"/>
              <w:rPr>
                <w:sz w:val="14"/>
                <w:szCs w:val="14"/>
              </w:rPr>
            </w:pPr>
            <w:r w:rsidRPr="00723A2C">
              <w:rPr>
                <w:sz w:val="14"/>
                <w:szCs w:val="14"/>
                <w:lang w:val="en-US"/>
              </w:rPr>
              <w:t>1.383</w:t>
            </w:r>
          </w:p>
        </w:tc>
        <w:tc>
          <w:tcPr>
            <w:tcW w:w="586"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667" w:type="dxa"/>
            <w:noWrap/>
          </w:tcPr>
          <w:p w:rsidR="00F8755E" w:rsidRPr="00723A2C" w:rsidRDefault="00F8755E" w:rsidP="00C46530">
            <w:pPr>
              <w:spacing w:before="0" w:after="0" w:line="240" w:lineRule="auto"/>
              <w:jc w:val="center"/>
              <w:rPr>
                <w:sz w:val="14"/>
                <w:szCs w:val="14"/>
              </w:rPr>
            </w:pPr>
          </w:p>
        </w:tc>
        <w:tc>
          <w:tcPr>
            <w:tcW w:w="742" w:type="dxa"/>
            <w:noWrap/>
          </w:tcPr>
          <w:p w:rsidR="00F8755E" w:rsidRPr="00723A2C" w:rsidRDefault="00F8755E" w:rsidP="00C46530">
            <w:pPr>
              <w:spacing w:before="0" w:after="0" w:line="240" w:lineRule="auto"/>
              <w:jc w:val="center"/>
              <w:rPr>
                <w:sz w:val="14"/>
                <w:szCs w:val="14"/>
              </w:rPr>
            </w:pPr>
          </w:p>
        </w:tc>
        <w:tc>
          <w:tcPr>
            <w:tcW w:w="349"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957" w:type="dxa"/>
          </w:tcPr>
          <w:p w:rsidR="00F8755E" w:rsidRPr="00723A2C" w:rsidRDefault="00F8755E" w:rsidP="00C46530">
            <w:pPr>
              <w:spacing w:before="0" w:after="0" w:line="240" w:lineRule="auto"/>
              <w:jc w:val="center"/>
              <w:rPr>
                <w:sz w:val="14"/>
                <w:szCs w:val="14"/>
              </w:rPr>
            </w:pPr>
          </w:p>
        </w:tc>
      </w:tr>
      <w:tr w:rsidR="00F8755E" w:rsidRPr="00723A2C" w:rsidTr="00646273">
        <w:trPr>
          <w:trHeight w:val="450"/>
        </w:trPr>
        <w:tc>
          <w:tcPr>
            <w:tcW w:w="1668" w:type="dxa"/>
            <w:vMerge w:val="restart"/>
          </w:tcPr>
          <w:p w:rsidR="00F8755E" w:rsidRPr="00723A2C" w:rsidRDefault="00F8755E" w:rsidP="00694B41">
            <w:pPr>
              <w:spacing w:before="0" w:after="0" w:line="240" w:lineRule="auto"/>
              <w:jc w:val="left"/>
              <w:rPr>
                <w:sz w:val="14"/>
                <w:szCs w:val="14"/>
              </w:rPr>
            </w:pPr>
            <w:r w:rsidRPr="00723A2C">
              <w:rPr>
                <w:rFonts w:cs="Arial"/>
                <w:sz w:val="14"/>
                <w:szCs w:val="14"/>
              </w:rPr>
              <w:t>Αριθμός ενισχυόμενων ερευνητικών προγραμμάτων</w:t>
            </w:r>
          </w:p>
        </w:tc>
        <w:tc>
          <w:tcPr>
            <w:tcW w:w="1150" w:type="dxa"/>
            <w:gridSpan w:val="2"/>
          </w:tcPr>
          <w:p w:rsidR="00F8755E" w:rsidRPr="00723A2C" w:rsidRDefault="00F8755E" w:rsidP="00C46530">
            <w:pPr>
              <w:spacing w:before="0" w:after="0" w:line="240" w:lineRule="auto"/>
              <w:rPr>
                <w:sz w:val="14"/>
                <w:szCs w:val="14"/>
              </w:rPr>
            </w:pPr>
            <w:r w:rsidRPr="00723A2C">
              <w:rPr>
                <w:sz w:val="14"/>
                <w:szCs w:val="14"/>
              </w:rPr>
              <w:t>Ολοκλήρωση</w:t>
            </w:r>
          </w:p>
        </w:tc>
        <w:tc>
          <w:tcPr>
            <w:tcW w:w="800" w:type="dxa"/>
            <w:noWrap/>
          </w:tcPr>
          <w:p w:rsidR="00F8755E" w:rsidRPr="00723A2C" w:rsidRDefault="00F8755E" w:rsidP="00C46530">
            <w:pPr>
              <w:spacing w:before="0" w:after="0" w:line="240" w:lineRule="auto"/>
              <w:jc w:val="center"/>
              <w:rPr>
                <w:sz w:val="14"/>
                <w:szCs w:val="14"/>
              </w:rPr>
            </w:pPr>
            <w:r w:rsidRPr="00723A2C">
              <w:rPr>
                <w:sz w:val="14"/>
                <w:szCs w:val="14"/>
              </w:rPr>
              <w:t>0</w:t>
            </w:r>
          </w:p>
        </w:tc>
        <w:tc>
          <w:tcPr>
            <w:tcW w:w="586" w:type="dxa"/>
            <w:noWrap/>
          </w:tcPr>
          <w:p w:rsidR="00F8755E" w:rsidRPr="00723A2C" w:rsidRDefault="00F8755E" w:rsidP="00C46530">
            <w:pPr>
              <w:spacing w:before="0" w:after="0" w:line="240" w:lineRule="auto"/>
              <w:jc w:val="center"/>
              <w:rPr>
                <w:sz w:val="14"/>
                <w:szCs w:val="14"/>
              </w:rPr>
            </w:pPr>
            <w:r w:rsidRPr="00723A2C">
              <w:rPr>
                <w:sz w:val="14"/>
                <w:szCs w:val="14"/>
                <w:lang w:val="en-US"/>
              </w:rPr>
              <w:t>0</w:t>
            </w:r>
          </w:p>
        </w:tc>
        <w:tc>
          <w:tcPr>
            <w:tcW w:w="586" w:type="dxa"/>
            <w:noWrap/>
          </w:tcPr>
          <w:p w:rsidR="00F8755E" w:rsidRPr="00723A2C" w:rsidRDefault="00F8755E" w:rsidP="00C46530">
            <w:pPr>
              <w:spacing w:before="0" w:after="0" w:line="240" w:lineRule="auto"/>
              <w:jc w:val="center"/>
              <w:rPr>
                <w:sz w:val="14"/>
                <w:szCs w:val="14"/>
              </w:rPr>
            </w:pPr>
            <w:r w:rsidRPr="00723A2C">
              <w:rPr>
                <w:sz w:val="14"/>
                <w:szCs w:val="14"/>
              </w:rPr>
              <w:t>0</w:t>
            </w:r>
          </w:p>
        </w:tc>
        <w:tc>
          <w:tcPr>
            <w:tcW w:w="586" w:type="dxa"/>
            <w:noWrap/>
          </w:tcPr>
          <w:p w:rsidR="00F8755E" w:rsidRPr="00723A2C" w:rsidRDefault="00F8755E" w:rsidP="00C46530">
            <w:pPr>
              <w:spacing w:before="0" w:after="0" w:line="240" w:lineRule="auto"/>
              <w:jc w:val="center"/>
              <w:rPr>
                <w:sz w:val="14"/>
                <w:szCs w:val="14"/>
              </w:rPr>
            </w:pPr>
            <w:r w:rsidRPr="00723A2C">
              <w:rPr>
                <w:sz w:val="14"/>
                <w:szCs w:val="14"/>
              </w:rPr>
              <w:t>0</w:t>
            </w:r>
          </w:p>
        </w:tc>
        <w:tc>
          <w:tcPr>
            <w:tcW w:w="586" w:type="dxa"/>
            <w:noWrap/>
          </w:tcPr>
          <w:p w:rsidR="00F8755E" w:rsidRPr="00723A2C" w:rsidRDefault="00F8755E" w:rsidP="00C46530">
            <w:pPr>
              <w:spacing w:before="0" w:after="0" w:line="240" w:lineRule="auto"/>
              <w:jc w:val="center"/>
              <w:rPr>
                <w:sz w:val="14"/>
                <w:szCs w:val="14"/>
              </w:rPr>
            </w:pPr>
            <w:r>
              <w:rPr>
                <w:sz w:val="14"/>
                <w:szCs w:val="14"/>
              </w:rPr>
              <w:t>0</w:t>
            </w:r>
          </w:p>
        </w:tc>
        <w:tc>
          <w:tcPr>
            <w:tcW w:w="667" w:type="dxa"/>
            <w:noWrap/>
          </w:tcPr>
          <w:p w:rsidR="00F8755E" w:rsidRPr="00723A2C" w:rsidRDefault="00F8755E" w:rsidP="00C46530">
            <w:pPr>
              <w:spacing w:before="0" w:after="0" w:line="240" w:lineRule="auto"/>
              <w:jc w:val="center"/>
              <w:rPr>
                <w:sz w:val="14"/>
                <w:szCs w:val="14"/>
              </w:rPr>
            </w:pPr>
            <w:r>
              <w:rPr>
                <w:sz w:val="14"/>
                <w:szCs w:val="14"/>
              </w:rPr>
              <w:t>877</w:t>
            </w:r>
          </w:p>
        </w:tc>
        <w:tc>
          <w:tcPr>
            <w:tcW w:w="742" w:type="dxa"/>
            <w:noWrap/>
          </w:tcPr>
          <w:p w:rsidR="00F8755E" w:rsidRPr="00723A2C" w:rsidRDefault="00F8755E" w:rsidP="00C46530">
            <w:pPr>
              <w:spacing w:before="0" w:after="0" w:line="240" w:lineRule="auto"/>
              <w:jc w:val="center"/>
              <w:rPr>
                <w:sz w:val="14"/>
                <w:szCs w:val="14"/>
              </w:rPr>
            </w:pPr>
            <w:r>
              <w:rPr>
                <w:sz w:val="14"/>
                <w:szCs w:val="14"/>
              </w:rPr>
              <w:t>877</w:t>
            </w:r>
          </w:p>
        </w:tc>
        <w:tc>
          <w:tcPr>
            <w:tcW w:w="349"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957" w:type="dxa"/>
          </w:tcPr>
          <w:p w:rsidR="00F8755E" w:rsidRPr="00723A2C" w:rsidRDefault="00F8755E" w:rsidP="00C46530">
            <w:pPr>
              <w:spacing w:before="0" w:after="0" w:line="240" w:lineRule="auto"/>
              <w:jc w:val="center"/>
              <w:rPr>
                <w:sz w:val="14"/>
                <w:szCs w:val="14"/>
              </w:rPr>
            </w:pPr>
          </w:p>
        </w:tc>
      </w:tr>
      <w:tr w:rsidR="00F8755E" w:rsidRPr="00723A2C" w:rsidTr="00646273">
        <w:trPr>
          <w:trHeight w:val="510"/>
        </w:trPr>
        <w:tc>
          <w:tcPr>
            <w:tcW w:w="1668" w:type="dxa"/>
            <w:vMerge/>
          </w:tcPr>
          <w:p w:rsidR="00F8755E" w:rsidRPr="00723A2C" w:rsidRDefault="00F8755E" w:rsidP="00694B41">
            <w:pPr>
              <w:spacing w:before="0" w:after="0" w:line="240" w:lineRule="auto"/>
              <w:jc w:val="left"/>
              <w:rPr>
                <w:sz w:val="14"/>
                <w:szCs w:val="14"/>
              </w:rPr>
            </w:pPr>
          </w:p>
        </w:tc>
        <w:tc>
          <w:tcPr>
            <w:tcW w:w="1150" w:type="dxa"/>
            <w:gridSpan w:val="2"/>
          </w:tcPr>
          <w:p w:rsidR="00F8755E" w:rsidRPr="00723A2C" w:rsidRDefault="00F8755E" w:rsidP="00C46530">
            <w:pPr>
              <w:spacing w:before="0" w:after="0" w:line="240" w:lineRule="auto"/>
              <w:rPr>
                <w:sz w:val="14"/>
                <w:szCs w:val="14"/>
              </w:rPr>
            </w:pPr>
            <w:r w:rsidRPr="00723A2C">
              <w:rPr>
                <w:sz w:val="14"/>
                <w:szCs w:val="14"/>
              </w:rPr>
              <w:t>Στόχος</w:t>
            </w:r>
          </w:p>
        </w:tc>
        <w:tc>
          <w:tcPr>
            <w:tcW w:w="800"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667" w:type="dxa"/>
            <w:noWrap/>
          </w:tcPr>
          <w:p w:rsidR="00F8755E" w:rsidRPr="00723A2C" w:rsidRDefault="00F8755E" w:rsidP="00C46530">
            <w:pPr>
              <w:spacing w:before="0" w:after="0" w:line="240" w:lineRule="auto"/>
              <w:jc w:val="center"/>
              <w:rPr>
                <w:sz w:val="14"/>
                <w:szCs w:val="14"/>
              </w:rPr>
            </w:pPr>
          </w:p>
        </w:tc>
        <w:tc>
          <w:tcPr>
            <w:tcW w:w="742" w:type="dxa"/>
            <w:noWrap/>
          </w:tcPr>
          <w:p w:rsidR="00F8755E" w:rsidRPr="00723A2C" w:rsidRDefault="00F8755E" w:rsidP="00C46530">
            <w:pPr>
              <w:spacing w:before="0" w:after="0" w:line="240" w:lineRule="auto"/>
              <w:jc w:val="center"/>
              <w:rPr>
                <w:sz w:val="14"/>
                <w:szCs w:val="14"/>
              </w:rPr>
            </w:pPr>
          </w:p>
        </w:tc>
        <w:tc>
          <w:tcPr>
            <w:tcW w:w="349"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957" w:type="dxa"/>
          </w:tcPr>
          <w:p w:rsidR="00F8755E" w:rsidRPr="00723A2C" w:rsidRDefault="00F8755E" w:rsidP="00C46530">
            <w:pPr>
              <w:spacing w:before="0" w:after="0" w:line="240" w:lineRule="auto"/>
              <w:jc w:val="center"/>
              <w:rPr>
                <w:sz w:val="14"/>
                <w:szCs w:val="14"/>
              </w:rPr>
            </w:pPr>
            <w:r w:rsidRPr="00723A2C">
              <w:rPr>
                <w:rFonts w:cs="Arial"/>
                <w:sz w:val="14"/>
                <w:szCs w:val="14"/>
              </w:rPr>
              <w:t xml:space="preserve">2.600 </w:t>
            </w:r>
            <w:r w:rsidRPr="00723A2C">
              <w:rPr>
                <w:rFonts w:cs="Arial"/>
                <w:sz w:val="14"/>
                <w:szCs w:val="14"/>
                <w:vertAlign w:val="superscript"/>
              </w:rPr>
              <w:t>(1)(2)</w:t>
            </w:r>
          </w:p>
        </w:tc>
      </w:tr>
      <w:tr w:rsidR="00F8755E" w:rsidRPr="00723A2C" w:rsidTr="00646273">
        <w:trPr>
          <w:trHeight w:val="270"/>
        </w:trPr>
        <w:tc>
          <w:tcPr>
            <w:tcW w:w="1668" w:type="dxa"/>
            <w:vMerge/>
          </w:tcPr>
          <w:p w:rsidR="00F8755E" w:rsidRPr="00723A2C" w:rsidRDefault="00F8755E" w:rsidP="00694B41">
            <w:pPr>
              <w:spacing w:before="0" w:after="0" w:line="240" w:lineRule="auto"/>
              <w:jc w:val="left"/>
              <w:rPr>
                <w:sz w:val="14"/>
                <w:szCs w:val="14"/>
              </w:rPr>
            </w:pPr>
          </w:p>
        </w:tc>
        <w:tc>
          <w:tcPr>
            <w:tcW w:w="1150" w:type="dxa"/>
            <w:gridSpan w:val="2"/>
          </w:tcPr>
          <w:p w:rsidR="00F8755E" w:rsidRPr="00723A2C" w:rsidRDefault="00F8755E" w:rsidP="00C46530">
            <w:pPr>
              <w:spacing w:before="0" w:after="0" w:line="240" w:lineRule="auto"/>
              <w:rPr>
                <w:sz w:val="14"/>
                <w:szCs w:val="14"/>
              </w:rPr>
            </w:pPr>
            <w:r w:rsidRPr="00723A2C">
              <w:rPr>
                <w:sz w:val="14"/>
                <w:szCs w:val="14"/>
              </w:rPr>
              <w:t>Αφετηρία</w:t>
            </w:r>
          </w:p>
        </w:tc>
        <w:tc>
          <w:tcPr>
            <w:tcW w:w="800" w:type="dxa"/>
            <w:noWrap/>
          </w:tcPr>
          <w:p w:rsidR="00F8755E" w:rsidRPr="00723A2C" w:rsidRDefault="00F8755E" w:rsidP="00C46530">
            <w:pPr>
              <w:spacing w:before="0" w:after="0" w:line="240" w:lineRule="auto"/>
              <w:jc w:val="center"/>
              <w:rPr>
                <w:sz w:val="14"/>
                <w:szCs w:val="14"/>
              </w:rPr>
            </w:pPr>
            <w:r w:rsidRPr="00723A2C">
              <w:rPr>
                <w:rFonts w:cs="Arial"/>
                <w:sz w:val="14"/>
                <w:szCs w:val="14"/>
              </w:rPr>
              <w:t>2.789</w:t>
            </w:r>
          </w:p>
        </w:tc>
        <w:tc>
          <w:tcPr>
            <w:tcW w:w="586"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667" w:type="dxa"/>
            <w:noWrap/>
          </w:tcPr>
          <w:p w:rsidR="00F8755E" w:rsidRPr="00723A2C" w:rsidRDefault="00F8755E" w:rsidP="00C46530">
            <w:pPr>
              <w:spacing w:before="0" w:after="0" w:line="240" w:lineRule="auto"/>
              <w:jc w:val="center"/>
              <w:rPr>
                <w:sz w:val="14"/>
                <w:szCs w:val="14"/>
              </w:rPr>
            </w:pPr>
          </w:p>
        </w:tc>
        <w:tc>
          <w:tcPr>
            <w:tcW w:w="742" w:type="dxa"/>
            <w:noWrap/>
          </w:tcPr>
          <w:p w:rsidR="00F8755E" w:rsidRPr="00723A2C" w:rsidRDefault="00F8755E" w:rsidP="00C46530">
            <w:pPr>
              <w:spacing w:before="0" w:after="0" w:line="240" w:lineRule="auto"/>
              <w:jc w:val="center"/>
              <w:rPr>
                <w:sz w:val="14"/>
                <w:szCs w:val="14"/>
              </w:rPr>
            </w:pPr>
          </w:p>
        </w:tc>
        <w:tc>
          <w:tcPr>
            <w:tcW w:w="349"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957" w:type="dxa"/>
          </w:tcPr>
          <w:p w:rsidR="00F8755E" w:rsidRPr="00723A2C" w:rsidRDefault="00F8755E" w:rsidP="00C46530">
            <w:pPr>
              <w:spacing w:before="0" w:after="0" w:line="240" w:lineRule="auto"/>
              <w:jc w:val="center"/>
              <w:rPr>
                <w:sz w:val="14"/>
                <w:szCs w:val="14"/>
              </w:rPr>
            </w:pPr>
          </w:p>
        </w:tc>
      </w:tr>
      <w:tr w:rsidR="00F8755E" w:rsidRPr="00723A2C" w:rsidTr="00646273">
        <w:trPr>
          <w:trHeight w:val="450"/>
        </w:trPr>
        <w:tc>
          <w:tcPr>
            <w:tcW w:w="1668" w:type="dxa"/>
            <w:vMerge w:val="restart"/>
          </w:tcPr>
          <w:p w:rsidR="00F8755E" w:rsidRPr="00723A2C" w:rsidRDefault="00F8755E" w:rsidP="00694B41">
            <w:pPr>
              <w:spacing w:before="0" w:after="0" w:line="240" w:lineRule="auto"/>
              <w:jc w:val="left"/>
              <w:rPr>
                <w:sz w:val="14"/>
                <w:szCs w:val="14"/>
              </w:rPr>
            </w:pPr>
            <w:r w:rsidRPr="00723A2C">
              <w:rPr>
                <w:rFonts w:cs="Arial"/>
                <w:sz w:val="14"/>
                <w:szCs w:val="14"/>
              </w:rPr>
              <w:t>Αριθμός ερευνητών που συμμετέχουν σε ενισχυόμενα ερευνητικά προγράμματα</w:t>
            </w:r>
          </w:p>
        </w:tc>
        <w:tc>
          <w:tcPr>
            <w:tcW w:w="1150" w:type="dxa"/>
            <w:gridSpan w:val="2"/>
          </w:tcPr>
          <w:p w:rsidR="00F8755E" w:rsidRPr="00723A2C" w:rsidRDefault="00F8755E" w:rsidP="00C46530">
            <w:pPr>
              <w:spacing w:before="0" w:after="0" w:line="240" w:lineRule="auto"/>
              <w:rPr>
                <w:sz w:val="14"/>
                <w:szCs w:val="14"/>
              </w:rPr>
            </w:pPr>
            <w:r w:rsidRPr="00723A2C">
              <w:rPr>
                <w:sz w:val="14"/>
                <w:szCs w:val="14"/>
              </w:rPr>
              <w:t>Ολοκλήρωση</w:t>
            </w:r>
          </w:p>
        </w:tc>
        <w:tc>
          <w:tcPr>
            <w:tcW w:w="800" w:type="dxa"/>
            <w:noWrap/>
          </w:tcPr>
          <w:p w:rsidR="00F8755E" w:rsidRPr="00723A2C" w:rsidRDefault="00F8755E" w:rsidP="00C46530">
            <w:pPr>
              <w:spacing w:before="0" w:after="0" w:line="240" w:lineRule="auto"/>
              <w:jc w:val="center"/>
              <w:rPr>
                <w:sz w:val="14"/>
                <w:szCs w:val="14"/>
              </w:rPr>
            </w:pPr>
            <w:r w:rsidRPr="00723A2C">
              <w:rPr>
                <w:sz w:val="14"/>
                <w:szCs w:val="14"/>
              </w:rPr>
              <w:t>0</w:t>
            </w:r>
          </w:p>
        </w:tc>
        <w:tc>
          <w:tcPr>
            <w:tcW w:w="586" w:type="dxa"/>
            <w:noWrap/>
          </w:tcPr>
          <w:p w:rsidR="00F8755E" w:rsidRPr="00723A2C" w:rsidRDefault="00F8755E" w:rsidP="00C46530">
            <w:pPr>
              <w:spacing w:before="0" w:after="0" w:line="240" w:lineRule="auto"/>
              <w:jc w:val="center"/>
              <w:rPr>
                <w:sz w:val="14"/>
                <w:szCs w:val="14"/>
              </w:rPr>
            </w:pPr>
            <w:r w:rsidRPr="00723A2C">
              <w:rPr>
                <w:sz w:val="14"/>
                <w:szCs w:val="14"/>
                <w:lang w:val="en-US"/>
              </w:rPr>
              <w:t>0</w:t>
            </w:r>
          </w:p>
        </w:tc>
        <w:tc>
          <w:tcPr>
            <w:tcW w:w="586" w:type="dxa"/>
            <w:noWrap/>
          </w:tcPr>
          <w:p w:rsidR="00F8755E" w:rsidRPr="00723A2C" w:rsidRDefault="00F8755E" w:rsidP="00C46530">
            <w:pPr>
              <w:spacing w:before="0" w:after="0" w:line="240" w:lineRule="auto"/>
              <w:jc w:val="center"/>
              <w:rPr>
                <w:sz w:val="14"/>
                <w:szCs w:val="14"/>
              </w:rPr>
            </w:pPr>
            <w:r w:rsidRPr="00723A2C">
              <w:rPr>
                <w:sz w:val="14"/>
                <w:szCs w:val="14"/>
              </w:rPr>
              <w:t>0</w:t>
            </w:r>
          </w:p>
        </w:tc>
        <w:tc>
          <w:tcPr>
            <w:tcW w:w="586" w:type="dxa"/>
            <w:noWrap/>
          </w:tcPr>
          <w:p w:rsidR="00F8755E" w:rsidRPr="00723A2C" w:rsidRDefault="00F8755E" w:rsidP="00C46530">
            <w:pPr>
              <w:spacing w:before="0" w:after="0" w:line="240" w:lineRule="auto"/>
              <w:jc w:val="center"/>
              <w:rPr>
                <w:sz w:val="14"/>
                <w:szCs w:val="14"/>
              </w:rPr>
            </w:pPr>
            <w:r w:rsidRPr="00723A2C">
              <w:rPr>
                <w:sz w:val="14"/>
                <w:szCs w:val="14"/>
              </w:rPr>
              <w:t>0</w:t>
            </w:r>
          </w:p>
        </w:tc>
        <w:tc>
          <w:tcPr>
            <w:tcW w:w="586" w:type="dxa"/>
            <w:noWrap/>
          </w:tcPr>
          <w:p w:rsidR="00F8755E" w:rsidRPr="00723A2C" w:rsidRDefault="00F8755E" w:rsidP="00C46530">
            <w:pPr>
              <w:spacing w:before="0" w:after="0" w:line="240" w:lineRule="auto"/>
              <w:jc w:val="center"/>
              <w:rPr>
                <w:sz w:val="14"/>
                <w:szCs w:val="14"/>
              </w:rPr>
            </w:pPr>
            <w:r>
              <w:rPr>
                <w:sz w:val="14"/>
                <w:szCs w:val="14"/>
              </w:rPr>
              <w:t>0</w:t>
            </w:r>
          </w:p>
        </w:tc>
        <w:tc>
          <w:tcPr>
            <w:tcW w:w="667" w:type="dxa"/>
            <w:noWrap/>
          </w:tcPr>
          <w:p w:rsidR="00F8755E" w:rsidRPr="00F20086" w:rsidRDefault="00F8755E" w:rsidP="00C46530">
            <w:pPr>
              <w:spacing w:before="0" w:after="0" w:line="240" w:lineRule="auto"/>
              <w:jc w:val="center"/>
              <w:rPr>
                <w:sz w:val="14"/>
                <w:szCs w:val="14"/>
              </w:rPr>
            </w:pPr>
            <w:r>
              <w:rPr>
                <w:sz w:val="14"/>
                <w:szCs w:val="14"/>
              </w:rPr>
              <w:t>1.768</w:t>
            </w:r>
          </w:p>
        </w:tc>
        <w:tc>
          <w:tcPr>
            <w:tcW w:w="742" w:type="dxa"/>
            <w:noWrap/>
          </w:tcPr>
          <w:p w:rsidR="00F8755E" w:rsidRPr="00723A2C" w:rsidRDefault="00F8755E" w:rsidP="00C46530">
            <w:pPr>
              <w:spacing w:before="0" w:after="0" w:line="240" w:lineRule="auto"/>
              <w:jc w:val="center"/>
              <w:rPr>
                <w:sz w:val="14"/>
                <w:szCs w:val="14"/>
              </w:rPr>
            </w:pPr>
            <w:r>
              <w:rPr>
                <w:sz w:val="14"/>
                <w:szCs w:val="14"/>
              </w:rPr>
              <w:t>3.142</w:t>
            </w:r>
          </w:p>
        </w:tc>
        <w:tc>
          <w:tcPr>
            <w:tcW w:w="349"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957" w:type="dxa"/>
          </w:tcPr>
          <w:p w:rsidR="00F8755E" w:rsidRPr="00723A2C" w:rsidRDefault="00F8755E" w:rsidP="00C46530">
            <w:pPr>
              <w:spacing w:before="0" w:after="0" w:line="240" w:lineRule="auto"/>
              <w:jc w:val="center"/>
              <w:rPr>
                <w:sz w:val="14"/>
                <w:szCs w:val="14"/>
              </w:rPr>
            </w:pPr>
          </w:p>
        </w:tc>
      </w:tr>
      <w:tr w:rsidR="00F8755E" w:rsidRPr="00723A2C" w:rsidTr="00646273">
        <w:trPr>
          <w:trHeight w:val="270"/>
        </w:trPr>
        <w:tc>
          <w:tcPr>
            <w:tcW w:w="1668" w:type="dxa"/>
            <w:vMerge/>
          </w:tcPr>
          <w:p w:rsidR="00F8755E" w:rsidRPr="00723A2C" w:rsidRDefault="00F8755E" w:rsidP="00694B41">
            <w:pPr>
              <w:spacing w:before="0" w:after="0" w:line="240" w:lineRule="auto"/>
              <w:jc w:val="left"/>
              <w:rPr>
                <w:sz w:val="14"/>
                <w:szCs w:val="14"/>
              </w:rPr>
            </w:pPr>
          </w:p>
        </w:tc>
        <w:tc>
          <w:tcPr>
            <w:tcW w:w="1150" w:type="dxa"/>
            <w:gridSpan w:val="2"/>
          </w:tcPr>
          <w:p w:rsidR="00F8755E" w:rsidRPr="00723A2C" w:rsidRDefault="00F8755E" w:rsidP="00C46530">
            <w:pPr>
              <w:spacing w:before="0" w:after="0" w:line="240" w:lineRule="auto"/>
              <w:rPr>
                <w:sz w:val="14"/>
                <w:szCs w:val="14"/>
              </w:rPr>
            </w:pPr>
            <w:r w:rsidRPr="00723A2C">
              <w:rPr>
                <w:sz w:val="14"/>
                <w:szCs w:val="14"/>
              </w:rPr>
              <w:t>Στόχος</w:t>
            </w:r>
          </w:p>
        </w:tc>
        <w:tc>
          <w:tcPr>
            <w:tcW w:w="800"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667" w:type="dxa"/>
            <w:noWrap/>
          </w:tcPr>
          <w:p w:rsidR="00F8755E" w:rsidRPr="00C66E72" w:rsidRDefault="00F8755E" w:rsidP="00C46530">
            <w:pPr>
              <w:spacing w:before="0" w:after="0" w:line="240" w:lineRule="auto"/>
              <w:jc w:val="center"/>
              <w:rPr>
                <w:sz w:val="14"/>
                <w:szCs w:val="14"/>
                <w:highlight w:val="yellow"/>
              </w:rPr>
            </w:pPr>
          </w:p>
        </w:tc>
        <w:tc>
          <w:tcPr>
            <w:tcW w:w="742" w:type="dxa"/>
            <w:noWrap/>
          </w:tcPr>
          <w:p w:rsidR="00F8755E" w:rsidRPr="00723A2C" w:rsidRDefault="00F8755E" w:rsidP="00C46530">
            <w:pPr>
              <w:spacing w:before="0" w:after="0" w:line="240" w:lineRule="auto"/>
              <w:jc w:val="center"/>
              <w:rPr>
                <w:sz w:val="14"/>
                <w:szCs w:val="14"/>
              </w:rPr>
            </w:pPr>
          </w:p>
        </w:tc>
        <w:tc>
          <w:tcPr>
            <w:tcW w:w="349"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957" w:type="dxa"/>
          </w:tcPr>
          <w:p w:rsidR="00F8755E" w:rsidRPr="00723A2C" w:rsidRDefault="00F8755E" w:rsidP="00C46530">
            <w:pPr>
              <w:spacing w:before="0" w:after="0" w:line="240" w:lineRule="auto"/>
              <w:jc w:val="center"/>
              <w:rPr>
                <w:sz w:val="14"/>
                <w:szCs w:val="14"/>
              </w:rPr>
            </w:pPr>
            <w:r w:rsidRPr="00723A2C">
              <w:rPr>
                <w:sz w:val="14"/>
                <w:szCs w:val="14"/>
                <w:lang w:val="en-US"/>
              </w:rPr>
              <w:t xml:space="preserve">8.300 </w:t>
            </w:r>
            <w:r w:rsidRPr="00723A2C">
              <w:rPr>
                <w:sz w:val="14"/>
                <w:szCs w:val="14"/>
                <w:vertAlign w:val="superscript"/>
                <w:lang w:val="en-US"/>
              </w:rPr>
              <w:t>(2)</w:t>
            </w:r>
          </w:p>
        </w:tc>
      </w:tr>
      <w:tr w:rsidR="00F8755E" w:rsidRPr="00723A2C" w:rsidTr="00646273">
        <w:trPr>
          <w:trHeight w:val="270"/>
        </w:trPr>
        <w:tc>
          <w:tcPr>
            <w:tcW w:w="1668" w:type="dxa"/>
            <w:vMerge/>
          </w:tcPr>
          <w:p w:rsidR="00F8755E" w:rsidRPr="00723A2C" w:rsidRDefault="00F8755E" w:rsidP="00694B41">
            <w:pPr>
              <w:spacing w:before="0" w:after="0" w:line="240" w:lineRule="auto"/>
              <w:jc w:val="left"/>
              <w:rPr>
                <w:sz w:val="14"/>
                <w:szCs w:val="14"/>
              </w:rPr>
            </w:pPr>
          </w:p>
        </w:tc>
        <w:tc>
          <w:tcPr>
            <w:tcW w:w="1150" w:type="dxa"/>
            <w:gridSpan w:val="2"/>
          </w:tcPr>
          <w:p w:rsidR="00F8755E" w:rsidRPr="00723A2C" w:rsidRDefault="00F8755E" w:rsidP="00C46530">
            <w:pPr>
              <w:spacing w:before="0" w:after="0" w:line="240" w:lineRule="auto"/>
              <w:rPr>
                <w:sz w:val="14"/>
                <w:szCs w:val="14"/>
              </w:rPr>
            </w:pPr>
            <w:r w:rsidRPr="00723A2C">
              <w:rPr>
                <w:sz w:val="14"/>
                <w:szCs w:val="14"/>
              </w:rPr>
              <w:t>Αφετηρία</w:t>
            </w:r>
          </w:p>
        </w:tc>
        <w:tc>
          <w:tcPr>
            <w:tcW w:w="800" w:type="dxa"/>
            <w:noWrap/>
          </w:tcPr>
          <w:p w:rsidR="00F8755E" w:rsidRPr="00723A2C" w:rsidRDefault="00F8755E" w:rsidP="00C46530">
            <w:pPr>
              <w:spacing w:before="0" w:after="0" w:line="240" w:lineRule="auto"/>
              <w:jc w:val="center"/>
              <w:rPr>
                <w:sz w:val="14"/>
                <w:szCs w:val="14"/>
              </w:rPr>
            </w:pPr>
            <w:r w:rsidRPr="00723A2C">
              <w:rPr>
                <w:rFonts w:cs="Arial"/>
                <w:sz w:val="14"/>
                <w:szCs w:val="14"/>
              </w:rPr>
              <w:t>8.389</w:t>
            </w:r>
          </w:p>
        </w:tc>
        <w:tc>
          <w:tcPr>
            <w:tcW w:w="586"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667" w:type="dxa"/>
            <w:noWrap/>
          </w:tcPr>
          <w:p w:rsidR="00F8755E" w:rsidRPr="00C66E72" w:rsidRDefault="00F8755E" w:rsidP="00C46530">
            <w:pPr>
              <w:spacing w:before="0" w:after="0" w:line="240" w:lineRule="auto"/>
              <w:jc w:val="center"/>
              <w:rPr>
                <w:sz w:val="14"/>
                <w:szCs w:val="14"/>
                <w:highlight w:val="yellow"/>
              </w:rPr>
            </w:pPr>
          </w:p>
        </w:tc>
        <w:tc>
          <w:tcPr>
            <w:tcW w:w="742" w:type="dxa"/>
            <w:noWrap/>
          </w:tcPr>
          <w:p w:rsidR="00F8755E" w:rsidRPr="00723A2C" w:rsidRDefault="00F8755E" w:rsidP="00C46530">
            <w:pPr>
              <w:spacing w:before="0" w:after="0" w:line="240" w:lineRule="auto"/>
              <w:jc w:val="center"/>
              <w:rPr>
                <w:sz w:val="14"/>
                <w:szCs w:val="14"/>
              </w:rPr>
            </w:pPr>
          </w:p>
        </w:tc>
        <w:tc>
          <w:tcPr>
            <w:tcW w:w="349"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957" w:type="dxa"/>
          </w:tcPr>
          <w:p w:rsidR="00F8755E" w:rsidRPr="00723A2C" w:rsidRDefault="00F8755E" w:rsidP="00C46530">
            <w:pPr>
              <w:spacing w:before="0" w:after="0" w:line="240" w:lineRule="auto"/>
              <w:jc w:val="center"/>
              <w:rPr>
                <w:sz w:val="14"/>
                <w:szCs w:val="14"/>
              </w:rPr>
            </w:pPr>
          </w:p>
        </w:tc>
      </w:tr>
      <w:tr w:rsidR="00F8755E" w:rsidRPr="00723A2C" w:rsidTr="00646273">
        <w:trPr>
          <w:trHeight w:val="450"/>
        </w:trPr>
        <w:tc>
          <w:tcPr>
            <w:tcW w:w="1668" w:type="dxa"/>
            <w:vMerge w:val="restart"/>
          </w:tcPr>
          <w:p w:rsidR="00F8755E" w:rsidRPr="00723A2C" w:rsidRDefault="00F8755E" w:rsidP="00694B41">
            <w:pPr>
              <w:spacing w:before="0" w:after="0" w:line="240" w:lineRule="auto"/>
              <w:jc w:val="left"/>
              <w:rPr>
                <w:sz w:val="14"/>
                <w:szCs w:val="14"/>
              </w:rPr>
            </w:pPr>
            <w:r w:rsidRPr="00723A2C">
              <w:rPr>
                <w:rFonts w:cs="Arial"/>
                <w:sz w:val="14"/>
                <w:szCs w:val="14"/>
              </w:rPr>
              <w:t>Αριθμός μετακαλούμενων ερευνητών από το εξωτερικό</w:t>
            </w:r>
          </w:p>
        </w:tc>
        <w:tc>
          <w:tcPr>
            <w:tcW w:w="1150" w:type="dxa"/>
            <w:gridSpan w:val="2"/>
          </w:tcPr>
          <w:p w:rsidR="00F8755E" w:rsidRPr="00723A2C" w:rsidRDefault="00F8755E" w:rsidP="00C46530">
            <w:pPr>
              <w:spacing w:before="0" w:after="0" w:line="240" w:lineRule="auto"/>
              <w:rPr>
                <w:sz w:val="14"/>
                <w:szCs w:val="14"/>
              </w:rPr>
            </w:pPr>
            <w:r w:rsidRPr="00723A2C">
              <w:rPr>
                <w:sz w:val="14"/>
                <w:szCs w:val="14"/>
              </w:rPr>
              <w:t>Ολοκλήρωση</w:t>
            </w:r>
          </w:p>
        </w:tc>
        <w:tc>
          <w:tcPr>
            <w:tcW w:w="800" w:type="dxa"/>
            <w:noWrap/>
          </w:tcPr>
          <w:p w:rsidR="00F8755E" w:rsidRPr="00723A2C" w:rsidRDefault="00F8755E" w:rsidP="00C46530">
            <w:pPr>
              <w:spacing w:before="0" w:after="0" w:line="240" w:lineRule="auto"/>
              <w:jc w:val="center"/>
              <w:rPr>
                <w:sz w:val="14"/>
                <w:szCs w:val="14"/>
              </w:rPr>
            </w:pPr>
            <w:r w:rsidRPr="00723A2C">
              <w:rPr>
                <w:sz w:val="14"/>
                <w:szCs w:val="14"/>
              </w:rPr>
              <w:t>0</w:t>
            </w:r>
          </w:p>
        </w:tc>
        <w:tc>
          <w:tcPr>
            <w:tcW w:w="586" w:type="dxa"/>
            <w:noWrap/>
          </w:tcPr>
          <w:p w:rsidR="00F8755E" w:rsidRPr="00723A2C" w:rsidRDefault="00F8755E" w:rsidP="00C46530">
            <w:pPr>
              <w:spacing w:before="0" w:after="0" w:line="240" w:lineRule="auto"/>
              <w:jc w:val="center"/>
              <w:rPr>
                <w:sz w:val="14"/>
                <w:szCs w:val="14"/>
              </w:rPr>
            </w:pPr>
            <w:r w:rsidRPr="00723A2C">
              <w:rPr>
                <w:sz w:val="14"/>
                <w:szCs w:val="14"/>
                <w:lang w:val="en-US"/>
              </w:rPr>
              <w:t>0</w:t>
            </w:r>
          </w:p>
        </w:tc>
        <w:tc>
          <w:tcPr>
            <w:tcW w:w="586" w:type="dxa"/>
            <w:noWrap/>
          </w:tcPr>
          <w:p w:rsidR="00F8755E" w:rsidRPr="00723A2C" w:rsidRDefault="00F8755E" w:rsidP="00C46530">
            <w:pPr>
              <w:spacing w:before="0" w:after="0" w:line="240" w:lineRule="auto"/>
              <w:jc w:val="center"/>
              <w:rPr>
                <w:sz w:val="14"/>
                <w:szCs w:val="14"/>
              </w:rPr>
            </w:pPr>
            <w:r w:rsidRPr="00723A2C">
              <w:rPr>
                <w:sz w:val="14"/>
                <w:szCs w:val="14"/>
              </w:rPr>
              <w:t>0</w:t>
            </w:r>
          </w:p>
        </w:tc>
        <w:tc>
          <w:tcPr>
            <w:tcW w:w="586" w:type="dxa"/>
            <w:noWrap/>
          </w:tcPr>
          <w:p w:rsidR="00F8755E" w:rsidRPr="00723A2C" w:rsidRDefault="00F8755E" w:rsidP="00C46530">
            <w:pPr>
              <w:spacing w:before="0" w:after="0" w:line="240" w:lineRule="auto"/>
              <w:jc w:val="center"/>
              <w:rPr>
                <w:sz w:val="14"/>
                <w:szCs w:val="14"/>
              </w:rPr>
            </w:pPr>
            <w:r w:rsidRPr="00723A2C">
              <w:rPr>
                <w:sz w:val="14"/>
                <w:szCs w:val="14"/>
              </w:rPr>
              <w:t>0</w:t>
            </w:r>
          </w:p>
        </w:tc>
        <w:tc>
          <w:tcPr>
            <w:tcW w:w="586" w:type="dxa"/>
            <w:noWrap/>
          </w:tcPr>
          <w:p w:rsidR="00F8755E" w:rsidRPr="00723A2C" w:rsidRDefault="00F8755E" w:rsidP="00C46530">
            <w:pPr>
              <w:spacing w:before="0" w:after="0" w:line="240" w:lineRule="auto"/>
              <w:jc w:val="center"/>
              <w:rPr>
                <w:sz w:val="14"/>
                <w:szCs w:val="14"/>
              </w:rPr>
            </w:pPr>
            <w:r>
              <w:rPr>
                <w:sz w:val="14"/>
                <w:szCs w:val="14"/>
              </w:rPr>
              <w:t>0</w:t>
            </w:r>
          </w:p>
        </w:tc>
        <w:tc>
          <w:tcPr>
            <w:tcW w:w="667" w:type="dxa"/>
            <w:noWrap/>
          </w:tcPr>
          <w:p w:rsidR="00F8755E" w:rsidRPr="00F20086" w:rsidRDefault="00F8755E" w:rsidP="00C46530">
            <w:pPr>
              <w:spacing w:before="0" w:after="0" w:line="240" w:lineRule="auto"/>
              <w:jc w:val="center"/>
              <w:rPr>
                <w:sz w:val="14"/>
                <w:szCs w:val="14"/>
              </w:rPr>
            </w:pPr>
            <w:r>
              <w:rPr>
                <w:sz w:val="14"/>
                <w:szCs w:val="14"/>
              </w:rPr>
              <w:t>74</w:t>
            </w:r>
          </w:p>
        </w:tc>
        <w:tc>
          <w:tcPr>
            <w:tcW w:w="742" w:type="dxa"/>
            <w:noWrap/>
          </w:tcPr>
          <w:p w:rsidR="00F8755E" w:rsidRPr="00F20086" w:rsidRDefault="00F8755E" w:rsidP="00C46530">
            <w:pPr>
              <w:spacing w:before="0" w:after="0" w:line="240" w:lineRule="auto"/>
              <w:jc w:val="center"/>
              <w:rPr>
                <w:sz w:val="14"/>
                <w:szCs w:val="14"/>
              </w:rPr>
            </w:pPr>
            <w:r>
              <w:rPr>
                <w:sz w:val="14"/>
                <w:szCs w:val="14"/>
              </w:rPr>
              <w:t>104</w:t>
            </w:r>
          </w:p>
        </w:tc>
        <w:tc>
          <w:tcPr>
            <w:tcW w:w="349"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957" w:type="dxa"/>
          </w:tcPr>
          <w:p w:rsidR="00F8755E" w:rsidRPr="00723A2C" w:rsidRDefault="00F8755E" w:rsidP="00C46530">
            <w:pPr>
              <w:spacing w:before="0" w:after="0" w:line="240" w:lineRule="auto"/>
              <w:jc w:val="center"/>
              <w:rPr>
                <w:sz w:val="14"/>
                <w:szCs w:val="14"/>
              </w:rPr>
            </w:pPr>
          </w:p>
        </w:tc>
      </w:tr>
      <w:tr w:rsidR="00F8755E" w:rsidRPr="00723A2C" w:rsidTr="00646273">
        <w:trPr>
          <w:trHeight w:val="270"/>
        </w:trPr>
        <w:tc>
          <w:tcPr>
            <w:tcW w:w="1668" w:type="dxa"/>
            <w:vMerge/>
          </w:tcPr>
          <w:p w:rsidR="00F8755E" w:rsidRPr="00723A2C" w:rsidRDefault="00F8755E" w:rsidP="00694B41">
            <w:pPr>
              <w:spacing w:before="0" w:after="0" w:line="240" w:lineRule="auto"/>
              <w:jc w:val="left"/>
              <w:rPr>
                <w:sz w:val="14"/>
                <w:szCs w:val="14"/>
              </w:rPr>
            </w:pPr>
          </w:p>
        </w:tc>
        <w:tc>
          <w:tcPr>
            <w:tcW w:w="1150" w:type="dxa"/>
            <w:gridSpan w:val="2"/>
          </w:tcPr>
          <w:p w:rsidR="00F8755E" w:rsidRPr="00723A2C" w:rsidRDefault="00F8755E" w:rsidP="00C46530">
            <w:pPr>
              <w:spacing w:before="0" w:after="0" w:line="240" w:lineRule="auto"/>
              <w:rPr>
                <w:sz w:val="14"/>
                <w:szCs w:val="14"/>
              </w:rPr>
            </w:pPr>
            <w:r w:rsidRPr="00723A2C">
              <w:rPr>
                <w:sz w:val="14"/>
                <w:szCs w:val="14"/>
              </w:rPr>
              <w:t>Στόχος</w:t>
            </w:r>
          </w:p>
        </w:tc>
        <w:tc>
          <w:tcPr>
            <w:tcW w:w="800"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667" w:type="dxa"/>
            <w:noWrap/>
          </w:tcPr>
          <w:p w:rsidR="00F8755E" w:rsidRPr="00723A2C" w:rsidRDefault="00F8755E" w:rsidP="00C46530">
            <w:pPr>
              <w:spacing w:before="0" w:after="0" w:line="240" w:lineRule="auto"/>
              <w:jc w:val="center"/>
              <w:rPr>
                <w:sz w:val="14"/>
                <w:szCs w:val="14"/>
              </w:rPr>
            </w:pPr>
          </w:p>
        </w:tc>
        <w:tc>
          <w:tcPr>
            <w:tcW w:w="742" w:type="dxa"/>
            <w:noWrap/>
          </w:tcPr>
          <w:p w:rsidR="00F8755E" w:rsidRPr="00723A2C" w:rsidRDefault="00F8755E" w:rsidP="00C46530">
            <w:pPr>
              <w:spacing w:before="0" w:after="0" w:line="240" w:lineRule="auto"/>
              <w:jc w:val="center"/>
              <w:rPr>
                <w:sz w:val="14"/>
                <w:szCs w:val="14"/>
              </w:rPr>
            </w:pPr>
          </w:p>
        </w:tc>
        <w:tc>
          <w:tcPr>
            <w:tcW w:w="349"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957" w:type="dxa"/>
          </w:tcPr>
          <w:p w:rsidR="00F8755E" w:rsidRPr="00723A2C" w:rsidRDefault="00F8755E" w:rsidP="00C46530">
            <w:pPr>
              <w:spacing w:before="0" w:after="0" w:line="240" w:lineRule="auto"/>
              <w:jc w:val="center"/>
              <w:rPr>
                <w:sz w:val="14"/>
                <w:szCs w:val="14"/>
              </w:rPr>
            </w:pPr>
            <w:r w:rsidRPr="00723A2C">
              <w:rPr>
                <w:sz w:val="14"/>
                <w:szCs w:val="14"/>
                <w:lang w:val="en-US"/>
              </w:rPr>
              <w:t>180</w:t>
            </w:r>
          </w:p>
        </w:tc>
      </w:tr>
      <w:tr w:rsidR="00F8755E" w:rsidRPr="00723A2C" w:rsidTr="00646273">
        <w:trPr>
          <w:trHeight w:val="270"/>
        </w:trPr>
        <w:tc>
          <w:tcPr>
            <w:tcW w:w="1668" w:type="dxa"/>
            <w:vMerge/>
          </w:tcPr>
          <w:p w:rsidR="00F8755E" w:rsidRPr="00723A2C" w:rsidRDefault="00F8755E" w:rsidP="00694B41">
            <w:pPr>
              <w:spacing w:before="0" w:after="0" w:line="240" w:lineRule="auto"/>
              <w:jc w:val="left"/>
              <w:rPr>
                <w:sz w:val="14"/>
                <w:szCs w:val="14"/>
              </w:rPr>
            </w:pPr>
          </w:p>
        </w:tc>
        <w:tc>
          <w:tcPr>
            <w:tcW w:w="1150" w:type="dxa"/>
            <w:gridSpan w:val="2"/>
          </w:tcPr>
          <w:p w:rsidR="00F8755E" w:rsidRPr="00723A2C" w:rsidRDefault="00F8755E" w:rsidP="00C46530">
            <w:pPr>
              <w:spacing w:before="0" w:after="0" w:line="240" w:lineRule="auto"/>
              <w:rPr>
                <w:sz w:val="14"/>
                <w:szCs w:val="14"/>
              </w:rPr>
            </w:pPr>
            <w:r w:rsidRPr="00723A2C">
              <w:rPr>
                <w:sz w:val="14"/>
                <w:szCs w:val="14"/>
              </w:rPr>
              <w:t>Αφετηρία</w:t>
            </w:r>
          </w:p>
        </w:tc>
        <w:tc>
          <w:tcPr>
            <w:tcW w:w="800" w:type="dxa"/>
            <w:noWrap/>
          </w:tcPr>
          <w:p w:rsidR="00F8755E" w:rsidRPr="00723A2C" w:rsidRDefault="00F8755E" w:rsidP="00C46530">
            <w:pPr>
              <w:spacing w:before="0" w:after="0" w:line="240" w:lineRule="auto"/>
              <w:jc w:val="center"/>
              <w:rPr>
                <w:sz w:val="14"/>
                <w:szCs w:val="14"/>
              </w:rPr>
            </w:pPr>
            <w:r w:rsidRPr="00723A2C">
              <w:rPr>
                <w:sz w:val="14"/>
                <w:szCs w:val="14"/>
                <w:lang w:val="en-US"/>
              </w:rPr>
              <w:t>136</w:t>
            </w:r>
          </w:p>
        </w:tc>
        <w:tc>
          <w:tcPr>
            <w:tcW w:w="586"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667" w:type="dxa"/>
            <w:noWrap/>
          </w:tcPr>
          <w:p w:rsidR="00F8755E" w:rsidRPr="00723A2C" w:rsidRDefault="00F8755E" w:rsidP="00C46530">
            <w:pPr>
              <w:spacing w:before="0" w:after="0" w:line="240" w:lineRule="auto"/>
              <w:jc w:val="center"/>
              <w:rPr>
                <w:sz w:val="14"/>
                <w:szCs w:val="14"/>
              </w:rPr>
            </w:pPr>
          </w:p>
        </w:tc>
        <w:tc>
          <w:tcPr>
            <w:tcW w:w="742" w:type="dxa"/>
            <w:noWrap/>
          </w:tcPr>
          <w:p w:rsidR="00F8755E" w:rsidRPr="00723A2C" w:rsidRDefault="00F8755E" w:rsidP="00C46530">
            <w:pPr>
              <w:spacing w:before="0" w:after="0" w:line="240" w:lineRule="auto"/>
              <w:jc w:val="center"/>
              <w:rPr>
                <w:sz w:val="14"/>
                <w:szCs w:val="14"/>
              </w:rPr>
            </w:pPr>
          </w:p>
        </w:tc>
        <w:tc>
          <w:tcPr>
            <w:tcW w:w="349"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957" w:type="dxa"/>
          </w:tcPr>
          <w:p w:rsidR="00F8755E" w:rsidRPr="00723A2C" w:rsidRDefault="00F8755E" w:rsidP="00C46530">
            <w:pPr>
              <w:spacing w:before="0" w:after="0" w:line="240" w:lineRule="auto"/>
              <w:jc w:val="center"/>
              <w:rPr>
                <w:sz w:val="14"/>
                <w:szCs w:val="14"/>
              </w:rPr>
            </w:pPr>
          </w:p>
        </w:tc>
      </w:tr>
      <w:tr w:rsidR="00F8755E" w:rsidRPr="00723A2C" w:rsidTr="00646273">
        <w:trPr>
          <w:trHeight w:val="450"/>
        </w:trPr>
        <w:tc>
          <w:tcPr>
            <w:tcW w:w="1668" w:type="dxa"/>
            <w:vMerge w:val="restart"/>
          </w:tcPr>
          <w:p w:rsidR="00F8755E" w:rsidRPr="00723A2C" w:rsidRDefault="00F8755E" w:rsidP="00694B41">
            <w:pPr>
              <w:spacing w:before="0" w:after="0" w:line="240" w:lineRule="auto"/>
              <w:jc w:val="left"/>
              <w:rPr>
                <w:sz w:val="14"/>
                <w:szCs w:val="14"/>
              </w:rPr>
            </w:pPr>
            <w:r w:rsidRPr="00723A2C">
              <w:rPr>
                <w:rFonts w:cs="Arial"/>
                <w:sz w:val="14"/>
                <w:szCs w:val="14"/>
              </w:rPr>
              <w:t>Ποσοστό αύξησης της συνολικής δαπάνης για ερευνητικά προγράμματα ανθρωπίνων πόρων</w:t>
            </w:r>
          </w:p>
        </w:tc>
        <w:tc>
          <w:tcPr>
            <w:tcW w:w="1150" w:type="dxa"/>
            <w:gridSpan w:val="2"/>
          </w:tcPr>
          <w:p w:rsidR="00F8755E" w:rsidRPr="00723A2C" w:rsidRDefault="00F8755E" w:rsidP="00C46530">
            <w:pPr>
              <w:spacing w:before="0" w:after="0" w:line="240" w:lineRule="auto"/>
              <w:rPr>
                <w:sz w:val="14"/>
                <w:szCs w:val="14"/>
              </w:rPr>
            </w:pPr>
            <w:r w:rsidRPr="00723A2C">
              <w:rPr>
                <w:sz w:val="14"/>
                <w:szCs w:val="14"/>
              </w:rPr>
              <w:t>Ολοκλήρωση</w:t>
            </w:r>
          </w:p>
        </w:tc>
        <w:tc>
          <w:tcPr>
            <w:tcW w:w="800" w:type="dxa"/>
            <w:noWrap/>
          </w:tcPr>
          <w:p w:rsidR="00F8755E" w:rsidRPr="00723A2C" w:rsidRDefault="00F8755E" w:rsidP="00C46530">
            <w:pPr>
              <w:spacing w:before="0" w:after="0" w:line="240" w:lineRule="auto"/>
              <w:jc w:val="center"/>
              <w:rPr>
                <w:sz w:val="14"/>
                <w:szCs w:val="14"/>
              </w:rPr>
            </w:pPr>
            <w:r w:rsidRPr="00723A2C">
              <w:rPr>
                <w:sz w:val="14"/>
                <w:szCs w:val="14"/>
              </w:rPr>
              <w:t>0</w:t>
            </w:r>
          </w:p>
        </w:tc>
        <w:tc>
          <w:tcPr>
            <w:tcW w:w="586" w:type="dxa"/>
            <w:noWrap/>
          </w:tcPr>
          <w:p w:rsidR="00F8755E" w:rsidRPr="00723A2C" w:rsidRDefault="00F8755E" w:rsidP="00C46530">
            <w:pPr>
              <w:spacing w:before="0" w:after="0" w:line="240" w:lineRule="auto"/>
              <w:jc w:val="center"/>
              <w:rPr>
                <w:sz w:val="14"/>
                <w:szCs w:val="14"/>
              </w:rPr>
            </w:pPr>
            <w:r w:rsidRPr="00723A2C">
              <w:rPr>
                <w:sz w:val="14"/>
                <w:szCs w:val="14"/>
                <w:lang w:val="en-US"/>
              </w:rPr>
              <w:t>0</w:t>
            </w:r>
          </w:p>
        </w:tc>
        <w:tc>
          <w:tcPr>
            <w:tcW w:w="586" w:type="dxa"/>
            <w:noWrap/>
          </w:tcPr>
          <w:p w:rsidR="00F8755E" w:rsidRPr="00723A2C" w:rsidRDefault="00F8755E" w:rsidP="00C46530">
            <w:pPr>
              <w:spacing w:before="0" w:after="0" w:line="240" w:lineRule="auto"/>
              <w:jc w:val="center"/>
              <w:rPr>
                <w:sz w:val="14"/>
                <w:szCs w:val="14"/>
              </w:rPr>
            </w:pPr>
            <w:r w:rsidRPr="00723A2C">
              <w:rPr>
                <w:sz w:val="14"/>
                <w:szCs w:val="14"/>
              </w:rPr>
              <w:t>0</w:t>
            </w:r>
          </w:p>
        </w:tc>
        <w:tc>
          <w:tcPr>
            <w:tcW w:w="586" w:type="dxa"/>
            <w:noWrap/>
          </w:tcPr>
          <w:p w:rsidR="00F8755E" w:rsidRPr="00723A2C" w:rsidRDefault="00F8755E" w:rsidP="00C46530">
            <w:pPr>
              <w:spacing w:before="0" w:after="0" w:line="240" w:lineRule="auto"/>
              <w:jc w:val="center"/>
              <w:rPr>
                <w:sz w:val="14"/>
                <w:szCs w:val="14"/>
              </w:rPr>
            </w:pPr>
            <w:r w:rsidRPr="00723A2C">
              <w:rPr>
                <w:sz w:val="14"/>
                <w:szCs w:val="14"/>
              </w:rPr>
              <w:t>0</w:t>
            </w:r>
          </w:p>
        </w:tc>
        <w:tc>
          <w:tcPr>
            <w:tcW w:w="586" w:type="dxa"/>
            <w:noWrap/>
          </w:tcPr>
          <w:p w:rsidR="00F8755E" w:rsidRPr="00723A2C" w:rsidRDefault="00F8755E" w:rsidP="00C46530">
            <w:pPr>
              <w:spacing w:before="0" w:after="0" w:line="240" w:lineRule="auto"/>
              <w:jc w:val="center"/>
              <w:rPr>
                <w:sz w:val="14"/>
                <w:szCs w:val="14"/>
              </w:rPr>
            </w:pPr>
            <w:r>
              <w:rPr>
                <w:sz w:val="14"/>
                <w:szCs w:val="14"/>
              </w:rPr>
              <w:t>0</w:t>
            </w:r>
          </w:p>
        </w:tc>
        <w:tc>
          <w:tcPr>
            <w:tcW w:w="667" w:type="dxa"/>
            <w:noWrap/>
          </w:tcPr>
          <w:p w:rsidR="00F8755E" w:rsidRPr="00723A2C" w:rsidRDefault="00F8755E" w:rsidP="00C46530">
            <w:pPr>
              <w:spacing w:before="0" w:after="0" w:line="240" w:lineRule="auto"/>
              <w:jc w:val="center"/>
              <w:rPr>
                <w:sz w:val="14"/>
                <w:szCs w:val="14"/>
              </w:rPr>
            </w:pPr>
            <w:r>
              <w:rPr>
                <w:sz w:val="14"/>
                <w:szCs w:val="14"/>
              </w:rPr>
              <w:t>0</w:t>
            </w:r>
          </w:p>
        </w:tc>
        <w:tc>
          <w:tcPr>
            <w:tcW w:w="742" w:type="dxa"/>
            <w:noWrap/>
          </w:tcPr>
          <w:p w:rsidR="00F8755E" w:rsidRPr="00723A2C" w:rsidRDefault="00F8755E" w:rsidP="00C46530">
            <w:pPr>
              <w:spacing w:before="0" w:after="0" w:line="240" w:lineRule="auto"/>
              <w:jc w:val="center"/>
              <w:rPr>
                <w:sz w:val="14"/>
                <w:szCs w:val="14"/>
              </w:rPr>
            </w:pPr>
            <w:r>
              <w:rPr>
                <w:sz w:val="14"/>
                <w:szCs w:val="14"/>
              </w:rPr>
              <w:t>0</w:t>
            </w:r>
          </w:p>
        </w:tc>
        <w:tc>
          <w:tcPr>
            <w:tcW w:w="349"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957" w:type="dxa"/>
          </w:tcPr>
          <w:p w:rsidR="00F8755E" w:rsidRPr="00723A2C" w:rsidRDefault="00F8755E" w:rsidP="00C46530">
            <w:pPr>
              <w:spacing w:before="0" w:after="0" w:line="240" w:lineRule="auto"/>
              <w:jc w:val="center"/>
              <w:rPr>
                <w:sz w:val="14"/>
                <w:szCs w:val="14"/>
              </w:rPr>
            </w:pPr>
          </w:p>
        </w:tc>
      </w:tr>
      <w:tr w:rsidR="00F8755E" w:rsidRPr="00723A2C" w:rsidTr="00646273">
        <w:trPr>
          <w:trHeight w:val="270"/>
        </w:trPr>
        <w:tc>
          <w:tcPr>
            <w:tcW w:w="1668" w:type="dxa"/>
            <w:vMerge/>
          </w:tcPr>
          <w:p w:rsidR="00F8755E" w:rsidRPr="00723A2C" w:rsidRDefault="00F8755E" w:rsidP="00694B41">
            <w:pPr>
              <w:spacing w:before="0" w:after="0" w:line="240" w:lineRule="auto"/>
              <w:jc w:val="left"/>
              <w:rPr>
                <w:sz w:val="14"/>
                <w:szCs w:val="14"/>
              </w:rPr>
            </w:pPr>
          </w:p>
        </w:tc>
        <w:tc>
          <w:tcPr>
            <w:tcW w:w="1150" w:type="dxa"/>
            <w:gridSpan w:val="2"/>
          </w:tcPr>
          <w:p w:rsidR="00F8755E" w:rsidRPr="00723A2C" w:rsidRDefault="00F8755E" w:rsidP="00C46530">
            <w:pPr>
              <w:spacing w:before="0" w:after="0" w:line="240" w:lineRule="auto"/>
              <w:rPr>
                <w:sz w:val="14"/>
                <w:szCs w:val="14"/>
              </w:rPr>
            </w:pPr>
            <w:r w:rsidRPr="00723A2C">
              <w:rPr>
                <w:sz w:val="14"/>
                <w:szCs w:val="14"/>
              </w:rPr>
              <w:t>Στόχος</w:t>
            </w:r>
          </w:p>
        </w:tc>
        <w:tc>
          <w:tcPr>
            <w:tcW w:w="800"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667" w:type="dxa"/>
            <w:noWrap/>
          </w:tcPr>
          <w:p w:rsidR="00F8755E" w:rsidRPr="00723A2C" w:rsidRDefault="00F8755E" w:rsidP="00C46530">
            <w:pPr>
              <w:spacing w:before="0" w:after="0" w:line="240" w:lineRule="auto"/>
              <w:jc w:val="center"/>
              <w:rPr>
                <w:sz w:val="14"/>
                <w:szCs w:val="14"/>
              </w:rPr>
            </w:pPr>
          </w:p>
        </w:tc>
        <w:tc>
          <w:tcPr>
            <w:tcW w:w="742" w:type="dxa"/>
            <w:noWrap/>
          </w:tcPr>
          <w:p w:rsidR="00F8755E" w:rsidRPr="00723A2C" w:rsidRDefault="00F8755E" w:rsidP="00C46530">
            <w:pPr>
              <w:spacing w:before="0" w:after="0" w:line="240" w:lineRule="auto"/>
              <w:jc w:val="center"/>
              <w:rPr>
                <w:sz w:val="14"/>
                <w:szCs w:val="14"/>
              </w:rPr>
            </w:pPr>
          </w:p>
        </w:tc>
        <w:tc>
          <w:tcPr>
            <w:tcW w:w="349"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957" w:type="dxa"/>
          </w:tcPr>
          <w:p w:rsidR="00F8755E" w:rsidRPr="00723A2C" w:rsidRDefault="00F8755E" w:rsidP="00C46530">
            <w:pPr>
              <w:spacing w:before="0" w:after="0" w:line="240" w:lineRule="auto"/>
              <w:jc w:val="center"/>
              <w:rPr>
                <w:sz w:val="14"/>
                <w:szCs w:val="14"/>
              </w:rPr>
            </w:pPr>
            <w:r w:rsidRPr="00723A2C">
              <w:rPr>
                <w:sz w:val="14"/>
                <w:szCs w:val="14"/>
                <w:lang w:val="en-US"/>
              </w:rPr>
              <w:t xml:space="preserve">27% </w:t>
            </w:r>
            <w:r w:rsidRPr="00723A2C">
              <w:rPr>
                <w:sz w:val="14"/>
                <w:szCs w:val="14"/>
                <w:vertAlign w:val="superscript"/>
                <w:lang w:val="en-US"/>
              </w:rPr>
              <w:t>(1)</w:t>
            </w:r>
          </w:p>
        </w:tc>
      </w:tr>
      <w:tr w:rsidR="00F8755E" w:rsidRPr="00723A2C" w:rsidTr="00646273">
        <w:trPr>
          <w:trHeight w:val="270"/>
        </w:trPr>
        <w:tc>
          <w:tcPr>
            <w:tcW w:w="1668" w:type="dxa"/>
            <w:vMerge/>
          </w:tcPr>
          <w:p w:rsidR="00F8755E" w:rsidRPr="00723A2C" w:rsidRDefault="00F8755E" w:rsidP="00694B41">
            <w:pPr>
              <w:spacing w:before="0" w:after="0" w:line="240" w:lineRule="auto"/>
              <w:jc w:val="left"/>
              <w:rPr>
                <w:sz w:val="14"/>
                <w:szCs w:val="14"/>
              </w:rPr>
            </w:pPr>
          </w:p>
        </w:tc>
        <w:tc>
          <w:tcPr>
            <w:tcW w:w="1150" w:type="dxa"/>
            <w:gridSpan w:val="2"/>
          </w:tcPr>
          <w:p w:rsidR="00F8755E" w:rsidRPr="00723A2C" w:rsidRDefault="00F8755E" w:rsidP="00C46530">
            <w:pPr>
              <w:spacing w:before="0" w:after="0" w:line="240" w:lineRule="auto"/>
              <w:rPr>
                <w:sz w:val="14"/>
                <w:szCs w:val="14"/>
              </w:rPr>
            </w:pPr>
            <w:r w:rsidRPr="00723A2C">
              <w:rPr>
                <w:sz w:val="14"/>
                <w:szCs w:val="14"/>
              </w:rPr>
              <w:t>Αφετηρία</w:t>
            </w:r>
          </w:p>
        </w:tc>
        <w:tc>
          <w:tcPr>
            <w:tcW w:w="800"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667" w:type="dxa"/>
            <w:noWrap/>
          </w:tcPr>
          <w:p w:rsidR="00F8755E" w:rsidRPr="00723A2C" w:rsidRDefault="00F8755E" w:rsidP="00C46530">
            <w:pPr>
              <w:spacing w:before="0" w:after="0" w:line="240" w:lineRule="auto"/>
              <w:jc w:val="center"/>
              <w:rPr>
                <w:sz w:val="14"/>
                <w:szCs w:val="14"/>
              </w:rPr>
            </w:pPr>
          </w:p>
        </w:tc>
        <w:tc>
          <w:tcPr>
            <w:tcW w:w="742" w:type="dxa"/>
            <w:noWrap/>
          </w:tcPr>
          <w:p w:rsidR="00F8755E" w:rsidRPr="00723A2C" w:rsidRDefault="00F8755E" w:rsidP="00C46530">
            <w:pPr>
              <w:spacing w:before="0" w:after="0" w:line="240" w:lineRule="auto"/>
              <w:jc w:val="center"/>
              <w:rPr>
                <w:sz w:val="14"/>
                <w:szCs w:val="14"/>
              </w:rPr>
            </w:pPr>
          </w:p>
        </w:tc>
        <w:tc>
          <w:tcPr>
            <w:tcW w:w="349"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957" w:type="dxa"/>
          </w:tcPr>
          <w:p w:rsidR="00F8755E" w:rsidRPr="00723A2C" w:rsidRDefault="00F8755E" w:rsidP="00C46530">
            <w:pPr>
              <w:spacing w:before="0" w:after="0" w:line="240" w:lineRule="auto"/>
              <w:jc w:val="center"/>
              <w:rPr>
                <w:sz w:val="14"/>
                <w:szCs w:val="14"/>
              </w:rPr>
            </w:pPr>
          </w:p>
        </w:tc>
      </w:tr>
      <w:tr w:rsidR="00F8755E" w:rsidRPr="00723A2C" w:rsidTr="00646273">
        <w:trPr>
          <w:trHeight w:val="450"/>
        </w:trPr>
        <w:tc>
          <w:tcPr>
            <w:tcW w:w="1668" w:type="dxa"/>
            <w:vMerge w:val="restart"/>
          </w:tcPr>
          <w:p w:rsidR="00F8755E" w:rsidRPr="00723A2C" w:rsidRDefault="00F8755E" w:rsidP="00694B41">
            <w:pPr>
              <w:spacing w:before="0" w:after="0" w:line="240" w:lineRule="auto"/>
              <w:jc w:val="left"/>
              <w:rPr>
                <w:sz w:val="14"/>
                <w:szCs w:val="14"/>
              </w:rPr>
            </w:pPr>
            <w:r w:rsidRPr="00723A2C">
              <w:rPr>
                <w:rFonts w:cs="Arial"/>
                <w:sz w:val="14"/>
                <w:szCs w:val="14"/>
              </w:rPr>
              <w:t>Ποσοστό υποτροφιών σε θετικές επιστήμες και τεχνολογία (MST) στο σύνολο των υποτροφιών</w:t>
            </w:r>
          </w:p>
        </w:tc>
        <w:tc>
          <w:tcPr>
            <w:tcW w:w="1150" w:type="dxa"/>
            <w:gridSpan w:val="2"/>
          </w:tcPr>
          <w:p w:rsidR="00F8755E" w:rsidRPr="00723A2C" w:rsidRDefault="00F8755E" w:rsidP="00C46530">
            <w:pPr>
              <w:spacing w:before="0" w:after="0" w:line="240" w:lineRule="auto"/>
              <w:rPr>
                <w:sz w:val="14"/>
                <w:szCs w:val="14"/>
              </w:rPr>
            </w:pPr>
            <w:r w:rsidRPr="00723A2C">
              <w:rPr>
                <w:sz w:val="14"/>
                <w:szCs w:val="14"/>
              </w:rPr>
              <w:t>Ολοκλήρωση</w:t>
            </w:r>
          </w:p>
        </w:tc>
        <w:tc>
          <w:tcPr>
            <w:tcW w:w="800" w:type="dxa"/>
            <w:noWrap/>
          </w:tcPr>
          <w:p w:rsidR="00F8755E" w:rsidRPr="00723A2C" w:rsidRDefault="00F8755E" w:rsidP="00C46530">
            <w:pPr>
              <w:spacing w:before="0" w:after="0" w:line="240" w:lineRule="auto"/>
              <w:jc w:val="center"/>
              <w:rPr>
                <w:sz w:val="14"/>
                <w:szCs w:val="14"/>
              </w:rPr>
            </w:pPr>
            <w:r w:rsidRPr="00723A2C">
              <w:rPr>
                <w:sz w:val="14"/>
                <w:szCs w:val="14"/>
              </w:rPr>
              <w:t>0</w:t>
            </w:r>
          </w:p>
        </w:tc>
        <w:tc>
          <w:tcPr>
            <w:tcW w:w="586" w:type="dxa"/>
            <w:noWrap/>
          </w:tcPr>
          <w:p w:rsidR="00F8755E" w:rsidRPr="00723A2C" w:rsidRDefault="00F8755E" w:rsidP="00C46530">
            <w:pPr>
              <w:spacing w:before="0" w:after="0" w:line="240" w:lineRule="auto"/>
              <w:jc w:val="center"/>
              <w:rPr>
                <w:sz w:val="14"/>
                <w:szCs w:val="14"/>
              </w:rPr>
            </w:pPr>
            <w:r w:rsidRPr="00723A2C">
              <w:rPr>
                <w:sz w:val="14"/>
                <w:szCs w:val="14"/>
                <w:lang w:val="en-US"/>
              </w:rPr>
              <w:t>0</w:t>
            </w:r>
          </w:p>
        </w:tc>
        <w:tc>
          <w:tcPr>
            <w:tcW w:w="586" w:type="dxa"/>
            <w:noWrap/>
          </w:tcPr>
          <w:p w:rsidR="00F8755E" w:rsidRPr="00723A2C" w:rsidRDefault="00F8755E" w:rsidP="00C46530">
            <w:pPr>
              <w:spacing w:before="0" w:after="0" w:line="240" w:lineRule="auto"/>
              <w:jc w:val="center"/>
              <w:rPr>
                <w:sz w:val="14"/>
                <w:szCs w:val="14"/>
              </w:rPr>
            </w:pPr>
            <w:r w:rsidRPr="00723A2C">
              <w:rPr>
                <w:sz w:val="14"/>
                <w:szCs w:val="14"/>
              </w:rPr>
              <w:t>0</w:t>
            </w:r>
          </w:p>
        </w:tc>
        <w:tc>
          <w:tcPr>
            <w:tcW w:w="586" w:type="dxa"/>
            <w:noWrap/>
          </w:tcPr>
          <w:p w:rsidR="00F8755E" w:rsidRPr="00723A2C" w:rsidRDefault="00F8755E" w:rsidP="00C46530">
            <w:pPr>
              <w:spacing w:before="0" w:after="0" w:line="240" w:lineRule="auto"/>
              <w:jc w:val="center"/>
              <w:rPr>
                <w:sz w:val="14"/>
                <w:szCs w:val="14"/>
              </w:rPr>
            </w:pPr>
            <w:r w:rsidRPr="00723A2C">
              <w:rPr>
                <w:sz w:val="14"/>
                <w:szCs w:val="14"/>
              </w:rPr>
              <w:t>0</w:t>
            </w:r>
          </w:p>
        </w:tc>
        <w:tc>
          <w:tcPr>
            <w:tcW w:w="586" w:type="dxa"/>
            <w:noWrap/>
          </w:tcPr>
          <w:p w:rsidR="00F8755E" w:rsidRPr="00723A2C" w:rsidRDefault="00F8755E" w:rsidP="00C46530">
            <w:pPr>
              <w:spacing w:before="0" w:after="0" w:line="240" w:lineRule="auto"/>
              <w:jc w:val="center"/>
              <w:rPr>
                <w:sz w:val="14"/>
                <w:szCs w:val="14"/>
              </w:rPr>
            </w:pPr>
            <w:r>
              <w:rPr>
                <w:sz w:val="14"/>
                <w:szCs w:val="14"/>
              </w:rPr>
              <w:t>20,7%</w:t>
            </w:r>
          </w:p>
        </w:tc>
        <w:tc>
          <w:tcPr>
            <w:tcW w:w="667" w:type="dxa"/>
            <w:noWrap/>
          </w:tcPr>
          <w:p w:rsidR="00F8755E" w:rsidRPr="00723A2C" w:rsidRDefault="00F8755E" w:rsidP="00C46530">
            <w:pPr>
              <w:spacing w:before="0" w:after="0" w:line="240" w:lineRule="auto"/>
              <w:jc w:val="center"/>
              <w:rPr>
                <w:sz w:val="14"/>
                <w:szCs w:val="14"/>
              </w:rPr>
            </w:pPr>
            <w:r w:rsidRPr="00F20086">
              <w:rPr>
                <w:sz w:val="14"/>
                <w:szCs w:val="14"/>
              </w:rPr>
              <w:t>21%</w:t>
            </w:r>
          </w:p>
        </w:tc>
        <w:tc>
          <w:tcPr>
            <w:tcW w:w="742" w:type="dxa"/>
            <w:noWrap/>
          </w:tcPr>
          <w:p w:rsidR="00F8755E" w:rsidRPr="00723A2C" w:rsidRDefault="00F8755E" w:rsidP="00C46530">
            <w:pPr>
              <w:spacing w:before="0" w:after="0" w:line="240" w:lineRule="auto"/>
              <w:jc w:val="center"/>
              <w:rPr>
                <w:sz w:val="14"/>
                <w:szCs w:val="14"/>
              </w:rPr>
            </w:pPr>
            <w:r>
              <w:rPr>
                <w:sz w:val="14"/>
                <w:szCs w:val="14"/>
              </w:rPr>
              <w:t>23%</w:t>
            </w:r>
          </w:p>
        </w:tc>
        <w:tc>
          <w:tcPr>
            <w:tcW w:w="349"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957" w:type="dxa"/>
          </w:tcPr>
          <w:p w:rsidR="00F8755E" w:rsidRPr="00723A2C" w:rsidRDefault="00F8755E" w:rsidP="00C46530">
            <w:pPr>
              <w:spacing w:before="0" w:after="0" w:line="240" w:lineRule="auto"/>
              <w:jc w:val="center"/>
              <w:rPr>
                <w:sz w:val="14"/>
                <w:szCs w:val="14"/>
              </w:rPr>
            </w:pPr>
          </w:p>
        </w:tc>
      </w:tr>
      <w:tr w:rsidR="00F8755E" w:rsidRPr="00723A2C" w:rsidTr="00646273">
        <w:trPr>
          <w:trHeight w:val="270"/>
        </w:trPr>
        <w:tc>
          <w:tcPr>
            <w:tcW w:w="1668" w:type="dxa"/>
            <w:vMerge/>
          </w:tcPr>
          <w:p w:rsidR="00F8755E" w:rsidRPr="00723A2C" w:rsidRDefault="00F8755E" w:rsidP="00C46530">
            <w:pPr>
              <w:spacing w:before="0" w:after="0" w:line="240" w:lineRule="auto"/>
              <w:rPr>
                <w:sz w:val="14"/>
                <w:szCs w:val="14"/>
              </w:rPr>
            </w:pPr>
          </w:p>
        </w:tc>
        <w:tc>
          <w:tcPr>
            <w:tcW w:w="1150" w:type="dxa"/>
            <w:gridSpan w:val="2"/>
          </w:tcPr>
          <w:p w:rsidR="00F8755E" w:rsidRPr="00723A2C" w:rsidRDefault="00F8755E" w:rsidP="00C46530">
            <w:pPr>
              <w:spacing w:before="0" w:after="0" w:line="240" w:lineRule="auto"/>
              <w:rPr>
                <w:sz w:val="14"/>
                <w:szCs w:val="14"/>
              </w:rPr>
            </w:pPr>
            <w:r w:rsidRPr="00723A2C">
              <w:rPr>
                <w:sz w:val="14"/>
                <w:szCs w:val="14"/>
              </w:rPr>
              <w:t>Στόχος</w:t>
            </w:r>
          </w:p>
        </w:tc>
        <w:tc>
          <w:tcPr>
            <w:tcW w:w="800"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667" w:type="dxa"/>
            <w:noWrap/>
          </w:tcPr>
          <w:p w:rsidR="00F8755E" w:rsidRPr="00723A2C" w:rsidRDefault="00F8755E" w:rsidP="00C46530">
            <w:pPr>
              <w:spacing w:before="0" w:after="0" w:line="240" w:lineRule="auto"/>
              <w:jc w:val="center"/>
              <w:rPr>
                <w:sz w:val="14"/>
                <w:szCs w:val="14"/>
              </w:rPr>
            </w:pPr>
          </w:p>
        </w:tc>
        <w:tc>
          <w:tcPr>
            <w:tcW w:w="742" w:type="dxa"/>
            <w:noWrap/>
          </w:tcPr>
          <w:p w:rsidR="00F8755E" w:rsidRPr="00723A2C" w:rsidRDefault="00F8755E" w:rsidP="00C46530">
            <w:pPr>
              <w:spacing w:before="0" w:after="0" w:line="240" w:lineRule="auto"/>
              <w:jc w:val="center"/>
              <w:rPr>
                <w:sz w:val="14"/>
                <w:szCs w:val="14"/>
              </w:rPr>
            </w:pPr>
          </w:p>
        </w:tc>
        <w:tc>
          <w:tcPr>
            <w:tcW w:w="349"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957" w:type="dxa"/>
          </w:tcPr>
          <w:p w:rsidR="00F8755E" w:rsidRPr="00723A2C" w:rsidRDefault="00F8755E" w:rsidP="00C46530">
            <w:pPr>
              <w:spacing w:before="0" w:after="0" w:line="240" w:lineRule="auto"/>
              <w:jc w:val="center"/>
              <w:rPr>
                <w:sz w:val="14"/>
                <w:szCs w:val="14"/>
              </w:rPr>
            </w:pPr>
            <w:r w:rsidRPr="00723A2C">
              <w:rPr>
                <w:sz w:val="14"/>
                <w:szCs w:val="14"/>
                <w:lang w:val="en-US"/>
              </w:rPr>
              <w:t>30,0%</w:t>
            </w:r>
          </w:p>
        </w:tc>
      </w:tr>
      <w:tr w:rsidR="00F8755E" w:rsidRPr="00723A2C" w:rsidTr="00646273">
        <w:trPr>
          <w:trHeight w:val="285"/>
        </w:trPr>
        <w:tc>
          <w:tcPr>
            <w:tcW w:w="1668" w:type="dxa"/>
            <w:vMerge/>
          </w:tcPr>
          <w:p w:rsidR="00F8755E" w:rsidRPr="00723A2C" w:rsidRDefault="00F8755E" w:rsidP="00C46530">
            <w:pPr>
              <w:spacing w:before="0" w:after="0" w:line="240" w:lineRule="auto"/>
              <w:rPr>
                <w:sz w:val="14"/>
                <w:szCs w:val="14"/>
              </w:rPr>
            </w:pPr>
          </w:p>
        </w:tc>
        <w:tc>
          <w:tcPr>
            <w:tcW w:w="1150" w:type="dxa"/>
            <w:gridSpan w:val="2"/>
          </w:tcPr>
          <w:p w:rsidR="00F8755E" w:rsidRPr="00723A2C" w:rsidRDefault="00F8755E" w:rsidP="00C46530">
            <w:pPr>
              <w:spacing w:before="0" w:after="0" w:line="240" w:lineRule="auto"/>
              <w:rPr>
                <w:sz w:val="14"/>
                <w:szCs w:val="14"/>
              </w:rPr>
            </w:pPr>
            <w:r w:rsidRPr="00723A2C">
              <w:rPr>
                <w:sz w:val="14"/>
                <w:szCs w:val="14"/>
              </w:rPr>
              <w:t>Αφετηρία</w:t>
            </w:r>
          </w:p>
        </w:tc>
        <w:tc>
          <w:tcPr>
            <w:tcW w:w="800" w:type="dxa"/>
            <w:noWrap/>
          </w:tcPr>
          <w:p w:rsidR="00F8755E" w:rsidRPr="00723A2C" w:rsidRDefault="00F8755E" w:rsidP="00C46530">
            <w:pPr>
              <w:spacing w:before="0" w:after="0" w:line="240" w:lineRule="auto"/>
              <w:jc w:val="center"/>
              <w:rPr>
                <w:sz w:val="14"/>
                <w:szCs w:val="14"/>
              </w:rPr>
            </w:pPr>
            <w:r w:rsidRPr="00723A2C">
              <w:rPr>
                <w:sz w:val="14"/>
                <w:szCs w:val="14"/>
                <w:lang w:val="en-US"/>
              </w:rPr>
              <w:t>9,5%</w:t>
            </w:r>
          </w:p>
        </w:tc>
        <w:tc>
          <w:tcPr>
            <w:tcW w:w="586"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667" w:type="dxa"/>
            <w:noWrap/>
          </w:tcPr>
          <w:p w:rsidR="00F8755E" w:rsidRPr="00723A2C" w:rsidRDefault="00F8755E" w:rsidP="00C46530">
            <w:pPr>
              <w:spacing w:before="0" w:after="0" w:line="240" w:lineRule="auto"/>
              <w:jc w:val="center"/>
              <w:rPr>
                <w:sz w:val="14"/>
                <w:szCs w:val="14"/>
              </w:rPr>
            </w:pPr>
          </w:p>
        </w:tc>
        <w:tc>
          <w:tcPr>
            <w:tcW w:w="742" w:type="dxa"/>
            <w:noWrap/>
          </w:tcPr>
          <w:p w:rsidR="00F8755E" w:rsidRPr="00723A2C" w:rsidRDefault="00F8755E" w:rsidP="00C46530">
            <w:pPr>
              <w:spacing w:before="0" w:after="0" w:line="240" w:lineRule="auto"/>
              <w:jc w:val="center"/>
              <w:rPr>
                <w:sz w:val="14"/>
                <w:szCs w:val="14"/>
              </w:rPr>
            </w:pPr>
          </w:p>
        </w:tc>
        <w:tc>
          <w:tcPr>
            <w:tcW w:w="349" w:type="dxa"/>
            <w:noWrap/>
          </w:tcPr>
          <w:p w:rsidR="00F8755E" w:rsidRPr="00723A2C" w:rsidRDefault="00F8755E" w:rsidP="00C46530">
            <w:pPr>
              <w:spacing w:before="0" w:after="0" w:line="240" w:lineRule="auto"/>
              <w:jc w:val="center"/>
              <w:rPr>
                <w:sz w:val="14"/>
                <w:szCs w:val="14"/>
              </w:rPr>
            </w:pPr>
          </w:p>
        </w:tc>
        <w:tc>
          <w:tcPr>
            <w:tcW w:w="586" w:type="dxa"/>
            <w:noWrap/>
          </w:tcPr>
          <w:p w:rsidR="00F8755E" w:rsidRPr="00723A2C" w:rsidRDefault="00F8755E" w:rsidP="00C46530">
            <w:pPr>
              <w:spacing w:before="0" w:after="0" w:line="240" w:lineRule="auto"/>
              <w:jc w:val="center"/>
              <w:rPr>
                <w:sz w:val="14"/>
                <w:szCs w:val="14"/>
              </w:rPr>
            </w:pPr>
          </w:p>
        </w:tc>
        <w:tc>
          <w:tcPr>
            <w:tcW w:w="957" w:type="dxa"/>
          </w:tcPr>
          <w:p w:rsidR="00F8755E" w:rsidRPr="00723A2C" w:rsidRDefault="00F8755E" w:rsidP="00C46530">
            <w:pPr>
              <w:spacing w:before="0" w:after="0" w:line="240" w:lineRule="auto"/>
              <w:jc w:val="center"/>
              <w:rPr>
                <w:sz w:val="14"/>
                <w:szCs w:val="14"/>
              </w:rPr>
            </w:pPr>
          </w:p>
        </w:tc>
      </w:tr>
    </w:tbl>
    <w:p w:rsidR="00F8755E" w:rsidRPr="0042773E" w:rsidRDefault="00F8755E" w:rsidP="00511BCA">
      <w:pPr>
        <w:rPr>
          <w:i/>
          <w:sz w:val="16"/>
          <w:szCs w:val="16"/>
        </w:rPr>
      </w:pPr>
      <w:r>
        <w:rPr>
          <w:i/>
          <w:sz w:val="16"/>
          <w:szCs w:val="16"/>
        </w:rPr>
        <w:t xml:space="preserve">* Ο αριθμός </w:t>
      </w:r>
      <w:r w:rsidRPr="0042773E">
        <w:rPr>
          <w:i/>
          <w:sz w:val="16"/>
          <w:szCs w:val="16"/>
        </w:rPr>
        <w:t>αφορά και στους 3 Άξονες Προτεραιότητας</w:t>
      </w:r>
    </w:p>
    <w:p w:rsidR="00F8755E" w:rsidRDefault="00F8755E" w:rsidP="00E47C83">
      <w:pPr>
        <w:sectPr w:rsidR="00F8755E" w:rsidSect="00D346D4">
          <w:pgSz w:w="11906" w:h="16838"/>
          <w:pgMar w:top="1440" w:right="1800" w:bottom="1440" w:left="1800" w:header="708" w:footer="708" w:gutter="0"/>
          <w:cols w:space="708"/>
          <w:titlePg/>
          <w:docGrid w:linePitch="360"/>
        </w:sectPr>
      </w:pPr>
    </w:p>
    <w:p w:rsidR="00F8755E" w:rsidRDefault="00F8755E" w:rsidP="009521AC">
      <w:pPr>
        <w:pStyle w:val="Caption"/>
      </w:pPr>
      <w:r w:rsidRPr="009521AC">
        <w:t>Πίνακας 3.11.α: Συμμετέχοντες</w:t>
      </w:r>
      <w:r>
        <w:t>*</w:t>
      </w:r>
      <w:r w:rsidRPr="009521AC">
        <w:t xml:space="preserve"> ανά ομάδα στόχο σε Πράξεις ΕΚΤ του Άξονα Προτεραιότητας 11</w:t>
      </w:r>
    </w:p>
    <w:p w:rsidR="00F8755E" w:rsidRPr="00A00E7E" w:rsidRDefault="00F8755E" w:rsidP="00E47C83"/>
    <w:p w:rsidR="00F8755E" w:rsidRPr="007F32A9" w:rsidRDefault="00F8755E" w:rsidP="007F32A9">
      <w:pPr>
        <w:rPr>
          <w:lang w:val="en-US"/>
        </w:rPr>
        <w:sectPr w:rsidR="00F8755E" w:rsidRPr="007F32A9" w:rsidSect="00073400">
          <w:pgSz w:w="16838" w:h="11906" w:orient="landscape"/>
          <w:pgMar w:top="899" w:right="1440" w:bottom="540" w:left="1440" w:header="708" w:footer="708" w:gutter="0"/>
          <w:cols w:space="708"/>
          <w:titlePg/>
          <w:docGrid w:linePitch="360"/>
        </w:sectPr>
      </w:pPr>
      <w:r>
        <w:pict>
          <v:shape id="_x0000_i1069" type="#_x0000_t75" style="width:694.5pt;height:399.75pt">
            <v:imagedata r:id="rId59" o:title=""/>
          </v:shape>
        </w:pict>
      </w:r>
    </w:p>
    <w:p w:rsidR="00F8755E" w:rsidRDefault="00F8755E" w:rsidP="009521AC">
      <w:pPr>
        <w:pStyle w:val="Caption"/>
      </w:pPr>
      <w:r w:rsidRPr="009521AC">
        <w:t>Πίνακας 3.12: Δείκτες παρακολούθησης Άξονα Προτεραιότητας 12</w:t>
      </w:r>
    </w:p>
    <w:tbl>
      <w:tblPr>
        <w:tblW w:w="50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26"/>
        <w:gridCol w:w="327"/>
        <w:gridCol w:w="794"/>
        <w:gridCol w:w="693"/>
        <w:gridCol w:w="569"/>
        <w:gridCol w:w="569"/>
        <w:gridCol w:w="569"/>
        <w:gridCol w:w="569"/>
        <w:gridCol w:w="569"/>
        <w:gridCol w:w="619"/>
        <w:gridCol w:w="519"/>
        <w:gridCol w:w="569"/>
        <w:gridCol w:w="754"/>
      </w:tblGrid>
      <w:tr w:rsidR="00F8755E" w:rsidRPr="00723A2C" w:rsidTr="00360D8A">
        <w:trPr>
          <w:trHeight w:val="255"/>
        </w:trPr>
        <w:tc>
          <w:tcPr>
            <w:tcW w:w="1853" w:type="dxa"/>
            <w:gridSpan w:val="2"/>
          </w:tcPr>
          <w:p w:rsidR="00F8755E" w:rsidRPr="00723A2C" w:rsidRDefault="00F8755E" w:rsidP="00C46530">
            <w:pPr>
              <w:spacing w:before="0" w:after="0" w:line="240" w:lineRule="auto"/>
              <w:jc w:val="center"/>
              <w:rPr>
                <w:bCs/>
                <w:sz w:val="14"/>
                <w:szCs w:val="14"/>
              </w:rPr>
            </w:pPr>
            <w:r w:rsidRPr="00723A2C">
              <w:rPr>
                <w:bCs/>
                <w:sz w:val="14"/>
                <w:szCs w:val="14"/>
              </w:rPr>
              <w:t>Δείκτες Α.Π.12</w:t>
            </w:r>
          </w:p>
        </w:tc>
        <w:tc>
          <w:tcPr>
            <w:tcW w:w="794" w:type="dxa"/>
          </w:tcPr>
          <w:p w:rsidR="00F8755E" w:rsidRPr="00723A2C" w:rsidRDefault="00F8755E" w:rsidP="00C46530">
            <w:pPr>
              <w:spacing w:before="0" w:after="0" w:line="240" w:lineRule="auto"/>
              <w:rPr>
                <w:bCs/>
                <w:sz w:val="14"/>
                <w:szCs w:val="14"/>
              </w:rPr>
            </w:pPr>
            <w:r w:rsidRPr="00723A2C">
              <w:rPr>
                <w:bCs/>
                <w:sz w:val="14"/>
                <w:szCs w:val="14"/>
              </w:rPr>
              <w:t> </w:t>
            </w:r>
          </w:p>
        </w:tc>
        <w:tc>
          <w:tcPr>
            <w:tcW w:w="693" w:type="dxa"/>
            <w:noWrap/>
          </w:tcPr>
          <w:p w:rsidR="00F8755E" w:rsidRPr="00723A2C" w:rsidRDefault="00F8755E" w:rsidP="00C46530">
            <w:pPr>
              <w:spacing w:before="0" w:after="0" w:line="240" w:lineRule="auto"/>
              <w:jc w:val="center"/>
              <w:rPr>
                <w:bCs/>
                <w:sz w:val="14"/>
                <w:szCs w:val="14"/>
              </w:rPr>
            </w:pPr>
            <w:r w:rsidRPr="00723A2C">
              <w:rPr>
                <w:bCs/>
                <w:sz w:val="14"/>
                <w:szCs w:val="14"/>
              </w:rPr>
              <w:t>2007</w:t>
            </w:r>
          </w:p>
        </w:tc>
        <w:tc>
          <w:tcPr>
            <w:tcW w:w="569" w:type="dxa"/>
            <w:noWrap/>
          </w:tcPr>
          <w:p w:rsidR="00F8755E" w:rsidRPr="00723A2C" w:rsidRDefault="00F8755E" w:rsidP="00C46530">
            <w:pPr>
              <w:spacing w:before="0" w:after="0" w:line="240" w:lineRule="auto"/>
              <w:jc w:val="center"/>
              <w:rPr>
                <w:bCs/>
                <w:sz w:val="14"/>
                <w:szCs w:val="14"/>
              </w:rPr>
            </w:pPr>
            <w:r w:rsidRPr="00723A2C">
              <w:rPr>
                <w:bCs/>
                <w:sz w:val="14"/>
                <w:szCs w:val="14"/>
              </w:rPr>
              <w:t>2008</w:t>
            </w:r>
          </w:p>
        </w:tc>
        <w:tc>
          <w:tcPr>
            <w:tcW w:w="569" w:type="dxa"/>
            <w:noWrap/>
          </w:tcPr>
          <w:p w:rsidR="00F8755E" w:rsidRPr="00723A2C" w:rsidRDefault="00F8755E" w:rsidP="00C46530">
            <w:pPr>
              <w:spacing w:before="0" w:after="0" w:line="240" w:lineRule="auto"/>
              <w:jc w:val="center"/>
              <w:rPr>
                <w:bCs/>
                <w:sz w:val="14"/>
                <w:szCs w:val="14"/>
              </w:rPr>
            </w:pPr>
            <w:r w:rsidRPr="00723A2C">
              <w:rPr>
                <w:bCs/>
                <w:sz w:val="14"/>
                <w:szCs w:val="14"/>
              </w:rPr>
              <w:t>2009</w:t>
            </w:r>
          </w:p>
        </w:tc>
        <w:tc>
          <w:tcPr>
            <w:tcW w:w="569" w:type="dxa"/>
            <w:noWrap/>
          </w:tcPr>
          <w:p w:rsidR="00F8755E" w:rsidRPr="00723A2C" w:rsidRDefault="00F8755E" w:rsidP="00C46530">
            <w:pPr>
              <w:spacing w:before="0" w:after="0" w:line="240" w:lineRule="auto"/>
              <w:jc w:val="center"/>
              <w:rPr>
                <w:bCs/>
                <w:sz w:val="14"/>
                <w:szCs w:val="14"/>
              </w:rPr>
            </w:pPr>
            <w:r w:rsidRPr="00723A2C">
              <w:rPr>
                <w:bCs/>
                <w:sz w:val="14"/>
                <w:szCs w:val="14"/>
              </w:rPr>
              <w:t>2010</w:t>
            </w:r>
          </w:p>
        </w:tc>
        <w:tc>
          <w:tcPr>
            <w:tcW w:w="569" w:type="dxa"/>
            <w:noWrap/>
          </w:tcPr>
          <w:p w:rsidR="00F8755E" w:rsidRPr="00723A2C" w:rsidRDefault="00F8755E" w:rsidP="00C46530">
            <w:pPr>
              <w:spacing w:before="0" w:after="0" w:line="240" w:lineRule="auto"/>
              <w:jc w:val="center"/>
              <w:rPr>
                <w:bCs/>
                <w:sz w:val="14"/>
                <w:szCs w:val="14"/>
              </w:rPr>
            </w:pPr>
            <w:r w:rsidRPr="00723A2C">
              <w:rPr>
                <w:bCs/>
                <w:sz w:val="14"/>
                <w:szCs w:val="14"/>
              </w:rPr>
              <w:t>2011</w:t>
            </w:r>
          </w:p>
        </w:tc>
        <w:tc>
          <w:tcPr>
            <w:tcW w:w="569" w:type="dxa"/>
            <w:noWrap/>
          </w:tcPr>
          <w:p w:rsidR="00F8755E" w:rsidRPr="00723A2C" w:rsidRDefault="00F8755E" w:rsidP="00C46530">
            <w:pPr>
              <w:spacing w:before="0" w:after="0" w:line="240" w:lineRule="auto"/>
              <w:jc w:val="center"/>
              <w:rPr>
                <w:bCs/>
                <w:sz w:val="14"/>
                <w:szCs w:val="14"/>
              </w:rPr>
            </w:pPr>
            <w:r w:rsidRPr="00723A2C">
              <w:rPr>
                <w:bCs/>
                <w:sz w:val="14"/>
                <w:szCs w:val="14"/>
              </w:rPr>
              <w:t>2012</w:t>
            </w:r>
          </w:p>
        </w:tc>
        <w:tc>
          <w:tcPr>
            <w:tcW w:w="619" w:type="dxa"/>
            <w:noWrap/>
          </w:tcPr>
          <w:p w:rsidR="00F8755E" w:rsidRPr="00723A2C" w:rsidRDefault="00F8755E" w:rsidP="00C46530">
            <w:pPr>
              <w:spacing w:before="0" w:after="0" w:line="240" w:lineRule="auto"/>
              <w:jc w:val="center"/>
              <w:rPr>
                <w:bCs/>
                <w:sz w:val="14"/>
                <w:szCs w:val="14"/>
              </w:rPr>
            </w:pPr>
            <w:r w:rsidRPr="00723A2C">
              <w:rPr>
                <w:bCs/>
                <w:sz w:val="14"/>
                <w:szCs w:val="14"/>
              </w:rPr>
              <w:t>2013</w:t>
            </w:r>
          </w:p>
        </w:tc>
        <w:tc>
          <w:tcPr>
            <w:tcW w:w="519" w:type="dxa"/>
            <w:noWrap/>
          </w:tcPr>
          <w:p w:rsidR="00F8755E" w:rsidRPr="00723A2C" w:rsidRDefault="00F8755E" w:rsidP="00C46530">
            <w:pPr>
              <w:spacing w:before="0" w:after="0" w:line="240" w:lineRule="auto"/>
              <w:jc w:val="center"/>
              <w:rPr>
                <w:bCs/>
                <w:sz w:val="14"/>
                <w:szCs w:val="14"/>
              </w:rPr>
            </w:pPr>
            <w:r w:rsidRPr="00723A2C">
              <w:rPr>
                <w:bCs/>
                <w:sz w:val="14"/>
                <w:szCs w:val="14"/>
              </w:rPr>
              <w:t>2014</w:t>
            </w:r>
          </w:p>
        </w:tc>
        <w:tc>
          <w:tcPr>
            <w:tcW w:w="569" w:type="dxa"/>
            <w:noWrap/>
          </w:tcPr>
          <w:p w:rsidR="00F8755E" w:rsidRPr="00723A2C" w:rsidRDefault="00F8755E" w:rsidP="00C46530">
            <w:pPr>
              <w:spacing w:before="0" w:after="0" w:line="240" w:lineRule="auto"/>
              <w:jc w:val="center"/>
              <w:rPr>
                <w:bCs/>
                <w:sz w:val="14"/>
                <w:szCs w:val="14"/>
              </w:rPr>
            </w:pPr>
            <w:r w:rsidRPr="00723A2C">
              <w:rPr>
                <w:bCs/>
                <w:sz w:val="14"/>
                <w:szCs w:val="14"/>
              </w:rPr>
              <w:t>2015</w:t>
            </w:r>
          </w:p>
        </w:tc>
        <w:tc>
          <w:tcPr>
            <w:tcW w:w="754" w:type="dxa"/>
          </w:tcPr>
          <w:p w:rsidR="00F8755E" w:rsidRPr="00723A2C" w:rsidRDefault="00F8755E" w:rsidP="00C46530">
            <w:pPr>
              <w:spacing w:before="0" w:after="0" w:line="240" w:lineRule="auto"/>
              <w:jc w:val="center"/>
              <w:rPr>
                <w:bCs/>
                <w:sz w:val="14"/>
                <w:szCs w:val="14"/>
              </w:rPr>
            </w:pPr>
            <w:r w:rsidRPr="00723A2C">
              <w:rPr>
                <w:bCs/>
                <w:sz w:val="14"/>
                <w:szCs w:val="14"/>
              </w:rPr>
              <w:t>Σύνολο</w:t>
            </w:r>
          </w:p>
        </w:tc>
      </w:tr>
      <w:tr w:rsidR="00F8755E" w:rsidRPr="00723A2C" w:rsidTr="00360D8A">
        <w:trPr>
          <w:trHeight w:val="450"/>
        </w:trPr>
        <w:tc>
          <w:tcPr>
            <w:tcW w:w="1526" w:type="dxa"/>
            <w:vMerge w:val="restart"/>
          </w:tcPr>
          <w:p w:rsidR="00F8755E" w:rsidRPr="00723A2C" w:rsidRDefault="00F8755E" w:rsidP="00D20418">
            <w:pPr>
              <w:spacing w:before="0" w:after="0" w:line="240" w:lineRule="auto"/>
              <w:jc w:val="left"/>
              <w:rPr>
                <w:sz w:val="14"/>
                <w:szCs w:val="14"/>
              </w:rPr>
            </w:pPr>
            <w:r w:rsidRPr="00723A2C">
              <w:rPr>
                <w:rFonts w:cs="Arial"/>
                <w:sz w:val="14"/>
                <w:szCs w:val="14"/>
              </w:rPr>
              <w:t>Αριθμός ενισχυόμενων προγραμμάτων διδακτορικής και μεταδιδακτορικής έρευνας</w:t>
            </w:r>
          </w:p>
        </w:tc>
        <w:tc>
          <w:tcPr>
            <w:tcW w:w="1121" w:type="dxa"/>
            <w:gridSpan w:val="2"/>
          </w:tcPr>
          <w:p w:rsidR="00F8755E" w:rsidRPr="00723A2C" w:rsidRDefault="00F8755E" w:rsidP="00C46530">
            <w:pPr>
              <w:spacing w:before="0" w:after="0" w:line="240" w:lineRule="auto"/>
              <w:rPr>
                <w:sz w:val="14"/>
                <w:szCs w:val="14"/>
              </w:rPr>
            </w:pPr>
            <w:r w:rsidRPr="00723A2C">
              <w:rPr>
                <w:sz w:val="14"/>
                <w:szCs w:val="14"/>
              </w:rPr>
              <w:t>Ολοκλήρωση</w:t>
            </w:r>
          </w:p>
        </w:tc>
        <w:tc>
          <w:tcPr>
            <w:tcW w:w="693" w:type="dxa"/>
            <w:noWrap/>
          </w:tcPr>
          <w:p w:rsidR="00F8755E" w:rsidRPr="00723A2C" w:rsidRDefault="00F8755E" w:rsidP="00C46530">
            <w:pPr>
              <w:spacing w:before="0" w:after="0" w:line="240" w:lineRule="auto"/>
              <w:jc w:val="center"/>
              <w:rPr>
                <w:sz w:val="14"/>
                <w:szCs w:val="14"/>
              </w:rPr>
            </w:pPr>
            <w:r w:rsidRPr="00723A2C">
              <w:rPr>
                <w:sz w:val="14"/>
                <w:szCs w:val="14"/>
              </w:rPr>
              <w:t>0</w:t>
            </w:r>
          </w:p>
        </w:tc>
        <w:tc>
          <w:tcPr>
            <w:tcW w:w="569" w:type="dxa"/>
            <w:noWrap/>
          </w:tcPr>
          <w:p w:rsidR="00F8755E" w:rsidRPr="00723A2C" w:rsidRDefault="00F8755E" w:rsidP="00C46530">
            <w:pPr>
              <w:spacing w:before="0" w:after="0" w:line="240" w:lineRule="auto"/>
              <w:jc w:val="center"/>
              <w:rPr>
                <w:sz w:val="14"/>
                <w:szCs w:val="14"/>
              </w:rPr>
            </w:pPr>
            <w:r w:rsidRPr="00723A2C">
              <w:rPr>
                <w:sz w:val="14"/>
                <w:szCs w:val="14"/>
                <w:lang w:val="en-US"/>
              </w:rPr>
              <w:t>0</w:t>
            </w:r>
          </w:p>
        </w:tc>
        <w:tc>
          <w:tcPr>
            <w:tcW w:w="569" w:type="dxa"/>
            <w:noWrap/>
          </w:tcPr>
          <w:p w:rsidR="00F8755E" w:rsidRPr="00723A2C" w:rsidRDefault="00F8755E" w:rsidP="00C46530">
            <w:pPr>
              <w:spacing w:before="0" w:after="0" w:line="240" w:lineRule="auto"/>
              <w:jc w:val="center"/>
              <w:rPr>
                <w:sz w:val="14"/>
                <w:szCs w:val="14"/>
              </w:rPr>
            </w:pPr>
            <w:r w:rsidRPr="00723A2C">
              <w:rPr>
                <w:sz w:val="14"/>
                <w:szCs w:val="14"/>
              </w:rPr>
              <w:t>0</w:t>
            </w:r>
          </w:p>
        </w:tc>
        <w:tc>
          <w:tcPr>
            <w:tcW w:w="569" w:type="dxa"/>
            <w:noWrap/>
          </w:tcPr>
          <w:p w:rsidR="00F8755E" w:rsidRPr="00723A2C" w:rsidRDefault="00F8755E" w:rsidP="00C46530">
            <w:pPr>
              <w:spacing w:before="0" w:after="0" w:line="240" w:lineRule="auto"/>
              <w:jc w:val="center"/>
              <w:rPr>
                <w:sz w:val="14"/>
                <w:szCs w:val="14"/>
              </w:rPr>
            </w:pPr>
            <w:r w:rsidRPr="00723A2C">
              <w:rPr>
                <w:sz w:val="14"/>
                <w:szCs w:val="14"/>
              </w:rPr>
              <w:t>568</w:t>
            </w:r>
            <w:r>
              <w:rPr>
                <w:sz w:val="14"/>
                <w:szCs w:val="14"/>
              </w:rPr>
              <w:t>*</w:t>
            </w:r>
          </w:p>
        </w:tc>
        <w:tc>
          <w:tcPr>
            <w:tcW w:w="569" w:type="dxa"/>
            <w:noWrap/>
          </w:tcPr>
          <w:p w:rsidR="00F8755E" w:rsidRPr="00723A2C" w:rsidRDefault="00F8755E" w:rsidP="00C46530">
            <w:pPr>
              <w:spacing w:before="0" w:after="0" w:line="240" w:lineRule="auto"/>
              <w:jc w:val="center"/>
              <w:rPr>
                <w:sz w:val="14"/>
                <w:szCs w:val="14"/>
              </w:rPr>
            </w:pPr>
            <w:r>
              <w:rPr>
                <w:sz w:val="14"/>
                <w:szCs w:val="14"/>
              </w:rPr>
              <w:t>666</w:t>
            </w:r>
          </w:p>
        </w:tc>
        <w:tc>
          <w:tcPr>
            <w:tcW w:w="569" w:type="dxa"/>
            <w:noWrap/>
          </w:tcPr>
          <w:p w:rsidR="00F8755E" w:rsidRPr="00723A2C" w:rsidRDefault="00F8755E" w:rsidP="00C46530">
            <w:pPr>
              <w:spacing w:before="0" w:after="0" w:line="240" w:lineRule="auto"/>
              <w:jc w:val="center"/>
              <w:rPr>
                <w:sz w:val="14"/>
                <w:szCs w:val="14"/>
              </w:rPr>
            </w:pPr>
            <w:r>
              <w:rPr>
                <w:sz w:val="14"/>
                <w:szCs w:val="14"/>
              </w:rPr>
              <w:t>1060</w:t>
            </w:r>
          </w:p>
        </w:tc>
        <w:tc>
          <w:tcPr>
            <w:tcW w:w="619" w:type="dxa"/>
            <w:noWrap/>
          </w:tcPr>
          <w:p w:rsidR="00F8755E" w:rsidRPr="00723A2C" w:rsidRDefault="00F8755E" w:rsidP="00C46530">
            <w:pPr>
              <w:spacing w:before="0" w:after="0" w:line="240" w:lineRule="auto"/>
              <w:jc w:val="center"/>
              <w:rPr>
                <w:sz w:val="14"/>
                <w:szCs w:val="14"/>
              </w:rPr>
            </w:pPr>
            <w:r>
              <w:rPr>
                <w:sz w:val="14"/>
                <w:szCs w:val="14"/>
              </w:rPr>
              <w:t>2.652</w:t>
            </w:r>
          </w:p>
        </w:tc>
        <w:tc>
          <w:tcPr>
            <w:tcW w:w="51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754" w:type="dxa"/>
          </w:tcPr>
          <w:p w:rsidR="00F8755E" w:rsidRPr="00723A2C" w:rsidRDefault="00F8755E" w:rsidP="00C46530">
            <w:pPr>
              <w:spacing w:before="0" w:after="0" w:line="240" w:lineRule="auto"/>
              <w:jc w:val="center"/>
              <w:rPr>
                <w:sz w:val="14"/>
                <w:szCs w:val="14"/>
              </w:rPr>
            </w:pPr>
          </w:p>
        </w:tc>
      </w:tr>
      <w:tr w:rsidR="00F8755E" w:rsidRPr="00723A2C" w:rsidTr="00360D8A">
        <w:trPr>
          <w:trHeight w:val="322"/>
        </w:trPr>
        <w:tc>
          <w:tcPr>
            <w:tcW w:w="1526" w:type="dxa"/>
            <w:vMerge/>
          </w:tcPr>
          <w:p w:rsidR="00F8755E" w:rsidRPr="00723A2C" w:rsidRDefault="00F8755E" w:rsidP="00D20418">
            <w:pPr>
              <w:spacing w:before="0" w:after="0" w:line="240" w:lineRule="auto"/>
              <w:jc w:val="left"/>
              <w:rPr>
                <w:sz w:val="14"/>
                <w:szCs w:val="14"/>
              </w:rPr>
            </w:pPr>
          </w:p>
        </w:tc>
        <w:tc>
          <w:tcPr>
            <w:tcW w:w="1121" w:type="dxa"/>
            <w:gridSpan w:val="2"/>
          </w:tcPr>
          <w:p w:rsidR="00F8755E" w:rsidRPr="00723A2C" w:rsidRDefault="00F8755E" w:rsidP="00C46530">
            <w:pPr>
              <w:spacing w:before="0" w:after="0" w:line="240" w:lineRule="auto"/>
              <w:rPr>
                <w:sz w:val="14"/>
                <w:szCs w:val="14"/>
              </w:rPr>
            </w:pPr>
            <w:r w:rsidRPr="00723A2C">
              <w:rPr>
                <w:sz w:val="14"/>
                <w:szCs w:val="14"/>
              </w:rPr>
              <w:t>Στόχος</w:t>
            </w:r>
          </w:p>
        </w:tc>
        <w:tc>
          <w:tcPr>
            <w:tcW w:w="693"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619" w:type="dxa"/>
            <w:noWrap/>
          </w:tcPr>
          <w:p w:rsidR="00F8755E" w:rsidRPr="00723A2C" w:rsidRDefault="00F8755E" w:rsidP="00C46530">
            <w:pPr>
              <w:spacing w:before="0" w:after="0" w:line="240" w:lineRule="auto"/>
              <w:jc w:val="center"/>
              <w:rPr>
                <w:sz w:val="14"/>
                <w:szCs w:val="14"/>
              </w:rPr>
            </w:pPr>
          </w:p>
        </w:tc>
        <w:tc>
          <w:tcPr>
            <w:tcW w:w="51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754" w:type="dxa"/>
          </w:tcPr>
          <w:p w:rsidR="00F8755E" w:rsidRPr="00723A2C" w:rsidRDefault="00F8755E" w:rsidP="00C46530">
            <w:pPr>
              <w:spacing w:before="0" w:after="0" w:line="240" w:lineRule="auto"/>
              <w:jc w:val="center"/>
              <w:rPr>
                <w:sz w:val="14"/>
                <w:szCs w:val="14"/>
              </w:rPr>
            </w:pPr>
            <w:r w:rsidRPr="00723A2C">
              <w:rPr>
                <w:rFonts w:cs="Arial"/>
                <w:sz w:val="14"/>
                <w:szCs w:val="14"/>
              </w:rPr>
              <w:t xml:space="preserve">1.300 </w:t>
            </w:r>
            <w:r w:rsidRPr="00723A2C">
              <w:rPr>
                <w:rFonts w:cs="Arial"/>
                <w:sz w:val="14"/>
                <w:szCs w:val="14"/>
                <w:vertAlign w:val="superscript"/>
              </w:rPr>
              <w:t>(1)(2)</w:t>
            </w:r>
          </w:p>
        </w:tc>
      </w:tr>
      <w:tr w:rsidR="00F8755E" w:rsidRPr="00723A2C" w:rsidTr="00360D8A">
        <w:trPr>
          <w:trHeight w:val="270"/>
        </w:trPr>
        <w:tc>
          <w:tcPr>
            <w:tcW w:w="1526" w:type="dxa"/>
            <w:vMerge/>
          </w:tcPr>
          <w:p w:rsidR="00F8755E" w:rsidRPr="00723A2C" w:rsidRDefault="00F8755E" w:rsidP="00D20418">
            <w:pPr>
              <w:spacing w:before="0" w:after="0" w:line="240" w:lineRule="auto"/>
              <w:jc w:val="left"/>
              <w:rPr>
                <w:sz w:val="14"/>
                <w:szCs w:val="14"/>
              </w:rPr>
            </w:pPr>
          </w:p>
        </w:tc>
        <w:tc>
          <w:tcPr>
            <w:tcW w:w="1121" w:type="dxa"/>
            <w:gridSpan w:val="2"/>
          </w:tcPr>
          <w:p w:rsidR="00F8755E" w:rsidRPr="00723A2C" w:rsidRDefault="00F8755E" w:rsidP="00C46530">
            <w:pPr>
              <w:spacing w:before="0" w:after="0" w:line="240" w:lineRule="auto"/>
              <w:rPr>
                <w:sz w:val="14"/>
                <w:szCs w:val="14"/>
              </w:rPr>
            </w:pPr>
            <w:r w:rsidRPr="00723A2C">
              <w:rPr>
                <w:sz w:val="14"/>
                <w:szCs w:val="14"/>
              </w:rPr>
              <w:t>Αφετηρία</w:t>
            </w:r>
          </w:p>
        </w:tc>
        <w:tc>
          <w:tcPr>
            <w:tcW w:w="693" w:type="dxa"/>
            <w:noWrap/>
          </w:tcPr>
          <w:p w:rsidR="00F8755E" w:rsidRPr="00723A2C" w:rsidRDefault="00F8755E" w:rsidP="00C46530">
            <w:pPr>
              <w:spacing w:before="0" w:after="0" w:line="240" w:lineRule="auto"/>
              <w:jc w:val="center"/>
              <w:rPr>
                <w:sz w:val="14"/>
                <w:szCs w:val="14"/>
              </w:rPr>
            </w:pPr>
            <w:r w:rsidRPr="00723A2C">
              <w:rPr>
                <w:sz w:val="14"/>
                <w:szCs w:val="14"/>
                <w:lang w:val="en-US"/>
              </w:rPr>
              <w:t>1.383</w:t>
            </w:r>
          </w:p>
        </w:tc>
        <w:tc>
          <w:tcPr>
            <w:tcW w:w="56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619" w:type="dxa"/>
            <w:noWrap/>
          </w:tcPr>
          <w:p w:rsidR="00F8755E" w:rsidRPr="00723A2C" w:rsidRDefault="00F8755E" w:rsidP="00C46530">
            <w:pPr>
              <w:spacing w:before="0" w:after="0" w:line="240" w:lineRule="auto"/>
              <w:jc w:val="center"/>
              <w:rPr>
                <w:sz w:val="14"/>
                <w:szCs w:val="14"/>
              </w:rPr>
            </w:pPr>
          </w:p>
        </w:tc>
        <w:tc>
          <w:tcPr>
            <w:tcW w:w="51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754" w:type="dxa"/>
          </w:tcPr>
          <w:p w:rsidR="00F8755E" w:rsidRPr="00723A2C" w:rsidRDefault="00F8755E" w:rsidP="00C46530">
            <w:pPr>
              <w:spacing w:before="0" w:after="0" w:line="240" w:lineRule="auto"/>
              <w:jc w:val="center"/>
              <w:rPr>
                <w:sz w:val="14"/>
                <w:szCs w:val="14"/>
              </w:rPr>
            </w:pPr>
          </w:p>
        </w:tc>
      </w:tr>
      <w:tr w:rsidR="00F8755E" w:rsidRPr="00723A2C" w:rsidTr="00360D8A">
        <w:trPr>
          <w:trHeight w:val="370"/>
        </w:trPr>
        <w:tc>
          <w:tcPr>
            <w:tcW w:w="1526" w:type="dxa"/>
            <w:vMerge w:val="restart"/>
          </w:tcPr>
          <w:p w:rsidR="00F8755E" w:rsidRPr="00723A2C" w:rsidRDefault="00F8755E" w:rsidP="00D20418">
            <w:pPr>
              <w:spacing w:before="0" w:after="0" w:line="240" w:lineRule="auto"/>
              <w:jc w:val="left"/>
              <w:rPr>
                <w:sz w:val="14"/>
                <w:szCs w:val="14"/>
              </w:rPr>
            </w:pPr>
            <w:r w:rsidRPr="00723A2C">
              <w:rPr>
                <w:rFonts w:cs="Arial"/>
                <w:sz w:val="14"/>
                <w:szCs w:val="14"/>
              </w:rPr>
              <w:t>Αριθμός ενισχυόμενων ερευνητικών προγραμμάτων</w:t>
            </w:r>
          </w:p>
        </w:tc>
        <w:tc>
          <w:tcPr>
            <w:tcW w:w="1121" w:type="dxa"/>
            <w:gridSpan w:val="2"/>
          </w:tcPr>
          <w:p w:rsidR="00F8755E" w:rsidRPr="00723A2C" w:rsidRDefault="00F8755E" w:rsidP="00C46530">
            <w:pPr>
              <w:spacing w:before="0" w:after="0" w:line="240" w:lineRule="auto"/>
              <w:rPr>
                <w:sz w:val="14"/>
                <w:szCs w:val="14"/>
              </w:rPr>
            </w:pPr>
            <w:r w:rsidRPr="00723A2C">
              <w:rPr>
                <w:sz w:val="14"/>
                <w:szCs w:val="14"/>
              </w:rPr>
              <w:t>Ολοκλήρωση</w:t>
            </w:r>
          </w:p>
        </w:tc>
        <w:tc>
          <w:tcPr>
            <w:tcW w:w="693" w:type="dxa"/>
            <w:noWrap/>
          </w:tcPr>
          <w:p w:rsidR="00F8755E" w:rsidRPr="00723A2C" w:rsidRDefault="00F8755E" w:rsidP="00C46530">
            <w:pPr>
              <w:spacing w:before="0" w:after="0" w:line="240" w:lineRule="auto"/>
              <w:jc w:val="center"/>
              <w:rPr>
                <w:sz w:val="14"/>
                <w:szCs w:val="14"/>
              </w:rPr>
            </w:pPr>
            <w:r w:rsidRPr="00723A2C">
              <w:rPr>
                <w:sz w:val="14"/>
                <w:szCs w:val="14"/>
              </w:rPr>
              <w:t>0</w:t>
            </w:r>
          </w:p>
        </w:tc>
        <w:tc>
          <w:tcPr>
            <w:tcW w:w="569" w:type="dxa"/>
            <w:noWrap/>
          </w:tcPr>
          <w:p w:rsidR="00F8755E" w:rsidRPr="00723A2C" w:rsidRDefault="00F8755E" w:rsidP="00C46530">
            <w:pPr>
              <w:spacing w:before="0" w:after="0" w:line="240" w:lineRule="auto"/>
              <w:jc w:val="center"/>
              <w:rPr>
                <w:sz w:val="14"/>
                <w:szCs w:val="14"/>
              </w:rPr>
            </w:pPr>
            <w:r w:rsidRPr="00723A2C">
              <w:rPr>
                <w:sz w:val="14"/>
                <w:szCs w:val="14"/>
                <w:lang w:val="en-US"/>
              </w:rPr>
              <w:t>0</w:t>
            </w:r>
          </w:p>
        </w:tc>
        <w:tc>
          <w:tcPr>
            <w:tcW w:w="569" w:type="dxa"/>
            <w:noWrap/>
          </w:tcPr>
          <w:p w:rsidR="00F8755E" w:rsidRPr="00723A2C" w:rsidRDefault="00F8755E" w:rsidP="00C46530">
            <w:pPr>
              <w:spacing w:before="0" w:after="0" w:line="240" w:lineRule="auto"/>
              <w:jc w:val="center"/>
              <w:rPr>
                <w:sz w:val="14"/>
                <w:szCs w:val="14"/>
              </w:rPr>
            </w:pPr>
            <w:r w:rsidRPr="00723A2C">
              <w:rPr>
                <w:sz w:val="14"/>
                <w:szCs w:val="14"/>
              </w:rPr>
              <w:t>0</w:t>
            </w:r>
          </w:p>
        </w:tc>
        <w:tc>
          <w:tcPr>
            <w:tcW w:w="569" w:type="dxa"/>
            <w:noWrap/>
          </w:tcPr>
          <w:p w:rsidR="00F8755E" w:rsidRPr="00723A2C" w:rsidRDefault="00F8755E" w:rsidP="00C46530">
            <w:pPr>
              <w:spacing w:before="0" w:after="0" w:line="240" w:lineRule="auto"/>
              <w:jc w:val="center"/>
              <w:rPr>
                <w:sz w:val="14"/>
                <w:szCs w:val="14"/>
              </w:rPr>
            </w:pPr>
            <w:r w:rsidRPr="00723A2C">
              <w:rPr>
                <w:sz w:val="14"/>
                <w:szCs w:val="14"/>
              </w:rPr>
              <w:t>0</w:t>
            </w:r>
          </w:p>
        </w:tc>
        <w:tc>
          <w:tcPr>
            <w:tcW w:w="569" w:type="dxa"/>
            <w:noWrap/>
          </w:tcPr>
          <w:p w:rsidR="00F8755E" w:rsidRPr="00723A2C" w:rsidRDefault="00F8755E" w:rsidP="00C46530">
            <w:pPr>
              <w:spacing w:before="0" w:after="0" w:line="240" w:lineRule="auto"/>
              <w:jc w:val="center"/>
              <w:rPr>
                <w:sz w:val="14"/>
                <w:szCs w:val="14"/>
              </w:rPr>
            </w:pPr>
            <w:r>
              <w:rPr>
                <w:sz w:val="14"/>
                <w:szCs w:val="14"/>
              </w:rPr>
              <w:t>0</w:t>
            </w:r>
          </w:p>
        </w:tc>
        <w:tc>
          <w:tcPr>
            <w:tcW w:w="569" w:type="dxa"/>
            <w:noWrap/>
          </w:tcPr>
          <w:p w:rsidR="00F8755E" w:rsidRPr="00723A2C" w:rsidRDefault="00F8755E" w:rsidP="00C46530">
            <w:pPr>
              <w:spacing w:before="0" w:after="0" w:line="240" w:lineRule="auto"/>
              <w:jc w:val="center"/>
              <w:rPr>
                <w:sz w:val="14"/>
                <w:szCs w:val="14"/>
              </w:rPr>
            </w:pPr>
            <w:r>
              <w:rPr>
                <w:sz w:val="14"/>
                <w:szCs w:val="14"/>
              </w:rPr>
              <w:t>877</w:t>
            </w:r>
          </w:p>
        </w:tc>
        <w:tc>
          <w:tcPr>
            <w:tcW w:w="619" w:type="dxa"/>
            <w:noWrap/>
          </w:tcPr>
          <w:p w:rsidR="00F8755E" w:rsidRPr="00723A2C" w:rsidRDefault="00F8755E" w:rsidP="00C46530">
            <w:pPr>
              <w:spacing w:before="0" w:after="0" w:line="240" w:lineRule="auto"/>
              <w:jc w:val="center"/>
              <w:rPr>
                <w:sz w:val="14"/>
                <w:szCs w:val="14"/>
              </w:rPr>
            </w:pPr>
            <w:r>
              <w:rPr>
                <w:sz w:val="14"/>
                <w:szCs w:val="14"/>
              </w:rPr>
              <w:t>877</w:t>
            </w:r>
          </w:p>
        </w:tc>
        <w:tc>
          <w:tcPr>
            <w:tcW w:w="51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754" w:type="dxa"/>
          </w:tcPr>
          <w:p w:rsidR="00F8755E" w:rsidRPr="00723A2C" w:rsidRDefault="00F8755E" w:rsidP="00C46530">
            <w:pPr>
              <w:spacing w:before="0" w:after="0" w:line="240" w:lineRule="auto"/>
              <w:jc w:val="center"/>
              <w:rPr>
                <w:sz w:val="14"/>
                <w:szCs w:val="14"/>
              </w:rPr>
            </w:pPr>
          </w:p>
        </w:tc>
      </w:tr>
      <w:tr w:rsidR="00F8755E" w:rsidRPr="00723A2C" w:rsidTr="00360D8A">
        <w:trPr>
          <w:trHeight w:val="351"/>
        </w:trPr>
        <w:tc>
          <w:tcPr>
            <w:tcW w:w="1526" w:type="dxa"/>
            <w:vMerge/>
          </w:tcPr>
          <w:p w:rsidR="00F8755E" w:rsidRPr="00723A2C" w:rsidRDefault="00F8755E" w:rsidP="00D20418">
            <w:pPr>
              <w:spacing w:before="0" w:after="0" w:line="240" w:lineRule="auto"/>
              <w:jc w:val="left"/>
              <w:rPr>
                <w:sz w:val="14"/>
                <w:szCs w:val="14"/>
              </w:rPr>
            </w:pPr>
          </w:p>
        </w:tc>
        <w:tc>
          <w:tcPr>
            <w:tcW w:w="1121" w:type="dxa"/>
            <w:gridSpan w:val="2"/>
          </w:tcPr>
          <w:p w:rsidR="00F8755E" w:rsidRPr="00723A2C" w:rsidRDefault="00F8755E" w:rsidP="00C46530">
            <w:pPr>
              <w:spacing w:before="0" w:after="0" w:line="240" w:lineRule="auto"/>
              <w:rPr>
                <w:sz w:val="14"/>
                <w:szCs w:val="14"/>
              </w:rPr>
            </w:pPr>
            <w:r w:rsidRPr="00723A2C">
              <w:rPr>
                <w:sz w:val="14"/>
                <w:szCs w:val="14"/>
              </w:rPr>
              <w:t>Στόχος</w:t>
            </w:r>
          </w:p>
        </w:tc>
        <w:tc>
          <w:tcPr>
            <w:tcW w:w="693"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619" w:type="dxa"/>
            <w:noWrap/>
          </w:tcPr>
          <w:p w:rsidR="00F8755E" w:rsidRPr="00723A2C" w:rsidRDefault="00F8755E" w:rsidP="00C46530">
            <w:pPr>
              <w:spacing w:before="0" w:after="0" w:line="240" w:lineRule="auto"/>
              <w:jc w:val="center"/>
              <w:rPr>
                <w:sz w:val="14"/>
                <w:szCs w:val="14"/>
              </w:rPr>
            </w:pPr>
          </w:p>
        </w:tc>
        <w:tc>
          <w:tcPr>
            <w:tcW w:w="51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754" w:type="dxa"/>
          </w:tcPr>
          <w:p w:rsidR="00F8755E" w:rsidRPr="00723A2C" w:rsidRDefault="00F8755E" w:rsidP="00C46530">
            <w:pPr>
              <w:spacing w:before="0" w:after="0" w:line="240" w:lineRule="auto"/>
              <w:jc w:val="center"/>
              <w:rPr>
                <w:sz w:val="14"/>
                <w:szCs w:val="14"/>
              </w:rPr>
            </w:pPr>
            <w:r w:rsidRPr="00723A2C">
              <w:rPr>
                <w:rFonts w:cs="Arial"/>
                <w:sz w:val="14"/>
                <w:szCs w:val="14"/>
              </w:rPr>
              <w:t xml:space="preserve">2.600 </w:t>
            </w:r>
            <w:r w:rsidRPr="00723A2C">
              <w:rPr>
                <w:rFonts w:cs="Arial"/>
                <w:sz w:val="14"/>
                <w:szCs w:val="14"/>
                <w:vertAlign w:val="superscript"/>
              </w:rPr>
              <w:t>(1)(2)</w:t>
            </w:r>
          </w:p>
        </w:tc>
      </w:tr>
      <w:tr w:rsidR="00F8755E" w:rsidRPr="00723A2C" w:rsidTr="00360D8A">
        <w:trPr>
          <w:trHeight w:val="270"/>
        </w:trPr>
        <w:tc>
          <w:tcPr>
            <w:tcW w:w="1526" w:type="dxa"/>
            <w:vMerge/>
          </w:tcPr>
          <w:p w:rsidR="00F8755E" w:rsidRPr="00723A2C" w:rsidRDefault="00F8755E" w:rsidP="00D20418">
            <w:pPr>
              <w:spacing w:before="0" w:after="0" w:line="240" w:lineRule="auto"/>
              <w:jc w:val="left"/>
              <w:rPr>
                <w:sz w:val="14"/>
                <w:szCs w:val="14"/>
              </w:rPr>
            </w:pPr>
          </w:p>
        </w:tc>
        <w:tc>
          <w:tcPr>
            <w:tcW w:w="1121" w:type="dxa"/>
            <w:gridSpan w:val="2"/>
          </w:tcPr>
          <w:p w:rsidR="00F8755E" w:rsidRPr="00723A2C" w:rsidRDefault="00F8755E" w:rsidP="00C46530">
            <w:pPr>
              <w:spacing w:before="0" w:after="0" w:line="240" w:lineRule="auto"/>
              <w:rPr>
                <w:sz w:val="14"/>
                <w:szCs w:val="14"/>
              </w:rPr>
            </w:pPr>
            <w:r w:rsidRPr="00723A2C">
              <w:rPr>
                <w:sz w:val="14"/>
                <w:szCs w:val="14"/>
              </w:rPr>
              <w:t>Αφετηρία</w:t>
            </w:r>
          </w:p>
        </w:tc>
        <w:tc>
          <w:tcPr>
            <w:tcW w:w="693" w:type="dxa"/>
            <w:noWrap/>
          </w:tcPr>
          <w:p w:rsidR="00F8755E" w:rsidRPr="00723A2C" w:rsidRDefault="00F8755E" w:rsidP="00C46530">
            <w:pPr>
              <w:spacing w:before="0" w:after="0" w:line="240" w:lineRule="auto"/>
              <w:jc w:val="center"/>
              <w:rPr>
                <w:sz w:val="14"/>
                <w:szCs w:val="14"/>
              </w:rPr>
            </w:pPr>
            <w:r w:rsidRPr="00723A2C">
              <w:rPr>
                <w:rFonts w:cs="Arial"/>
                <w:sz w:val="14"/>
                <w:szCs w:val="14"/>
              </w:rPr>
              <w:t>2.789</w:t>
            </w:r>
          </w:p>
        </w:tc>
        <w:tc>
          <w:tcPr>
            <w:tcW w:w="56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619" w:type="dxa"/>
            <w:noWrap/>
          </w:tcPr>
          <w:p w:rsidR="00F8755E" w:rsidRPr="00723A2C" w:rsidRDefault="00F8755E" w:rsidP="00C46530">
            <w:pPr>
              <w:spacing w:before="0" w:after="0" w:line="240" w:lineRule="auto"/>
              <w:jc w:val="center"/>
              <w:rPr>
                <w:sz w:val="14"/>
                <w:szCs w:val="14"/>
              </w:rPr>
            </w:pPr>
          </w:p>
        </w:tc>
        <w:tc>
          <w:tcPr>
            <w:tcW w:w="51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754" w:type="dxa"/>
          </w:tcPr>
          <w:p w:rsidR="00F8755E" w:rsidRPr="00723A2C" w:rsidRDefault="00F8755E" w:rsidP="00C46530">
            <w:pPr>
              <w:spacing w:before="0" w:after="0" w:line="240" w:lineRule="auto"/>
              <w:jc w:val="center"/>
              <w:rPr>
                <w:sz w:val="14"/>
                <w:szCs w:val="14"/>
              </w:rPr>
            </w:pPr>
          </w:p>
        </w:tc>
      </w:tr>
      <w:tr w:rsidR="00F8755E" w:rsidRPr="00723A2C" w:rsidTr="00360D8A">
        <w:trPr>
          <w:trHeight w:val="450"/>
        </w:trPr>
        <w:tc>
          <w:tcPr>
            <w:tcW w:w="1526" w:type="dxa"/>
            <w:vMerge w:val="restart"/>
          </w:tcPr>
          <w:p w:rsidR="00F8755E" w:rsidRPr="00723A2C" w:rsidRDefault="00F8755E" w:rsidP="00D20418">
            <w:pPr>
              <w:spacing w:before="0" w:after="0" w:line="240" w:lineRule="auto"/>
              <w:jc w:val="left"/>
              <w:rPr>
                <w:sz w:val="14"/>
                <w:szCs w:val="14"/>
              </w:rPr>
            </w:pPr>
            <w:r w:rsidRPr="00723A2C">
              <w:rPr>
                <w:rFonts w:cs="Arial"/>
                <w:sz w:val="14"/>
                <w:szCs w:val="14"/>
              </w:rPr>
              <w:t>Αριθμός ερευνητών που συμμετέχουν σε ενισχυόμενα ερευνητικά προγράμματα</w:t>
            </w:r>
          </w:p>
        </w:tc>
        <w:tc>
          <w:tcPr>
            <w:tcW w:w="1121" w:type="dxa"/>
            <w:gridSpan w:val="2"/>
          </w:tcPr>
          <w:p w:rsidR="00F8755E" w:rsidRPr="00723A2C" w:rsidRDefault="00F8755E" w:rsidP="00C46530">
            <w:pPr>
              <w:spacing w:before="0" w:after="0" w:line="240" w:lineRule="auto"/>
              <w:rPr>
                <w:sz w:val="14"/>
                <w:szCs w:val="14"/>
              </w:rPr>
            </w:pPr>
            <w:r w:rsidRPr="00723A2C">
              <w:rPr>
                <w:sz w:val="14"/>
                <w:szCs w:val="14"/>
              </w:rPr>
              <w:t>Ολοκλήρωση</w:t>
            </w:r>
          </w:p>
        </w:tc>
        <w:tc>
          <w:tcPr>
            <w:tcW w:w="693" w:type="dxa"/>
            <w:noWrap/>
          </w:tcPr>
          <w:p w:rsidR="00F8755E" w:rsidRPr="00723A2C" w:rsidRDefault="00F8755E" w:rsidP="00C46530">
            <w:pPr>
              <w:spacing w:before="0" w:after="0" w:line="240" w:lineRule="auto"/>
              <w:jc w:val="center"/>
              <w:rPr>
                <w:sz w:val="14"/>
                <w:szCs w:val="14"/>
              </w:rPr>
            </w:pPr>
            <w:r w:rsidRPr="00723A2C">
              <w:rPr>
                <w:sz w:val="14"/>
                <w:szCs w:val="14"/>
              </w:rPr>
              <w:t>0</w:t>
            </w:r>
          </w:p>
        </w:tc>
        <w:tc>
          <w:tcPr>
            <w:tcW w:w="569" w:type="dxa"/>
            <w:noWrap/>
          </w:tcPr>
          <w:p w:rsidR="00F8755E" w:rsidRPr="00723A2C" w:rsidRDefault="00F8755E" w:rsidP="00C46530">
            <w:pPr>
              <w:spacing w:before="0" w:after="0" w:line="240" w:lineRule="auto"/>
              <w:jc w:val="center"/>
              <w:rPr>
                <w:sz w:val="14"/>
                <w:szCs w:val="14"/>
              </w:rPr>
            </w:pPr>
            <w:r w:rsidRPr="00723A2C">
              <w:rPr>
                <w:sz w:val="14"/>
                <w:szCs w:val="14"/>
                <w:lang w:val="en-US"/>
              </w:rPr>
              <w:t>0</w:t>
            </w:r>
          </w:p>
        </w:tc>
        <w:tc>
          <w:tcPr>
            <w:tcW w:w="569" w:type="dxa"/>
            <w:noWrap/>
          </w:tcPr>
          <w:p w:rsidR="00F8755E" w:rsidRPr="00723A2C" w:rsidRDefault="00F8755E" w:rsidP="00C46530">
            <w:pPr>
              <w:spacing w:before="0" w:after="0" w:line="240" w:lineRule="auto"/>
              <w:jc w:val="center"/>
              <w:rPr>
                <w:sz w:val="14"/>
                <w:szCs w:val="14"/>
              </w:rPr>
            </w:pPr>
            <w:r w:rsidRPr="00723A2C">
              <w:rPr>
                <w:sz w:val="14"/>
                <w:szCs w:val="14"/>
              </w:rPr>
              <w:t>0</w:t>
            </w:r>
          </w:p>
        </w:tc>
        <w:tc>
          <w:tcPr>
            <w:tcW w:w="569" w:type="dxa"/>
            <w:noWrap/>
          </w:tcPr>
          <w:p w:rsidR="00F8755E" w:rsidRPr="00723A2C" w:rsidRDefault="00F8755E" w:rsidP="00C46530">
            <w:pPr>
              <w:spacing w:before="0" w:after="0" w:line="240" w:lineRule="auto"/>
              <w:jc w:val="center"/>
              <w:rPr>
                <w:sz w:val="14"/>
                <w:szCs w:val="14"/>
              </w:rPr>
            </w:pPr>
            <w:r w:rsidRPr="00723A2C">
              <w:rPr>
                <w:sz w:val="14"/>
                <w:szCs w:val="14"/>
              </w:rPr>
              <w:t>0</w:t>
            </w:r>
          </w:p>
        </w:tc>
        <w:tc>
          <w:tcPr>
            <w:tcW w:w="569" w:type="dxa"/>
            <w:noWrap/>
          </w:tcPr>
          <w:p w:rsidR="00F8755E" w:rsidRPr="00723A2C" w:rsidRDefault="00F8755E" w:rsidP="00C46530">
            <w:pPr>
              <w:spacing w:before="0" w:after="0" w:line="240" w:lineRule="auto"/>
              <w:jc w:val="center"/>
              <w:rPr>
                <w:sz w:val="14"/>
                <w:szCs w:val="14"/>
              </w:rPr>
            </w:pPr>
            <w:r>
              <w:rPr>
                <w:sz w:val="14"/>
                <w:szCs w:val="14"/>
              </w:rPr>
              <w:t>0</w:t>
            </w:r>
          </w:p>
        </w:tc>
        <w:tc>
          <w:tcPr>
            <w:tcW w:w="569" w:type="dxa"/>
            <w:noWrap/>
          </w:tcPr>
          <w:p w:rsidR="00F8755E" w:rsidRPr="00F20086" w:rsidRDefault="00F8755E" w:rsidP="00C46530">
            <w:pPr>
              <w:spacing w:before="0" w:after="0" w:line="240" w:lineRule="auto"/>
              <w:jc w:val="center"/>
              <w:rPr>
                <w:sz w:val="14"/>
                <w:szCs w:val="14"/>
              </w:rPr>
            </w:pPr>
            <w:r>
              <w:rPr>
                <w:sz w:val="14"/>
                <w:szCs w:val="14"/>
              </w:rPr>
              <w:t>88</w:t>
            </w:r>
          </w:p>
        </w:tc>
        <w:tc>
          <w:tcPr>
            <w:tcW w:w="619" w:type="dxa"/>
            <w:noWrap/>
          </w:tcPr>
          <w:p w:rsidR="00F8755E" w:rsidRPr="00723A2C" w:rsidRDefault="00F8755E" w:rsidP="00C46530">
            <w:pPr>
              <w:spacing w:before="0" w:after="0" w:line="240" w:lineRule="auto"/>
              <w:jc w:val="center"/>
              <w:rPr>
                <w:sz w:val="14"/>
                <w:szCs w:val="14"/>
              </w:rPr>
            </w:pPr>
            <w:r>
              <w:rPr>
                <w:sz w:val="14"/>
                <w:szCs w:val="14"/>
              </w:rPr>
              <w:t>187</w:t>
            </w:r>
          </w:p>
        </w:tc>
        <w:tc>
          <w:tcPr>
            <w:tcW w:w="51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754" w:type="dxa"/>
          </w:tcPr>
          <w:p w:rsidR="00F8755E" w:rsidRPr="00723A2C" w:rsidRDefault="00F8755E" w:rsidP="00C46530">
            <w:pPr>
              <w:spacing w:before="0" w:after="0" w:line="240" w:lineRule="auto"/>
              <w:jc w:val="center"/>
              <w:rPr>
                <w:sz w:val="14"/>
                <w:szCs w:val="14"/>
              </w:rPr>
            </w:pPr>
          </w:p>
        </w:tc>
      </w:tr>
      <w:tr w:rsidR="00F8755E" w:rsidRPr="00723A2C" w:rsidTr="00360D8A">
        <w:trPr>
          <w:trHeight w:val="270"/>
        </w:trPr>
        <w:tc>
          <w:tcPr>
            <w:tcW w:w="1526" w:type="dxa"/>
            <w:vMerge/>
          </w:tcPr>
          <w:p w:rsidR="00F8755E" w:rsidRPr="00723A2C" w:rsidRDefault="00F8755E" w:rsidP="00D20418">
            <w:pPr>
              <w:spacing w:before="0" w:after="0" w:line="240" w:lineRule="auto"/>
              <w:jc w:val="left"/>
              <w:rPr>
                <w:sz w:val="14"/>
                <w:szCs w:val="14"/>
              </w:rPr>
            </w:pPr>
          </w:p>
        </w:tc>
        <w:tc>
          <w:tcPr>
            <w:tcW w:w="1121" w:type="dxa"/>
            <w:gridSpan w:val="2"/>
          </w:tcPr>
          <w:p w:rsidR="00F8755E" w:rsidRPr="00723A2C" w:rsidRDefault="00F8755E" w:rsidP="00C46530">
            <w:pPr>
              <w:spacing w:before="0" w:after="0" w:line="240" w:lineRule="auto"/>
              <w:rPr>
                <w:sz w:val="14"/>
                <w:szCs w:val="14"/>
              </w:rPr>
            </w:pPr>
            <w:r w:rsidRPr="00723A2C">
              <w:rPr>
                <w:sz w:val="14"/>
                <w:szCs w:val="14"/>
              </w:rPr>
              <w:t>Στόχος</w:t>
            </w:r>
          </w:p>
        </w:tc>
        <w:tc>
          <w:tcPr>
            <w:tcW w:w="693"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F20086" w:rsidRDefault="00F8755E" w:rsidP="00C46530">
            <w:pPr>
              <w:spacing w:before="0" w:after="0" w:line="240" w:lineRule="auto"/>
              <w:jc w:val="center"/>
              <w:rPr>
                <w:sz w:val="14"/>
                <w:szCs w:val="14"/>
              </w:rPr>
            </w:pPr>
          </w:p>
        </w:tc>
        <w:tc>
          <w:tcPr>
            <w:tcW w:w="619" w:type="dxa"/>
            <w:noWrap/>
          </w:tcPr>
          <w:p w:rsidR="00F8755E" w:rsidRPr="00723A2C" w:rsidRDefault="00F8755E" w:rsidP="00C46530">
            <w:pPr>
              <w:spacing w:before="0" w:after="0" w:line="240" w:lineRule="auto"/>
              <w:jc w:val="center"/>
              <w:rPr>
                <w:sz w:val="14"/>
                <w:szCs w:val="14"/>
              </w:rPr>
            </w:pPr>
          </w:p>
        </w:tc>
        <w:tc>
          <w:tcPr>
            <w:tcW w:w="51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754" w:type="dxa"/>
          </w:tcPr>
          <w:p w:rsidR="00F8755E" w:rsidRPr="00723A2C" w:rsidRDefault="00F8755E" w:rsidP="00C46530">
            <w:pPr>
              <w:spacing w:before="0" w:after="0" w:line="240" w:lineRule="auto"/>
              <w:jc w:val="center"/>
              <w:rPr>
                <w:sz w:val="14"/>
                <w:szCs w:val="14"/>
              </w:rPr>
            </w:pPr>
            <w:r w:rsidRPr="00723A2C">
              <w:rPr>
                <w:sz w:val="14"/>
                <w:szCs w:val="14"/>
                <w:lang w:val="en-US"/>
              </w:rPr>
              <w:t xml:space="preserve">550 </w:t>
            </w:r>
            <w:r w:rsidRPr="00723A2C">
              <w:rPr>
                <w:sz w:val="14"/>
                <w:szCs w:val="14"/>
                <w:vertAlign w:val="superscript"/>
                <w:lang w:val="en-US"/>
              </w:rPr>
              <w:t>(2)</w:t>
            </w:r>
          </w:p>
        </w:tc>
      </w:tr>
      <w:tr w:rsidR="00F8755E" w:rsidRPr="00723A2C" w:rsidTr="00360D8A">
        <w:trPr>
          <w:trHeight w:val="270"/>
        </w:trPr>
        <w:tc>
          <w:tcPr>
            <w:tcW w:w="1526" w:type="dxa"/>
            <w:vMerge/>
          </w:tcPr>
          <w:p w:rsidR="00F8755E" w:rsidRPr="00723A2C" w:rsidRDefault="00F8755E" w:rsidP="00D20418">
            <w:pPr>
              <w:spacing w:before="0" w:after="0" w:line="240" w:lineRule="auto"/>
              <w:jc w:val="left"/>
              <w:rPr>
                <w:sz w:val="14"/>
                <w:szCs w:val="14"/>
              </w:rPr>
            </w:pPr>
          </w:p>
        </w:tc>
        <w:tc>
          <w:tcPr>
            <w:tcW w:w="1121" w:type="dxa"/>
            <w:gridSpan w:val="2"/>
          </w:tcPr>
          <w:p w:rsidR="00F8755E" w:rsidRPr="00723A2C" w:rsidRDefault="00F8755E" w:rsidP="00C46530">
            <w:pPr>
              <w:spacing w:before="0" w:after="0" w:line="240" w:lineRule="auto"/>
              <w:rPr>
                <w:sz w:val="14"/>
                <w:szCs w:val="14"/>
              </w:rPr>
            </w:pPr>
            <w:r w:rsidRPr="00723A2C">
              <w:rPr>
                <w:sz w:val="14"/>
                <w:szCs w:val="14"/>
              </w:rPr>
              <w:t>Αφετηρία</w:t>
            </w:r>
          </w:p>
        </w:tc>
        <w:tc>
          <w:tcPr>
            <w:tcW w:w="693" w:type="dxa"/>
            <w:noWrap/>
          </w:tcPr>
          <w:p w:rsidR="00F8755E" w:rsidRPr="00723A2C" w:rsidRDefault="00F8755E" w:rsidP="00C46530">
            <w:pPr>
              <w:spacing w:before="0" w:after="0" w:line="240" w:lineRule="auto"/>
              <w:jc w:val="center"/>
              <w:rPr>
                <w:sz w:val="14"/>
                <w:szCs w:val="14"/>
              </w:rPr>
            </w:pPr>
            <w:r w:rsidRPr="00723A2C">
              <w:rPr>
                <w:rFonts w:cs="Arial"/>
                <w:sz w:val="14"/>
                <w:szCs w:val="14"/>
              </w:rPr>
              <w:t>539</w:t>
            </w:r>
          </w:p>
        </w:tc>
        <w:tc>
          <w:tcPr>
            <w:tcW w:w="56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F20086" w:rsidRDefault="00F8755E" w:rsidP="00C46530">
            <w:pPr>
              <w:spacing w:before="0" w:after="0" w:line="240" w:lineRule="auto"/>
              <w:jc w:val="center"/>
              <w:rPr>
                <w:sz w:val="14"/>
                <w:szCs w:val="14"/>
              </w:rPr>
            </w:pPr>
          </w:p>
        </w:tc>
        <w:tc>
          <w:tcPr>
            <w:tcW w:w="619" w:type="dxa"/>
            <w:noWrap/>
          </w:tcPr>
          <w:p w:rsidR="00F8755E" w:rsidRPr="00723A2C" w:rsidRDefault="00F8755E" w:rsidP="00C46530">
            <w:pPr>
              <w:spacing w:before="0" w:after="0" w:line="240" w:lineRule="auto"/>
              <w:jc w:val="center"/>
              <w:rPr>
                <w:sz w:val="14"/>
                <w:szCs w:val="14"/>
              </w:rPr>
            </w:pPr>
          </w:p>
        </w:tc>
        <w:tc>
          <w:tcPr>
            <w:tcW w:w="51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754" w:type="dxa"/>
          </w:tcPr>
          <w:p w:rsidR="00F8755E" w:rsidRPr="00723A2C" w:rsidRDefault="00F8755E" w:rsidP="00C46530">
            <w:pPr>
              <w:spacing w:before="0" w:after="0" w:line="240" w:lineRule="auto"/>
              <w:jc w:val="center"/>
              <w:rPr>
                <w:sz w:val="14"/>
                <w:szCs w:val="14"/>
              </w:rPr>
            </w:pPr>
          </w:p>
        </w:tc>
      </w:tr>
      <w:tr w:rsidR="00F8755E" w:rsidRPr="00723A2C" w:rsidTr="00360D8A">
        <w:trPr>
          <w:trHeight w:val="450"/>
        </w:trPr>
        <w:tc>
          <w:tcPr>
            <w:tcW w:w="1526" w:type="dxa"/>
            <w:vMerge w:val="restart"/>
          </w:tcPr>
          <w:p w:rsidR="00F8755E" w:rsidRPr="00723A2C" w:rsidRDefault="00F8755E" w:rsidP="00D20418">
            <w:pPr>
              <w:spacing w:before="0" w:after="0" w:line="240" w:lineRule="auto"/>
              <w:jc w:val="left"/>
              <w:rPr>
                <w:sz w:val="14"/>
                <w:szCs w:val="14"/>
              </w:rPr>
            </w:pPr>
            <w:r w:rsidRPr="00723A2C">
              <w:rPr>
                <w:rFonts w:cs="Arial"/>
                <w:sz w:val="14"/>
                <w:szCs w:val="14"/>
              </w:rPr>
              <w:t>Αριθμός μετακαλούμενων ερευνητών από το εξωτερικό</w:t>
            </w:r>
          </w:p>
        </w:tc>
        <w:tc>
          <w:tcPr>
            <w:tcW w:w="1121" w:type="dxa"/>
            <w:gridSpan w:val="2"/>
          </w:tcPr>
          <w:p w:rsidR="00F8755E" w:rsidRPr="00723A2C" w:rsidRDefault="00F8755E" w:rsidP="00C46530">
            <w:pPr>
              <w:spacing w:before="0" w:after="0" w:line="240" w:lineRule="auto"/>
              <w:rPr>
                <w:sz w:val="14"/>
                <w:szCs w:val="14"/>
              </w:rPr>
            </w:pPr>
            <w:r w:rsidRPr="00723A2C">
              <w:rPr>
                <w:sz w:val="14"/>
                <w:szCs w:val="14"/>
              </w:rPr>
              <w:t>Ολοκλήρωση</w:t>
            </w:r>
          </w:p>
        </w:tc>
        <w:tc>
          <w:tcPr>
            <w:tcW w:w="693" w:type="dxa"/>
            <w:noWrap/>
          </w:tcPr>
          <w:p w:rsidR="00F8755E" w:rsidRPr="00723A2C" w:rsidRDefault="00F8755E" w:rsidP="00C46530">
            <w:pPr>
              <w:spacing w:before="0" w:after="0" w:line="240" w:lineRule="auto"/>
              <w:jc w:val="center"/>
              <w:rPr>
                <w:sz w:val="14"/>
                <w:szCs w:val="14"/>
              </w:rPr>
            </w:pPr>
            <w:r w:rsidRPr="00723A2C">
              <w:rPr>
                <w:sz w:val="14"/>
                <w:szCs w:val="14"/>
              </w:rPr>
              <w:t>0</w:t>
            </w:r>
          </w:p>
        </w:tc>
        <w:tc>
          <w:tcPr>
            <w:tcW w:w="569" w:type="dxa"/>
            <w:noWrap/>
          </w:tcPr>
          <w:p w:rsidR="00F8755E" w:rsidRPr="00723A2C" w:rsidRDefault="00F8755E" w:rsidP="00C46530">
            <w:pPr>
              <w:spacing w:before="0" w:after="0" w:line="240" w:lineRule="auto"/>
              <w:jc w:val="center"/>
              <w:rPr>
                <w:sz w:val="14"/>
                <w:szCs w:val="14"/>
              </w:rPr>
            </w:pPr>
            <w:r w:rsidRPr="00723A2C">
              <w:rPr>
                <w:sz w:val="14"/>
                <w:szCs w:val="14"/>
                <w:lang w:val="en-US"/>
              </w:rPr>
              <w:t>0</w:t>
            </w:r>
          </w:p>
        </w:tc>
        <w:tc>
          <w:tcPr>
            <w:tcW w:w="569" w:type="dxa"/>
            <w:noWrap/>
          </w:tcPr>
          <w:p w:rsidR="00F8755E" w:rsidRPr="00723A2C" w:rsidRDefault="00F8755E" w:rsidP="00C46530">
            <w:pPr>
              <w:spacing w:before="0" w:after="0" w:line="240" w:lineRule="auto"/>
              <w:jc w:val="center"/>
              <w:rPr>
                <w:sz w:val="14"/>
                <w:szCs w:val="14"/>
              </w:rPr>
            </w:pPr>
            <w:r w:rsidRPr="00723A2C">
              <w:rPr>
                <w:sz w:val="14"/>
                <w:szCs w:val="14"/>
              </w:rPr>
              <w:t>0</w:t>
            </w:r>
          </w:p>
        </w:tc>
        <w:tc>
          <w:tcPr>
            <w:tcW w:w="569" w:type="dxa"/>
            <w:noWrap/>
          </w:tcPr>
          <w:p w:rsidR="00F8755E" w:rsidRPr="00723A2C" w:rsidRDefault="00F8755E" w:rsidP="00C46530">
            <w:pPr>
              <w:spacing w:before="0" w:after="0" w:line="240" w:lineRule="auto"/>
              <w:jc w:val="center"/>
              <w:rPr>
                <w:sz w:val="14"/>
                <w:szCs w:val="14"/>
              </w:rPr>
            </w:pPr>
            <w:r w:rsidRPr="00723A2C">
              <w:rPr>
                <w:sz w:val="14"/>
                <w:szCs w:val="14"/>
              </w:rPr>
              <w:t>0</w:t>
            </w:r>
          </w:p>
        </w:tc>
        <w:tc>
          <w:tcPr>
            <w:tcW w:w="569" w:type="dxa"/>
            <w:noWrap/>
          </w:tcPr>
          <w:p w:rsidR="00F8755E" w:rsidRPr="00723A2C" w:rsidRDefault="00F8755E" w:rsidP="00C46530">
            <w:pPr>
              <w:spacing w:before="0" w:after="0" w:line="240" w:lineRule="auto"/>
              <w:jc w:val="center"/>
              <w:rPr>
                <w:sz w:val="14"/>
                <w:szCs w:val="14"/>
              </w:rPr>
            </w:pPr>
            <w:r>
              <w:rPr>
                <w:sz w:val="14"/>
                <w:szCs w:val="14"/>
              </w:rPr>
              <w:t>0</w:t>
            </w:r>
          </w:p>
        </w:tc>
        <w:tc>
          <w:tcPr>
            <w:tcW w:w="569" w:type="dxa"/>
            <w:noWrap/>
          </w:tcPr>
          <w:p w:rsidR="00F8755E" w:rsidRPr="00F20086" w:rsidRDefault="00F8755E" w:rsidP="00C46530">
            <w:pPr>
              <w:spacing w:before="0" w:after="0" w:line="240" w:lineRule="auto"/>
              <w:jc w:val="center"/>
              <w:rPr>
                <w:sz w:val="14"/>
                <w:szCs w:val="14"/>
              </w:rPr>
            </w:pPr>
            <w:r>
              <w:rPr>
                <w:sz w:val="14"/>
                <w:szCs w:val="14"/>
              </w:rPr>
              <w:t>3</w:t>
            </w:r>
          </w:p>
        </w:tc>
        <w:tc>
          <w:tcPr>
            <w:tcW w:w="619" w:type="dxa"/>
            <w:noWrap/>
          </w:tcPr>
          <w:p w:rsidR="00F8755E" w:rsidRPr="00723A2C" w:rsidRDefault="00F8755E" w:rsidP="00C46530">
            <w:pPr>
              <w:spacing w:before="0" w:after="0" w:line="240" w:lineRule="auto"/>
              <w:jc w:val="center"/>
              <w:rPr>
                <w:sz w:val="14"/>
                <w:szCs w:val="14"/>
              </w:rPr>
            </w:pPr>
            <w:r>
              <w:rPr>
                <w:sz w:val="14"/>
                <w:szCs w:val="14"/>
              </w:rPr>
              <w:t>3</w:t>
            </w:r>
          </w:p>
        </w:tc>
        <w:tc>
          <w:tcPr>
            <w:tcW w:w="51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754" w:type="dxa"/>
          </w:tcPr>
          <w:p w:rsidR="00F8755E" w:rsidRPr="00723A2C" w:rsidRDefault="00F8755E" w:rsidP="00C46530">
            <w:pPr>
              <w:spacing w:before="0" w:after="0" w:line="240" w:lineRule="auto"/>
              <w:jc w:val="center"/>
              <w:rPr>
                <w:sz w:val="14"/>
                <w:szCs w:val="14"/>
              </w:rPr>
            </w:pPr>
          </w:p>
        </w:tc>
      </w:tr>
      <w:tr w:rsidR="00F8755E" w:rsidRPr="00723A2C" w:rsidTr="00360D8A">
        <w:trPr>
          <w:trHeight w:val="270"/>
        </w:trPr>
        <w:tc>
          <w:tcPr>
            <w:tcW w:w="1526" w:type="dxa"/>
            <w:vMerge/>
          </w:tcPr>
          <w:p w:rsidR="00F8755E" w:rsidRPr="00723A2C" w:rsidRDefault="00F8755E" w:rsidP="00D20418">
            <w:pPr>
              <w:spacing w:before="0" w:after="0" w:line="240" w:lineRule="auto"/>
              <w:jc w:val="left"/>
              <w:rPr>
                <w:sz w:val="14"/>
                <w:szCs w:val="14"/>
              </w:rPr>
            </w:pPr>
          </w:p>
        </w:tc>
        <w:tc>
          <w:tcPr>
            <w:tcW w:w="1121" w:type="dxa"/>
            <w:gridSpan w:val="2"/>
          </w:tcPr>
          <w:p w:rsidR="00F8755E" w:rsidRPr="00723A2C" w:rsidRDefault="00F8755E" w:rsidP="00C46530">
            <w:pPr>
              <w:spacing w:before="0" w:after="0" w:line="240" w:lineRule="auto"/>
              <w:rPr>
                <w:sz w:val="14"/>
                <w:szCs w:val="14"/>
              </w:rPr>
            </w:pPr>
            <w:r w:rsidRPr="00723A2C">
              <w:rPr>
                <w:sz w:val="14"/>
                <w:szCs w:val="14"/>
              </w:rPr>
              <w:t>Στόχος</w:t>
            </w:r>
          </w:p>
        </w:tc>
        <w:tc>
          <w:tcPr>
            <w:tcW w:w="693"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619" w:type="dxa"/>
            <w:noWrap/>
          </w:tcPr>
          <w:p w:rsidR="00F8755E" w:rsidRPr="00723A2C" w:rsidRDefault="00F8755E" w:rsidP="00C46530">
            <w:pPr>
              <w:spacing w:before="0" w:after="0" w:line="240" w:lineRule="auto"/>
              <w:jc w:val="center"/>
              <w:rPr>
                <w:sz w:val="14"/>
                <w:szCs w:val="14"/>
              </w:rPr>
            </w:pPr>
          </w:p>
        </w:tc>
        <w:tc>
          <w:tcPr>
            <w:tcW w:w="51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754" w:type="dxa"/>
          </w:tcPr>
          <w:p w:rsidR="00F8755E" w:rsidRPr="00723A2C" w:rsidRDefault="00F8755E" w:rsidP="00C46530">
            <w:pPr>
              <w:spacing w:before="0" w:after="0" w:line="240" w:lineRule="auto"/>
              <w:jc w:val="center"/>
              <w:rPr>
                <w:sz w:val="14"/>
                <w:szCs w:val="14"/>
              </w:rPr>
            </w:pPr>
            <w:r w:rsidRPr="00723A2C">
              <w:rPr>
                <w:sz w:val="14"/>
                <w:szCs w:val="14"/>
                <w:lang w:val="en-US"/>
              </w:rPr>
              <w:t>10</w:t>
            </w:r>
          </w:p>
        </w:tc>
      </w:tr>
      <w:tr w:rsidR="00F8755E" w:rsidRPr="00723A2C" w:rsidTr="00360D8A">
        <w:trPr>
          <w:trHeight w:val="270"/>
        </w:trPr>
        <w:tc>
          <w:tcPr>
            <w:tcW w:w="1526" w:type="dxa"/>
            <w:vMerge/>
          </w:tcPr>
          <w:p w:rsidR="00F8755E" w:rsidRPr="00723A2C" w:rsidRDefault="00F8755E" w:rsidP="00D20418">
            <w:pPr>
              <w:spacing w:before="0" w:after="0" w:line="240" w:lineRule="auto"/>
              <w:jc w:val="left"/>
              <w:rPr>
                <w:sz w:val="14"/>
                <w:szCs w:val="14"/>
              </w:rPr>
            </w:pPr>
          </w:p>
        </w:tc>
        <w:tc>
          <w:tcPr>
            <w:tcW w:w="1121" w:type="dxa"/>
            <w:gridSpan w:val="2"/>
          </w:tcPr>
          <w:p w:rsidR="00F8755E" w:rsidRPr="00723A2C" w:rsidRDefault="00F8755E" w:rsidP="00C46530">
            <w:pPr>
              <w:spacing w:before="0" w:after="0" w:line="240" w:lineRule="auto"/>
              <w:rPr>
                <w:sz w:val="14"/>
                <w:szCs w:val="14"/>
              </w:rPr>
            </w:pPr>
            <w:r w:rsidRPr="00723A2C">
              <w:rPr>
                <w:sz w:val="14"/>
                <w:szCs w:val="14"/>
              </w:rPr>
              <w:t>Αφετηρία</w:t>
            </w:r>
          </w:p>
        </w:tc>
        <w:tc>
          <w:tcPr>
            <w:tcW w:w="693" w:type="dxa"/>
            <w:noWrap/>
          </w:tcPr>
          <w:p w:rsidR="00F8755E" w:rsidRPr="00723A2C" w:rsidRDefault="00F8755E" w:rsidP="00C46530">
            <w:pPr>
              <w:spacing w:before="0" w:after="0" w:line="240" w:lineRule="auto"/>
              <w:jc w:val="center"/>
              <w:rPr>
                <w:sz w:val="14"/>
                <w:szCs w:val="14"/>
              </w:rPr>
            </w:pPr>
            <w:r w:rsidRPr="00723A2C">
              <w:rPr>
                <w:sz w:val="14"/>
                <w:szCs w:val="14"/>
                <w:lang w:val="en-US"/>
              </w:rPr>
              <w:t>136</w:t>
            </w:r>
          </w:p>
        </w:tc>
        <w:tc>
          <w:tcPr>
            <w:tcW w:w="56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619" w:type="dxa"/>
            <w:noWrap/>
          </w:tcPr>
          <w:p w:rsidR="00F8755E" w:rsidRPr="00723A2C" w:rsidRDefault="00F8755E" w:rsidP="00C46530">
            <w:pPr>
              <w:spacing w:before="0" w:after="0" w:line="240" w:lineRule="auto"/>
              <w:jc w:val="center"/>
              <w:rPr>
                <w:sz w:val="14"/>
                <w:szCs w:val="14"/>
              </w:rPr>
            </w:pPr>
          </w:p>
        </w:tc>
        <w:tc>
          <w:tcPr>
            <w:tcW w:w="51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754" w:type="dxa"/>
          </w:tcPr>
          <w:p w:rsidR="00F8755E" w:rsidRPr="00723A2C" w:rsidRDefault="00F8755E" w:rsidP="00C46530">
            <w:pPr>
              <w:spacing w:before="0" w:after="0" w:line="240" w:lineRule="auto"/>
              <w:jc w:val="center"/>
              <w:rPr>
                <w:sz w:val="14"/>
                <w:szCs w:val="14"/>
              </w:rPr>
            </w:pPr>
          </w:p>
        </w:tc>
      </w:tr>
      <w:tr w:rsidR="00F8755E" w:rsidRPr="00723A2C" w:rsidTr="00360D8A">
        <w:trPr>
          <w:trHeight w:val="450"/>
        </w:trPr>
        <w:tc>
          <w:tcPr>
            <w:tcW w:w="1526" w:type="dxa"/>
            <w:vMerge w:val="restart"/>
          </w:tcPr>
          <w:p w:rsidR="00F8755E" w:rsidRPr="00723A2C" w:rsidRDefault="00F8755E" w:rsidP="00D20418">
            <w:pPr>
              <w:spacing w:before="0" w:after="0" w:line="240" w:lineRule="auto"/>
              <w:jc w:val="left"/>
              <w:rPr>
                <w:sz w:val="14"/>
                <w:szCs w:val="14"/>
              </w:rPr>
            </w:pPr>
            <w:r w:rsidRPr="00723A2C">
              <w:rPr>
                <w:rFonts w:cs="Arial"/>
                <w:sz w:val="14"/>
                <w:szCs w:val="14"/>
              </w:rPr>
              <w:t>Ποσοστό αύξησης της συνολικής δαπάνης για ερευνητικά προγράμματα ανθρωπίνων πόρων</w:t>
            </w:r>
          </w:p>
        </w:tc>
        <w:tc>
          <w:tcPr>
            <w:tcW w:w="1121" w:type="dxa"/>
            <w:gridSpan w:val="2"/>
          </w:tcPr>
          <w:p w:rsidR="00F8755E" w:rsidRPr="00723A2C" w:rsidRDefault="00F8755E" w:rsidP="00C46530">
            <w:pPr>
              <w:spacing w:before="0" w:after="0" w:line="240" w:lineRule="auto"/>
              <w:rPr>
                <w:sz w:val="14"/>
                <w:szCs w:val="14"/>
              </w:rPr>
            </w:pPr>
            <w:r w:rsidRPr="00723A2C">
              <w:rPr>
                <w:sz w:val="14"/>
                <w:szCs w:val="14"/>
              </w:rPr>
              <w:t>Ολοκλήρωση</w:t>
            </w:r>
          </w:p>
        </w:tc>
        <w:tc>
          <w:tcPr>
            <w:tcW w:w="693" w:type="dxa"/>
            <w:noWrap/>
          </w:tcPr>
          <w:p w:rsidR="00F8755E" w:rsidRPr="00723A2C" w:rsidRDefault="00F8755E" w:rsidP="00C46530">
            <w:pPr>
              <w:spacing w:before="0" w:after="0" w:line="240" w:lineRule="auto"/>
              <w:jc w:val="center"/>
              <w:rPr>
                <w:sz w:val="14"/>
                <w:szCs w:val="14"/>
              </w:rPr>
            </w:pPr>
            <w:r w:rsidRPr="00723A2C">
              <w:rPr>
                <w:sz w:val="14"/>
                <w:szCs w:val="14"/>
              </w:rPr>
              <w:t>0</w:t>
            </w:r>
          </w:p>
        </w:tc>
        <w:tc>
          <w:tcPr>
            <w:tcW w:w="569" w:type="dxa"/>
            <w:noWrap/>
          </w:tcPr>
          <w:p w:rsidR="00F8755E" w:rsidRPr="00723A2C" w:rsidRDefault="00F8755E" w:rsidP="00C46530">
            <w:pPr>
              <w:spacing w:before="0" w:after="0" w:line="240" w:lineRule="auto"/>
              <w:jc w:val="center"/>
              <w:rPr>
                <w:sz w:val="14"/>
                <w:szCs w:val="14"/>
              </w:rPr>
            </w:pPr>
            <w:r w:rsidRPr="00723A2C">
              <w:rPr>
                <w:sz w:val="14"/>
                <w:szCs w:val="14"/>
                <w:lang w:val="en-US"/>
              </w:rPr>
              <w:t>0</w:t>
            </w:r>
          </w:p>
        </w:tc>
        <w:tc>
          <w:tcPr>
            <w:tcW w:w="569" w:type="dxa"/>
            <w:noWrap/>
          </w:tcPr>
          <w:p w:rsidR="00F8755E" w:rsidRPr="00723A2C" w:rsidRDefault="00F8755E" w:rsidP="00C46530">
            <w:pPr>
              <w:spacing w:before="0" w:after="0" w:line="240" w:lineRule="auto"/>
              <w:jc w:val="center"/>
              <w:rPr>
                <w:sz w:val="14"/>
                <w:szCs w:val="14"/>
              </w:rPr>
            </w:pPr>
            <w:r w:rsidRPr="00723A2C">
              <w:rPr>
                <w:sz w:val="14"/>
                <w:szCs w:val="14"/>
              </w:rPr>
              <w:t>0</w:t>
            </w:r>
          </w:p>
        </w:tc>
        <w:tc>
          <w:tcPr>
            <w:tcW w:w="569" w:type="dxa"/>
            <w:noWrap/>
          </w:tcPr>
          <w:p w:rsidR="00F8755E" w:rsidRPr="00723A2C" w:rsidRDefault="00F8755E" w:rsidP="00C46530">
            <w:pPr>
              <w:spacing w:before="0" w:after="0" w:line="240" w:lineRule="auto"/>
              <w:jc w:val="center"/>
              <w:rPr>
                <w:sz w:val="14"/>
                <w:szCs w:val="14"/>
              </w:rPr>
            </w:pPr>
            <w:r w:rsidRPr="00723A2C">
              <w:rPr>
                <w:sz w:val="14"/>
                <w:szCs w:val="14"/>
              </w:rPr>
              <w:t>0</w:t>
            </w:r>
          </w:p>
        </w:tc>
        <w:tc>
          <w:tcPr>
            <w:tcW w:w="569" w:type="dxa"/>
            <w:noWrap/>
          </w:tcPr>
          <w:p w:rsidR="00F8755E" w:rsidRPr="00723A2C" w:rsidRDefault="00F8755E" w:rsidP="00C46530">
            <w:pPr>
              <w:spacing w:before="0" w:after="0" w:line="240" w:lineRule="auto"/>
              <w:jc w:val="center"/>
              <w:rPr>
                <w:sz w:val="14"/>
                <w:szCs w:val="14"/>
              </w:rPr>
            </w:pPr>
            <w:r>
              <w:rPr>
                <w:sz w:val="14"/>
                <w:szCs w:val="14"/>
              </w:rPr>
              <w:t>0</w:t>
            </w:r>
          </w:p>
        </w:tc>
        <w:tc>
          <w:tcPr>
            <w:tcW w:w="569" w:type="dxa"/>
            <w:noWrap/>
          </w:tcPr>
          <w:p w:rsidR="00F8755E" w:rsidRPr="00723A2C" w:rsidRDefault="00F8755E" w:rsidP="00C46530">
            <w:pPr>
              <w:spacing w:before="0" w:after="0" w:line="240" w:lineRule="auto"/>
              <w:jc w:val="center"/>
              <w:rPr>
                <w:sz w:val="14"/>
                <w:szCs w:val="14"/>
              </w:rPr>
            </w:pPr>
            <w:r>
              <w:rPr>
                <w:sz w:val="14"/>
                <w:szCs w:val="14"/>
              </w:rPr>
              <w:t>0</w:t>
            </w:r>
          </w:p>
        </w:tc>
        <w:tc>
          <w:tcPr>
            <w:tcW w:w="619" w:type="dxa"/>
            <w:noWrap/>
          </w:tcPr>
          <w:p w:rsidR="00F8755E" w:rsidRPr="00723A2C" w:rsidRDefault="00F8755E" w:rsidP="00C46530">
            <w:pPr>
              <w:spacing w:before="0" w:after="0" w:line="240" w:lineRule="auto"/>
              <w:jc w:val="center"/>
              <w:rPr>
                <w:sz w:val="14"/>
                <w:szCs w:val="14"/>
              </w:rPr>
            </w:pPr>
            <w:r>
              <w:rPr>
                <w:sz w:val="14"/>
                <w:szCs w:val="14"/>
              </w:rPr>
              <w:t>0</w:t>
            </w:r>
          </w:p>
        </w:tc>
        <w:tc>
          <w:tcPr>
            <w:tcW w:w="51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754" w:type="dxa"/>
          </w:tcPr>
          <w:p w:rsidR="00F8755E" w:rsidRPr="00723A2C" w:rsidRDefault="00F8755E" w:rsidP="00C46530">
            <w:pPr>
              <w:spacing w:before="0" w:after="0" w:line="240" w:lineRule="auto"/>
              <w:jc w:val="center"/>
              <w:rPr>
                <w:sz w:val="14"/>
                <w:szCs w:val="14"/>
              </w:rPr>
            </w:pPr>
          </w:p>
        </w:tc>
      </w:tr>
      <w:tr w:rsidR="00F8755E" w:rsidRPr="00723A2C" w:rsidTr="00360D8A">
        <w:trPr>
          <w:trHeight w:val="270"/>
        </w:trPr>
        <w:tc>
          <w:tcPr>
            <w:tcW w:w="1526" w:type="dxa"/>
            <w:vMerge/>
          </w:tcPr>
          <w:p w:rsidR="00F8755E" w:rsidRPr="00723A2C" w:rsidRDefault="00F8755E" w:rsidP="00D20418">
            <w:pPr>
              <w:spacing w:before="0" w:after="0" w:line="240" w:lineRule="auto"/>
              <w:jc w:val="left"/>
              <w:rPr>
                <w:sz w:val="14"/>
                <w:szCs w:val="14"/>
              </w:rPr>
            </w:pPr>
          </w:p>
        </w:tc>
        <w:tc>
          <w:tcPr>
            <w:tcW w:w="1121" w:type="dxa"/>
            <w:gridSpan w:val="2"/>
          </w:tcPr>
          <w:p w:rsidR="00F8755E" w:rsidRPr="00723A2C" w:rsidRDefault="00F8755E" w:rsidP="00C46530">
            <w:pPr>
              <w:spacing w:before="0" w:after="0" w:line="240" w:lineRule="auto"/>
              <w:rPr>
                <w:sz w:val="14"/>
                <w:szCs w:val="14"/>
              </w:rPr>
            </w:pPr>
            <w:r w:rsidRPr="00723A2C">
              <w:rPr>
                <w:sz w:val="14"/>
                <w:szCs w:val="14"/>
              </w:rPr>
              <w:t>Στόχος</w:t>
            </w:r>
          </w:p>
        </w:tc>
        <w:tc>
          <w:tcPr>
            <w:tcW w:w="693"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619" w:type="dxa"/>
            <w:noWrap/>
          </w:tcPr>
          <w:p w:rsidR="00F8755E" w:rsidRPr="00723A2C" w:rsidRDefault="00F8755E" w:rsidP="00C46530">
            <w:pPr>
              <w:spacing w:before="0" w:after="0" w:line="240" w:lineRule="auto"/>
              <w:jc w:val="center"/>
              <w:rPr>
                <w:sz w:val="14"/>
                <w:szCs w:val="14"/>
              </w:rPr>
            </w:pPr>
          </w:p>
        </w:tc>
        <w:tc>
          <w:tcPr>
            <w:tcW w:w="51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754" w:type="dxa"/>
          </w:tcPr>
          <w:p w:rsidR="00F8755E" w:rsidRPr="00723A2C" w:rsidRDefault="00F8755E" w:rsidP="00C46530">
            <w:pPr>
              <w:spacing w:before="0" w:after="0" w:line="240" w:lineRule="auto"/>
              <w:jc w:val="center"/>
              <w:rPr>
                <w:sz w:val="14"/>
                <w:szCs w:val="14"/>
              </w:rPr>
            </w:pPr>
            <w:r w:rsidRPr="00723A2C">
              <w:rPr>
                <w:sz w:val="14"/>
                <w:szCs w:val="14"/>
                <w:lang w:val="en-US"/>
              </w:rPr>
              <w:t xml:space="preserve">27% </w:t>
            </w:r>
            <w:r w:rsidRPr="00723A2C">
              <w:rPr>
                <w:sz w:val="14"/>
                <w:szCs w:val="14"/>
                <w:vertAlign w:val="superscript"/>
                <w:lang w:val="en-US"/>
              </w:rPr>
              <w:t>(1)</w:t>
            </w:r>
          </w:p>
        </w:tc>
      </w:tr>
      <w:tr w:rsidR="00F8755E" w:rsidRPr="00723A2C" w:rsidTr="00360D8A">
        <w:trPr>
          <w:trHeight w:val="270"/>
        </w:trPr>
        <w:tc>
          <w:tcPr>
            <w:tcW w:w="1526" w:type="dxa"/>
            <w:vMerge/>
          </w:tcPr>
          <w:p w:rsidR="00F8755E" w:rsidRPr="00723A2C" w:rsidRDefault="00F8755E" w:rsidP="00D20418">
            <w:pPr>
              <w:spacing w:before="0" w:after="0" w:line="240" w:lineRule="auto"/>
              <w:jc w:val="left"/>
              <w:rPr>
                <w:sz w:val="14"/>
                <w:szCs w:val="14"/>
              </w:rPr>
            </w:pPr>
          </w:p>
        </w:tc>
        <w:tc>
          <w:tcPr>
            <w:tcW w:w="1121" w:type="dxa"/>
            <w:gridSpan w:val="2"/>
          </w:tcPr>
          <w:p w:rsidR="00F8755E" w:rsidRPr="00723A2C" w:rsidRDefault="00F8755E" w:rsidP="00C46530">
            <w:pPr>
              <w:spacing w:before="0" w:after="0" w:line="240" w:lineRule="auto"/>
              <w:rPr>
                <w:sz w:val="14"/>
                <w:szCs w:val="14"/>
              </w:rPr>
            </w:pPr>
            <w:r w:rsidRPr="00723A2C">
              <w:rPr>
                <w:sz w:val="14"/>
                <w:szCs w:val="14"/>
              </w:rPr>
              <w:t>Αφετηρία</w:t>
            </w:r>
          </w:p>
        </w:tc>
        <w:tc>
          <w:tcPr>
            <w:tcW w:w="693"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619" w:type="dxa"/>
            <w:noWrap/>
          </w:tcPr>
          <w:p w:rsidR="00F8755E" w:rsidRPr="00723A2C" w:rsidRDefault="00F8755E" w:rsidP="00C46530">
            <w:pPr>
              <w:spacing w:before="0" w:after="0" w:line="240" w:lineRule="auto"/>
              <w:jc w:val="center"/>
              <w:rPr>
                <w:sz w:val="14"/>
                <w:szCs w:val="14"/>
              </w:rPr>
            </w:pPr>
          </w:p>
        </w:tc>
        <w:tc>
          <w:tcPr>
            <w:tcW w:w="51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754" w:type="dxa"/>
          </w:tcPr>
          <w:p w:rsidR="00F8755E" w:rsidRPr="00723A2C" w:rsidRDefault="00F8755E" w:rsidP="00C46530">
            <w:pPr>
              <w:spacing w:before="0" w:after="0" w:line="240" w:lineRule="auto"/>
              <w:jc w:val="center"/>
              <w:rPr>
                <w:sz w:val="14"/>
                <w:szCs w:val="14"/>
              </w:rPr>
            </w:pPr>
          </w:p>
        </w:tc>
      </w:tr>
      <w:tr w:rsidR="00F8755E" w:rsidRPr="00723A2C" w:rsidTr="00360D8A">
        <w:trPr>
          <w:trHeight w:val="450"/>
        </w:trPr>
        <w:tc>
          <w:tcPr>
            <w:tcW w:w="1526" w:type="dxa"/>
            <w:vMerge w:val="restart"/>
          </w:tcPr>
          <w:p w:rsidR="00F8755E" w:rsidRPr="00723A2C" w:rsidRDefault="00F8755E" w:rsidP="00D20418">
            <w:pPr>
              <w:spacing w:before="0" w:after="0" w:line="240" w:lineRule="auto"/>
              <w:jc w:val="left"/>
              <w:rPr>
                <w:sz w:val="14"/>
                <w:szCs w:val="14"/>
              </w:rPr>
            </w:pPr>
            <w:r w:rsidRPr="00723A2C">
              <w:rPr>
                <w:rFonts w:cs="Arial"/>
                <w:sz w:val="14"/>
                <w:szCs w:val="14"/>
              </w:rPr>
              <w:t>Ποσοστό υποτροφιών σε θετικές επιστήμες και τεχνολογία (MST) στο σύνολο των υποτροφιών</w:t>
            </w:r>
          </w:p>
        </w:tc>
        <w:tc>
          <w:tcPr>
            <w:tcW w:w="1121" w:type="dxa"/>
            <w:gridSpan w:val="2"/>
          </w:tcPr>
          <w:p w:rsidR="00F8755E" w:rsidRPr="00723A2C" w:rsidRDefault="00F8755E" w:rsidP="00C46530">
            <w:pPr>
              <w:spacing w:before="0" w:after="0" w:line="240" w:lineRule="auto"/>
              <w:rPr>
                <w:sz w:val="14"/>
                <w:szCs w:val="14"/>
              </w:rPr>
            </w:pPr>
            <w:r w:rsidRPr="00723A2C">
              <w:rPr>
                <w:sz w:val="14"/>
                <w:szCs w:val="14"/>
              </w:rPr>
              <w:t>Ολοκλήρωση</w:t>
            </w:r>
          </w:p>
        </w:tc>
        <w:tc>
          <w:tcPr>
            <w:tcW w:w="693" w:type="dxa"/>
            <w:noWrap/>
          </w:tcPr>
          <w:p w:rsidR="00F8755E" w:rsidRPr="00723A2C" w:rsidRDefault="00F8755E" w:rsidP="00C46530">
            <w:pPr>
              <w:spacing w:before="0" w:after="0" w:line="240" w:lineRule="auto"/>
              <w:jc w:val="center"/>
              <w:rPr>
                <w:sz w:val="14"/>
                <w:szCs w:val="14"/>
              </w:rPr>
            </w:pPr>
            <w:r w:rsidRPr="00723A2C">
              <w:rPr>
                <w:sz w:val="14"/>
                <w:szCs w:val="14"/>
              </w:rPr>
              <w:t>0</w:t>
            </w:r>
          </w:p>
        </w:tc>
        <w:tc>
          <w:tcPr>
            <w:tcW w:w="569" w:type="dxa"/>
            <w:noWrap/>
          </w:tcPr>
          <w:p w:rsidR="00F8755E" w:rsidRPr="00723A2C" w:rsidRDefault="00F8755E" w:rsidP="00C46530">
            <w:pPr>
              <w:spacing w:before="0" w:after="0" w:line="240" w:lineRule="auto"/>
              <w:jc w:val="center"/>
              <w:rPr>
                <w:sz w:val="14"/>
                <w:szCs w:val="14"/>
              </w:rPr>
            </w:pPr>
            <w:r w:rsidRPr="00723A2C">
              <w:rPr>
                <w:sz w:val="14"/>
                <w:szCs w:val="14"/>
                <w:lang w:val="en-US"/>
              </w:rPr>
              <w:t>0</w:t>
            </w:r>
          </w:p>
        </w:tc>
        <w:tc>
          <w:tcPr>
            <w:tcW w:w="569" w:type="dxa"/>
            <w:noWrap/>
          </w:tcPr>
          <w:p w:rsidR="00F8755E" w:rsidRPr="00723A2C" w:rsidRDefault="00F8755E" w:rsidP="00C46530">
            <w:pPr>
              <w:spacing w:before="0" w:after="0" w:line="240" w:lineRule="auto"/>
              <w:jc w:val="center"/>
              <w:rPr>
                <w:sz w:val="14"/>
                <w:szCs w:val="14"/>
              </w:rPr>
            </w:pPr>
            <w:r w:rsidRPr="00723A2C">
              <w:rPr>
                <w:sz w:val="14"/>
                <w:szCs w:val="14"/>
              </w:rPr>
              <w:t>0</w:t>
            </w:r>
          </w:p>
        </w:tc>
        <w:tc>
          <w:tcPr>
            <w:tcW w:w="569" w:type="dxa"/>
            <w:noWrap/>
          </w:tcPr>
          <w:p w:rsidR="00F8755E" w:rsidRPr="00723A2C" w:rsidRDefault="00F8755E" w:rsidP="00C46530">
            <w:pPr>
              <w:spacing w:before="0" w:after="0" w:line="240" w:lineRule="auto"/>
              <w:jc w:val="center"/>
              <w:rPr>
                <w:sz w:val="14"/>
                <w:szCs w:val="14"/>
              </w:rPr>
            </w:pPr>
            <w:r w:rsidRPr="00723A2C">
              <w:rPr>
                <w:sz w:val="14"/>
                <w:szCs w:val="14"/>
              </w:rPr>
              <w:t>0</w:t>
            </w:r>
          </w:p>
        </w:tc>
        <w:tc>
          <w:tcPr>
            <w:tcW w:w="569" w:type="dxa"/>
            <w:noWrap/>
          </w:tcPr>
          <w:p w:rsidR="00F8755E" w:rsidRPr="00723A2C" w:rsidRDefault="00F8755E" w:rsidP="00C46530">
            <w:pPr>
              <w:spacing w:before="0" w:after="0" w:line="240" w:lineRule="auto"/>
              <w:jc w:val="center"/>
              <w:rPr>
                <w:sz w:val="14"/>
                <w:szCs w:val="14"/>
              </w:rPr>
            </w:pPr>
            <w:r>
              <w:rPr>
                <w:sz w:val="14"/>
                <w:szCs w:val="14"/>
              </w:rPr>
              <w:t>20,7%</w:t>
            </w:r>
          </w:p>
        </w:tc>
        <w:tc>
          <w:tcPr>
            <w:tcW w:w="569" w:type="dxa"/>
            <w:noWrap/>
          </w:tcPr>
          <w:p w:rsidR="00F8755E" w:rsidRPr="00F20086" w:rsidRDefault="00F8755E" w:rsidP="00C46530">
            <w:pPr>
              <w:spacing w:before="0" w:after="0" w:line="240" w:lineRule="auto"/>
              <w:jc w:val="center"/>
              <w:rPr>
                <w:sz w:val="14"/>
                <w:szCs w:val="14"/>
              </w:rPr>
            </w:pPr>
            <w:r w:rsidRPr="00F20086">
              <w:rPr>
                <w:sz w:val="14"/>
                <w:szCs w:val="14"/>
              </w:rPr>
              <w:t>21%</w:t>
            </w:r>
          </w:p>
        </w:tc>
        <w:tc>
          <w:tcPr>
            <w:tcW w:w="619" w:type="dxa"/>
            <w:noWrap/>
          </w:tcPr>
          <w:p w:rsidR="00F8755E" w:rsidRPr="00723A2C" w:rsidRDefault="00F8755E" w:rsidP="00794BC6">
            <w:pPr>
              <w:spacing w:before="0" w:after="0" w:line="240" w:lineRule="auto"/>
              <w:jc w:val="center"/>
              <w:rPr>
                <w:sz w:val="14"/>
                <w:szCs w:val="14"/>
              </w:rPr>
            </w:pPr>
            <w:r>
              <w:rPr>
                <w:sz w:val="14"/>
                <w:szCs w:val="14"/>
              </w:rPr>
              <w:t>23%</w:t>
            </w:r>
          </w:p>
        </w:tc>
        <w:tc>
          <w:tcPr>
            <w:tcW w:w="51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754" w:type="dxa"/>
          </w:tcPr>
          <w:p w:rsidR="00F8755E" w:rsidRPr="00723A2C" w:rsidRDefault="00F8755E" w:rsidP="00C46530">
            <w:pPr>
              <w:spacing w:before="0" w:after="0" w:line="240" w:lineRule="auto"/>
              <w:jc w:val="center"/>
              <w:rPr>
                <w:sz w:val="14"/>
                <w:szCs w:val="14"/>
              </w:rPr>
            </w:pPr>
          </w:p>
        </w:tc>
      </w:tr>
      <w:tr w:rsidR="00F8755E" w:rsidRPr="00723A2C" w:rsidTr="00360D8A">
        <w:trPr>
          <w:trHeight w:val="270"/>
        </w:trPr>
        <w:tc>
          <w:tcPr>
            <w:tcW w:w="1526" w:type="dxa"/>
            <w:vMerge/>
          </w:tcPr>
          <w:p w:rsidR="00F8755E" w:rsidRPr="00723A2C" w:rsidRDefault="00F8755E" w:rsidP="00C46530">
            <w:pPr>
              <w:spacing w:before="0" w:after="0" w:line="240" w:lineRule="auto"/>
              <w:rPr>
                <w:sz w:val="14"/>
                <w:szCs w:val="14"/>
              </w:rPr>
            </w:pPr>
          </w:p>
        </w:tc>
        <w:tc>
          <w:tcPr>
            <w:tcW w:w="1121" w:type="dxa"/>
            <w:gridSpan w:val="2"/>
          </w:tcPr>
          <w:p w:rsidR="00F8755E" w:rsidRPr="00723A2C" w:rsidRDefault="00F8755E" w:rsidP="00C46530">
            <w:pPr>
              <w:spacing w:before="0" w:after="0" w:line="240" w:lineRule="auto"/>
              <w:rPr>
                <w:sz w:val="14"/>
                <w:szCs w:val="14"/>
              </w:rPr>
            </w:pPr>
            <w:r w:rsidRPr="00723A2C">
              <w:rPr>
                <w:sz w:val="14"/>
                <w:szCs w:val="14"/>
              </w:rPr>
              <w:t>Στόχος</w:t>
            </w:r>
          </w:p>
        </w:tc>
        <w:tc>
          <w:tcPr>
            <w:tcW w:w="693"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619" w:type="dxa"/>
            <w:noWrap/>
          </w:tcPr>
          <w:p w:rsidR="00F8755E" w:rsidRPr="00723A2C" w:rsidRDefault="00F8755E" w:rsidP="00C46530">
            <w:pPr>
              <w:spacing w:before="0" w:after="0" w:line="240" w:lineRule="auto"/>
              <w:jc w:val="center"/>
              <w:rPr>
                <w:sz w:val="14"/>
                <w:szCs w:val="14"/>
              </w:rPr>
            </w:pPr>
          </w:p>
        </w:tc>
        <w:tc>
          <w:tcPr>
            <w:tcW w:w="51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754" w:type="dxa"/>
          </w:tcPr>
          <w:p w:rsidR="00F8755E" w:rsidRPr="00723A2C" w:rsidRDefault="00F8755E" w:rsidP="00C46530">
            <w:pPr>
              <w:spacing w:before="0" w:after="0" w:line="240" w:lineRule="auto"/>
              <w:jc w:val="center"/>
              <w:rPr>
                <w:sz w:val="14"/>
                <w:szCs w:val="14"/>
              </w:rPr>
            </w:pPr>
            <w:r w:rsidRPr="00723A2C">
              <w:rPr>
                <w:sz w:val="14"/>
                <w:szCs w:val="14"/>
                <w:lang w:val="en-US"/>
              </w:rPr>
              <w:t>30,0%</w:t>
            </w:r>
          </w:p>
        </w:tc>
      </w:tr>
      <w:tr w:rsidR="00F8755E" w:rsidRPr="00723A2C" w:rsidTr="00360D8A">
        <w:trPr>
          <w:trHeight w:val="285"/>
        </w:trPr>
        <w:tc>
          <w:tcPr>
            <w:tcW w:w="1526" w:type="dxa"/>
            <w:vMerge/>
          </w:tcPr>
          <w:p w:rsidR="00F8755E" w:rsidRPr="00723A2C" w:rsidRDefault="00F8755E" w:rsidP="00C46530">
            <w:pPr>
              <w:spacing w:before="0" w:after="0" w:line="240" w:lineRule="auto"/>
              <w:rPr>
                <w:sz w:val="14"/>
                <w:szCs w:val="14"/>
              </w:rPr>
            </w:pPr>
          </w:p>
        </w:tc>
        <w:tc>
          <w:tcPr>
            <w:tcW w:w="1121" w:type="dxa"/>
            <w:gridSpan w:val="2"/>
          </w:tcPr>
          <w:p w:rsidR="00F8755E" w:rsidRPr="00723A2C" w:rsidRDefault="00F8755E" w:rsidP="00C46530">
            <w:pPr>
              <w:spacing w:before="0" w:after="0" w:line="240" w:lineRule="auto"/>
              <w:rPr>
                <w:sz w:val="14"/>
                <w:szCs w:val="14"/>
              </w:rPr>
            </w:pPr>
            <w:r w:rsidRPr="00723A2C">
              <w:rPr>
                <w:sz w:val="14"/>
                <w:szCs w:val="14"/>
              </w:rPr>
              <w:t>Αφετηρία</w:t>
            </w:r>
          </w:p>
        </w:tc>
        <w:tc>
          <w:tcPr>
            <w:tcW w:w="693" w:type="dxa"/>
            <w:noWrap/>
          </w:tcPr>
          <w:p w:rsidR="00F8755E" w:rsidRPr="00723A2C" w:rsidRDefault="00F8755E" w:rsidP="00C46530">
            <w:pPr>
              <w:spacing w:before="0" w:after="0" w:line="240" w:lineRule="auto"/>
              <w:jc w:val="center"/>
              <w:rPr>
                <w:sz w:val="14"/>
                <w:szCs w:val="14"/>
              </w:rPr>
            </w:pPr>
            <w:r w:rsidRPr="00723A2C">
              <w:rPr>
                <w:sz w:val="14"/>
                <w:szCs w:val="14"/>
                <w:lang w:val="en-US"/>
              </w:rPr>
              <w:t>9,5%</w:t>
            </w:r>
          </w:p>
        </w:tc>
        <w:tc>
          <w:tcPr>
            <w:tcW w:w="56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619" w:type="dxa"/>
            <w:noWrap/>
          </w:tcPr>
          <w:p w:rsidR="00F8755E" w:rsidRPr="00723A2C" w:rsidRDefault="00F8755E" w:rsidP="00C46530">
            <w:pPr>
              <w:spacing w:before="0" w:after="0" w:line="240" w:lineRule="auto"/>
              <w:jc w:val="center"/>
              <w:rPr>
                <w:sz w:val="14"/>
                <w:szCs w:val="14"/>
              </w:rPr>
            </w:pPr>
          </w:p>
        </w:tc>
        <w:tc>
          <w:tcPr>
            <w:tcW w:w="519" w:type="dxa"/>
            <w:noWrap/>
          </w:tcPr>
          <w:p w:rsidR="00F8755E" w:rsidRPr="00723A2C" w:rsidRDefault="00F8755E" w:rsidP="00C46530">
            <w:pPr>
              <w:spacing w:before="0" w:after="0" w:line="240" w:lineRule="auto"/>
              <w:jc w:val="center"/>
              <w:rPr>
                <w:sz w:val="14"/>
                <w:szCs w:val="14"/>
              </w:rPr>
            </w:pPr>
          </w:p>
        </w:tc>
        <w:tc>
          <w:tcPr>
            <w:tcW w:w="569" w:type="dxa"/>
            <w:noWrap/>
          </w:tcPr>
          <w:p w:rsidR="00F8755E" w:rsidRPr="00723A2C" w:rsidRDefault="00F8755E" w:rsidP="00C46530">
            <w:pPr>
              <w:spacing w:before="0" w:after="0" w:line="240" w:lineRule="auto"/>
              <w:jc w:val="center"/>
              <w:rPr>
                <w:sz w:val="14"/>
                <w:szCs w:val="14"/>
              </w:rPr>
            </w:pPr>
          </w:p>
        </w:tc>
        <w:tc>
          <w:tcPr>
            <w:tcW w:w="754" w:type="dxa"/>
          </w:tcPr>
          <w:p w:rsidR="00F8755E" w:rsidRPr="00723A2C" w:rsidRDefault="00F8755E" w:rsidP="00C46530">
            <w:pPr>
              <w:spacing w:before="0" w:after="0" w:line="240" w:lineRule="auto"/>
              <w:jc w:val="center"/>
              <w:rPr>
                <w:sz w:val="14"/>
                <w:szCs w:val="14"/>
              </w:rPr>
            </w:pPr>
          </w:p>
        </w:tc>
      </w:tr>
    </w:tbl>
    <w:p w:rsidR="00F8755E" w:rsidRPr="00511BCA" w:rsidRDefault="00F8755E" w:rsidP="009521AC">
      <w:pPr>
        <w:rPr>
          <w:rStyle w:val="CommentReference"/>
          <w:i/>
          <w:szCs w:val="16"/>
        </w:rPr>
      </w:pPr>
      <w:r>
        <w:rPr>
          <w:i/>
          <w:sz w:val="16"/>
          <w:szCs w:val="16"/>
        </w:rPr>
        <w:t xml:space="preserve">* Ο αριθμός </w:t>
      </w:r>
      <w:r w:rsidRPr="0042773E">
        <w:rPr>
          <w:i/>
          <w:sz w:val="16"/>
          <w:szCs w:val="16"/>
        </w:rPr>
        <w:t>αφορά και στους 3 Άξονες Προτεραιότητας</w:t>
      </w:r>
    </w:p>
    <w:p w:rsidR="00F8755E" w:rsidRPr="009521AC" w:rsidRDefault="00F8755E" w:rsidP="009521AC">
      <w:pPr>
        <w:rPr>
          <w:rStyle w:val="CommentReference"/>
          <w:szCs w:val="16"/>
        </w:rPr>
      </w:pPr>
      <w:r w:rsidRPr="009521AC">
        <w:rPr>
          <w:rStyle w:val="CommentReference"/>
          <w:szCs w:val="16"/>
        </w:rPr>
        <w:t>(1)</w:t>
      </w:r>
      <w:r w:rsidRPr="009521AC">
        <w:rPr>
          <w:rStyle w:val="CommentReference"/>
          <w:szCs w:val="16"/>
        </w:rPr>
        <w:tab/>
        <w:t>Η τιμή στόχος και αναφοράς αναφέρεται στο σύνολο της χώρας καθώς ο δείκτης δεν έχει γεωγραφική αναφορά.</w:t>
      </w:r>
    </w:p>
    <w:p w:rsidR="00F8755E" w:rsidRPr="009521AC" w:rsidRDefault="00F8755E" w:rsidP="009521AC">
      <w:pPr>
        <w:rPr>
          <w:rStyle w:val="CommentReference"/>
          <w:szCs w:val="16"/>
        </w:rPr>
      </w:pPr>
      <w:r w:rsidRPr="009521AC">
        <w:rPr>
          <w:rStyle w:val="CommentReference"/>
          <w:szCs w:val="16"/>
        </w:rPr>
        <w:t>(2)</w:t>
      </w:r>
      <w:r w:rsidRPr="009521AC">
        <w:rPr>
          <w:rStyle w:val="CommentReference"/>
          <w:szCs w:val="16"/>
        </w:rPr>
        <w:tab/>
        <w:t>Η τιμή στόχος αυτού του δείκτη επηρεάζεται σημαντικά από την σχεδιαστική επιλογή να υλοποιηθούν, κατά τη νέα προγραμματική περίοδο, ερευνητικά προγράμματα, μεγαλύτερης διάρκειας, μεγαλύτερου προϋπολογισμού και με μικρότερο αριθμό ερευνητών ανά πρόγραμμα. Σαν αποτέλεσμα, η τιμή του δείκτη εμφανίζει μικρή μόνο αύξηση στο σύνολο της χώρας, παρά τη σημαντικά αυξημένη χρηματοδοτική προσπάθεια για την υποστήριξη της έρευνας που θα καταβληθεί κατά την περίοδο 2007-13.</w:t>
      </w:r>
    </w:p>
    <w:p w:rsidR="00F8755E" w:rsidRDefault="00F8755E" w:rsidP="00E47C83">
      <w:pPr>
        <w:sectPr w:rsidR="00F8755E" w:rsidSect="00D346D4">
          <w:pgSz w:w="11906" w:h="16838"/>
          <w:pgMar w:top="1440" w:right="1800" w:bottom="1440" w:left="1800" w:header="708" w:footer="708" w:gutter="0"/>
          <w:cols w:space="708"/>
          <w:titlePg/>
          <w:docGrid w:linePitch="360"/>
        </w:sectPr>
      </w:pPr>
    </w:p>
    <w:p w:rsidR="00F8755E" w:rsidRDefault="00F8755E" w:rsidP="00C46530">
      <w:pPr>
        <w:pStyle w:val="Caption"/>
      </w:pPr>
      <w:r w:rsidRPr="00EC08D1">
        <w:t>Πίνακας 3.12.α: Συμμετέχοντες ανά ομάδα στόχο σε Πράξεις ΕΚΤ του Άξονα Προτεραιότητας 12</w:t>
      </w:r>
    </w:p>
    <w:p w:rsidR="00F8755E" w:rsidRPr="00A00E7E" w:rsidRDefault="00F8755E" w:rsidP="00E47C83"/>
    <w:p w:rsidR="00F8755E" w:rsidRPr="007F32A9" w:rsidRDefault="00F8755E" w:rsidP="007F32A9">
      <w:pPr>
        <w:rPr>
          <w:lang w:val="en-US"/>
        </w:rPr>
        <w:sectPr w:rsidR="00F8755E" w:rsidRPr="007F32A9" w:rsidSect="00672AA5">
          <w:pgSz w:w="16838" w:h="11906" w:orient="landscape"/>
          <w:pgMar w:top="899" w:right="1440" w:bottom="360" w:left="1440" w:header="708" w:footer="708" w:gutter="0"/>
          <w:cols w:space="708"/>
          <w:titlePg/>
          <w:docGrid w:linePitch="360"/>
        </w:sectPr>
      </w:pPr>
      <w:r>
        <w:pict>
          <v:shape id="_x0000_i1070" type="#_x0000_t75" style="width:694.5pt;height:405pt">
            <v:imagedata r:id="rId60" o:title=""/>
          </v:shape>
        </w:pict>
      </w:r>
    </w:p>
    <w:p w:rsidR="00F8755E" w:rsidRDefault="00F8755E" w:rsidP="00E36870">
      <w:pPr>
        <w:pStyle w:val="Heading4"/>
        <w:numPr>
          <w:ilvl w:val="3"/>
          <w:numId w:val="16"/>
        </w:numPr>
      </w:pPr>
      <w:r>
        <w:t>Αποτύπωση της χρηματοοικονομικής προόδου των Αξόνων Προτεραιότητας 10, 11, 12</w:t>
      </w:r>
    </w:p>
    <w:p w:rsidR="00F8755E" w:rsidRDefault="00F8755E" w:rsidP="00A147C4">
      <w:r>
        <w:t xml:space="preserve">Η χρηματοδότηση των Αξόνων Προτεραιότητας 10,11,12 προέρχεται από το Ευρωπαϊκό Κοινωνικό Ταμείο (ΕΚΤ) και από εθνικούς πόρους. Ο συνολικός προϋπολογισμός είναι </w:t>
      </w:r>
      <w:r>
        <w:rPr>
          <w:rStyle w:val="Strong"/>
          <w:bCs/>
        </w:rPr>
        <w:t>348,7</w:t>
      </w:r>
      <w:r w:rsidRPr="009521AC">
        <w:rPr>
          <w:rStyle w:val="Strong"/>
          <w:bCs/>
        </w:rPr>
        <w:t xml:space="preserve"> Μ€</w:t>
      </w:r>
      <w:r>
        <w:rPr>
          <w:rStyle w:val="Strong"/>
          <w:bCs/>
        </w:rPr>
        <w:t xml:space="preserve"> </w:t>
      </w:r>
      <w:r>
        <w:t xml:space="preserve">και το ποσοστό βαρύτητας της κατηγορίας αυτών των Αξόνων στο Πρόγραμμα ανέρχεται στο </w:t>
      </w:r>
      <w:r>
        <w:rPr>
          <w:b/>
        </w:rPr>
        <w:t>20,6</w:t>
      </w:r>
      <w:r w:rsidRPr="00075E32">
        <w:rPr>
          <w:b/>
        </w:rPr>
        <w:t>%</w:t>
      </w:r>
      <w:r>
        <w:t xml:space="preserve"> </w:t>
      </w:r>
      <w:r w:rsidRPr="003B49E9">
        <w:rPr>
          <w:rStyle w:val="Strong"/>
          <w:b w:val="0"/>
          <w:bCs/>
        </w:rPr>
        <w:t>[έγκριση με την αρ. Ε(2007)546534/16-11-2007 Απόφαση της Ε</w:t>
      </w:r>
      <w:r>
        <w:rPr>
          <w:rStyle w:val="Strong"/>
          <w:b w:val="0"/>
          <w:bCs/>
        </w:rPr>
        <w:t>υ</w:t>
      </w:r>
      <w:r w:rsidRPr="003B49E9">
        <w:rPr>
          <w:rStyle w:val="Strong"/>
          <w:b w:val="0"/>
          <w:bCs/>
        </w:rPr>
        <w:t xml:space="preserve">ρωπαϊκής Επιτροπής όπως τροποποιήθηκε με </w:t>
      </w:r>
      <w:r>
        <w:rPr>
          <w:rStyle w:val="Strong"/>
          <w:b w:val="0"/>
          <w:bCs/>
        </w:rPr>
        <w:t>τις</w:t>
      </w:r>
      <w:r w:rsidRPr="003B49E9">
        <w:rPr>
          <w:rStyle w:val="Strong"/>
          <w:b w:val="0"/>
          <w:bCs/>
        </w:rPr>
        <w:t xml:space="preserve"> αρ. Ε(2011)8228/18-11-2011</w:t>
      </w:r>
      <w:r>
        <w:rPr>
          <w:rStyle w:val="Strong"/>
          <w:b w:val="0"/>
          <w:bCs/>
        </w:rPr>
        <w:t>,</w:t>
      </w:r>
      <w:r w:rsidRPr="003B49E9">
        <w:rPr>
          <w:rStyle w:val="Strong"/>
          <w:b w:val="0"/>
          <w:bCs/>
        </w:rPr>
        <w:t xml:space="preserve"> </w:t>
      </w:r>
      <w:r>
        <w:rPr>
          <w:rStyle w:val="Strong"/>
          <w:b w:val="0"/>
          <w:bCs/>
          <w:lang w:val="en-US"/>
        </w:rPr>
        <w:t>C</w:t>
      </w:r>
      <w:r w:rsidRPr="00F64CB2">
        <w:rPr>
          <w:rStyle w:val="Strong"/>
          <w:b w:val="0"/>
          <w:bCs/>
        </w:rPr>
        <w:t>(2012)</w:t>
      </w:r>
      <w:r>
        <w:rPr>
          <w:rStyle w:val="Strong"/>
          <w:b w:val="0"/>
          <w:bCs/>
        </w:rPr>
        <w:t xml:space="preserve">9777/18-12/2012 και </w:t>
      </w:r>
      <w:r>
        <w:rPr>
          <w:rStyle w:val="Strong"/>
          <w:b w:val="0"/>
          <w:bCs/>
          <w:lang w:val="en-US"/>
        </w:rPr>
        <w:t>C</w:t>
      </w:r>
      <w:r>
        <w:rPr>
          <w:rStyle w:val="Strong"/>
          <w:b w:val="0"/>
          <w:bCs/>
        </w:rPr>
        <w:t>(2013)9090/12-12-2013 Αποφάσεις</w:t>
      </w:r>
      <w:r w:rsidRPr="003B49E9">
        <w:rPr>
          <w:rStyle w:val="Strong"/>
          <w:b w:val="0"/>
          <w:bCs/>
        </w:rPr>
        <w:t xml:space="preserve"> της Ευρωπαϊκής Επιτροπής]</w:t>
      </w:r>
      <w:r>
        <w:t>. Για κάθε άξονα ο π/υ έχει ως εξής:</w:t>
      </w:r>
    </w:p>
    <w:p w:rsidR="00F8755E" w:rsidRDefault="00F8755E" w:rsidP="00A147C4">
      <w:r>
        <w:t xml:space="preserve">Ο Α.Π.10 έχει συνολικό προϋπολογισμό </w:t>
      </w:r>
      <w:r>
        <w:rPr>
          <w:rStyle w:val="Strong"/>
          <w:bCs/>
        </w:rPr>
        <w:t>188,8</w:t>
      </w:r>
      <w:r w:rsidRPr="007F6687">
        <w:rPr>
          <w:rStyle w:val="Strong"/>
          <w:bCs/>
        </w:rPr>
        <w:t xml:space="preserve"> Μ€</w:t>
      </w:r>
      <w:r>
        <w:t xml:space="preserve"> και το ποσοστό συγχρηματοδότησης από το ΕΚΤ ανέρχεται στο </w:t>
      </w:r>
      <w:r>
        <w:rPr>
          <w:rStyle w:val="Strong"/>
          <w:bCs/>
        </w:rPr>
        <w:t>85</w:t>
      </w:r>
      <w:r w:rsidRPr="007F6687">
        <w:rPr>
          <w:rStyle w:val="Strong"/>
          <w:bCs/>
        </w:rPr>
        <w:t>%</w:t>
      </w:r>
      <w:r>
        <w:t>.</w:t>
      </w:r>
    </w:p>
    <w:p w:rsidR="00F8755E" w:rsidRDefault="00F8755E" w:rsidP="00A147C4">
      <w:r>
        <w:t xml:space="preserve">Ο Α.Π.11 έχει συνολικό προϋπολογισμό </w:t>
      </w:r>
      <w:r>
        <w:rPr>
          <w:rStyle w:val="Strong"/>
          <w:bCs/>
        </w:rPr>
        <w:t>157,8</w:t>
      </w:r>
      <w:r w:rsidRPr="007F6687">
        <w:rPr>
          <w:rStyle w:val="Strong"/>
          <w:bCs/>
        </w:rPr>
        <w:t xml:space="preserve"> Μ€</w:t>
      </w:r>
      <w:r>
        <w:t xml:space="preserve"> και το ποσοστό συγχρηματοδότησης από το ΕΚΤ ανέρχεται στο </w:t>
      </w:r>
      <w:r>
        <w:rPr>
          <w:rStyle w:val="Strong"/>
          <w:bCs/>
        </w:rPr>
        <w:t>85</w:t>
      </w:r>
      <w:r w:rsidRPr="007F6687">
        <w:rPr>
          <w:rStyle w:val="Strong"/>
          <w:bCs/>
        </w:rPr>
        <w:t>%</w:t>
      </w:r>
      <w:r>
        <w:t>.</w:t>
      </w:r>
    </w:p>
    <w:p w:rsidR="00F8755E" w:rsidRDefault="00F8755E" w:rsidP="00A147C4">
      <w:r>
        <w:t xml:space="preserve">Ο Α.Π.12 έχει συνολικό προϋπολογισμό </w:t>
      </w:r>
      <w:r>
        <w:rPr>
          <w:rStyle w:val="Strong"/>
          <w:bCs/>
        </w:rPr>
        <w:t>2,1</w:t>
      </w:r>
      <w:r w:rsidRPr="007F6687">
        <w:rPr>
          <w:rStyle w:val="Strong"/>
          <w:bCs/>
        </w:rPr>
        <w:t xml:space="preserve"> Μ€</w:t>
      </w:r>
      <w:r>
        <w:t xml:space="preserve"> και το ποσοστό συγχρηματοδότησης από το ΕΚΤ ανέρχεται στο </w:t>
      </w:r>
      <w:r>
        <w:rPr>
          <w:rStyle w:val="Strong"/>
          <w:bCs/>
        </w:rPr>
        <w:t>85</w:t>
      </w:r>
      <w:r w:rsidRPr="007F6687">
        <w:rPr>
          <w:rStyle w:val="Strong"/>
          <w:bCs/>
        </w:rPr>
        <w:t>%</w:t>
      </w:r>
      <w:r>
        <w:t>.</w:t>
      </w:r>
    </w:p>
    <w:p w:rsidR="00F8755E" w:rsidRPr="00EC08D1" w:rsidRDefault="00F8755E" w:rsidP="00A147C4">
      <w:r w:rsidRPr="00EC08D1">
        <w:t xml:space="preserve">Έως το τέλος του </w:t>
      </w:r>
      <w:r>
        <w:t>2013</w:t>
      </w:r>
      <w:r w:rsidRPr="00EC08D1">
        <w:t>:</w:t>
      </w:r>
    </w:p>
    <w:p w:rsidR="00F8755E" w:rsidRDefault="00F8755E" w:rsidP="00BE223F">
      <w:pPr>
        <w:pStyle w:val="ListBullet3"/>
        <w:numPr>
          <w:ilvl w:val="0"/>
          <w:numId w:val="15"/>
        </w:numPr>
        <w:ind w:left="720"/>
      </w:pPr>
      <w:r w:rsidRPr="00EC08D1">
        <w:t xml:space="preserve">ο </w:t>
      </w:r>
      <w:r>
        <w:t xml:space="preserve">προϋπολογισμός των ενταγμένων πράξεων ανέρχεται στα </w:t>
      </w:r>
      <w:r>
        <w:rPr>
          <w:b/>
        </w:rPr>
        <w:t>346</w:t>
      </w:r>
      <w:r w:rsidRPr="00EE4B19">
        <w:rPr>
          <w:b/>
        </w:rPr>
        <w:t xml:space="preserve"> Μ€</w:t>
      </w:r>
      <w:r>
        <w:t xml:space="preserve"> και αντιστοιχούν στο</w:t>
      </w:r>
      <w:r w:rsidRPr="00EC08D1">
        <w:t xml:space="preserve"> </w:t>
      </w:r>
      <w:r>
        <w:rPr>
          <w:rStyle w:val="Strong"/>
          <w:bCs/>
        </w:rPr>
        <w:t>99</w:t>
      </w:r>
      <w:r w:rsidRPr="00EC08D1">
        <w:t xml:space="preserve"> %</w:t>
      </w:r>
      <w:r>
        <w:t xml:space="preserve"> του προϋπολογισμού των Αξόνων</w:t>
      </w:r>
      <w:r w:rsidRPr="00EC08D1">
        <w:t>.</w:t>
      </w:r>
    </w:p>
    <w:p w:rsidR="00F8755E" w:rsidRDefault="00F8755E" w:rsidP="00BE223F">
      <w:pPr>
        <w:pStyle w:val="ListBullet3"/>
        <w:numPr>
          <w:ilvl w:val="0"/>
          <w:numId w:val="15"/>
        </w:numPr>
        <w:ind w:left="720"/>
      </w:pPr>
      <w:r w:rsidRPr="00EC08D1">
        <w:t xml:space="preserve">Οι Νομικές Δεσμεύσεις των ενταγμένων Πράξεων ανέρχονται στα </w:t>
      </w:r>
      <w:r>
        <w:rPr>
          <w:rStyle w:val="Strong"/>
          <w:bCs/>
        </w:rPr>
        <w:t xml:space="preserve">327 </w:t>
      </w:r>
      <w:r w:rsidRPr="00EC08D1">
        <w:rPr>
          <w:rStyle w:val="Strong"/>
          <w:bCs/>
        </w:rPr>
        <w:t>Μ€</w:t>
      </w:r>
      <w:r w:rsidRPr="00EC08D1">
        <w:t xml:space="preserve"> και αντιστοιχούν στο </w:t>
      </w:r>
      <w:r>
        <w:rPr>
          <w:rStyle w:val="Strong"/>
          <w:bCs/>
        </w:rPr>
        <w:t>94</w:t>
      </w:r>
      <w:r w:rsidRPr="00075E32">
        <w:rPr>
          <w:b/>
        </w:rPr>
        <w:t>%</w:t>
      </w:r>
      <w:r w:rsidRPr="00EC08D1">
        <w:t xml:space="preserve"> του προϋπολογισμού του Αξόνων.</w:t>
      </w:r>
    </w:p>
    <w:p w:rsidR="00F8755E" w:rsidRDefault="00F8755E" w:rsidP="00BE223F">
      <w:pPr>
        <w:pStyle w:val="ListBullet3"/>
        <w:numPr>
          <w:ilvl w:val="0"/>
          <w:numId w:val="15"/>
        </w:numPr>
        <w:ind w:left="720"/>
      </w:pPr>
      <w:r w:rsidRPr="00EC08D1">
        <w:t xml:space="preserve">Οι καταχωρημένες δαπάνες στο ΟΠΣ ανέρχονται στα </w:t>
      </w:r>
      <w:r>
        <w:rPr>
          <w:rStyle w:val="Strong"/>
          <w:bCs/>
        </w:rPr>
        <w:t>164</w:t>
      </w:r>
      <w:r w:rsidRPr="00EC08D1">
        <w:rPr>
          <w:rStyle w:val="Strong"/>
          <w:bCs/>
        </w:rPr>
        <w:t xml:space="preserve"> Μ€</w:t>
      </w:r>
      <w:r w:rsidRPr="00EC08D1">
        <w:t xml:space="preserve"> και συνεπώς το ποσοστό απορρόφησης στο </w:t>
      </w:r>
      <w:r>
        <w:rPr>
          <w:rStyle w:val="Strong"/>
          <w:bCs/>
        </w:rPr>
        <w:t>47</w:t>
      </w:r>
      <w:r w:rsidRPr="00075E32">
        <w:rPr>
          <w:b/>
        </w:rPr>
        <w:t>%</w:t>
      </w:r>
      <w:r w:rsidRPr="00EC08D1">
        <w:t>.</w:t>
      </w:r>
    </w:p>
    <w:p w:rsidR="00F8755E" w:rsidRDefault="00F8755E" w:rsidP="00C46530"/>
    <w:p w:rsidR="00F8755E" w:rsidRPr="00EC08D1" w:rsidRDefault="00F8755E" w:rsidP="00C46530">
      <w:pPr>
        <w:pStyle w:val="Caption"/>
      </w:pPr>
      <w:r>
        <w:br w:type="page"/>
      </w:r>
      <w:r w:rsidRPr="00163032">
        <w:t>Συγκεντρωτικά οικονομικά στοιχεία για τους Άξονες Προτεραιότητας 1</w:t>
      </w:r>
      <w:r>
        <w:t>0</w:t>
      </w:r>
      <w:r w:rsidRPr="00163032">
        <w:t>,</w:t>
      </w:r>
      <w:r>
        <w:t>11</w:t>
      </w:r>
      <w:r w:rsidRPr="00163032">
        <w:t>,</w:t>
      </w:r>
      <w:r>
        <w:t>12</w:t>
      </w:r>
    </w:p>
    <w:p w:rsidR="00F8755E" w:rsidRPr="00F675E6" w:rsidRDefault="00F8755E" w:rsidP="00ED1F8E">
      <w:pPr>
        <w:rPr>
          <w:rStyle w:val="CommentReference"/>
          <w:szCs w:val="16"/>
        </w:rPr>
      </w:pPr>
      <w:r w:rsidRPr="00161AB6">
        <w:rPr>
          <w:noProof/>
          <w:sz w:val="16"/>
          <w:lang w:eastAsia="el-GR"/>
        </w:rPr>
        <w:pict>
          <v:shape id="Εικόνα 47" o:spid="_x0000_i1071" type="#_x0000_t75" style="width:407.25pt;height:192pt;visibility:visible">
            <v:imagedata r:id="rId61" o:title=""/>
          </v:shape>
        </w:pict>
      </w:r>
    </w:p>
    <w:p w:rsidR="00F8755E" w:rsidRDefault="00F8755E" w:rsidP="00C3602A">
      <w:pPr>
        <w:rPr>
          <w:rStyle w:val="CommentReference"/>
          <w:szCs w:val="16"/>
        </w:rPr>
      </w:pPr>
      <w:r w:rsidRPr="00D468EB">
        <w:rPr>
          <w:rStyle w:val="CommentReference"/>
          <w:szCs w:val="16"/>
        </w:rPr>
        <w:t xml:space="preserve">* από τις </w:t>
      </w:r>
      <w:r w:rsidRPr="00075E32">
        <w:rPr>
          <w:rStyle w:val="CommentReference"/>
          <w:b/>
          <w:szCs w:val="16"/>
        </w:rPr>
        <w:t>681</w:t>
      </w:r>
      <w:r w:rsidRPr="00D468EB">
        <w:rPr>
          <w:rStyle w:val="CommentReference"/>
          <w:b/>
          <w:szCs w:val="16"/>
        </w:rPr>
        <w:t xml:space="preserve"> </w:t>
      </w:r>
      <w:r w:rsidRPr="00D468EB">
        <w:rPr>
          <w:rStyle w:val="CommentReference"/>
          <w:szCs w:val="16"/>
        </w:rPr>
        <w:t xml:space="preserve">συνολικές πράξεις </w:t>
      </w:r>
      <w:r w:rsidRPr="00075E32">
        <w:rPr>
          <w:rStyle w:val="CommentReference"/>
          <w:b/>
          <w:szCs w:val="16"/>
        </w:rPr>
        <w:t>3</w:t>
      </w:r>
      <w:r w:rsidRPr="00D468EB">
        <w:rPr>
          <w:rStyle w:val="CommentReference"/>
          <w:szCs w:val="16"/>
        </w:rPr>
        <w:t xml:space="preserve">είναι οριζόντιου χαρακτήρα με αποτέλεσμα ο πραγματικός αριθμός των ενταγμένων πράξεων των αξόνων να ανέρχεται σε </w:t>
      </w:r>
      <w:r>
        <w:rPr>
          <w:rStyle w:val="CommentReference"/>
          <w:b/>
          <w:szCs w:val="16"/>
        </w:rPr>
        <w:t>675</w:t>
      </w:r>
    </w:p>
    <w:p w:rsidR="00F8755E" w:rsidRDefault="00F8755E" w:rsidP="00C46530">
      <w:pPr>
        <w:rPr>
          <w:rStyle w:val="CommentReference"/>
          <w:szCs w:val="16"/>
        </w:rPr>
      </w:pPr>
    </w:p>
    <w:p w:rsidR="00F8755E" w:rsidRPr="00AD0B79" w:rsidRDefault="00F8755E" w:rsidP="00AD0B79">
      <w:pPr>
        <w:pStyle w:val="Caption"/>
      </w:pPr>
      <w:r w:rsidRPr="00AD0B79">
        <w:t xml:space="preserve">Κατανομή της χρηματοοικονομικής προόδου </w:t>
      </w:r>
      <w:r>
        <w:t>του Άξονα</w:t>
      </w:r>
      <w:r w:rsidRPr="00AD0B79">
        <w:t xml:space="preserve"> Προτεραιότητας </w:t>
      </w:r>
      <w:r>
        <w:t>10</w:t>
      </w:r>
      <w:r w:rsidRPr="00AD0B79">
        <w:t xml:space="preserve"> (Ποσά σε Μ€)</w:t>
      </w:r>
    </w:p>
    <w:p w:rsidR="00F8755E" w:rsidRPr="00AD0B79" w:rsidRDefault="00F8755E" w:rsidP="00AD0B79">
      <w:r>
        <w:rPr>
          <w:noProof/>
          <w:lang w:eastAsia="el-GR"/>
        </w:rPr>
        <w:pict>
          <v:shape id="Εικόνα 42" o:spid="_x0000_i1072" type="#_x0000_t75" style="width:385.5pt;height:210.75pt;visibility:visible">
            <v:imagedata r:id="rId62" o:title=""/>
          </v:shape>
        </w:pict>
      </w:r>
    </w:p>
    <w:p w:rsidR="00F8755E" w:rsidRPr="00AD0B79" w:rsidRDefault="00F8755E" w:rsidP="00AD0B79">
      <w:pPr>
        <w:pStyle w:val="Caption"/>
      </w:pPr>
      <w:r w:rsidRPr="00AD0B79">
        <w:t xml:space="preserve">Ποσοστιαία κατανομή της χρηματοοικονομικής προόδου </w:t>
      </w:r>
      <w:r w:rsidRPr="00C55D80">
        <w:t xml:space="preserve">του Άξονα Προτεραιότητας </w:t>
      </w:r>
      <w:r w:rsidRPr="00AD0B79">
        <w:t>1</w:t>
      </w:r>
      <w:r>
        <w:t>0</w:t>
      </w:r>
    </w:p>
    <w:p w:rsidR="00F8755E" w:rsidRDefault="00F8755E" w:rsidP="00C46530">
      <w:r>
        <w:rPr>
          <w:noProof/>
          <w:lang w:eastAsia="el-GR"/>
        </w:rPr>
        <w:pict>
          <v:shape id="Εικόνα 43" o:spid="_x0000_i1073" type="#_x0000_t75" style="width:387.75pt;height:192pt;visibility:visible">
            <v:imagedata r:id="rId63" o:title=""/>
          </v:shape>
        </w:pict>
      </w:r>
    </w:p>
    <w:p w:rsidR="00F8755E" w:rsidRDefault="00F8755E" w:rsidP="00C55D80">
      <w:pPr>
        <w:pStyle w:val="Caption"/>
      </w:pPr>
      <w:r>
        <w:t>Κατανομή της χρηματοοικονομικής προόδου του Άξονα Προτεραιότητας 11 (Ποσά σε Μ€)</w:t>
      </w:r>
    </w:p>
    <w:p w:rsidR="00F8755E" w:rsidRDefault="00F8755E" w:rsidP="00C55D80">
      <w:r>
        <w:rPr>
          <w:noProof/>
          <w:lang w:eastAsia="el-GR"/>
        </w:rPr>
        <w:pict>
          <v:shape id="_x0000_i1074" type="#_x0000_t75" style="width:385.5pt;height:210.75pt;visibility:visible">
            <v:imagedata r:id="rId64" o:title=""/>
          </v:shape>
        </w:pict>
      </w:r>
    </w:p>
    <w:p w:rsidR="00F8755E" w:rsidRDefault="00F8755E" w:rsidP="00C55D80">
      <w:pPr>
        <w:pStyle w:val="Caption"/>
      </w:pPr>
      <w:r>
        <w:t>Ποσοστιαία κατανομή της χρηματοοικονομικής προόδου του Άξονα Προτεραιότητας 11</w:t>
      </w:r>
    </w:p>
    <w:p w:rsidR="00F8755E" w:rsidRDefault="00F8755E" w:rsidP="00AD0B79">
      <w:r>
        <w:rPr>
          <w:noProof/>
          <w:lang w:eastAsia="el-GR"/>
        </w:rPr>
        <w:pict>
          <v:shape id="_x0000_i1075" type="#_x0000_t75" style="width:387.75pt;height:165pt;visibility:visible">
            <v:imagedata r:id="rId65" o:title=""/>
          </v:shape>
        </w:pict>
      </w:r>
    </w:p>
    <w:p w:rsidR="00F8755E" w:rsidRDefault="00F8755E" w:rsidP="00C55D80">
      <w:pPr>
        <w:pStyle w:val="Caption"/>
      </w:pPr>
      <w:r>
        <w:t>Κατανομή της χρηματοοικονομικής προόδου του Άξονα Προτεραιότητας 12 (Ποσά σε Μ€)</w:t>
      </w:r>
    </w:p>
    <w:p w:rsidR="00F8755E" w:rsidRDefault="00F8755E" w:rsidP="00C55D80">
      <w:r>
        <w:rPr>
          <w:noProof/>
          <w:lang w:eastAsia="el-GR"/>
        </w:rPr>
        <w:pict>
          <v:shape id="_x0000_i1076" type="#_x0000_t75" style="width:385.5pt;height:210.75pt;visibility:visible">
            <v:imagedata r:id="rId66" o:title=""/>
          </v:shape>
        </w:pict>
      </w:r>
    </w:p>
    <w:p w:rsidR="00F8755E" w:rsidRDefault="00F8755E" w:rsidP="00C55D80">
      <w:pPr>
        <w:pStyle w:val="Caption"/>
      </w:pPr>
      <w:r>
        <w:t>Ποσοστιαία κατανομή της χρηματοοικονομικής προόδου του Άξονα Προτεραιότητας 12</w:t>
      </w:r>
    </w:p>
    <w:p w:rsidR="00F8755E" w:rsidRDefault="00F8755E" w:rsidP="00AD0B79">
      <w:r>
        <w:rPr>
          <w:noProof/>
          <w:lang w:eastAsia="el-GR"/>
        </w:rPr>
        <w:pict>
          <v:shape id="_x0000_i1077" type="#_x0000_t75" style="width:387.75pt;height:165pt;visibility:visible">
            <v:imagedata r:id="rId67" o:title=""/>
          </v:shape>
        </w:pict>
      </w:r>
    </w:p>
    <w:p w:rsidR="00F8755E" w:rsidRDefault="00F8755E" w:rsidP="00C0329A">
      <w:r w:rsidRPr="00075E32">
        <w:t xml:space="preserve">Κατά το έτος 2013 ο αριθμός των νέων ενταγμένων πράξεων ανέρχεται σε </w:t>
      </w:r>
      <w:r w:rsidRPr="00F675E6">
        <w:rPr>
          <w:b/>
        </w:rPr>
        <w:t>5</w:t>
      </w:r>
      <w:r w:rsidRPr="00F675E6">
        <w:t xml:space="preserve"> </w:t>
      </w:r>
      <w:r w:rsidRPr="00075E32">
        <w:t xml:space="preserve">ο συνολικός προϋπολογισμός ανήλθε σε </w:t>
      </w:r>
      <w:r w:rsidRPr="00075E32">
        <w:rPr>
          <w:b/>
        </w:rPr>
        <w:t>346,3</w:t>
      </w:r>
      <w:r w:rsidRPr="00075E32">
        <w:t xml:space="preserve"> Μ€ και το ποσοστό μεταβολής του προϋπολογισμού των ενταγμένων πράξεων ανέρχεται στο </w:t>
      </w:r>
      <w:r w:rsidRPr="00075E32">
        <w:rPr>
          <w:b/>
        </w:rPr>
        <w:t>2%</w:t>
      </w:r>
      <w:r w:rsidRPr="00075E32">
        <w:t xml:space="preserve">. Οι Νομικές Δεσμεύσεις των ενταγμένων Πράξεων ανέρχονται στα </w:t>
      </w:r>
      <w:r w:rsidRPr="00075E32">
        <w:rPr>
          <w:b/>
        </w:rPr>
        <w:t>326,9</w:t>
      </w:r>
      <w:r w:rsidRPr="00075E32">
        <w:t xml:space="preserve"> Μ€ και αντιστοιχούν σε ποσοστό μεταβολής </w:t>
      </w:r>
      <w:r w:rsidRPr="00075E32">
        <w:rPr>
          <w:b/>
        </w:rPr>
        <w:t>44%</w:t>
      </w:r>
      <w:r w:rsidRPr="00075E32">
        <w:t xml:space="preserve"> σε σχέση με το έτος 2012. Οι καταχωρημένες δαπάνες στο ΟΠΣ σημειώνουν αύξηση στα </w:t>
      </w:r>
      <w:r w:rsidRPr="00075E32">
        <w:rPr>
          <w:b/>
        </w:rPr>
        <w:t>163,7</w:t>
      </w:r>
      <w:r w:rsidRPr="00075E32">
        <w:t xml:space="preserve"> Μ€ και συνεπώς το ποσοστό μεταβολής της απορρόφησης ανέρχεται στο </w:t>
      </w:r>
      <w:r w:rsidRPr="00075E32">
        <w:rPr>
          <w:b/>
        </w:rPr>
        <w:t>276%</w:t>
      </w:r>
      <w:r w:rsidRPr="00075E32">
        <w:t xml:space="preserve"> σε σχέση με το έτος </w:t>
      </w:r>
      <w:r w:rsidRPr="00281864">
        <w:t>2012.</w:t>
      </w:r>
    </w:p>
    <w:p w:rsidR="00F8755E" w:rsidRPr="00AD0B79" w:rsidRDefault="00F8755E" w:rsidP="00AD0B79"/>
    <w:p w:rsidR="00F8755E" w:rsidRDefault="00F8755E" w:rsidP="00E36870">
      <w:pPr>
        <w:pStyle w:val="Heading3"/>
        <w:numPr>
          <w:ilvl w:val="2"/>
          <w:numId w:val="16"/>
        </w:numPr>
      </w:pPr>
      <w:bookmarkStart w:id="81" w:name="_Toc389660589"/>
      <w:r>
        <w:t>Σημαντικά προβλήματα που προέκυψαν και μέτρα αντιμετώπισής τους</w:t>
      </w:r>
      <w:bookmarkEnd w:id="81"/>
    </w:p>
    <w:p w:rsidR="00F8755E" w:rsidRDefault="00F8755E" w:rsidP="006F1A7B">
      <w:r w:rsidRPr="00A47200">
        <w:t>Σε σχέση με τα προβλήματα που περιγράφονται στην ενότητα 1.3 και αφορούν στο σύνολο του ΕΠΕΔΒΜ για το έτος αναφοράς, την υλοποίηση των πράξεων των Αξόνων Προτεραιότητας 10, 11 και 12 επηρέασαν περισσότερο:</w:t>
      </w:r>
    </w:p>
    <w:p w:rsidR="00F8755E" w:rsidRDefault="00F8755E">
      <w:pPr>
        <w:ind w:left="720"/>
        <w:rPr>
          <w:iCs/>
        </w:rPr>
      </w:pPr>
    </w:p>
    <w:p w:rsidR="00F8755E" w:rsidRPr="0011759E" w:rsidRDefault="00F8755E" w:rsidP="00E36870">
      <w:pPr>
        <w:pStyle w:val="ListParagraph"/>
        <w:numPr>
          <w:ilvl w:val="0"/>
          <w:numId w:val="41"/>
        </w:numPr>
      </w:pPr>
      <w:r>
        <w:t>Σ</w:t>
      </w:r>
      <w:r w:rsidRPr="00117111">
        <w:t>τις δράσεις με δικαιούχους τα ιδρύματα της τριτοβάθμιας εκπαίδευσης, η παρατηρούμενη απόκλιση στις δηλωθείσες δαπάνες οφείλεται κυρίως σε δυσλειτουργίες που αντιμετώπισαν λόγω</w:t>
      </w:r>
      <w:r>
        <w:t xml:space="preserve"> </w:t>
      </w:r>
      <w:r w:rsidRPr="00117111">
        <w:t>: α)</w:t>
      </w:r>
      <w:r>
        <w:t xml:space="preserve"> κινητοποιήσεων των στελεχών των Ειδικών Λογαριασμών Έρευνας</w:t>
      </w:r>
      <w:r w:rsidRPr="00117111">
        <w:t xml:space="preserve"> στα μεγαλύτερα ιδρύματα τριτοβάθμιας εκπαίδευσης</w:t>
      </w:r>
      <w:r w:rsidRPr="008D6ECD">
        <w:t xml:space="preserve"> </w:t>
      </w:r>
      <w:r>
        <w:t xml:space="preserve">από το καλοκαίρι του 2013, εξαιτίας του θέματος της διαθεσιμότητας των υπαλλήλων στον ευρύτερο δημόσιο τομέα </w:t>
      </w:r>
      <w:r w:rsidRPr="00117111">
        <w:t>και β)  συγχωνεύσε</w:t>
      </w:r>
      <w:r>
        <w:t>ων και</w:t>
      </w:r>
      <w:r w:rsidRPr="00117111">
        <w:t xml:space="preserve"> καταργήσε</w:t>
      </w:r>
      <w:r>
        <w:t>ων</w:t>
      </w:r>
      <w:r w:rsidRPr="00117111">
        <w:t xml:space="preserve"> τμημάτων ή/και ιδρυμάτων</w:t>
      </w:r>
      <w:r>
        <w:t xml:space="preserve">, με την εφαρμογή του σχεδίου «Αθηνά». </w:t>
      </w:r>
    </w:p>
    <w:p w:rsidR="00F8755E" w:rsidRDefault="00F8755E" w:rsidP="00E36870">
      <w:pPr>
        <w:numPr>
          <w:ilvl w:val="0"/>
          <w:numId w:val="41"/>
        </w:numPr>
      </w:pPr>
      <w:r w:rsidRPr="002568E3">
        <w:t xml:space="preserve">Η καθυστέρηση στην έγκριση των πιστώσεων του Προγράμματος Δημοσίων Επενδύσεων του Υπουργείου Παιδείας για το έτος </w:t>
      </w:r>
      <w:r>
        <w:t>2013</w:t>
      </w:r>
      <w:r w:rsidRPr="002568E3">
        <w:t xml:space="preserve"> με συνέπεια οι δικαιούχοι να λάβουν το σύνολο των αναγκαίων χρηματοδοτήσεων εντός του β΄</w:t>
      </w:r>
      <w:r>
        <w:t xml:space="preserve"> </w:t>
      </w:r>
      <w:r w:rsidRPr="002568E3">
        <w:t>εξαμήνου του έτους.</w:t>
      </w:r>
    </w:p>
    <w:p w:rsidR="00F8755E" w:rsidRDefault="00F8755E" w:rsidP="00E36870">
      <w:pPr>
        <w:numPr>
          <w:ilvl w:val="0"/>
          <w:numId w:val="41"/>
        </w:numPr>
      </w:pPr>
      <w:r>
        <w:t xml:space="preserve">Τα προβλήματα που αφορούσαν στη διαχείριση των ερευνητικών προγραμμάτων (Αριστεία, Μεταδιδάκτορες, </w:t>
      </w:r>
      <w:r>
        <w:rPr>
          <w:lang w:val="en-US"/>
        </w:rPr>
        <w:t>ERC</w:t>
      </w:r>
      <w:r>
        <w:t xml:space="preserve"> κλπ), αντιμετωπίστηκαν από το 2012 μέσω της λειτουργίας της ΓΓΕΤ ως ΕΦΔ, της εκχώρησης και της υλοποίησης τους με το καθεστώς των κρατικών ενισχύσεων. </w:t>
      </w:r>
    </w:p>
    <w:p w:rsidR="00F8755E" w:rsidRDefault="00F8755E" w:rsidP="00E36870">
      <w:pPr>
        <w:pStyle w:val="ListParagraph"/>
        <w:numPr>
          <w:ilvl w:val="0"/>
          <w:numId w:val="41"/>
        </w:numPr>
      </w:pPr>
      <w:r>
        <w:t xml:space="preserve">Οι καθυστερήσεις που παρατηρήθηκαν κατά τη διάρκεια του έτους στη δήλωση δαπανών στους άξονες 10,11,12 «ενίσχυση του ανθρώπινου κεφαλαίου για την προαγωγή της έρευνας και της καινοτομίας», αφορούσαν κυρίως τις πράξεις του «Θαλή». Τα προβλήματα προέρχονταν από το μεγάλο αριθμό των πράξεων και τον συνεπαγόμενο μεγάλο φόρτο διαχείρισης, καθώς και από </w:t>
      </w:r>
      <w:r w:rsidRPr="004D769A">
        <w:t xml:space="preserve">αδυναμίες </w:t>
      </w:r>
      <w:r>
        <w:t>έγκαιρης πιστοποίησης</w:t>
      </w:r>
      <w:r w:rsidRPr="004D769A">
        <w:t xml:space="preserve"> της οικονομικής προόδου των πράξεων</w:t>
      </w:r>
      <w:r>
        <w:t xml:space="preserve"> μέσω της δήλωσης των δαπανών στο ΟΠΣ.</w:t>
      </w:r>
    </w:p>
    <w:p w:rsidR="00F8755E" w:rsidRDefault="00F8755E" w:rsidP="00620506"/>
    <w:p w:rsidR="00F8755E" w:rsidRDefault="00F8755E" w:rsidP="00D74E0B">
      <w:pPr>
        <w:pStyle w:val="Header"/>
        <w:pBdr>
          <w:bottom w:val="none" w:sz="0" w:space="0" w:color="auto"/>
        </w:pBdr>
      </w:pPr>
    </w:p>
    <w:p w:rsidR="00F8755E" w:rsidRDefault="00F8755E" w:rsidP="00E36870">
      <w:pPr>
        <w:pStyle w:val="Heading2"/>
        <w:numPr>
          <w:ilvl w:val="1"/>
          <w:numId w:val="16"/>
        </w:numPr>
        <w:rPr>
          <w:sz w:val="24"/>
          <w:szCs w:val="24"/>
        </w:rPr>
      </w:pPr>
      <w:bookmarkStart w:id="82" w:name="_Toc389660590"/>
      <w:r w:rsidRPr="00075E32">
        <w:rPr>
          <w:sz w:val="24"/>
          <w:szCs w:val="24"/>
        </w:rPr>
        <w:t>Υλοποίηση Θεματικής Ενότητας Αξόνων Προτεραιότητας 13, 14, 15 «Τεχνική υποστήριξη της εφαρμογής»</w:t>
      </w:r>
      <w:bookmarkEnd w:id="82"/>
    </w:p>
    <w:p w:rsidR="00F8755E" w:rsidRDefault="00F8755E" w:rsidP="00E95E25">
      <w:r>
        <w:t xml:space="preserve">Η συγκεκριμένη θεματική ενότητα περιλαμβάνει τους Άξονες Προτεραιότητας </w:t>
      </w:r>
      <w:r w:rsidRPr="00811C68">
        <w:t>13</w:t>
      </w:r>
      <w:r>
        <w:t xml:space="preserve">, </w:t>
      </w:r>
      <w:r w:rsidRPr="00811C68">
        <w:t>14</w:t>
      </w:r>
      <w:r>
        <w:t xml:space="preserve"> και </w:t>
      </w:r>
      <w:r w:rsidRPr="00811C68">
        <w:t>15</w:t>
      </w:r>
      <w:r>
        <w:t xml:space="preserve"> του Επιχειρησιακού Προγράμματος. Τόσο οι κεντρικοί στόχοι όσο και οι ειδικοί στόχοι που παρουσιάζονται παρακάτω, είναι κοινοί και στους 3 Άξονες. Η περιφερειακή διάσταση είναι το κριτήριο διαχωρισμού μεταξύ των 3 Αξόνων:</w:t>
      </w:r>
    </w:p>
    <w:p w:rsidR="00F8755E" w:rsidRDefault="00F8755E" w:rsidP="00E36870">
      <w:pPr>
        <w:pStyle w:val="ListBullet"/>
        <w:numPr>
          <w:ilvl w:val="0"/>
          <w:numId w:val="17"/>
        </w:numPr>
      </w:pPr>
      <w:r>
        <w:t xml:space="preserve">Ο Άξονας Προτεραιότητας </w:t>
      </w:r>
      <w:r w:rsidRPr="00811C68">
        <w:t>13</w:t>
      </w:r>
      <w:r>
        <w:t xml:space="preserve"> περιλαμβάνει δράσεις που υλοποιούνται στις 8 Περιφέρειες Σύγκλισης: Κρήτη, Ιόνια, Β. Αιγαίο, Ανατολική Μακεδονία/ Θράκη, Ήπειρος, Θεσσαλία Δ. Ελλάδα και Πελοπόννησος.</w:t>
      </w:r>
    </w:p>
    <w:p w:rsidR="00F8755E" w:rsidRDefault="00F8755E" w:rsidP="00E36870">
      <w:pPr>
        <w:pStyle w:val="ListBullet"/>
        <w:numPr>
          <w:ilvl w:val="0"/>
          <w:numId w:val="17"/>
        </w:numPr>
      </w:pPr>
      <w:r>
        <w:t xml:space="preserve">Ο Άξονας Προτεραιότητας </w:t>
      </w:r>
      <w:r w:rsidRPr="00811C68">
        <w:t>14</w:t>
      </w:r>
      <w:r>
        <w:t xml:space="preserve"> περιλαμβάνει δράσεις που θα υλοποιηθούν στις 3 Περιφέρειες Σταδιακής Εξόδου: Αττική, Κεντρική Μακεδονία και Δυτική Μακεδονία.</w:t>
      </w:r>
    </w:p>
    <w:p w:rsidR="00F8755E" w:rsidRDefault="00F8755E" w:rsidP="00E36870">
      <w:pPr>
        <w:pStyle w:val="ListBullet"/>
        <w:numPr>
          <w:ilvl w:val="0"/>
          <w:numId w:val="17"/>
        </w:numPr>
      </w:pPr>
      <w:r>
        <w:t xml:space="preserve">Ο Άξονας Προτεραιότητας </w:t>
      </w:r>
      <w:r w:rsidRPr="00811C68">
        <w:t>15</w:t>
      </w:r>
      <w:r>
        <w:t xml:space="preserve"> περιλαμβάνει δράσεις που υλοποιούνται στις 2 Περιφέρεις Σταδιακής Εισόδου Ν. Αιγαίου και Στερεάς Ελλάδας.</w:t>
      </w:r>
    </w:p>
    <w:p w:rsidR="00F8755E" w:rsidRDefault="00F8755E" w:rsidP="00E95E25">
      <w:r w:rsidRPr="00811C68">
        <w:t>Η Τεχνική Υποστήριξη Εφαρμογής καλύπτει διαχειριστικές δαπάνες που προκύπτουν από την ανάγκη παρακολούθησης της ορθής εκτέλεσης των έργων, δαπάνες μελετών, αξιολογήσεων προτάσεων και παραδοτέων, δημοσιότητας κ.τ.λ.</w:t>
      </w:r>
    </w:p>
    <w:p w:rsidR="00F8755E" w:rsidRDefault="00F8755E" w:rsidP="00E95E25">
      <w:r w:rsidRPr="00811C68">
        <w:t>Ειδικοί στόχοι των Αξόν</w:t>
      </w:r>
      <w:r>
        <w:t>ων Προτεραιότητας 13, 14 και 15 είναι οι ακόλουθοι:</w:t>
      </w:r>
    </w:p>
    <w:p w:rsidR="00F8755E" w:rsidRDefault="00F8755E" w:rsidP="00E36870">
      <w:pPr>
        <w:pStyle w:val="ListBullet"/>
        <w:numPr>
          <w:ilvl w:val="0"/>
          <w:numId w:val="17"/>
        </w:numPr>
      </w:pPr>
      <w:r w:rsidRPr="00811C68">
        <w:t>Ε.Σ.1. Η ενίσχυση της ποιότητας της διαχείρισης.</w:t>
      </w:r>
    </w:p>
    <w:p w:rsidR="00F8755E" w:rsidRDefault="00F8755E" w:rsidP="00E36870">
      <w:pPr>
        <w:pStyle w:val="ListBullet"/>
        <w:numPr>
          <w:ilvl w:val="0"/>
          <w:numId w:val="17"/>
        </w:numPr>
      </w:pPr>
      <w:r w:rsidRPr="00811C68">
        <w:t>Ε.Σ.2. Δημοσιότητα και πληροφόρηση.</w:t>
      </w:r>
    </w:p>
    <w:p w:rsidR="00F8755E" w:rsidRDefault="00F8755E" w:rsidP="00FE1F3B">
      <w:r w:rsidRPr="00167862">
        <w:t>Η Τεχνική Υποστήριξη της ΕΥΔ ΕΠΕΔΒΜ κατά το έτος 201</w:t>
      </w:r>
      <w:r>
        <w:t>3</w:t>
      </w:r>
      <w:r w:rsidRPr="00167862">
        <w:t xml:space="preserve"> χρηματοδότησε υπηρεσίες εξειδικευμένης υποστήριξης από τεχνικούς συμβούλους </w:t>
      </w:r>
      <w:r>
        <w:t xml:space="preserve">και εμπειρογνώμονες </w:t>
      </w:r>
      <w:r w:rsidRPr="00167862">
        <w:t>κυρίως σ</w:t>
      </w:r>
      <w:r>
        <w:t>ε φ</w:t>
      </w:r>
      <w:r w:rsidRPr="00167862">
        <w:t xml:space="preserve">ορείς </w:t>
      </w:r>
      <w:r>
        <w:t xml:space="preserve">της τριτοβάθμιας με σκοπό την ταχεία προσαρμογή τους στο νέο θεσμικό πλαίσιο λειτουργίας αλλά και στην βελτίωση των υπηρεσιών τους προς τους επωφελούμενούς τους. Για το σκοπό αυτό παρασχέθηκε υποστήριξη σε θέματα οικονομικής, διοικητικής και νομικής φύσης. </w:t>
      </w:r>
    </w:p>
    <w:p w:rsidR="00F8755E" w:rsidRPr="00167862" w:rsidRDefault="00F8755E" w:rsidP="00FE1F3B">
      <w:r>
        <w:t xml:space="preserve">Επίσης, σε ότι αφορά την κατάρτιση σπουδαστών και φοιτητών και προκειμένου να αντληθούν συμπεράσματα για τη λειτουργία των δομών σταδιοδρομίας και κατάρτισης, εκπονήθηκαν δύο μελέτες που κάλυπταν όλα τα δημόσια ιδρύματα τριτοβάθμιας εκπαίδευσης και τα ινστιτούτα επαγγελματικής κατάρτισης . </w:t>
      </w:r>
    </w:p>
    <w:p w:rsidR="00F8755E" w:rsidRPr="00167862" w:rsidRDefault="00F8755E" w:rsidP="00FE1F3B">
      <w:r w:rsidRPr="00167862">
        <w:t>Παράλληλα, υποστηρίχθηκαν οι μονάδες της ΕΥΔ ΕΠΕΔΒΜ στην ταχύτερη ολοκλήρωση των διαδικασιών ένταξης, χρηματοδότησης, διαχείρισης και παρακολούθησης των έργων που υλοποιούνται από τους δικαιούχους του Προγράμματος</w:t>
      </w:r>
      <w:r>
        <w:t>, ενώ σε σχετική μελέτη καθορίστηκαν οι στόχοι της νέας προγραμματικής περιόδου.</w:t>
      </w:r>
    </w:p>
    <w:p w:rsidR="00F8755E" w:rsidRDefault="00F8755E" w:rsidP="00E36870">
      <w:pPr>
        <w:pStyle w:val="ListBullet"/>
        <w:numPr>
          <w:ilvl w:val="0"/>
          <w:numId w:val="17"/>
        </w:numPr>
      </w:pPr>
    </w:p>
    <w:p w:rsidR="00F8755E" w:rsidRDefault="00F8755E" w:rsidP="00E36870">
      <w:pPr>
        <w:pStyle w:val="Heading3"/>
        <w:numPr>
          <w:ilvl w:val="2"/>
          <w:numId w:val="16"/>
        </w:numPr>
      </w:pPr>
      <w:bookmarkStart w:id="83" w:name="_Toc389660591"/>
      <w:r>
        <w:t>Επίτευξη στόχων και ανάλυση της προόδου</w:t>
      </w:r>
      <w:bookmarkEnd w:id="83"/>
    </w:p>
    <w:p w:rsidR="00F8755E" w:rsidRDefault="00F8755E" w:rsidP="00E36870">
      <w:pPr>
        <w:pStyle w:val="Heading4"/>
        <w:numPr>
          <w:ilvl w:val="3"/>
          <w:numId w:val="16"/>
        </w:numPr>
      </w:pPr>
      <w:r>
        <w:t>Αποτύπωση της φυσικής προόδου των Αξόνων Προτεραιότητας 13, 14, 15</w:t>
      </w:r>
    </w:p>
    <w:p w:rsidR="00F8755E" w:rsidRDefault="00F8755E" w:rsidP="00E95E25">
      <w:r>
        <w:t>Η ε</w:t>
      </w:r>
      <w:r w:rsidRPr="00EC08D1">
        <w:t>ν δυνάμει δείκτες εκροής των</w:t>
      </w:r>
      <w:r>
        <w:t xml:space="preserve"> </w:t>
      </w:r>
      <w:r w:rsidRPr="00EC08D1">
        <w:t xml:space="preserve">Αξόνων Προτεραιότητας </w:t>
      </w:r>
      <w:r>
        <w:t xml:space="preserve">13,14,15 </w:t>
      </w:r>
      <w:r w:rsidRPr="00EC08D1">
        <w:t>της εξεταζόμενης θεματικής ενότητας είναι οι εξής: μελέτες – έρευνες, τεχνικοί σύμβουλοι, σύμβουλοι αξιολόγησης, σύμβουλος δημοσιότητας κ.α. Η παρακολούθηση της προόδου του κάθε Άξονα Προτεραιότητας πραγματοποιείται μέσω των δεικτών που προαναφέρθηκαν.</w:t>
      </w:r>
    </w:p>
    <w:p w:rsidR="00F8755E" w:rsidRPr="00E12F6D" w:rsidRDefault="00F8755E" w:rsidP="00E95E25">
      <w:r w:rsidRPr="00075E32">
        <w:t xml:space="preserve">Έως το τέλος του έτους 2013 εντάχθηκαν συνολικά </w:t>
      </w:r>
      <w:r w:rsidRPr="00075E32">
        <w:rPr>
          <w:rStyle w:val="Strong"/>
          <w:bCs/>
        </w:rPr>
        <w:t>285</w:t>
      </w:r>
      <w:r w:rsidRPr="00E12F6D">
        <w:rPr>
          <w:rStyle w:val="Strong"/>
          <w:bCs/>
        </w:rPr>
        <w:t>*</w:t>
      </w:r>
      <w:r w:rsidRPr="00075E32">
        <w:t xml:space="preserve"> πράξεις, στις οποίες περιλαμβάνονται </w:t>
      </w:r>
      <w:r w:rsidRPr="00075E32">
        <w:rPr>
          <w:b/>
        </w:rPr>
        <w:t>94</w:t>
      </w:r>
      <w:r w:rsidRPr="00075E32">
        <w:t xml:space="preserve"> οριζόντιες πράξεις που αθροίζονται μόνο μια φορά για όλους τους άξονες. Πιο συγκεκριμένα:</w:t>
      </w:r>
    </w:p>
    <w:p w:rsidR="00F8755E" w:rsidRDefault="00F8755E" w:rsidP="00E36870">
      <w:pPr>
        <w:pStyle w:val="ListBullet"/>
        <w:numPr>
          <w:ilvl w:val="0"/>
          <w:numId w:val="17"/>
        </w:numPr>
        <w:rPr>
          <w:b/>
        </w:rPr>
      </w:pPr>
      <w:r w:rsidRPr="00075E32">
        <w:t xml:space="preserve">στον Άξονα 13 εντάχθηκαν </w:t>
      </w:r>
      <w:r w:rsidRPr="00075E32">
        <w:rPr>
          <w:b/>
        </w:rPr>
        <w:t>95</w:t>
      </w:r>
      <w:r w:rsidRPr="00075E32">
        <w:t xml:space="preserve"> πράξεις</w:t>
      </w:r>
    </w:p>
    <w:p w:rsidR="00F8755E" w:rsidRDefault="00F8755E" w:rsidP="00E36870">
      <w:pPr>
        <w:pStyle w:val="ListBullet"/>
        <w:numPr>
          <w:ilvl w:val="0"/>
          <w:numId w:val="17"/>
        </w:numPr>
      </w:pPr>
      <w:r w:rsidRPr="00075E32">
        <w:t xml:space="preserve">στον Άξονα 14 εντάχθηκαν </w:t>
      </w:r>
      <w:r w:rsidRPr="00075E32">
        <w:rPr>
          <w:b/>
        </w:rPr>
        <w:t>95</w:t>
      </w:r>
      <w:r w:rsidRPr="00075E32">
        <w:t xml:space="preserve"> πράξεις</w:t>
      </w:r>
    </w:p>
    <w:p w:rsidR="00F8755E" w:rsidRDefault="00F8755E" w:rsidP="00E36870">
      <w:pPr>
        <w:pStyle w:val="ListBullet"/>
        <w:numPr>
          <w:ilvl w:val="0"/>
          <w:numId w:val="17"/>
        </w:numPr>
      </w:pPr>
      <w:r w:rsidRPr="00075E32">
        <w:t xml:space="preserve">στον Άξονα 15 εντάχθηκαν </w:t>
      </w:r>
      <w:r w:rsidRPr="00075E32">
        <w:rPr>
          <w:b/>
        </w:rPr>
        <w:t>95</w:t>
      </w:r>
      <w:r w:rsidRPr="00075E32">
        <w:t xml:space="preserve"> πράξεις</w:t>
      </w:r>
    </w:p>
    <w:p w:rsidR="00F8755E" w:rsidRDefault="00F8755E" w:rsidP="00C755F8">
      <w:pPr>
        <w:rPr>
          <w:b/>
          <w:sz w:val="16"/>
          <w:szCs w:val="16"/>
        </w:rPr>
      </w:pPr>
      <w:r w:rsidRPr="00075E32">
        <w:rPr>
          <w:sz w:val="16"/>
          <w:szCs w:val="16"/>
        </w:rPr>
        <w:t xml:space="preserve">*από τις </w:t>
      </w:r>
      <w:r w:rsidRPr="00075E32">
        <w:rPr>
          <w:b/>
          <w:sz w:val="16"/>
          <w:szCs w:val="16"/>
        </w:rPr>
        <w:t>285</w:t>
      </w:r>
      <w:r w:rsidRPr="00075E32">
        <w:rPr>
          <w:sz w:val="16"/>
          <w:szCs w:val="16"/>
        </w:rPr>
        <w:t xml:space="preserve"> συνολικές πράξεις οι </w:t>
      </w:r>
      <w:r w:rsidRPr="00075E32">
        <w:rPr>
          <w:b/>
          <w:sz w:val="16"/>
          <w:szCs w:val="16"/>
        </w:rPr>
        <w:t>94</w:t>
      </w:r>
      <w:r w:rsidRPr="00075E32">
        <w:rPr>
          <w:sz w:val="16"/>
          <w:szCs w:val="16"/>
        </w:rPr>
        <w:t xml:space="preserve"> είναι οριζόντιου χαρακτήρα με αποτέλεσμα ο πραγματικός αριθμός των ενταγμένων πράξεων των αξόνων να ανέρχεται σε </w:t>
      </w:r>
      <w:r w:rsidRPr="00075E32">
        <w:rPr>
          <w:b/>
          <w:sz w:val="16"/>
          <w:szCs w:val="16"/>
        </w:rPr>
        <w:t>97</w:t>
      </w:r>
      <w:r w:rsidRPr="00E12F6D">
        <w:rPr>
          <w:b/>
          <w:sz w:val="16"/>
          <w:szCs w:val="16"/>
        </w:rPr>
        <w:t>.</w:t>
      </w:r>
    </w:p>
    <w:p w:rsidR="00F8755E" w:rsidRPr="00CC3306" w:rsidRDefault="00F8755E" w:rsidP="00C755F8">
      <w:pPr>
        <w:rPr>
          <w:b/>
          <w:sz w:val="16"/>
          <w:szCs w:val="16"/>
        </w:rPr>
      </w:pPr>
    </w:p>
    <w:p w:rsidR="00F8755E" w:rsidRDefault="00F8755E" w:rsidP="00E36870">
      <w:pPr>
        <w:pStyle w:val="Heading4"/>
        <w:numPr>
          <w:ilvl w:val="3"/>
          <w:numId w:val="16"/>
        </w:numPr>
      </w:pPr>
      <w:r>
        <w:t>Αποτύπωση της χρηματοοικονομικής προόδου των Αξόνων Προτεραιότητας 13, 14, 15</w:t>
      </w:r>
    </w:p>
    <w:p w:rsidR="00F8755E" w:rsidRDefault="00F8755E" w:rsidP="001961D5">
      <w:r>
        <w:t xml:space="preserve">Η χρηματοδότηση των Αξόνων Προτεραιότητας 13,14,15 προέρχεται από το Ευρωπαϊκό Κοινωνικό Ταμείο (ΕΚΤ) και από εθνικούς πόρους. Ο συνολικός προϋπολογισμός της Τεχνικής Υποστήριξης Εφαρμογής για την περίοδο 2007-2013 είναι </w:t>
      </w:r>
      <w:r>
        <w:rPr>
          <w:rStyle w:val="Strong"/>
          <w:bCs/>
        </w:rPr>
        <w:t xml:space="preserve">30,3 </w:t>
      </w:r>
      <w:r w:rsidRPr="007D7D3C">
        <w:rPr>
          <w:rStyle w:val="Strong"/>
          <w:bCs/>
        </w:rPr>
        <w:t>Μ€</w:t>
      </w:r>
      <w:r>
        <w:rPr>
          <w:rStyle w:val="Strong"/>
          <w:bCs/>
        </w:rPr>
        <w:t xml:space="preserve"> </w:t>
      </w:r>
      <w:r>
        <w:t xml:space="preserve">και το ποσοστό βαρύτητας της κατηγορίας αυτών των Αξόνων στο Πρόγραμμα ανέρχεται στο </w:t>
      </w:r>
      <w:r>
        <w:rPr>
          <w:b/>
        </w:rPr>
        <w:t>1,8</w:t>
      </w:r>
      <w:r w:rsidRPr="006529C0">
        <w:rPr>
          <w:b/>
        </w:rPr>
        <w:t>%</w:t>
      </w:r>
      <w:r>
        <w:t xml:space="preserve"> </w:t>
      </w:r>
      <w:r w:rsidRPr="003B49E9">
        <w:rPr>
          <w:rStyle w:val="Strong"/>
          <w:b w:val="0"/>
          <w:bCs/>
        </w:rPr>
        <w:t xml:space="preserve">[έγκριση με την αρ. Ε(2007)546534/16-11-2007 Απόφαση της Ερωπαϊκής Επιτροπής όπως τροποποιήθηκε με </w:t>
      </w:r>
      <w:r>
        <w:rPr>
          <w:rStyle w:val="Strong"/>
          <w:b w:val="0"/>
          <w:bCs/>
        </w:rPr>
        <w:t>τις</w:t>
      </w:r>
      <w:r w:rsidRPr="003B49E9">
        <w:rPr>
          <w:rStyle w:val="Strong"/>
          <w:b w:val="0"/>
          <w:bCs/>
        </w:rPr>
        <w:t xml:space="preserve"> αρ. Ε(2011)8228/18-11-2011</w:t>
      </w:r>
      <w:r>
        <w:rPr>
          <w:rStyle w:val="Strong"/>
          <w:b w:val="0"/>
          <w:bCs/>
        </w:rPr>
        <w:t>,</w:t>
      </w:r>
      <w:r w:rsidRPr="003B49E9">
        <w:rPr>
          <w:rStyle w:val="Strong"/>
          <w:b w:val="0"/>
          <w:bCs/>
        </w:rPr>
        <w:t xml:space="preserve"> </w:t>
      </w:r>
      <w:r>
        <w:rPr>
          <w:rStyle w:val="Strong"/>
          <w:b w:val="0"/>
          <w:bCs/>
          <w:lang w:val="en-US"/>
        </w:rPr>
        <w:t>C</w:t>
      </w:r>
      <w:r>
        <w:rPr>
          <w:rStyle w:val="Strong"/>
          <w:b w:val="0"/>
          <w:bCs/>
        </w:rPr>
        <w:t xml:space="preserve">(2012)9777/18-12-2012 και </w:t>
      </w:r>
      <w:r>
        <w:rPr>
          <w:rStyle w:val="Strong"/>
          <w:b w:val="0"/>
          <w:bCs/>
          <w:lang w:val="en-US"/>
        </w:rPr>
        <w:t>C</w:t>
      </w:r>
      <w:r>
        <w:rPr>
          <w:rStyle w:val="Strong"/>
          <w:b w:val="0"/>
          <w:bCs/>
        </w:rPr>
        <w:t>(2013/9090/12-12-2013 Αποφάσεις</w:t>
      </w:r>
      <w:r w:rsidRPr="003B49E9">
        <w:rPr>
          <w:rStyle w:val="Strong"/>
          <w:b w:val="0"/>
          <w:bCs/>
        </w:rPr>
        <w:t xml:space="preserve"> της Ευρωπαϊκής Επιτροπής]</w:t>
      </w:r>
      <w:r>
        <w:t>, ο οποίος κατανέμεται στους τρεις άξονες ως εξής:</w:t>
      </w:r>
    </w:p>
    <w:p w:rsidR="00F8755E" w:rsidRDefault="00F8755E" w:rsidP="00E36870">
      <w:pPr>
        <w:pStyle w:val="ListBullet3"/>
        <w:numPr>
          <w:ilvl w:val="0"/>
          <w:numId w:val="15"/>
        </w:numPr>
      </w:pPr>
      <w:r>
        <w:t xml:space="preserve">Ο Α.Π.13 έχει συνολικό προϋπολογισμό </w:t>
      </w:r>
      <w:r>
        <w:rPr>
          <w:rStyle w:val="Strong"/>
          <w:bCs/>
        </w:rPr>
        <w:t>16,3</w:t>
      </w:r>
      <w:r w:rsidRPr="007D7D3C">
        <w:rPr>
          <w:rStyle w:val="Strong"/>
          <w:bCs/>
        </w:rPr>
        <w:t xml:space="preserve"> Μ€</w:t>
      </w:r>
      <w:r>
        <w:t xml:space="preserve"> και το ποσοστό συγχρηματοδότησης από το ΕΚΤ ανέρχεται στο </w:t>
      </w:r>
      <w:r>
        <w:rPr>
          <w:rStyle w:val="Strong"/>
          <w:bCs/>
        </w:rPr>
        <w:t>85</w:t>
      </w:r>
      <w:r>
        <w:rPr>
          <w:b/>
        </w:rPr>
        <w:t>%</w:t>
      </w:r>
      <w:r>
        <w:t>.</w:t>
      </w:r>
    </w:p>
    <w:p w:rsidR="00F8755E" w:rsidRDefault="00F8755E" w:rsidP="00E36870">
      <w:pPr>
        <w:pStyle w:val="ListBullet3"/>
        <w:numPr>
          <w:ilvl w:val="0"/>
          <w:numId w:val="15"/>
        </w:numPr>
      </w:pPr>
      <w:r>
        <w:t xml:space="preserve">Ο Α.Π.14 έχει συνολικό προϋπολογισμό </w:t>
      </w:r>
      <w:r>
        <w:rPr>
          <w:rStyle w:val="Strong"/>
          <w:bCs/>
        </w:rPr>
        <w:t>13,3</w:t>
      </w:r>
      <w:r w:rsidRPr="007D7D3C">
        <w:rPr>
          <w:rStyle w:val="Strong"/>
          <w:bCs/>
        </w:rPr>
        <w:t xml:space="preserve"> Μ€</w:t>
      </w:r>
      <w:r>
        <w:t xml:space="preserve"> και το ποσοστό συγχρηματοδότησης από το ΕΚΤ ανέρχεται στο </w:t>
      </w:r>
      <w:r>
        <w:rPr>
          <w:rStyle w:val="Strong"/>
          <w:bCs/>
        </w:rPr>
        <w:t>85</w:t>
      </w:r>
      <w:r>
        <w:rPr>
          <w:b/>
        </w:rPr>
        <w:t>%</w:t>
      </w:r>
      <w:r>
        <w:t>.</w:t>
      </w:r>
    </w:p>
    <w:p w:rsidR="00F8755E" w:rsidRDefault="00F8755E" w:rsidP="00E36870">
      <w:pPr>
        <w:pStyle w:val="ListBullet3"/>
        <w:numPr>
          <w:ilvl w:val="0"/>
          <w:numId w:val="15"/>
        </w:numPr>
      </w:pPr>
      <w:r>
        <w:t xml:space="preserve">Ο Α.Π.15 έχει συνολικό προϋπολογισμό </w:t>
      </w:r>
      <w:r>
        <w:rPr>
          <w:rStyle w:val="Strong"/>
          <w:bCs/>
        </w:rPr>
        <w:t>0</w:t>
      </w:r>
      <w:r w:rsidRPr="007D7D3C">
        <w:rPr>
          <w:rStyle w:val="Strong"/>
          <w:bCs/>
        </w:rPr>
        <w:t>,</w:t>
      </w:r>
      <w:r>
        <w:rPr>
          <w:rStyle w:val="Strong"/>
          <w:bCs/>
        </w:rPr>
        <w:t>7</w:t>
      </w:r>
      <w:r w:rsidRPr="007D7D3C">
        <w:rPr>
          <w:rStyle w:val="Strong"/>
          <w:bCs/>
        </w:rPr>
        <w:t xml:space="preserve"> Μ€</w:t>
      </w:r>
      <w:r>
        <w:t xml:space="preserve"> και το ποσοστό </w:t>
      </w:r>
      <w:r w:rsidRPr="00EC08D1">
        <w:t xml:space="preserve">συγχρηματοδότησης από το ΕΚΤ ανέρχεται στο </w:t>
      </w:r>
      <w:r>
        <w:rPr>
          <w:rStyle w:val="Strong"/>
          <w:bCs/>
        </w:rPr>
        <w:t>85</w:t>
      </w:r>
      <w:r>
        <w:rPr>
          <w:b/>
        </w:rPr>
        <w:t>%</w:t>
      </w:r>
      <w:r w:rsidRPr="00EC08D1">
        <w:t>.</w:t>
      </w:r>
    </w:p>
    <w:p w:rsidR="00F8755E" w:rsidRPr="00EC08D1" w:rsidRDefault="00F8755E" w:rsidP="001961D5">
      <w:r w:rsidRPr="00EC08D1">
        <w:t xml:space="preserve">Έως το τέλος του </w:t>
      </w:r>
      <w:r>
        <w:t>2013</w:t>
      </w:r>
      <w:r w:rsidRPr="00EC08D1">
        <w:t xml:space="preserve"> </w:t>
      </w:r>
    </w:p>
    <w:p w:rsidR="00F8755E" w:rsidRDefault="00F8755E" w:rsidP="00E36870">
      <w:pPr>
        <w:pStyle w:val="ListBullet3"/>
        <w:numPr>
          <w:ilvl w:val="0"/>
          <w:numId w:val="15"/>
        </w:numPr>
      </w:pPr>
      <w:r w:rsidRPr="00EC08D1">
        <w:t xml:space="preserve">ο </w:t>
      </w:r>
      <w:r>
        <w:t xml:space="preserve">προϋπολογισμός των ενταγμένων πράξεων ανέρχεται στα </w:t>
      </w:r>
      <w:r>
        <w:rPr>
          <w:b/>
        </w:rPr>
        <w:t>35</w:t>
      </w:r>
      <w:r w:rsidRPr="008D5D3C">
        <w:rPr>
          <w:b/>
        </w:rPr>
        <w:t xml:space="preserve"> Μ€</w:t>
      </w:r>
      <w:r>
        <w:t xml:space="preserve"> και αντιστοιχούν στο </w:t>
      </w:r>
      <w:r>
        <w:rPr>
          <w:rStyle w:val="Strong"/>
          <w:bCs/>
        </w:rPr>
        <w:t xml:space="preserve">117 </w:t>
      </w:r>
      <w:r w:rsidRPr="00EC08D1">
        <w:t>%</w:t>
      </w:r>
      <w:r>
        <w:t xml:space="preserve"> του προϋπολογισμού των Αξόνων</w:t>
      </w:r>
      <w:r w:rsidRPr="00EC08D1">
        <w:t>.</w:t>
      </w:r>
    </w:p>
    <w:p w:rsidR="00F8755E" w:rsidRDefault="00F8755E" w:rsidP="00E36870">
      <w:pPr>
        <w:pStyle w:val="ListBullet3"/>
        <w:numPr>
          <w:ilvl w:val="0"/>
          <w:numId w:val="15"/>
        </w:numPr>
      </w:pPr>
      <w:r w:rsidRPr="00EC08D1">
        <w:t xml:space="preserve">Οι Νομικές Δεσμεύσεις των ενταγμένων Πράξεων ανέρχονται στα </w:t>
      </w:r>
      <w:r>
        <w:rPr>
          <w:rStyle w:val="Strong"/>
          <w:bCs/>
        </w:rPr>
        <w:t>25</w:t>
      </w:r>
      <w:r w:rsidRPr="00EC08D1">
        <w:rPr>
          <w:rStyle w:val="Strong"/>
          <w:bCs/>
        </w:rPr>
        <w:t xml:space="preserve"> Μ€</w:t>
      </w:r>
      <w:r w:rsidRPr="00EC08D1">
        <w:t xml:space="preserve"> και αντιστοιχούν στο </w:t>
      </w:r>
      <w:r>
        <w:rPr>
          <w:rStyle w:val="Strong"/>
          <w:bCs/>
        </w:rPr>
        <w:t>83</w:t>
      </w:r>
      <w:r>
        <w:rPr>
          <w:b/>
        </w:rPr>
        <w:t xml:space="preserve">% </w:t>
      </w:r>
      <w:r w:rsidRPr="00EC08D1">
        <w:t>του προϋπολογισμού του Αξόνων.</w:t>
      </w:r>
    </w:p>
    <w:p w:rsidR="00F8755E" w:rsidRDefault="00F8755E" w:rsidP="00E36870">
      <w:pPr>
        <w:pStyle w:val="ListBullet3"/>
        <w:numPr>
          <w:ilvl w:val="0"/>
          <w:numId w:val="15"/>
        </w:numPr>
      </w:pPr>
      <w:r w:rsidRPr="00EC08D1">
        <w:t xml:space="preserve">Οι καταχωρημένες δαπάνες στο ΟΠΣ ανέρχονται στα </w:t>
      </w:r>
      <w:r>
        <w:rPr>
          <w:rStyle w:val="Strong"/>
          <w:bCs/>
        </w:rPr>
        <w:t>18</w:t>
      </w:r>
      <w:r w:rsidRPr="00EC08D1">
        <w:rPr>
          <w:rStyle w:val="Strong"/>
          <w:bCs/>
        </w:rPr>
        <w:t xml:space="preserve"> M€</w:t>
      </w:r>
      <w:r w:rsidRPr="00EC08D1">
        <w:t xml:space="preserve"> και συνεπώς το ποσοστό απορρόφησης στο </w:t>
      </w:r>
      <w:r>
        <w:rPr>
          <w:rStyle w:val="Strong"/>
          <w:bCs/>
        </w:rPr>
        <w:t>60</w:t>
      </w:r>
      <w:r>
        <w:rPr>
          <w:b/>
        </w:rPr>
        <w:t>%</w:t>
      </w:r>
      <w:r w:rsidRPr="00EC08D1">
        <w:t>.</w:t>
      </w:r>
    </w:p>
    <w:p w:rsidR="00F8755E" w:rsidRPr="008E71C3" w:rsidRDefault="00F8755E" w:rsidP="008B3608">
      <w:pPr>
        <w:pStyle w:val="ListBullet3"/>
        <w:ind w:left="0" w:firstLine="0"/>
      </w:pPr>
    </w:p>
    <w:p w:rsidR="00F8755E" w:rsidRPr="008E71C3" w:rsidRDefault="00F8755E" w:rsidP="008B3608">
      <w:pPr>
        <w:pStyle w:val="ListBullet3"/>
        <w:ind w:left="0" w:firstLine="0"/>
      </w:pPr>
    </w:p>
    <w:p w:rsidR="00F8755E" w:rsidRPr="008E71C3" w:rsidRDefault="00F8755E" w:rsidP="008B3608">
      <w:pPr>
        <w:pStyle w:val="ListBullet3"/>
        <w:ind w:left="0" w:firstLine="0"/>
      </w:pPr>
    </w:p>
    <w:p w:rsidR="00F8755E" w:rsidRDefault="00F8755E" w:rsidP="00E95E25">
      <w:pPr>
        <w:pStyle w:val="Caption"/>
      </w:pPr>
      <w:r w:rsidRPr="00236C8A">
        <w:t xml:space="preserve">Συγκεντρωτικά οικονομικά στοιχεία για τους Άξονες Προτεραιότητας </w:t>
      </w:r>
      <w:r>
        <w:t>13</w:t>
      </w:r>
      <w:r w:rsidRPr="00236C8A">
        <w:t>,</w:t>
      </w:r>
      <w:r>
        <w:t>14</w:t>
      </w:r>
      <w:r w:rsidRPr="00236C8A">
        <w:t>,</w:t>
      </w:r>
      <w:r>
        <w:t>15</w:t>
      </w:r>
    </w:p>
    <w:p w:rsidR="00F8755E" w:rsidRPr="00F675E6" w:rsidRDefault="00F8755E" w:rsidP="00CC3306">
      <w:pPr>
        <w:rPr>
          <w:sz w:val="16"/>
          <w:szCs w:val="16"/>
        </w:rPr>
      </w:pPr>
      <w:r>
        <w:rPr>
          <w:noProof/>
          <w:lang w:eastAsia="el-GR"/>
        </w:rPr>
        <w:pict>
          <v:shape id="Εικόνα 54" o:spid="_x0000_i1078" type="#_x0000_t75" style="width:407.25pt;height:149.25pt;visibility:visible">
            <v:imagedata r:id="rId68" o:title=""/>
          </v:shape>
        </w:pict>
      </w:r>
    </w:p>
    <w:p w:rsidR="00F8755E" w:rsidRPr="00CC3306" w:rsidRDefault="00F8755E" w:rsidP="00CC3306">
      <w:pPr>
        <w:rPr>
          <w:b/>
          <w:sz w:val="16"/>
          <w:szCs w:val="16"/>
        </w:rPr>
      </w:pPr>
      <w:r w:rsidRPr="00075E32">
        <w:rPr>
          <w:sz w:val="16"/>
          <w:szCs w:val="16"/>
        </w:rPr>
        <w:t xml:space="preserve">*από τις 285 συνολικές πράξεις οι </w:t>
      </w:r>
      <w:r w:rsidRPr="00075E32">
        <w:rPr>
          <w:b/>
          <w:sz w:val="16"/>
          <w:szCs w:val="16"/>
        </w:rPr>
        <w:t>94</w:t>
      </w:r>
      <w:r w:rsidRPr="00075E32">
        <w:rPr>
          <w:sz w:val="16"/>
          <w:szCs w:val="16"/>
        </w:rPr>
        <w:t xml:space="preserve"> είναι οριζόντιου χαρακτήρα με αποτέλεσμα ο πραγματικός αριθμός των ενταγμένων πράξεων των αξόνων να ανέρχεται σε </w:t>
      </w:r>
      <w:r w:rsidRPr="00075E32">
        <w:rPr>
          <w:b/>
          <w:sz w:val="16"/>
          <w:szCs w:val="16"/>
        </w:rPr>
        <w:t>97</w:t>
      </w:r>
      <w:r w:rsidRPr="00D468EB">
        <w:rPr>
          <w:b/>
          <w:sz w:val="16"/>
          <w:szCs w:val="16"/>
        </w:rPr>
        <w:t>.</w:t>
      </w:r>
    </w:p>
    <w:p w:rsidR="00F8755E" w:rsidRPr="00F064BA" w:rsidRDefault="00F8755E" w:rsidP="001961D5">
      <w:pPr>
        <w:rPr>
          <w:rStyle w:val="CommentReference"/>
          <w:szCs w:val="16"/>
        </w:rPr>
      </w:pPr>
    </w:p>
    <w:p w:rsidR="00F8755E" w:rsidRDefault="00F8755E" w:rsidP="006F51C2">
      <w:pPr>
        <w:pStyle w:val="Caption"/>
      </w:pPr>
      <w:r>
        <w:t>Κατανομή της χρηματοοικονομικής προόδου του Άξονα Προτεραιότητας 13 (Ποσά σε Μ€)</w:t>
      </w:r>
    </w:p>
    <w:p w:rsidR="00F8755E" w:rsidRDefault="00F8755E" w:rsidP="006F51C2">
      <w:r>
        <w:rPr>
          <w:noProof/>
          <w:lang w:eastAsia="el-GR"/>
        </w:rPr>
        <w:pict>
          <v:shape id="Εικόνα 48" o:spid="_x0000_i1079" type="#_x0000_t75" style="width:385.5pt;height:210.75pt;visibility:visible">
            <v:imagedata r:id="rId69" o:title=""/>
          </v:shape>
        </w:pict>
      </w:r>
    </w:p>
    <w:p w:rsidR="00F8755E" w:rsidRDefault="00F8755E" w:rsidP="006F51C2">
      <w:pPr>
        <w:pStyle w:val="Caption"/>
      </w:pPr>
      <w:r>
        <w:t xml:space="preserve">Ποσοστιαία κατανομή της χρηματοοικονομικής προόδου </w:t>
      </w:r>
      <w:r w:rsidRPr="00C55D80">
        <w:t xml:space="preserve">του Άξονα </w:t>
      </w:r>
      <w:r>
        <w:t xml:space="preserve">Προτεραιότητας </w:t>
      </w:r>
      <w:r w:rsidRPr="006F51C2">
        <w:t>13</w:t>
      </w:r>
    </w:p>
    <w:p w:rsidR="00F8755E" w:rsidRDefault="00F8755E" w:rsidP="00E95E25">
      <w:r>
        <w:rPr>
          <w:noProof/>
          <w:lang w:eastAsia="el-GR"/>
        </w:rPr>
        <w:pict>
          <v:shape id="Εικόνα 49" o:spid="_x0000_i1080" type="#_x0000_t75" style="width:387.75pt;height:176.25pt;visibility:visible">
            <v:imagedata r:id="rId70" o:title=""/>
          </v:shape>
        </w:pict>
      </w:r>
    </w:p>
    <w:p w:rsidR="00F8755E" w:rsidRDefault="00F8755E" w:rsidP="008F66D8">
      <w:pPr>
        <w:pStyle w:val="Caption"/>
      </w:pPr>
      <w:r>
        <w:t>Κατανομή της χρηματοοικονομικής προόδου του Άξονα Προτεραιότητας 14 (Ποσά σε Μ€)</w:t>
      </w:r>
    </w:p>
    <w:p w:rsidR="00F8755E" w:rsidRDefault="00F8755E" w:rsidP="008F66D8">
      <w:r>
        <w:rPr>
          <w:noProof/>
          <w:lang w:eastAsia="el-GR"/>
        </w:rPr>
        <w:pict>
          <v:shape id="Εικόνα 50" o:spid="_x0000_i1081" type="#_x0000_t75" style="width:385.5pt;height:210.75pt;visibility:visible">
            <v:imagedata r:id="rId71" o:title=""/>
          </v:shape>
        </w:pict>
      </w:r>
    </w:p>
    <w:p w:rsidR="00F8755E" w:rsidRDefault="00F8755E" w:rsidP="008F66D8">
      <w:pPr>
        <w:pStyle w:val="Caption"/>
      </w:pPr>
      <w:r>
        <w:t>Ποσοστιαία κατανομή της χρηματοοικονομικής προόδου του Άξονα Προτεραιότητας 14</w:t>
      </w:r>
    </w:p>
    <w:p w:rsidR="00F8755E" w:rsidRDefault="00F8755E" w:rsidP="00E95E25">
      <w:r>
        <w:rPr>
          <w:noProof/>
          <w:lang w:eastAsia="el-GR"/>
        </w:rPr>
        <w:pict>
          <v:shape id="Εικόνα 51" o:spid="_x0000_i1082" type="#_x0000_t75" style="width:387.75pt;height:165pt;visibility:visible">
            <v:imagedata r:id="rId72" o:title=""/>
          </v:shape>
        </w:pict>
      </w:r>
    </w:p>
    <w:p w:rsidR="00F8755E" w:rsidRDefault="00F8755E" w:rsidP="00D01F9D">
      <w:pPr>
        <w:pStyle w:val="Caption"/>
      </w:pPr>
      <w:r>
        <w:t>Κατανομή της χρηματοοικονομικής προόδου του Άξονα Προτεραιότητας 15 (Ποσά σε Μ€)</w:t>
      </w:r>
    </w:p>
    <w:p w:rsidR="00F8755E" w:rsidRDefault="00F8755E" w:rsidP="008F66D8">
      <w:r>
        <w:rPr>
          <w:noProof/>
          <w:lang w:eastAsia="el-GR"/>
        </w:rPr>
        <w:pict>
          <v:shape id="Εικόνα 52" o:spid="_x0000_i1083" type="#_x0000_t75" style="width:385.5pt;height:210.75pt;visibility:visible">
            <v:imagedata r:id="rId73" o:title=""/>
          </v:shape>
        </w:pict>
      </w:r>
    </w:p>
    <w:p w:rsidR="00F8755E" w:rsidRDefault="00F8755E" w:rsidP="00D01F9D">
      <w:pPr>
        <w:pStyle w:val="Caption"/>
      </w:pPr>
      <w:r>
        <w:t>Ποσοστιαία κατανομή της χρηματοοικονομικής προόδου του Άξονα Προτεραιότητας 15</w:t>
      </w:r>
    </w:p>
    <w:p w:rsidR="00F8755E" w:rsidRDefault="00F8755E" w:rsidP="00E95E25">
      <w:r>
        <w:rPr>
          <w:noProof/>
          <w:lang w:eastAsia="el-GR"/>
        </w:rPr>
        <w:pict>
          <v:shape id="Εικόνα 53" o:spid="_x0000_i1084" type="#_x0000_t75" style="width:387.75pt;height:165.75pt;visibility:visible">
            <v:imagedata r:id="rId74" o:title=""/>
          </v:shape>
        </w:pict>
      </w:r>
    </w:p>
    <w:p w:rsidR="00F8755E" w:rsidRDefault="00F8755E" w:rsidP="008F0234">
      <w:r w:rsidRPr="00075E32">
        <w:t xml:space="preserve">Κατά το έτος 2013 ο αριθμός των νέων ενταγμένων πράξεων ανέρχεται σε </w:t>
      </w:r>
      <w:r w:rsidRPr="00075E32">
        <w:rPr>
          <w:b/>
        </w:rPr>
        <w:t>12</w:t>
      </w:r>
      <w:r w:rsidRPr="00075E32">
        <w:t xml:space="preserve"> και το ποσοστό μεταβολής του προϋπολογισμού τους διαμορφώνεται στο </w:t>
      </w:r>
      <w:r w:rsidRPr="00075E32">
        <w:rPr>
          <w:b/>
        </w:rPr>
        <w:t>0</w:t>
      </w:r>
      <w:r w:rsidRPr="00D468EB">
        <w:rPr>
          <w:b/>
        </w:rPr>
        <w:t>%.</w:t>
      </w:r>
      <w:r w:rsidRPr="00075E32">
        <w:t xml:space="preserve"> Οι Νομικές Δεσμεύσεις των ενταγμένων Πράξεων ανέρχονται στα </w:t>
      </w:r>
      <w:r w:rsidRPr="00075E32">
        <w:rPr>
          <w:b/>
        </w:rPr>
        <w:t>25,1</w:t>
      </w:r>
      <w:r w:rsidRPr="00075E32">
        <w:t xml:space="preserve"> Μ€ και αντιστοιχούν σε ποσοστό μεταβολής </w:t>
      </w:r>
      <w:r w:rsidRPr="00075E32">
        <w:rPr>
          <w:b/>
        </w:rPr>
        <w:t>28</w:t>
      </w:r>
      <w:r w:rsidRPr="00D468EB">
        <w:rPr>
          <w:b/>
        </w:rPr>
        <w:t>%</w:t>
      </w:r>
      <w:r w:rsidRPr="00075E32">
        <w:t xml:space="preserve"> σε σχέση με το έτος 2012. Οι καταχωρημένες δαπάνες στο ΟΠΣ σημειώνουν αύξηση στα </w:t>
      </w:r>
      <w:r w:rsidRPr="00075E32">
        <w:rPr>
          <w:b/>
        </w:rPr>
        <w:t>18,1</w:t>
      </w:r>
      <w:r w:rsidRPr="00075E32">
        <w:t xml:space="preserve"> Μ€ και συνεπώς το ποσοστό μεταβολής της απορρόφησης ανέρχεται στο </w:t>
      </w:r>
      <w:r w:rsidRPr="00075E32">
        <w:rPr>
          <w:b/>
        </w:rPr>
        <w:t>24</w:t>
      </w:r>
      <w:r w:rsidRPr="00075E32">
        <w:t>% σε σχέση με το έτος 2012.</w:t>
      </w:r>
    </w:p>
    <w:p w:rsidR="00F8755E" w:rsidRPr="006F51C2" w:rsidRDefault="00F8755E" w:rsidP="008F0234"/>
    <w:p w:rsidR="00F8755E" w:rsidRDefault="00F8755E" w:rsidP="00E36870">
      <w:pPr>
        <w:pStyle w:val="Heading3"/>
        <w:numPr>
          <w:ilvl w:val="2"/>
          <w:numId w:val="16"/>
        </w:numPr>
      </w:pPr>
      <w:bookmarkStart w:id="84" w:name="_Toc389660592"/>
      <w:r>
        <w:t>Σημαντικά προβλήματα που προέκυψαν και μέτρα αντιμετώπισής τους</w:t>
      </w:r>
      <w:bookmarkEnd w:id="84"/>
    </w:p>
    <w:p w:rsidR="00F8755E" w:rsidRPr="00C35249" w:rsidRDefault="00F8755E" w:rsidP="007F6687">
      <w:r w:rsidRPr="004A568E">
        <w:t>Δεν υπήρξαν προβλήματα και κατ’ επέκταση δεν ελήφθησαν μέτρα από την Ειδική Υπηρεσία Διαχείρισης για την αντιμετώπισή τους.</w:t>
      </w:r>
    </w:p>
    <w:p w:rsidR="00F8755E" w:rsidRPr="00C35249" w:rsidRDefault="00F8755E" w:rsidP="00786FB6">
      <w:pPr>
        <w:spacing w:before="0" w:after="200" w:line="276" w:lineRule="auto"/>
        <w:jc w:val="left"/>
      </w:pPr>
      <w:r w:rsidRPr="00C35249">
        <w:br w:type="page"/>
      </w:r>
    </w:p>
    <w:p w:rsidR="00F8755E" w:rsidRDefault="00F8755E" w:rsidP="00E36870">
      <w:pPr>
        <w:pStyle w:val="Heading2"/>
        <w:numPr>
          <w:ilvl w:val="1"/>
          <w:numId w:val="16"/>
        </w:numPr>
        <w:rPr>
          <w:lang w:val="en-US"/>
        </w:rPr>
      </w:pPr>
      <w:bookmarkStart w:id="85" w:name="_Toc389660593"/>
      <w:r w:rsidRPr="00496519">
        <w:t>Εφαρμογή Κανόνα</w:t>
      </w:r>
      <w:r w:rsidRPr="00496519">
        <w:rPr>
          <w:lang w:val="en-US"/>
        </w:rPr>
        <w:t xml:space="preserve"> Ν+3/+2</w:t>
      </w:r>
      <w:bookmarkEnd w:id="85"/>
    </w:p>
    <w:p w:rsidR="00F8755E" w:rsidRPr="00055F9F" w:rsidRDefault="00F8755E" w:rsidP="007D2F5C">
      <w:r w:rsidRPr="00055F9F">
        <w:t>Στον Κανονισμό 1083/2006, τμήμα 7 και ειδικότερα στο άρθρο 93 αναφέρονται οι διαδικασίες και ορίζεται ο χρόνος όπου η Επιτροπή αποδεσμεύει αυτόματα κάθε τμήμα των αναλήψεων υποχρεώσεων του προϋπολογισμού σε ένα Επιχειρησιακό Πρόγραμμα το οποίο δεν χρησιμοποιήθηκε για την καταβολή των πληρωμών προχρηματοδότησης ή των ενδιάμεσων πληρωμών, ή για το οποίο δεν υποβλήθηκε αίτηση πληρωμής.</w:t>
      </w:r>
    </w:p>
    <w:p w:rsidR="00F8755E" w:rsidRPr="00055F9F" w:rsidRDefault="00F8755E" w:rsidP="007D2F5C">
      <w:r w:rsidRPr="00055F9F">
        <w:t>Με βάση τον Κανονισμό 539/2010 και ειδικότερα την τροποποίηση του άρθρου 93 του Κανονισμού 1083/2006 που αφορά στο χρόνο για την εφαρμογή του Κανόνα Ν+3/+2, σημειώνονται τα παρακάτω για το ΕΠΕΔΒΜ.</w:t>
      </w:r>
    </w:p>
    <w:p w:rsidR="00F8755E" w:rsidRPr="00055F9F" w:rsidRDefault="00F8755E" w:rsidP="007D2F5C">
      <w:r w:rsidRPr="00055F9F">
        <w:rPr>
          <w:b/>
        </w:rPr>
        <w:t>Για το 201</w:t>
      </w:r>
      <w:r>
        <w:rPr>
          <w:b/>
        </w:rPr>
        <w:t>3</w:t>
      </w:r>
      <w:r w:rsidRPr="00055F9F">
        <w:t xml:space="preserve"> (πιστοποίηση δαπανών έως και 31/12/201</w:t>
      </w:r>
      <w:r>
        <w:t>3</w:t>
      </w:r>
      <w:r w:rsidRPr="00055F9F">
        <w:t xml:space="preserve">) προβλέπεται ότι το ύψος της κοινοτικής συνδρομής </w:t>
      </w:r>
      <w:r>
        <w:t xml:space="preserve"> (ΚΣ) </w:t>
      </w:r>
      <w:r w:rsidRPr="00055F9F">
        <w:t>θα πρέπει να ανέρχεται σωρευτικά σε 978.536.241 ευρώ, εκ των οποίων τα 942.221.381 ευρώ αφορούν το Στόχο 1 και 36.314.860 ευρώ το Στόχο 2:</w:t>
      </w:r>
    </w:p>
    <w:p w:rsidR="00F8755E" w:rsidRPr="00AD66C5" w:rsidRDefault="00F8755E" w:rsidP="00E36870">
      <w:pPr>
        <w:pStyle w:val="ListBullet"/>
        <w:numPr>
          <w:ilvl w:val="0"/>
          <w:numId w:val="11"/>
        </w:numPr>
      </w:pPr>
      <w:r w:rsidRPr="00E20653">
        <w:t xml:space="preserve">Με βάση την τελευταία </w:t>
      </w:r>
      <w:r>
        <w:t xml:space="preserve">αίτηση </w:t>
      </w:r>
      <w:r w:rsidRPr="00E20653">
        <w:t>πιστοποίηση</w:t>
      </w:r>
      <w:r>
        <w:t>ς</w:t>
      </w:r>
      <w:r w:rsidRPr="00E20653">
        <w:t xml:space="preserve"> δαπανών </w:t>
      </w:r>
      <w:r>
        <w:t xml:space="preserve">για το 2013 </w:t>
      </w:r>
      <w:r w:rsidRPr="00E20653">
        <w:t>(Δεκέμβριος 201</w:t>
      </w:r>
      <w:r>
        <w:t>3</w:t>
      </w:r>
      <w:r w:rsidRPr="00E20653">
        <w:t>)</w:t>
      </w:r>
      <w:r>
        <w:t>,</w:t>
      </w:r>
      <w:r w:rsidRPr="00E20653">
        <w:t xml:space="preserve"> το ύψος της κοινοτικής συνδρομής </w:t>
      </w:r>
      <w:r>
        <w:t>ανήλθε</w:t>
      </w:r>
      <w:r w:rsidRPr="00E20653">
        <w:t xml:space="preserve"> σε </w:t>
      </w:r>
      <w:r w:rsidRPr="00E54BC7">
        <w:t>1.002.581.180</w:t>
      </w:r>
      <w:r w:rsidRPr="00E20653">
        <w:t xml:space="preserve"> ευρώ</w:t>
      </w:r>
      <w:r>
        <w:t xml:space="preserve"> </w:t>
      </w:r>
      <w:r w:rsidRPr="00D7498B">
        <w:rPr>
          <w:u w:val="single"/>
        </w:rPr>
        <w:t>συμπεριλαμβανομένης της προκαταβολής</w:t>
      </w:r>
      <w:r w:rsidRPr="00E20653">
        <w:t xml:space="preserve">, εκ των οποίων </w:t>
      </w:r>
      <w:r>
        <w:t>955.992.011</w:t>
      </w:r>
      <w:r w:rsidRPr="00AD66C5">
        <w:t xml:space="preserve"> ευρώ στο Στόχο 1 και </w:t>
      </w:r>
      <w:r>
        <w:t>46.589.170</w:t>
      </w:r>
      <w:r w:rsidRPr="00AD66C5">
        <w:t xml:space="preserve"> ευρώ στο Στόχο 2.</w:t>
      </w:r>
    </w:p>
    <w:p w:rsidR="00F8755E" w:rsidRPr="00AD66C5" w:rsidRDefault="00F8755E" w:rsidP="00E36870">
      <w:pPr>
        <w:pStyle w:val="ListBullet"/>
        <w:numPr>
          <w:ilvl w:val="0"/>
          <w:numId w:val="11"/>
        </w:numPr>
      </w:pPr>
      <w:r w:rsidRPr="00AD66C5">
        <w:t>Σύμφωνα με τα προηγούμενα η προϋπολογισθείσα κοινοτική συνδρομή για το 201</w:t>
      </w:r>
      <w:r>
        <w:t>3</w:t>
      </w:r>
      <w:r w:rsidRPr="00AD66C5">
        <w:t xml:space="preserve"> καλύπτεται και μάλιστα υπερκαλύπτεται κατά </w:t>
      </w:r>
      <w:r>
        <w:t>1</w:t>
      </w:r>
      <w:r w:rsidRPr="00AD66C5">
        <w:t xml:space="preserve">% όσον αφορά τον Στόχο 1 και κατά </w:t>
      </w:r>
      <w:r>
        <w:t>28</w:t>
      </w:r>
      <w:r w:rsidRPr="00AD66C5">
        <w:t>% όσον αφορά τον Στόχο 2. Συνεπώς δεν τίθεται θέμα αυτόματης αποδέσμευσης πόρων από την εφαρμογή του Κανόνα Ν+3/+2 κατά το έτος 201</w:t>
      </w:r>
      <w:r>
        <w:t>3</w:t>
      </w:r>
    </w:p>
    <w:p w:rsidR="00F8755E" w:rsidRPr="00AE64FB" w:rsidRDefault="00F8755E" w:rsidP="0062227E">
      <w:pPr>
        <w:jc w:val="center"/>
      </w:pPr>
    </w:p>
    <w:p w:rsidR="00F8755E" w:rsidRPr="00AE64FB" w:rsidRDefault="00F8755E" w:rsidP="0062227E">
      <w:r w:rsidRPr="00966545">
        <w:rPr>
          <w:noProof/>
          <w:lang w:eastAsia="el-GR"/>
        </w:rPr>
        <w:object w:dxaOrig="8660" w:dyaOrig="5492">
          <v:shape id="Γράφημα 1" o:spid="_x0000_i1085" type="#_x0000_t75" style="width:429pt;height:274.5pt;visibility:visible" o:ole="">
            <v:imagedata r:id="rId75" o:title=""/>
            <o:lock v:ext="edit" aspectratio="f"/>
          </v:shape>
          <o:OLEObject Type="Embed" ProgID="Excel.Chart.8" ShapeID="Γράφημα 1" DrawAspect="Content" ObjectID="_1465298836" r:id="rId76"/>
        </w:object>
      </w:r>
    </w:p>
    <w:p w:rsidR="00F8755E" w:rsidRPr="00055F9F" w:rsidRDefault="00F8755E" w:rsidP="007D2F5C">
      <w:r w:rsidRPr="00055F9F">
        <w:rPr>
          <w:b/>
        </w:rPr>
        <w:t>Όσον αφορά το 201</w:t>
      </w:r>
      <w:r>
        <w:rPr>
          <w:b/>
        </w:rPr>
        <w:t>4</w:t>
      </w:r>
      <w:r w:rsidRPr="00055F9F">
        <w:t xml:space="preserve"> (πιστοποίηση δαπανών έως και 31/12/201</w:t>
      </w:r>
      <w:r>
        <w:t>4</w:t>
      </w:r>
      <w:r w:rsidRPr="00055F9F">
        <w:t xml:space="preserve">), προβλέπεται ότι το ύψος της κοινοτικής συνδρομής θα πρέπει να ανέρχεται σωρευτικά σε </w:t>
      </w:r>
      <w:r>
        <w:t>1.210.847.303</w:t>
      </w:r>
      <w:r w:rsidRPr="00055F9F">
        <w:t xml:space="preserve"> ευρώ, εκ των οποίων τα </w:t>
      </w:r>
      <w:r>
        <w:t>1.170.785.520</w:t>
      </w:r>
      <w:r w:rsidRPr="00055F9F">
        <w:t xml:space="preserve"> ευρώ αφορούν το Στόχο 1 και </w:t>
      </w:r>
      <w:r>
        <w:t>40.061.783</w:t>
      </w:r>
      <w:r w:rsidRPr="00055F9F">
        <w:t xml:space="preserve"> ευρώ το Στόχο 2:</w:t>
      </w:r>
    </w:p>
    <w:p w:rsidR="00F8755E" w:rsidRPr="00C20C87" w:rsidRDefault="00F8755E" w:rsidP="00E36870">
      <w:pPr>
        <w:pStyle w:val="ListBullet"/>
        <w:numPr>
          <w:ilvl w:val="0"/>
          <w:numId w:val="11"/>
        </w:numPr>
      </w:pPr>
      <w:r w:rsidRPr="00BE13DD">
        <w:t xml:space="preserve">Με βάση την τελευταία </w:t>
      </w:r>
      <w:r>
        <w:t xml:space="preserve">αίτηση </w:t>
      </w:r>
      <w:r w:rsidRPr="00BE13DD">
        <w:t>πιστοποίηση</w:t>
      </w:r>
      <w:r>
        <w:t>ς</w:t>
      </w:r>
      <w:r w:rsidRPr="00BE13DD">
        <w:t xml:space="preserve"> δαπανών </w:t>
      </w:r>
      <w:r>
        <w:t xml:space="preserve">που έχει υποβληθεί στην ΕΕ </w:t>
      </w:r>
      <w:r w:rsidRPr="00BE13DD">
        <w:t>(</w:t>
      </w:r>
      <w:r>
        <w:t>Μάιος 2014</w:t>
      </w:r>
      <w:r w:rsidRPr="00BE13DD">
        <w:t>)</w:t>
      </w:r>
      <w:r>
        <w:t>,</w:t>
      </w:r>
      <w:r w:rsidRPr="00E20653">
        <w:t xml:space="preserve"> το ύψος της κοινοτικής συνδρομής </w:t>
      </w:r>
      <w:r>
        <w:t>ανήλθε</w:t>
      </w:r>
      <w:r w:rsidRPr="00E20653">
        <w:t xml:space="preserve"> σε </w:t>
      </w:r>
      <w:r w:rsidRPr="00E54BC7">
        <w:t>1.</w:t>
      </w:r>
      <w:r>
        <w:t>064.670.085</w:t>
      </w:r>
      <w:r w:rsidRPr="00E20653">
        <w:t xml:space="preserve"> ευρώ</w:t>
      </w:r>
      <w:r>
        <w:t xml:space="preserve"> </w:t>
      </w:r>
      <w:r w:rsidRPr="00D7498B">
        <w:rPr>
          <w:u w:val="single"/>
        </w:rPr>
        <w:t>συμπεριλαμβανομένης της προκαταβολής</w:t>
      </w:r>
      <w:r w:rsidRPr="00E20653">
        <w:t xml:space="preserve">, εκ των οποίων </w:t>
      </w:r>
      <w:r>
        <w:t>1.017.756.404</w:t>
      </w:r>
      <w:r w:rsidRPr="00AD66C5">
        <w:t xml:space="preserve"> ευρώ στο Στόχο 1 και </w:t>
      </w:r>
      <w:r>
        <w:t>46.913.681</w:t>
      </w:r>
      <w:r w:rsidRPr="00AD66C5">
        <w:t xml:space="preserve"> ευρώ στο Στόχο 2.</w:t>
      </w:r>
      <w:r w:rsidRPr="00C20C87">
        <w:t xml:space="preserve"> </w:t>
      </w:r>
    </w:p>
    <w:p w:rsidR="00F8755E" w:rsidRPr="00AE64FB" w:rsidRDefault="00F8755E" w:rsidP="00E36870">
      <w:pPr>
        <w:pStyle w:val="ListBullet"/>
        <w:numPr>
          <w:ilvl w:val="0"/>
          <w:numId w:val="11"/>
        </w:numPr>
      </w:pPr>
      <w:r w:rsidRPr="00C20C87">
        <w:t>Σύμφωνα με τα προηγούμενα, η κοινοτική συνδρομή για το έτος 201</w:t>
      </w:r>
      <w:r>
        <w:t>4</w:t>
      </w:r>
      <w:r w:rsidRPr="00C20C87">
        <w:t xml:space="preserve"> όσον αφορά τον Στόχο 1 καλύπτεται ήδη κατά </w:t>
      </w:r>
      <w:r>
        <w:t>8</w:t>
      </w:r>
      <w:r w:rsidRPr="00C20C87">
        <w:t xml:space="preserve">7%, ενώ η κοινοτική συνδρομή </w:t>
      </w:r>
      <w:r w:rsidRPr="00AE64FB">
        <w:t xml:space="preserve">στον Στόχο 2 έχει </w:t>
      </w:r>
      <w:r>
        <w:t>ήδη</w:t>
      </w:r>
      <w:r w:rsidRPr="00AE64FB">
        <w:t xml:space="preserve"> </w:t>
      </w:r>
      <w:r>
        <w:t>υπερκαλυφθεί</w:t>
      </w:r>
      <w:r w:rsidRPr="00AE64FB">
        <w:t xml:space="preserve"> (</w:t>
      </w:r>
      <w:r>
        <w:t>117</w:t>
      </w:r>
      <w:r w:rsidRPr="00AE64FB">
        <w:t>%).</w:t>
      </w:r>
    </w:p>
    <w:p w:rsidR="00F8755E" w:rsidRDefault="00F8755E" w:rsidP="00E36870">
      <w:pPr>
        <w:pStyle w:val="ListBullet"/>
        <w:numPr>
          <w:ilvl w:val="0"/>
          <w:numId w:val="11"/>
        </w:numPr>
      </w:pPr>
      <w:r w:rsidRPr="00AE64FB">
        <w:t>Δεδομένου ότι στο ετήσιο πρόγραμμα υλοποίησης του ΕΠΕΔΒΜ προβλέπεται ότι εντός του 201</w:t>
      </w:r>
      <w:r>
        <w:t>4</w:t>
      </w:r>
      <w:r w:rsidRPr="00AE64FB">
        <w:t xml:space="preserve"> οι δαπάνες που θα δηλωθούν θα ανέλθουν σε 3</w:t>
      </w:r>
      <w:r>
        <w:t>4</w:t>
      </w:r>
      <w:r w:rsidRPr="00AE64FB">
        <w:t xml:space="preserve">0 Μ€ Δημόσια Δαπάνη εκτιμάται ότι: α) το υπολειπόμενο </w:t>
      </w:r>
      <w:r>
        <w:t>13</w:t>
      </w:r>
      <w:r w:rsidRPr="00AE64FB">
        <w:t xml:space="preserve">% της κοινοτική συνδρομής για το έτος, όσον αφορά τον Στόχο 1, περίπου </w:t>
      </w:r>
      <w:r>
        <w:t>153</w:t>
      </w:r>
      <w:r w:rsidRPr="00AE64FB">
        <w:t xml:space="preserve"> Μ€, θα καλυφθεί από τις πιστοποιήσεις δαπανών εντός του 201</w:t>
      </w:r>
      <w:r>
        <w:t>4 και β) όσον αφορά τον Στόχο 2, ήδη από την πρώτη πιστοποίηση του 2014 έχει υπερ</w:t>
      </w:r>
      <w:r w:rsidRPr="00AE64FB">
        <w:t xml:space="preserve">καλυφθεί </w:t>
      </w:r>
      <w:r>
        <w:t>η απαίτηση</w:t>
      </w:r>
      <w:r w:rsidRPr="00AE64FB">
        <w:t>.  Συνεπώς δεν θα υπάρξει πρόβλημα αυτόματης αποδέσμευσης πόρων από την εφαρμογή του</w:t>
      </w:r>
      <w:r>
        <w:t xml:space="preserve"> Κανόνα Ν+3/+2 κατά το έτος 2014 σε κανέναν από τους Στόχους</w:t>
      </w:r>
      <w:r w:rsidRPr="00AE64FB">
        <w:t>.</w:t>
      </w:r>
    </w:p>
    <w:p w:rsidR="00F8755E" w:rsidRDefault="00F8755E" w:rsidP="007D2F5C">
      <w:pPr>
        <w:pStyle w:val="ListBullet"/>
        <w:numPr>
          <w:ilvl w:val="0"/>
          <w:numId w:val="0"/>
        </w:numPr>
      </w:pPr>
    </w:p>
    <w:p w:rsidR="00F8755E" w:rsidRDefault="00F8755E" w:rsidP="007D2F5C">
      <w:pPr>
        <w:pStyle w:val="ListBullet"/>
        <w:numPr>
          <w:ilvl w:val="0"/>
          <w:numId w:val="0"/>
        </w:numPr>
      </w:pPr>
      <w:r w:rsidRPr="00966545">
        <w:rPr>
          <w:noProof/>
          <w:lang w:eastAsia="el-GR"/>
        </w:rPr>
        <w:object w:dxaOrig="8343" w:dyaOrig="5252">
          <v:shape id="Γράφημα 257" o:spid="_x0000_i1086" type="#_x0000_t75" style="width:417pt;height:262.5pt;visibility:visible" o:ole="">
            <v:imagedata r:id="rId77" o:title=""/>
            <o:lock v:ext="edit" aspectratio="f"/>
          </v:shape>
          <o:OLEObject Type="Embed" ProgID="Excel.Chart.8" ShapeID="Γράφημα 257" DrawAspect="Content" ObjectID="_1465298837" r:id="rId78"/>
        </w:object>
      </w:r>
    </w:p>
    <w:p w:rsidR="00F8755E" w:rsidRDefault="00F8755E">
      <w:pPr>
        <w:pStyle w:val="ListBullet"/>
        <w:numPr>
          <w:ilvl w:val="0"/>
          <w:numId w:val="0"/>
        </w:numPr>
        <w:ind w:left="360" w:hanging="360"/>
      </w:pPr>
    </w:p>
    <w:p w:rsidR="00F8755E" w:rsidRDefault="00F8755E" w:rsidP="00E36870">
      <w:pPr>
        <w:pStyle w:val="Heading2"/>
        <w:numPr>
          <w:ilvl w:val="1"/>
          <w:numId w:val="16"/>
        </w:numPr>
      </w:pPr>
      <w:bookmarkStart w:id="86" w:name="_Toc389660594"/>
      <w:r w:rsidRPr="00496519">
        <w:t>Ετήσια Προγράμματα ΕΠΕΔΒΜ 201</w:t>
      </w:r>
      <w:r>
        <w:rPr>
          <w:lang w:val="en-US"/>
        </w:rPr>
        <w:t>3</w:t>
      </w:r>
      <w:r>
        <w:t xml:space="preserve"> και </w:t>
      </w:r>
      <w:r>
        <w:rPr>
          <w:lang w:val="en-US"/>
        </w:rPr>
        <w:t>2014</w:t>
      </w:r>
      <w:bookmarkEnd w:id="86"/>
    </w:p>
    <w:p w:rsidR="00F8755E" w:rsidRDefault="00F8755E" w:rsidP="00E36870">
      <w:pPr>
        <w:pStyle w:val="Heading3"/>
        <w:numPr>
          <w:ilvl w:val="2"/>
          <w:numId w:val="16"/>
        </w:numPr>
      </w:pPr>
      <w:bookmarkStart w:id="87" w:name="_Toc389660595"/>
      <w:r w:rsidRPr="003063D3">
        <w:t>Απολο</w:t>
      </w:r>
      <w:r>
        <w:t xml:space="preserve">γισμός Ετήσιου Προγράμματος </w:t>
      </w:r>
      <w:r>
        <w:rPr>
          <w:lang w:val="en-US"/>
        </w:rPr>
        <w:t>2013</w:t>
      </w:r>
      <w:bookmarkEnd w:id="87"/>
    </w:p>
    <w:p w:rsidR="00F8755E" w:rsidRPr="000B1891" w:rsidRDefault="00F8755E" w:rsidP="0062227E">
      <w:r w:rsidRPr="00322CED">
        <w:t xml:space="preserve">Ο προγραμματισμός των ετήσιων δαπανών για το </w:t>
      </w:r>
      <w:r w:rsidRPr="00B31819">
        <w:t>2013</w:t>
      </w:r>
      <w:r w:rsidRPr="00322CED">
        <w:t xml:space="preserve"> ανήλθε σε </w:t>
      </w:r>
      <w:r w:rsidRPr="00B31819">
        <w:t>360</w:t>
      </w:r>
      <w:r w:rsidRPr="00322CED">
        <w:t xml:space="preserve"> Μ€ ποσό που κάλυπτε τόσο τις απαιτήσεις του Κανόνα Ν+3/+2, όσο και του Μνημονίου.</w:t>
      </w:r>
      <w:r w:rsidRPr="000B1891">
        <w:t xml:space="preserve">. </w:t>
      </w:r>
    </w:p>
    <w:p w:rsidR="00F8755E" w:rsidRPr="004869D3" w:rsidRDefault="00F8755E" w:rsidP="0062227E">
      <w:r w:rsidRPr="000B1891">
        <w:t xml:space="preserve">Σύμφωνα με το ετήσιο πρόγραμμα υλοποίησης του ΕΠΕΔΒΜ </w:t>
      </w:r>
      <w:r w:rsidRPr="000B1891">
        <w:rPr>
          <w:rStyle w:val="Strong"/>
          <w:bCs/>
        </w:rPr>
        <w:t xml:space="preserve">για το </w:t>
      </w:r>
      <w:r w:rsidRPr="0039308F">
        <w:rPr>
          <w:rStyle w:val="Strong"/>
          <w:bCs/>
        </w:rPr>
        <w:t>2013</w:t>
      </w:r>
      <w:r w:rsidRPr="000B1891">
        <w:t xml:space="preserve">, το οποίο αφορούσε στην παρακολούθηση ανά τρίμηνο τεσσάρων </w:t>
      </w:r>
      <w:r w:rsidRPr="004869D3">
        <w:t>χρηματοοικονομικών μεγεθών, προβλέπονταν ότι:</w:t>
      </w:r>
    </w:p>
    <w:p w:rsidR="00F8755E" w:rsidRDefault="00F8755E" w:rsidP="00E36870">
      <w:pPr>
        <w:pStyle w:val="ListBullet"/>
        <w:numPr>
          <w:ilvl w:val="0"/>
          <w:numId w:val="13"/>
        </w:numPr>
      </w:pPr>
      <w:r w:rsidRPr="004869D3">
        <w:t xml:space="preserve">Οι προσκλήσεις θα ανέρχονταν σε </w:t>
      </w:r>
      <w:r w:rsidRPr="00BD0601">
        <w:t>2.081</w:t>
      </w:r>
      <w:r w:rsidRPr="004869D3">
        <w:t xml:space="preserve"> Μ€ και η ενεργοποίηση του Προγράμματος στο </w:t>
      </w:r>
      <w:r>
        <w:t>122</w:t>
      </w:r>
      <w:r w:rsidRPr="004869D3">
        <w:t>%.</w:t>
      </w:r>
    </w:p>
    <w:p w:rsidR="00F8755E" w:rsidRDefault="00F8755E" w:rsidP="00E36870">
      <w:pPr>
        <w:pStyle w:val="ListBullet"/>
        <w:numPr>
          <w:ilvl w:val="0"/>
          <w:numId w:val="13"/>
        </w:numPr>
      </w:pPr>
      <w:r w:rsidRPr="004869D3">
        <w:t xml:space="preserve">Οι εντάξεις θα ξεπερνούσαν τα </w:t>
      </w:r>
      <w:r w:rsidRPr="00850179">
        <w:t>1.893</w:t>
      </w:r>
      <w:r w:rsidRPr="004869D3">
        <w:t xml:space="preserve"> Μ€ και το αντίστοιχο ποσοστό θα ανέρχονταν στο </w:t>
      </w:r>
      <w:r w:rsidRPr="00850179">
        <w:t>111</w:t>
      </w:r>
      <w:r w:rsidRPr="004869D3">
        <w:t>%.</w:t>
      </w:r>
    </w:p>
    <w:p w:rsidR="00F8755E" w:rsidRDefault="00F8755E" w:rsidP="00E36870">
      <w:pPr>
        <w:pStyle w:val="ListBullet"/>
        <w:numPr>
          <w:ilvl w:val="0"/>
          <w:numId w:val="13"/>
        </w:numPr>
      </w:pPr>
      <w:r w:rsidRPr="004869D3">
        <w:t xml:space="preserve">Οι νομικές δεσμεύσεις θα ανέρχονταν στα </w:t>
      </w:r>
      <w:r w:rsidRPr="00850179">
        <w:t>1.708</w:t>
      </w:r>
      <w:r w:rsidRPr="004869D3">
        <w:t xml:space="preserve"> Μ€ και το αντίστοιχο ποσοστό στο </w:t>
      </w:r>
      <w:r w:rsidRPr="00850179">
        <w:t>100</w:t>
      </w:r>
      <w:r w:rsidRPr="004869D3">
        <w:t>%.</w:t>
      </w:r>
    </w:p>
    <w:p w:rsidR="00F8755E" w:rsidRDefault="00F8755E" w:rsidP="00E36870">
      <w:pPr>
        <w:pStyle w:val="ListBullet"/>
        <w:numPr>
          <w:ilvl w:val="0"/>
          <w:numId w:val="13"/>
        </w:numPr>
      </w:pPr>
      <w:r w:rsidRPr="004869D3">
        <w:t xml:space="preserve">Οι δαπάνες στο τέλος του </w:t>
      </w:r>
      <w:r w:rsidRPr="00BD0601">
        <w:t>2013</w:t>
      </w:r>
      <w:r w:rsidRPr="004869D3">
        <w:t xml:space="preserve">θα ξεπερνούσαν τα </w:t>
      </w:r>
      <w:r w:rsidRPr="00850179">
        <w:t>994</w:t>
      </w:r>
      <w:r w:rsidRPr="004869D3">
        <w:t xml:space="preserve"> Μ€, ενώ μόνο για το </w:t>
      </w:r>
      <w:r w:rsidRPr="00BD0601">
        <w:t xml:space="preserve">2013 </w:t>
      </w:r>
      <w:r w:rsidRPr="004869D3">
        <w:t xml:space="preserve">προβλέπονταν η δήλωση </w:t>
      </w:r>
      <w:r w:rsidRPr="00850179">
        <w:t>360</w:t>
      </w:r>
      <w:r w:rsidRPr="004869D3">
        <w:t xml:space="preserve"> Μ€. Το ποσοστό απορρόφησης θα έφτανε στο </w:t>
      </w:r>
      <w:r>
        <w:rPr>
          <w:lang w:val="en-US"/>
        </w:rPr>
        <w:t>58</w:t>
      </w:r>
      <w:r w:rsidRPr="004869D3">
        <w:t>%.</w:t>
      </w:r>
    </w:p>
    <w:p w:rsidR="00F8755E" w:rsidRPr="004869D3" w:rsidRDefault="00F8755E" w:rsidP="0062227E">
      <w:r w:rsidRPr="004869D3">
        <w:t xml:space="preserve">Με βάση την πρόοδο που σημειώθηκε έως και το τέλος του </w:t>
      </w:r>
      <w:r w:rsidRPr="0039308F">
        <w:t>2013</w:t>
      </w:r>
      <w:r w:rsidRPr="004869D3">
        <w:t xml:space="preserve"> και παρουσιάζεται αναλυτικά στο πρώτο κεφάλαιο της Ετήσιας Έκθεσης, σημειώνονται οι παρακάτω αποκλίσεις σε σχέση με το Ετήσιο Πρόγραμμα του ΕΠΕΔΒΜ για το </w:t>
      </w:r>
      <w:r w:rsidRPr="0039308F">
        <w:t>2013</w:t>
      </w:r>
      <w:r w:rsidRPr="004869D3">
        <w:t>:</w:t>
      </w:r>
    </w:p>
    <w:p w:rsidR="00F8755E" w:rsidRDefault="00F8755E" w:rsidP="00E36870">
      <w:pPr>
        <w:pStyle w:val="ListBullet"/>
        <w:numPr>
          <w:ilvl w:val="0"/>
          <w:numId w:val="13"/>
        </w:numPr>
      </w:pPr>
      <w:r w:rsidRPr="004869D3">
        <w:t xml:space="preserve">Ο προϋπολογισμός των προσκλήσεων εμφανίζεται αυξημένος κατά </w:t>
      </w:r>
      <w:r w:rsidRPr="00850179">
        <w:t>19</w:t>
      </w:r>
      <w:r w:rsidRPr="004869D3">
        <w:t xml:space="preserve"> ποσοστιαίες μονάδες (</w:t>
      </w:r>
      <w:r w:rsidRPr="00850179">
        <w:t>122</w:t>
      </w:r>
      <w:r w:rsidRPr="004869D3">
        <w:t xml:space="preserve">% πρόβλεψη, </w:t>
      </w:r>
      <w:r w:rsidRPr="00850179">
        <w:t>141</w:t>
      </w:r>
      <w:r w:rsidRPr="004869D3">
        <w:t>% υλοποίηση).</w:t>
      </w:r>
    </w:p>
    <w:p w:rsidR="00F8755E" w:rsidRDefault="00F8755E" w:rsidP="00E36870">
      <w:pPr>
        <w:pStyle w:val="ListBullet"/>
        <w:numPr>
          <w:ilvl w:val="0"/>
          <w:numId w:val="13"/>
        </w:numPr>
      </w:pPr>
      <w:r w:rsidRPr="004869D3">
        <w:t xml:space="preserve">Ο προϋπολογισμός των ενταγμένων πράξεων εμφανίζεται αυξημένος κατά </w:t>
      </w:r>
      <w:r w:rsidRPr="00850179">
        <w:t>7</w:t>
      </w:r>
      <w:r w:rsidRPr="004869D3">
        <w:t xml:space="preserve"> ποσοστιαίες μονάδες (</w:t>
      </w:r>
      <w:r w:rsidRPr="00850179">
        <w:t>111</w:t>
      </w:r>
      <w:r w:rsidRPr="004869D3">
        <w:t xml:space="preserve">% πρόβλεψη, </w:t>
      </w:r>
      <w:r w:rsidRPr="00850179">
        <w:t>118</w:t>
      </w:r>
      <w:r w:rsidRPr="004869D3">
        <w:t>% υλοποίηση).</w:t>
      </w:r>
    </w:p>
    <w:p w:rsidR="00F8755E" w:rsidRDefault="00F8755E" w:rsidP="00E36870">
      <w:pPr>
        <w:pStyle w:val="ListBullet"/>
        <w:numPr>
          <w:ilvl w:val="0"/>
          <w:numId w:val="13"/>
        </w:numPr>
      </w:pPr>
      <w:r w:rsidRPr="004869D3">
        <w:t xml:space="preserve">Αύξηση κατά </w:t>
      </w:r>
      <w:r w:rsidRPr="00850179">
        <w:t>8</w:t>
      </w:r>
      <w:r w:rsidRPr="004869D3">
        <w:t xml:space="preserve"> ποσοστιαίες μονάδες σημειώνεται στις νομικές δεσμεύσεις </w:t>
      </w:r>
      <w:r w:rsidRPr="00E64EAB">
        <w:t>(</w:t>
      </w:r>
      <w:r w:rsidRPr="00850179">
        <w:t>100</w:t>
      </w:r>
      <w:r w:rsidRPr="00E64EAB">
        <w:t xml:space="preserve">% πρόβλεψη, </w:t>
      </w:r>
      <w:r w:rsidRPr="00850179">
        <w:t>108</w:t>
      </w:r>
      <w:r w:rsidRPr="00E64EAB">
        <w:t>% υλοποίηση).</w:t>
      </w:r>
    </w:p>
    <w:p w:rsidR="00F8755E" w:rsidRPr="00E64EAB" w:rsidRDefault="00F8755E" w:rsidP="00E64656">
      <w:r w:rsidRPr="00E64EAB">
        <w:t xml:space="preserve">Οι δαπάνες που δηλώθηκαν ανέρχονται σε </w:t>
      </w:r>
      <w:r w:rsidRPr="00A11D78">
        <w:t xml:space="preserve"> </w:t>
      </w:r>
      <w:r w:rsidRPr="00A11D78">
        <w:rPr>
          <w:rFonts w:cs="Arial"/>
          <w:color w:val="000000"/>
          <w:lang w:eastAsia="el-GR"/>
        </w:rPr>
        <w:t>949.274.697,98</w:t>
      </w:r>
      <w:r w:rsidRPr="00E64EAB">
        <w:t xml:space="preserve">€, εμφανίζονται </w:t>
      </w:r>
      <w:r>
        <w:t xml:space="preserve">μειωμένες </w:t>
      </w:r>
      <w:r w:rsidRPr="00E64EAB">
        <w:t xml:space="preserve">κατά </w:t>
      </w:r>
      <w:r>
        <w:t>45</w:t>
      </w:r>
      <w:r w:rsidRPr="00E64EAB">
        <w:t xml:space="preserve">  Μ€  από την σχετική πρόβλεψη και το ποσοστό απορρόφησης ανήλθε στο </w:t>
      </w:r>
      <w:r w:rsidRPr="00850179">
        <w:t>56</w:t>
      </w:r>
      <w:r w:rsidRPr="00E64EAB">
        <w:t>%</w:t>
      </w:r>
      <w:r w:rsidRPr="00850179">
        <w:t>.</w:t>
      </w:r>
      <w:r w:rsidRPr="00E64EAB">
        <w:t>.</w:t>
      </w:r>
    </w:p>
    <w:p w:rsidR="00F8755E" w:rsidRPr="00E64EAB" w:rsidRDefault="00F8755E" w:rsidP="0062227E">
      <w:r w:rsidRPr="00E64EAB">
        <w:t xml:space="preserve">Συνεπώς, σε σχέση με τις </w:t>
      </w:r>
      <w:r w:rsidRPr="00BE284C">
        <w:rPr>
          <w:u w:val="single"/>
        </w:rPr>
        <w:t>προβλέψεις</w:t>
      </w:r>
      <w:r w:rsidRPr="00E64EAB">
        <w:t xml:space="preserve"> του Ετήσιου Προγρ</w:t>
      </w:r>
      <w:r>
        <w:t xml:space="preserve">άμματος ΕΠΕΔΒΜ για το </w:t>
      </w:r>
      <w:r w:rsidRPr="0039308F">
        <w:t>2013</w:t>
      </w:r>
      <w:r w:rsidRPr="00E64EAB">
        <w:t>, όλα τα υπό παρακολούθηση χρηματοοικονομικά μεγέθη του προγράμματος</w:t>
      </w:r>
      <w:r>
        <w:t xml:space="preserve">, </w:t>
      </w:r>
      <w:r w:rsidRPr="00E64EAB">
        <w:t>υλοποιήθηκαν σύμφωνα με τις προβλέψεις και με μικρή θετική απόκλιση</w:t>
      </w:r>
      <w:r>
        <w:t>, εκτός από τις δαπάνες που παρουσίασαν μικρή αρνητική απόκλιση κατά 2 ποσοστιαίες μονάδες.</w:t>
      </w:r>
    </w:p>
    <w:p w:rsidR="00F8755E" w:rsidRPr="00E64EAB" w:rsidRDefault="00F8755E" w:rsidP="0062227E">
      <w:r w:rsidRPr="00E64EAB">
        <w:t xml:space="preserve">Αναφορές για την πρόοδο που επιτεύχθηκε εντός του </w:t>
      </w:r>
      <w:r w:rsidRPr="00075E32">
        <w:t>2013</w:t>
      </w:r>
      <w:r w:rsidRPr="00E64EAB">
        <w:t xml:space="preserve"> γίνονται στις αντίστοιχες ενότητες της Ετήσιας Έκθεσης, όπου παρουσιάζεται η υλοποίηση του Επιχειρησιακού Προγράμματος και η υλοποίηση των Αξόνων Προτεραιότητας.</w:t>
      </w:r>
    </w:p>
    <w:p w:rsidR="00F8755E" w:rsidRDefault="00F8755E" w:rsidP="0062227E">
      <w:r w:rsidRPr="002231C3">
        <w:t xml:space="preserve">Στο Παράρτημα της Ετήσιας Έκθεσης παρατίθεται απολογιστικός Πίνακας με την εξέλιξη </w:t>
      </w:r>
      <w:r w:rsidRPr="00794BC6">
        <w:t xml:space="preserve">των </w:t>
      </w:r>
      <w:r w:rsidRPr="00075E32">
        <w:t>τεσσάρων</w:t>
      </w:r>
      <w:r w:rsidRPr="00794BC6">
        <w:t xml:space="preserve"> χρηματοοικονομικών</w:t>
      </w:r>
      <w:r w:rsidRPr="002231C3">
        <w:t xml:space="preserve"> μεγεθών ανά τρίμηνο, ομάδα αξόνων και τετραψήφιο κωδικό δράσης του ΕΠΕΔΒΜ του έτους </w:t>
      </w:r>
      <w:r w:rsidRPr="00075E32">
        <w:t>2013</w:t>
      </w:r>
      <w:r w:rsidRPr="002231C3">
        <w:t xml:space="preserve">. Στη στήλη των ενδεικτικών προϋπολογισμών κατά κατηγορία πράξης αποτυπώνεται η </w:t>
      </w:r>
      <w:r w:rsidRPr="0039308F">
        <w:t>αναθεώρηση στους χρηματοδοτικούς πίνακες του προγράμματος που εγκρίθηκε με την  αρ. C(2012)</w:t>
      </w:r>
      <w:r w:rsidRPr="00075E32">
        <w:rPr>
          <w:lang w:val="en-US"/>
        </w:rPr>
        <w:t>9090</w:t>
      </w:r>
      <w:r w:rsidRPr="0039308F">
        <w:t xml:space="preserve"> final / </w:t>
      </w:r>
      <w:r w:rsidRPr="00075E32">
        <w:rPr>
          <w:lang w:val="en-US"/>
        </w:rPr>
        <w:t>12-12-2013</w:t>
      </w:r>
      <w:r w:rsidRPr="0039308F">
        <w:t xml:space="preserve"> Απόφαση της Επιτροπής της ΕΕ.</w:t>
      </w:r>
    </w:p>
    <w:p w:rsidR="00F8755E" w:rsidRDefault="00F8755E" w:rsidP="00786FB6"/>
    <w:p w:rsidR="00F8755E" w:rsidRDefault="00F8755E" w:rsidP="00E36870">
      <w:pPr>
        <w:pStyle w:val="Heading3"/>
        <w:numPr>
          <w:ilvl w:val="2"/>
          <w:numId w:val="16"/>
        </w:numPr>
      </w:pPr>
      <w:bookmarkStart w:id="88" w:name="_Toc389660596"/>
      <w:r>
        <w:t xml:space="preserve">Ετήσιο Πρόγραμμα Υλοποίησης ΕΠΕΔΒΜ </w:t>
      </w:r>
      <w:r>
        <w:rPr>
          <w:lang w:val="en-US"/>
        </w:rPr>
        <w:t>2014</w:t>
      </w:r>
      <w:bookmarkEnd w:id="88"/>
    </w:p>
    <w:p w:rsidR="00F8755E" w:rsidRPr="00941267" w:rsidRDefault="00F8755E" w:rsidP="0062227E">
      <w:r w:rsidRPr="00941267">
        <w:t xml:space="preserve">Το ετήσιο πρόγραμμα υλοποίησης του ΕΠΕΔΒΜ για το </w:t>
      </w:r>
      <w:r>
        <w:t>2014</w:t>
      </w:r>
      <w:r w:rsidRPr="00941267">
        <w:t xml:space="preserve"> συντάχθηκε το πρώτο τρίμηνο του </w:t>
      </w:r>
      <w:r>
        <w:t>2014</w:t>
      </w:r>
      <w:r w:rsidRPr="00941267">
        <w:t xml:space="preserve"> και υποβλήθηκε στην ΕΕ στις αρχές Απριλίου. Το ετήσιο πρόγραμμα συντάχθηκε με βάση τις προβλέψεις των Δικαιούχων (κυρίως ως προς τις πληρωμές/δαπάνες) και τις εκτιμήσεις της ΕΥΔ ΕΠΕΔΒΜ για τα υπόλοιπα μεγέθη. Οι προβλέψεις γίνονται </w:t>
      </w:r>
      <w:r w:rsidRPr="00234323">
        <w:t>ανά τρίμηνο και η ανάλυση φτάνει έως και τετραψήφιο κωδικό (κατηγορία πράξης) σύμφωνα με τις Δράσεις που περιγράφονται στο εγκεκριμένο Επιχειρησιακό Πρόγραμμα.</w:t>
      </w:r>
    </w:p>
    <w:p w:rsidR="00F8755E" w:rsidRPr="00B16039" w:rsidRDefault="00F8755E" w:rsidP="0062227E">
      <w:r w:rsidRPr="00B16039">
        <w:t xml:space="preserve">Με βάση τα στοιχεία του ετήσιου προγράμματος, εκτιμάται, ότι, για το </w:t>
      </w:r>
      <w:r>
        <w:t>2014</w:t>
      </w:r>
      <w:r w:rsidRPr="00B16039">
        <w:t>:</w:t>
      </w:r>
    </w:p>
    <w:p w:rsidR="00F8755E" w:rsidRDefault="00F8755E" w:rsidP="00E36870">
      <w:pPr>
        <w:pStyle w:val="ListBullet"/>
        <w:numPr>
          <w:ilvl w:val="0"/>
          <w:numId w:val="13"/>
        </w:numPr>
      </w:pPr>
      <w:r w:rsidRPr="00B16039">
        <w:t xml:space="preserve">Οι εντάξεις, προβλέπεται να </w:t>
      </w:r>
      <w:r>
        <w:t xml:space="preserve">μειωθούν  σύμφωνα και με το Πρόγραμμα εξυγίανσης </w:t>
      </w:r>
      <w:r w:rsidRPr="00B16039">
        <w:t>κυρίως στους άξονες 1,2,3 στις δράσεις του νέου σχολείου, της εξειδικευμένης εκπαιδευτικής υποστήριξης</w:t>
      </w:r>
      <w:r>
        <w:t xml:space="preserve">, των ολοήμερων σχολείων, της επιμόρφωσης των εκπαιδευτικών σε </w:t>
      </w:r>
      <w:r>
        <w:rPr>
          <w:lang w:val="en-US"/>
        </w:rPr>
        <w:t>ICT</w:t>
      </w:r>
      <w:r w:rsidRPr="00075E32">
        <w:t xml:space="preserve">, </w:t>
      </w:r>
      <w:r>
        <w:t>των ψηφιακών παρεμβάσεων στα αναλυτικά προγράμματα</w:t>
      </w:r>
      <w:r w:rsidRPr="00B16039">
        <w:t xml:space="preserve"> και της ενισχυτικής διδασκαλίας. Στους λοιπούς άξονες, μεταβολές στους προϋπολογισμούς των εντάξεων θα πραγματοποιηθούν στις δράσεις </w:t>
      </w:r>
      <w:r>
        <w:t xml:space="preserve">υποτροφιών αρχικής επαγγελματικής κατάρτισης, </w:t>
      </w:r>
      <w:r w:rsidRPr="00B16039">
        <w:t xml:space="preserve">στις δράσεις πρακτικής άσκησης (άξονες 4,5,6), σε δράσεις διά βίου μάθησης με τα κέντρα διά βίου μάθησης (άξονες 7,8,9) και σε δράσεις υποστήριξης ερευνητικών ομάδων (άξονες 10,11,12). Παράλληλα σε όλους τους άξονες προγραμματίζονται τακτοποιήσεις στους προϋπολογισμούς ενταγμένων πράξεων. Μέχρι το τέλος του έτους το συνολικό ποσό αναμένεται να ανέλθει σε </w:t>
      </w:r>
      <w:r>
        <w:t>1.800</w:t>
      </w:r>
      <w:r w:rsidRPr="00B16039">
        <w:t xml:space="preserve"> Μ€ και το αντίστοιχο ποσοστό στο </w:t>
      </w:r>
      <w:r>
        <w:t>106</w:t>
      </w:r>
      <w:r w:rsidRPr="00B16039">
        <w:t xml:space="preserve">%, σημειώνοντας ετήσια </w:t>
      </w:r>
      <w:r>
        <w:t xml:space="preserve">μείωση </w:t>
      </w:r>
      <w:r w:rsidRPr="00B16039">
        <w:t xml:space="preserve"> κατά </w:t>
      </w:r>
      <w:r w:rsidRPr="00075E32">
        <w:t>3,8</w:t>
      </w:r>
      <w:r w:rsidRPr="00B16039">
        <w:t>%.</w:t>
      </w:r>
    </w:p>
    <w:p w:rsidR="00F8755E" w:rsidRDefault="00F8755E" w:rsidP="00E36870">
      <w:pPr>
        <w:pStyle w:val="ListBullet"/>
        <w:numPr>
          <w:ilvl w:val="0"/>
          <w:numId w:val="13"/>
        </w:numPr>
      </w:pPr>
      <w:r w:rsidRPr="00B16039">
        <w:t xml:space="preserve">Έμφαση θα δοθεί εντός του </w:t>
      </w:r>
      <w:r>
        <w:t>2014</w:t>
      </w:r>
      <w:r w:rsidRPr="00B16039">
        <w:t xml:space="preserve"> </w:t>
      </w:r>
      <w:r>
        <w:t xml:space="preserve">στον εξορθολογισμό των </w:t>
      </w:r>
      <w:r w:rsidRPr="00B16039">
        <w:t xml:space="preserve"> νομικών δεσμεύσεων, η οποία εκτιμάται στο ποσό των </w:t>
      </w:r>
      <w:r>
        <w:t>-37,9</w:t>
      </w:r>
      <w:r w:rsidRPr="00B16039">
        <w:t xml:space="preserve">Μ€, ήτοι ετήσια </w:t>
      </w:r>
      <w:r>
        <w:t>μείωση</w:t>
      </w:r>
      <w:r w:rsidRPr="00B16039">
        <w:t xml:space="preserve"> κατά </w:t>
      </w:r>
      <w:r>
        <w:t>-2</w:t>
      </w:r>
      <w:r w:rsidRPr="00B16039">
        <w:t xml:space="preserve">% και προερχόμενη από τις δράσεις </w:t>
      </w:r>
      <w:r>
        <w:t xml:space="preserve"> της ενισχυτικής διδασκαλίας,  των ολοήμερων σχολείων, της υποστήριξης των υπηρεσιών εκπαίδευσηςάξονες 1,2,3), των ειδικών προγραμμάτων Πρακτικής Άσκησης ( άξονες 4,5,6) και των δράσεων της</w:t>
      </w:r>
      <w:r w:rsidRPr="00B16039">
        <w:t xml:space="preserve"> δια βίου μάθησης (άξονες 7,8,9)</w:t>
      </w:r>
      <w:r>
        <w:t>. Αντίθετα, οι δράσεις των αξόνων 10,11,12 (ενίσχυση της έρευνας) θα παρουσιάσουν αύξηση των νομικών δεσμεύσεων.</w:t>
      </w:r>
      <w:r w:rsidRPr="00B16039">
        <w:t xml:space="preserve"> </w:t>
      </w:r>
      <w:r>
        <w:t xml:space="preserve"> </w:t>
      </w:r>
      <w:r w:rsidRPr="00B16039">
        <w:t xml:space="preserve"> Συνολικά οι νομικές δεσμεύσεις εκτιμάται ότι θα ανέλθουν στο 10</w:t>
      </w:r>
      <w:r>
        <w:t>6</w:t>
      </w:r>
      <w:r w:rsidRPr="00B16039">
        <w:t>% στο τέλος του έτους.</w:t>
      </w:r>
    </w:p>
    <w:p w:rsidR="00F8755E" w:rsidRDefault="00F8755E" w:rsidP="00E36870">
      <w:pPr>
        <w:pStyle w:val="ListBullet"/>
        <w:numPr>
          <w:ilvl w:val="0"/>
          <w:numId w:val="13"/>
        </w:numPr>
      </w:pPr>
      <w:r w:rsidRPr="00B16039">
        <w:t xml:space="preserve">Οι ετήσιες δαπάνες για το </w:t>
      </w:r>
      <w:r>
        <w:t>2014</w:t>
      </w:r>
      <w:r w:rsidRPr="00B16039">
        <w:t xml:space="preserve"> εκτιμώνται σε </w:t>
      </w:r>
      <w:r>
        <w:t>340</w:t>
      </w:r>
      <w:r w:rsidRPr="00B16039">
        <w:t xml:space="preserve"> Μ€ και το ποσοστό απορρόφησης αναμένεται από </w:t>
      </w:r>
      <w:r>
        <w:t>56</w:t>
      </w:r>
      <w:r w:rsidRPr="00B16039">
        <w:t xml:space="preserve">% θα ανέλθει στο </w:t>
      </w:r>
      <w:r>
        <w:t>76</w:t>
      </w:r>
      <w:r w:rsidRPr="00B16039">
        <w:t xml:space="preserve">%. Οι δαπάνες αυτές καλύπτουν τόσο τις απαιτήσεις του Κανόνα Ν+3/+2, όσο και του </w:t>
      </w:r>
      <w:r>
        <w:t>Στόχου Δαπανών του ΥΠΑΑΝ για το 2014</w:t>
      </w:r>
      <w:r w:rsidRPr="00B16039">
        <w:t>. Από τις ομάδες Αξόνων Προτεραιότητας 1,2,3 και 10,11,12 αναμένονται οι περισσότερες δαπάνες (</w:t>
      </w:r>
      <w:r>
        <w:t>173</w:t>
      </w:r>
      <w:r w:rsidRPr="00B16039">
        <w:t xml:space="preserve">Μ€ και </w:t>
      </w:r>
      <w:r>
        <w:t>80</w:t>
      </w:r>
      <w:r w:rsidRPr="00B16039">
        <w:t xml:space="preserve">Μ€ αντίστοιχα). Επισημαίνεται ότι όπως και τα προηγούμενα έτη, σημαντική αύξηση των δαπανών θα επιτευχθεί το β’ εξάμηνο του </w:t>
      </w:r>
      <w:r>
        <w:t>2014</w:t>
      </w:r>
      <w:r w:rsidRPr="00B16039">
        <w:t>.</w:t>
      </w:r>
    </w:p>
    <w:p w:rsidR="00F8755E" w:rsidRPr="00B16039" w:rsidRDefault="00F8755E" w:rsidP="0062227E">
      <w:r w:rsidRPr="00B16039">
        <w:t xml:space="preserve">Στο Παράρτημα της Ετήσιας Έκθεσης παρατίθεται σχετικός Πίνακας με την εξέλιξη των </w:t>
      </w:r>
      <w:r>
        <w:t>τριών</w:t>
      </w:r>
      <w:r w:rsidRPr="00B16039">
        <w:t xml:space="preserve"> </w:t>
      </w:r>
      <w:r>
        <w:t>χρηματοοικονομικών μεγεθών ανά τρ</w:t>
      </w:r>
      <w:r w:rsidRPr="00B16039">
        <w:t>ίμηνο, ομάδα αξόνων και τετραψήφιο κωδικό δράσης του ΕΠΕΔΒΜ.</w:t>
      </w:r>
    </w:p>
    <w:p w:rsidR="00F8755E" w:rsidRPr="00D74E0B" w:rsidRDefault="00F8755E" w:rsidP="00D74E0B">
      <w:pPr>
        <w:spacing w:before="0" w:after="200" w:line="276" w:lineRule="auto"/>
      </w:pPr>
      <w:r>
        <w:br w:type="page"/>
      </w:r>
    </w:p>
    <w:p w:rsidR="00F8755E" w:rsidRDefault="00F8755E" w:rsidP="00BE223F">
      <w:pPr>
        <w:pStyle w:val="Heading1"/>
        <w:numPr>
          <w:ilvl w:val="0"/>
          <w:numId w:val="16"/>
        </w:numPr>
        <w:ind w:left="0" w:firstLine="0"/>
      </w:pPr>
      <w:bookmarkStart w:id="89" w:name="_Toc389660597"/>
      <w:r w:rsidRPr="007F6687">
        <w:t>ΛΟΙΠΑ ΟΡΙΖΟΝΤΙΑ ΘΕΜΑΤΑ ΚΑΤΑ ΤΗΝ ΕΦΑΡΜΟΓΗ ΤΟΥ ΠΡΟΓΡΑΜΜΑΤΟΣ</w:t>
      </w:r>
      <w:bookmarkEnd w:id="89"/>
    </w:p>
    <w:p w:rsidR="00F8755E" w:rsidRDefault="00F8755E" w:rsidP="00E95E25">
      <w:r>
        <w:t>Στο Κεφάλαιο 4 περιλαμβάνονται σημαντικά οριζόντια θέματα που σχετίζονται με την εφαρμογή του Προγράμματος: στοιχεία για τη συμμόρφωση με το άρθρο 16 του Καν. 1083/2006 αναφορικά με την αρχή της μη διάκρισης και την προσβασιμότητα των Ατόμων με Αναπηρία (στοχευμένες δράσεις που υλοποιήθηκαν/υλοποιούνται για τα ΑμεΑ, πρωτοβουλίες για την οριζόντια ενσωμάτωση των αρχών αυτών στις παρεμβάσεις του ΕΠΕΔΒΜ, εξελίξεις στο θεσμικό και κανονιστικό πλαίσιο που προωθήθηκαν για την καλύτερη εφαρμογή της προσβασιμότητας/μη διάκρισης ΑμεΑ), όπου είναι εφικτό, παρουσιάζεται ποιοτική ανάλυση με τη χρήση ποσοτικών δεικτών (χρηματοδότηση, άμεσα ωφελούμενα ΑμεΑ), σε θέματα της Τεχνικής Υποστήριξης της Εφαρμογής, καθώς και σε θέματα Δημοσιότητας - Πληροφόρησης.</w:t>
      </w:r>
    </w:p>
    <w:p w:rsidR="00F8755E" w:rsidRPr="00EC08D1" w:rsidRDefault="00F8755E" w:rsidP="00E95E25"/>
    <w:p w:rsidR="00F8755E" w:rsidRDefault="00F8755E" w:rsidP="00E36870">
      <w:pPr>
        <w:pStyle w:val="Heading2"/>
        <w:numPr>
          <w:ilvl w:val="1"/>
          <w:numId w:val="16"/>
        </w:numPr>
      </w:pPr>
      <w:bookmarkStart w:id="90" w:name="_Toc389660598"/>
      <w:r w:rsidRPr="00075E32">
        <w:t>Συμβολή του Προγράμματος στην προώθηση και ενσωμάτωση της ισότητας των φύλων, της ισότητας ευκαιριών πρόσβασης για Ευάλωτες Κοινωνικές Ομάδες (ΕΚΟ) και υλοποίηση των δράσεων του άρθρου 10 του Καν. ΕΚΤ 1081/2006</w:t>
      </w:r>
      <w:bookmarkEnd w:id="90"/>
    </w:p>
    <w:p w:rsidR="00F8755E" w:rsidRPr="007903D0" w:rsidRDefault="00F8755E" w:rsidP="007F6687">
      <w:pPr>
        <w:rPr>
          <w:rStyle w:val="Strong"/>
          <w:bCs/>
        </w:rPr>
      </w:pPr>
      <w:r w:rsidRPr="00295E8A">
        <w:rPr>
          <w:rStyle w:val="Strong"/>
          <w:bCs/>
        </w:rPr>
        <w:t>Ισότητα Φύλων</w:t>
      </w:r>
    </w:p>
    <w:p w:rsidR="00F8755E" w:rsidRDefault="00F8755E" w:rsidP="00E95E25">
      <w:r>
        <w:t xml:space="preserve">Στο πλαίσιο του Επιχειρησιακού Προγράμματος Εκπαίδευση και Δια Βίου Μάθηση αποτελεί βασική αναπτυξιακή επιλογή η ανάδειξη των θεμάτων ισότητας των δυο φύλων κατά τρόπο που να καθιστά την αντιμετώπισή τους ενιαίο και αναπόσπαστο στοιχείο της υλοποίησης της εκπαιδευτικής πολιτικής. Τα θέματα αυτά πλέον αποδεσμεύονται από την κατηγορία των περιθωριακών θεμάτων και ανάγονται σε βασικά στοιχεία πολιτικής με σημαντικό πολιτικό, οικονομικό, κοινωνικό και αναπτυξιακό χαρακτήρα. </w:t>
      </w:r>
    </w:p>
    <w:p w:rsidR="00F8755E" w:rsidRDefault="00F8755E" w:rsidP="00E95E25">
      <w:r>
        <w:t xml:space="preserve">Λαμβάνοντας υπόψη το πλαίσιο του Άρθρου 16 του Καν. 1083/2006, αναφορικά με την Ισότητα μεταξύ ανδρών και γυναικών και τη μη διάκριση, καθώς και την προσέγγιση του Γενικού Στόχου 11 του ΕΣΠΑ, το Επιχειρησιακό Πρόγραμμα Εκπαίδευση και Δια Βίου Μάθηση διασφαλίζει την προώθηση της ισότητας των φύλων και την ενσωμάτωση της διάστασης του φύλου στο σύνολο των παρεμβάσεών του </w:t>
      </w:r>
      <w:r w:rsidRPr="004C09FA">
        <w:rPr>
          <w:u w:val="single"/>
        </w:rPr>
        <w:t>(οριζόντια εφαρμογή της αρχής της ισότητας των φύλων).</w:t>
      </w:r>
      <w:r>
        <w:t xml:space="preserve"> </w:t>
      </w:r>
    </w:p>
    <w:p w:rsidR="00F8755E" w:rsidRDefault="00F8755E" w:rsidP="00E95E25">
      <w:r>
        <w:t>Για την προαγωγή της ισότητας των φύλων και την επίτευξη των στόχων του Επιχειρησιακού Προγράμματος στον τομέα αυτό χρηματοδοτούνται σχετικές πράξεις κατόπιν απόφασης της Επιτροπής Παρακολούθησης του Προγράμματος.</w:t>
      </w:r>
    </w:p>
    <w:p w:rsidR="00F8755E" w:rsidRDefault="00F8755E" w:rsidP="00E95E25">
      <w:r>
        <w:t>Ειδικότερα κατά το έτος 2013 υλοποιήθηκαν πράξεις που προωθούν την Ισότητα Φύλων στις ακόλουθες παρεμβάσεις του ΕΠΕΔΒΜ:</w:t>
      </w:r>
    </w:p>
    <w:p w:rsidR="00F8755E" w:rsidRDefault="00F8755E" w:rsidP="00BE223F">
      <w:pPr>
        <w:pStyle w:val="ListBullet"/>
        <w:numPr>
          <w:ilvl w:val="0"/>
          <w:numId w:val="17"/>
        </w:numPr>
        <w:spacing w:before="120" w:after="60"/>
        <w:ind w:left="357" w:hanging="357"/>
      </w:pPr>
      <w:r>
        <w:t>Στήριξη σχολείων με Ενιαίο Αναμορφωμένο Εκπαιδευτικό Πρόγραμμα(ΕΑΕΠ)</w:t>
      </w:r>
    </w:p>
    <w:p w:rsidR="00F8755E" w:rsidRDefault="00F8755E" w:rsidP="00E36870">
      <w:pPr>
        <w:pStyle w:val="ListBullet"/>
        <w:numPr>
          <w:ilvl w:val="0"/>
          <w:numId w:val="17"/>
        </w:numPr>
      </w:pPr>
      <w:r>
        <w:t>Νέο σχολείο (σχολείο 21ου αιώνα) -Αναμόρφωση νέων εκπαιδευτικών προγραμμάτων και πιλοτική εφαρμογή</w:t>
      </w:r>
    </w:p>
    <w:p w:rsidR="00F8755E" w:rsidRDefault="00F8755E" w:rsidP="00E36870">
      <w:pPr>
        <w:pStyle w:val="ListBullet"/>
        <w:numPr>
          <w:ilvl w:val="0"/>
          <w:numId w:val="17"/>
        </w:numPr>
      </w:pPr>
      <w:r>
        <w:t>Περιβαλλοντική Εκπαίδευση - Αναμόρφωση περιβαλλοντικής εκπαίδευσης</w:t>
      </w:r>
    </w:p>
    <w:p w:rsidR="00F8755E" w:rsidRDefault="00F8755E" w:rsidP="00E36870">
      <w:pPr>
        <w:pStyle w:val="ListBullet"/>
        <w:numPr>
          <w:ilvl w:val="0"/>
          <w:numId w:val="17"/>
        </w:numPr>
      </w:pPr>
      <w:r>
        <w:t>Εφαρμογή ξενόγλωσσων προγραμμάτων σπουδών στην Πρωτοβάθμια &amp; Δευτεροβάθμια εκπαίδευση</w:t>
      </w:r>
    </w:p>
    <w:p w:rsidR="00F8755E" w:rsidRDefault="00F8755E" w:rsidP="00E36870">
      <w:pPr>
        <w:pStyle w:val="ListBullet"/>
        <w:numPr>
          <w:ilvl w:val="0"/>
          <w:numId w:val="17"/>
        </w:numPr>
      </w:pPr>
      <w:r>
        <w:t>Δράσεις για τον Πολιτισμό στην Εκπαίδευση</w:t>
      </w:r>
    </w:p>
    <w:p w:rsidR="00F8755E" w:rsidRDefault="00F8755E" w:rsidP="00E36870">
      <w:pPr>
        <w:pStyle w:val="ListBullet"/>
        <w:numPr>
          <w:ilvl w:val="0"/>
          <w:numId w:val="17"/>
        </w:numPr>
      </w:pPr>
      <w:r>
        <w:t>Δίκτυο εκπαιδευτικών πρωτοβουλιών - ΖΕΠ</w:t>
      </w:r>
    </w:p>
    <w:p w:rsidR="00F8755E" w:rsidRDefault="00F8755E" w:rsidP="00E36870">
      <w:pPr>
        <w:pStyle w:val="ListBullet"/>
        <w:numPr>
          <w:ilvl w:val="0"/>
          <w:numId w:val="17"/>
        </w:numPr>
      </w:pPr>
      <w:r>
        <w:t>Επιμόρφωση εκπαιδευτικών - Πιστοποίηση παιδαγωγικής κατάρτισης</w:t>
      </w:r>
    </w:p>
    <w:p w:rsidR="00F8755E" w:rsidRDefault="00F8755E" w:rsidP="00E36870">
      <w:pPr>
        <w:pStyle w:val="ListBullet"/>
        <w:numPr>
          <w:ilvl w:val="0"/>
          <w:numId w:val="17"/>
        </w:numPr>
      </w:pPr>
      <w:r>
        <w:t>Επιμόρφωση εκπαιδευτικών σε ICT</w:t>
      </w:r>
    </w:p>
    <w:p w:rsidR="00F8755E" w:rsidRDefault="00F8755E" w:rsidP="00E36870">
      <w:pPr>
        <w:pStyle w:val="ListBullet"/>
        <w:numPr>
          <w:ilvl w:val="0"/>
          <w:numId w:val="17"/>
        </w:numPr>
      </w:pPr>
      <w:r>
        <w:t>Επιμόρφωση εκπαιδευτικών / Εισαγωγική Επιμόρφωση</w:t>
      </w:r>
    </w:p>
    <w:p w:rsidR="00F8755E" w:rsidRDefault="00F8755E" w:rsidP="00E36870">
      <w:pPr>
        <w:pStyle w:val="ListBullet"/>
        <w:numPr>
          <w:ilvl w:val="0"/>
          <w:numId w:val="17"/>
        </w:numPr>
      </w:pPr>
      <w:r>
        <w:t>Προγράμματα ευαισθητοποίησης</w:t>
      </w:r>
    </w:p>
    <w:p w:rsidR="00F8755E" w:rsidRDefault="00F8755E" w:rsidP="00E36870">
      <w:pPr>
        <w:pStyle w:val="ListBullet"/>
        <w:numPr>
          <w:ilvl w:val="0"/>
          <w:numId w:val="17"/>
        </w:numPr>
      </w:pPr>
      <w:r>
        <w:t>Υποστήριξη Ολοήμερου Σχολείου –Β</w:t>
      </w:r>
    </w:p>
    <w:p w:rsidR="00F8755E" w:rsidRDefault="00F8755E" w:rsidP="00E36870">
      <w:pPr>
        <w:pStyle w:val="ListBullet"/>
        <w:numPr>
          <w:ilvl w:val="0"/>
          <w:numId w:val="17"/>
        </w:numPr>
      </w:pPr>
      <w:r>
        <w:t>Ενισχυτική Διδασκαλία</w:t>
      </w:r>
    </w:p>
    <w:p w:rsidR="00F8755E" w:rsidRDefault="00F8755E" w:rsidP="00E36870">
      <w:pPr>
        <w:pStyle w:val="ListBullet"/>
        <w:numPr>
          <w:ilvl w:val="0"/>
          <w:numId w:val="17"/>
        </w:numPr>
      </w:pPr>
      <w:r>
        <w:t>Υποτροφίες Αρχικής Επαγγελματικής Κατάρτισης</w:t>
      </w:r>
      <w:r w:rsidRPr="00CE4338">
        <w:t xml:space="preserve"> – </w:t>
      </w:r>
      <w:r>
        <w:t xml:space="preserve">Επιταγή </w:t>
      </w:r>
      <w:r w:rsidRPr="00CE4338">
        <w:t>(</w:t>
      </w:r>
      <w:r>
        <w:rPr>
          <w:lang w:val="en-US"/>
        </w:rPr>
        <w:t>Voucher</w:t>
      </w:r>
      <w:r w:rsidRPr="00CE4338">
        <w:t xml:space="preserve">) </w:t>
      </w:r>
      <w:r>
        <w:t>Αρχικής Επαγγελματικής Κατάρτισης</w:t>
      </w:r>
    </w:p>
    <w:p w:rsidR="00F8755E" w:rsidRDefault="00F8755E" w:rsidP="00E36870">
      <w:pPr>
        <w:pStyle w:val="ListBullet"/>
        <w:numPr>
          <w:ilvl w:val="0"/>
          <w:numId w:val="17"/>
        </w:numPr>
      </w:pPr>
      <w:r>
        <w:t>Πρακτική Άσκηση γ΄βάθμιας εκπαίδευσης</w:t>
      </w:r>
    </w:p>
    <w:p w:rsidR="00F8755E" w:rsidRDefault="00F8755E" w:rsidP="00E36870">
      <w:pPr>
        <w:pStyle w:val="ListBullet"/>
        <w:numPr>
          <w:ilvl w:val="0"/>
          <w:numId w:val="17"/>
        </w:numPr>
      </w:pPr>
      <w:r>
        <w:t>Πρακτική Άσκηση ΙΕΚ και άλλων φορέων αρχικής επαγγελματικής κατάρτισης</w:t>
      </w:r>
    </w:p>
    <w:p w:rsidR="00F8755E" w:rsidRDefault="00F8755E" w:rsidP="00E36870">
      <w:pPr>
        <w:pStyle w:val="ListBullet"/>
        <w:numPr>
          <w:ilvl w:val="0"/>
          <w:numId w:val="17"/>
        </w:numPr>
      </w:pPr>
      <w:r>
        <w:t>Πρακτική Άσκηση ΕΠΑΣ Μαθητείας</w:t>
      </w:r>
    </w:p>
    <w:p w:rsidR="00F8755E" w:rsidRDefault="00F8755E" w:rsidP="00E36870">
      <w:pPr>
        <w:pStyle w:val="ListBullet"/>
        <w:numPr>
          <w:ilvl w:val="0"/>
          <w:numId w:val="17"/>
        </w:numPr>
      </w:pPr>
      <w:r>
        <w:t>Μαθητεία αποφοίτων τεχνικής εκπαίδευσης για απόκτηση επαγγελματικής εμπειρίας</w:t>
      </w:r>
    </w:p>
    <w:p w:rsidR="00F8755E" w:rsidRDefault="00F8755E" w:rsidP="00E36870">
      <w:pPr>
        <w:pStyle w:val="ListBullet"/>
        <w:numPr>
          <w:ilvl w:val="0"/>
          <w:numId w:val="17"/>
        </w:numPr>
      </w:pPr>
      <w:r>
        <w:t>Θυρίδες Επιχειρηματικότητας για την ενθάρρυνση της νεανικής επιχειρηματικότητας</w:t>
      </w:r>
    </w:p>
    <w:p w:rsidR="00F8755E" w:rsidRDefault="00F8755E" w:rsidP="00E36870">
      <w:pPr>
        <w:pStyle w:val="ListBullet"/>
        <w:numPr>
          <w:ilvl w:val="0"/>
          <w:numId w:val="17"/>
        </w:numPr>
      </w:pPr>
      <w:r>
        <w:t>Επιχειρηματικότητα νέων τριτοβάθμιας εκπαίδευσης</w:t>
      </w:r>
    </w:p>
    <w:p w:rsidR="00F8755E" w:rsidRDefault="00F8755E" w:rsidP="00E36870">
      <w:pPr>
        <w:pStyle w:val="ListBullet"/>
        <w:numPr>
          <w:ilvl w:val="0"/>
          <w:numId w:val="17"/>
        </w:numPr>
      </w:pPr>
      <w:r>
        <w:t>Υποτροφίες ΙΚΥ- Α’ κύκλου σπουδών</w:t>
      </w:r>
    </w:p>
    <w:p w:rsidR="00F8755E" w:rsidRDefault="00F8755E" w:rsidP="00E36870">
      <w:pPr>
        <w:pStyle w:val="ListBullet"/>
        <w:numPr>
          <w:ilvl w:val="0"/>
          <w:numId w:val="17"/>
        </w:numPr>
      </w:pPr>
      <w:r>
        <w:t>Παρεμβάσεις ανάδειξης και υποστήριξης; καινοτόμων επιχειρηματικών ιδεών – Κυψέλες Επιχειρηματικότητας</w:t>
      </w:r>
    </w:p>
    <w:p w:rsidR="00F8755E" w:rsidRDefault="00F8755E" w:rsidP="00E36870">
      <w:pPr>
        <w:pStyle w:val="ListBullet"/>
        <w:numPr>
          <w:ilvl w:val="0"/>
          <w:numId w:val="17"/>
        </w:numPr>
      </w:pPr>
      <w:r>
        <w:t>Σχολεία Δεύτερης Ευκαιρίας</w:t>
      </w:r>
    </w:p>
    <w:p w:rsidR="00F8755E" w:rsidRDefault="00F8755E" w:rsidP="00E36870">
      <w:pPr>
        <w:pStyle w:val="ListBullet"/>
        <w:numPr>
          <w:ilvl w:val="0"/>
          <w:numId w:val="17"/>
        </w:numPr>
      </w:pPr>
      <w:r w:rsidRPr="00045145">
        <w:t>Κέντρα Εκπαίδευσης Ενηλίκων</w:t>
      </w:r>
    </w:p>
    <w:p w:rsidR="00F8755E" w:rsidRDefault="00F8755E" w:rsidP="00E36870">
      <w:pPr>
        <w:pStyle w:val="ListBullet"/>
        <w:numPr>
          <w:ilvl w:val="0"/>
          <w:numId w:val="17"/>
        </w:numPr>
      </w:pPr>
      <w:r>
        <w:t>Εκπαίδευση Ενηλίκων στην απόκτηση βασικών δεξιοτήτων στις νέες τεχνολογίες</w:t>
      </w:r>
    </w:p>
    <w:p w:rsidR="00F8755E" w:rsidRDefault="00F8755E" w:rsidP="00E36870">
      <w:pPr>
        <w:pStyle w:val="ListBullet"/>
        <w:numPr>
          <w:ilvl w:val="0"/>
          <w:numId w:val="17"/>
        </w:numPr>
      </w:pPr>
      <w:r>
        <w:t>Εκπαίδευση μεταναστών στην Ελληνική γλώσσα</w:t>
      </w:r>
    </w:p>
    <w:p w:rsidR="00F8755E" w:rsidRDefault="00F8755E" w:rsidP="00E36870">
      <w:pPr>
        <w:pStyle w:val="ListBullet"/>
        <w:numPr>
          <w:ilvl w:val="0"/>
          <w:numId w:val="17"/>
        </w:numPr>
      </w:pPr>
      <w:r>
        <w:t>Κέντρα Δια Βίου Μάθησης</w:t>
      </w:r>
    </w:p>
    <w:p w:rsidR="00F8755E" w:rsidRDefault="00F8755E" w:rsidP="00E36870">
      <w:pPr>
        <w:pStyle w:val="ListBullet"/>
        <w:numPr>
          <w:ilvl w:val="0"/>
          <w:numId w:val="17"/>
        </w:numPr>
      </w:pPr>
      <w:r>
        <w:t>Λοιποί Φορείς Δια Βίου Εκπαίδευσης</w:t>
      </w:r>
    </w:p>
    <w:p w:rsidR="00F8755E" w:rsidRDefault="00F8755E" w:rsidP="00E36870">
      <w:pPr>
        <w:pStyle w:val="ListBullet"/>
        <w:numPr>
          <w:ilvl w:val="0"/>
          <w:numId w:val="17"/>
        </w:numPr>
      </w:pPr>
      <w:r>
        <w:t>Ελληνικό Ανοικτό Πανεπιστήμιο</w:t>
      </w:r>
    </w:p>
    <w:p w:rsidR="00F8755E" w:rsidRDefault="00F8755E" w:rsidP="00E36870">
      <w:pPr>
        <w:pStyle w:val="ListBullet"/>
        <w:numPr>
          <w:ilvl w:val="0"/>
          <w:numId w:val="17"/>
        </w:numPr>
      </w:pPr>
      <w:r>
        <w:t>Σχολές γονέων και της τοπικής κοινωνίας</w:t>
      </w:r>
    </w:p>
    <w:p w:rsidR="00F8755E" w:rsidRDefault="00F8755E" w:rsidP="00E36870">
      <w:pPr>
        <w:pStyle w:val="ListBullet"/>
        <w:numPr>
          <w:ilvl w:val="0"/>
          <w:numId w:val="17"/>
        </w:numPr>
      </w:pPr>
      <w:r>
        <w:t>Εξ αποστάσεως εκπαίδευση</w:t>
      </w:r>
    </w:p>
    <w:p w:rsidR="00F8755E" w:rsidRDefault="00F8755E" w:rsidP="00E36870">
      <w:pPr>
        <w:pStyle w:val="ListBullet"/>
        <w:numPr>
          <w:ilvl w:val="0"/>
          <w:numId w:val="17"/>
        </w:numPr>
      </w:pPr>
      <w:r>
        <w:t>Υποτροφίες ΙΚΥ</w:t>
      </w:r>
    </w:p>
    <w:p w:rsidR="00F8755E" w:rsidRDefault="00F8755E" w:rsidP="00E36870">
      <w:pPr>
        <w:pStyle w:val="ListBullet"/>
        <w:numPr>
          <w:ilvl w:val="0"/>
          <w:numId w:val="17"/>
        </w:numPr>
      </w:pPr>
      <w:r>
        <w:t>Ηράκλειτος ΙΙ</w:t>
      </w:r>
    </w:p>
    <w:p w:rsidR="00F8755E" w:rsidRDefault="00F8755E" w:rsidP="00E36870">
      <w:pPr>
        <w:pStyle w:val="ListBullet"/>
        <w:numPr>
          <w:ilvl w:val="0"/>
          <w:numId w:val="17"/>
        </w:numPr>
      </w:pPr>
      <w:r>
        <w:t>Ενίσχυση μεταδιδακτόρων ερευνητών</w:t>
      </w:r>
    </w:p>
    <w:p w:rsidR="00F8755E" w:rsidRDefault="00F8755E" w:rsidP="00E36870">
      <w:pPr>
        <w:pStyle w:val="ListBullet"/>
        <w:numPr>
          <w:ilvl w:val="0"/>
          <w:numId w:val="17"/>
        </w:numPr>
      </w:pPr>
      <w:r>
        <w:t>Αριστεία Ι</w:t>
      </w:r>
    </w:p>
    <w:p w:rsidR="00F8755E" w:rsidRDefault="00F8755E" w:rsidP="00E36870">
      <w:pPr>
        <w:pStyle w:val="ListBullet"/>
        <w:numPr>
          <w:ilvl w:val="0"/>
          <w:numId w:val="17"/>
        </w:numPr>
      </w:pPr>
      <w:r>
        <w:t>ΘΑΛΗΣ</w:t>
      </w:r>
    </w:p>
    <w:p w:rsidR="00F8755E" w:rsidRDefault="00F8755E" w:rsidP="00E36870">
      <w:pPr>
        <w:pStyle w:val="ListBullet"/>
        <w:numPr>
          <w:ilvl w:val="0"/>
          <w:numId w:val="17"/>
        </w:numPr>
      </w:pPr>
      <w:r>
        <w:t>ΑΡΧΙΜΗΔΗΣ</w:t>
      </w:r>
    </w:p>
    <w:p w:rsidR="00F8755E" w:rsidRDefault="00F8755E" w:rsidP="004C09FA">
      <w:pPr>
        <w:pStyle w:val="ListBullet"/>
        <w:numPr>
          <w:ilvl w:val="0"/>
          <w:numId w:val="0"/>
        </w:numPr>
      </w:pPr>
    </w:p>
    <w:p w:rsidR="00F8755E" w:rsidRDefault="00F8755E" w:rsidP="004C09FA">
      <w:pPr>
        <w:pStyle w:val="ListBullet"/>
        <w:numPr>
          <w:ilvl w:val="0"/>
          <w:numId w:val="0"/>
        </w:numPr>
      </w:pPr>
      <w:r>
        <w:t>Αναλυτικά στοιχεία για τις προαναφερθέντες δράσεις καθώς και το βαθμό υλοποίησής τους παρέχονται στο κεφάλαιο 3.</w:t>
      </w:r>
    </w:p>
    <w:p w:rsidR="00F8755E" w:rsidRPr="007903D0" w:rsidRDefault="00F8755E" w:rsidP="00E95E25">
      <w:pPr>
        <w:rPr>
          <w:rStyle w:val="Strong"/>
          <w:bCs/>
        </w:rPr>
      </w:pPr>
      <w:r w:rsidRPr="007903D0">
        <w:rPr>
          <w:rStyle w:val="Strong"/>
          <w:bCs/>
        </w:rPr>
        <w:t>Ισότητα ευκαιριών πρόσβασης για όλους</w:t>
      </w:r>
    </w:p>
    <w:p w:rsidR="00F8755E" w:rsidRPr="002D7D7A" w:rsidRDefault="00F8755E" w:rsidP="007F6687">
      <w:r>
        <w:t>Η προώθηση της ισότητας πρόσβασης στο εκπαιδευτικό σύστημα δεν περιορίζεται μόνο στη βάση του φύλου, αλλά επεκτείνεται και στη βάση των κοινωνικών στρωμάτων, με έμφαση σε άτομα που απειλούνται με κοινωνικό ή και εργασιακό αποκλεισμό λόγω φτώχειας, των ιδιαίτερων χαρακτηριστικών-αδυναμιών των συγκεκριμένων κοινωνικών στρωμάτων ή γεωγραφικής απομόνωση (νησιωτικές και απομακρυσμένες περιοχές) και λοιπά. Για την ενίσχυση της ισότητας των ευκαιριών και της δυνατότητας πρόσβασης για όλους στο εκπαιδευτικό σύστημα, υλοποιούνται ειδικά στοχευμένες παρεμβάσεις όπως ενδεικτικά είναι τα προγράμματα ενισχυτικής διδασκαλίας στην πρώτη βαθμίδα δευτεροβάθμιας εκπαίδευσης (</w:t>
      </w:r>
      <w:r w:rsidRPr="001F13FB">
        <w:t>Ολοήμερα Σχολεία</w:t>
      </w:r>
      <w:r>
        <w:t xml:space="preserve"> - </w:t>
      </w:r>
      <w:r w:rsidRPr="001F13FB">
        <w:t>Δίκτυο εκπαιδευτικών πρωτοβουλιών ΖΕΠ</w:t>
      </w:r>
      <w:r>
        <w:t>), υποτροφίες στα επίπεδα της μεταδευτεροβάθμιας και ανώτατης εκπαίδευσης, με έμφαση στις οικονομικά ασθενέστερες ομάδες του πληθυσμού, καθώς και γενικότερες παρεμβάσεις / πρωτοβουλίες για την ισότιμη ένταξη στο εκπαιδευτικό σύστημα των μαθητών από περιοχές με χαμηλούς εκπαιδευτικούς και κοινωνικοοικονομικούς δείκτες.</w:t>
      </w:r>
    </w:p>
    <w:p w:rsidR="00F8755E" w:rsidRPr="007903D0" w:rsidRDefault="00F8755E" w:rsidP="007F6687">
      <w:pPr>
        <w:rPr>
          <w:rStyle w:val="Strong"/>
          <w:bCs/>
        </w:rPr>
      </w:pPr>
      <w:r w:rsidRPr="007903D0">
        <w:rPr>
          <w:rStyle w:val="Strong"/>
          <w:bCs/>
        </w:rPr>
        <w:t>Ισότητα ευκαιριών πρόσβασης για Ευάλωτες Κοινωνικές Ομάδες (ΕΚΟ)</w:t>
      </w:r>
    </w:p>
    <w:p w:rsidR="00F8755E" w:rsidRDefault="00F8755E" w:rsidP="002D7D7A">
      <w:r>
        <w:t>Η πρόσβαση ευάλωτων κοινωνικά ομάδων του πληθυσμού στην αγορά εργασίας προϋποθέτει ισότητα πρόσβασης στην εκπαίδευση. Εξίσου σημαντική είναι και η δια βίου συμμετοχή στην εκπαίδευση των ευάλωτων κοινωνικά ομάδων, όπως είναι τα άτομα με χαμηλή σχολική επίδοση, μαθησιακές δυσκολίες, οικογενειακές δυσκολίες, άτομα που έχουν εγκαταλείψει πρόωρα το σχολείο, μετανάστες, πρόσφυγες και άτομα εθνικών μειονοτήτων. Προς την κατεύθυνση αυτή υλοποιούνται στο ΕΠΕΔΒΜ ειδικές παρεμβάσεις για τις ευάλωτες κοινωνικά ομάδες, όπως για παράδειγμα:</w:t>
      </w:r>
    </w:p>
    <w:p w:rsidR="00F8755E" w:rsidRDefault="00F8755E" w:rsidP="00BE223F">
      <w:pPr>
        <w:pStyle w:val="ListBullet"/>
        <w:numPr>
          <w:ilvl w:val="0"/>
          <w:numId w:val="17"/>
        </w:numPr>
        <w:ind w:left="357" w:hanging="357"/>
      </w:pPr>
      <w:r>
        <w:t>Η διεύρυνση της διαπολιτισμικής εκπαίδευσης και της εκπαίδευσης μειονοτήτων στο πλαίσιο της αλληλοκατανόησης, του σεβασμού, της αποδοχής του διαφορετικού και της εξάλειψης των στερεοτύπων και των προκαταλήψεων μέσω της ενίσχυσης της διδασκαλίας της ελληνικής γλώσσας και άλλων βασικών μαθημάτων λαμβάνοντας υπόψη τοπικές συνθήκες και κοινωνικές και πολιτιστικές ιδιαιτερότητες</w:t>
      </w:r>
    </w:p>
    <w:p w:rsidR="00F8755E" w:rsidRDefault="00F8755E" w:rsidP="00BE223F">
      <w:pPr>
        <w:pStyle w:val="ListBullet"/>
        <w:numPr>
          <w:ilvl w:val="0"/>
          <w:numId w:val="17"/>
        </w:numPr>
        <w:ind w:left="357" w:hanging="357"/>
      </w:pPr>
      <w:r>
        <w:t xml:space="preserve">Η διεύρυνση του κοινωνικού χαρακτήρα και ρόλου της Αρχικής Επαγγελματικής Κατάρτισης στο πλαίσιο της ανάπτυξης ειδικών δομών και προγραμμάτων κατάρτισης, με προτεραιότητες στις ευάλωτες κοινωνικά ομάδες πληθυσμού. </w:t>
      </w:r>
    </w:p>
    <w:p w:rsidR="00F8755E" w:rsidRDefault="00F8755E" w:rsidP="00BE223F">
      <w:pPr>
        <w:pStyle w:val="ListBullet"/>
        <w:numPr>
          <w:ilvl w:val="0"/>
          <w:numId w:val="17"/>
        </w:numPr>
        <w:ind w:left="357" w:hanging="357"/>
      </w:pPr>
      <w:r>
        <w:t>Η επέκταση των Σχολείων Δεύτερης Ευκαιρίας και των Κέντρων Εκπαίδευσης Ενηλίκων, με στόχο την κάλυψη αναγκών ατόμων που ανήκουν σε ευάλωτες κοινωνικά ομάδες.</w:t>
      </w:r>
    </w:p>
    <w:p w:rsidR="00F8755E" w:rsidRDefault="00F8755E" w:rsidP="00BE223F">
      <w:pPr>
        <w:pStyle w:val="ListBullet"/>
        <w:numPr>
          <w:ilvl w:val="0"/>
          <w:numId w:val="17"/>
        </w:numPr>
        <w:ind w:left="357" w:hanging="357"/>
      </w:pPr>
      <w:r>
        <w:t>Η καταπολέμηση της σχολικής διαρροής και ο περιορισμός της πρόωρης εγκατάλειψης του σχολείου μέσω της ισότιμης ένταξης στο εκπαιδευτικό σύστημα των μαθητών από περιοχές με χαμηλούς εκπαιδευτικούς και κοινωνικοοικονομικούς δείκτες μέσω δράσεων σε επιλεγμένες ζώνες όπου οι βασικοί δείκτες της σχολικής ένταξης είναι χαμηλοί και ουσιαστικά θα συντελέσει στην αναβάθμιση της εκπαίδευσης στο μαθητικό πληθυσμό της. Θα αποτελέσει επίσης και ένα κίνητρο παρακίνησης των μαθητών ως εκπαιδευτικός πόλος έλξης.</w:t>
      </w:r>
    </w:p>
    <w:p w:rsidR="00F8755E" w:rsidRDefault="00F8755E" w:rsidP="002D7D7A">
      <w:r>
        <w:t>Οι παραπάνω δράσεις έχουν ως στόχο την περαιτέρω ενίσχυση της συμμετοχής στην εκπαίδευση κατηγοριών ευάλωτων κοινωνικά ομάδων, όπως οι αλλοδαποί, οι παλιννοστούντες και γενικότερα μαθητών από περιοχές με χαμηλούς εκπαιδευτικούς και κοινωνικοοικονομικούς δείκτες. Ειδικότερα δε οι δράσεις αυτές στοχεύουν στην αύξηση της συμμετοχής των μαθητών σε όλες τις βαθμίδες της υποχρεωτικής εκπαίδευσης συμπεριλαμβανομένης και της προσχολικής.</w:t>
      </w:r>
    </w:p>
    <w:p w:rsidR="00F8755E" w:rsidRPr="002D7D7A" w:rsidRDefault="00F8755E" w:rsidP="007F6687">
      <w:pPr>
        <w:rPr>
          <w:rStyle w:val="Strong"/>
          <w:bCs/>
        </w:rPr>
      </w:pPr>
      <w:r w:rsidRPr="007903D0">
        <w:rPr>
          <w:rStyle w:val="Strong"/>
          <w:bCs/>
        </w:rPr>
        <w:t>Υλοποίηση των δράσεων του ά</w:t>
      </w:r>
      <w:r>
        <w:rPr>
          <w:rStyle w:val="Strong"/>
          <w:bCs/>
        </w:rPr>
        <w:t>ρθρου 10 του Καν. ΕΚΤ 1081/2006</w:t>
      </w:r>
    </w:p>
    <w:p w:rsidR="00F8755E" w:rsidRDefault="00F8755E" w:rsidP="002D7D7A">
      <w:r>
        <w:t>Το ΕΠΕΔΒΜ περιλαμβάνει σημαντικό αριθμό παρεμβάσεων που ανταποκρίνονται στις απαιτήσεις του αρ. 10 του Καν. 1081/2006. Ορισμένες από τις απαιτήσεις αυτές είναι ενσωματωμένες (mainstreaming) τόσο στην στρατηγική όσο και στους στόχους και προτεραιότητες του ΕΠΕΔΒΜ. Αναλυτικά η παρουσίαση των παρεμβάσεων αυτών αναφέρεται στις παρακάτω κατηγορίες:</w:t>
      </w:r>
    </w:p>
    <w:p w:rsidR="00F8755E" w:rsidRPr="007903D0" w:rsidRDefault="00F8755E" w:rsidP="002D7D7A">
      <w:pPr>
        <w:rPr>
          <w:rStyle w:val="Emphasis"/>
          <w:iCs/>
        </w:rPr>
      </w:pPr>
      <w:r w:rsidRPr="007903D0">
        <w:rPr>
          <w:rStyle w:val="Emphasis"/>
          <w:iCs/>
        </w:rPr>
        <w:t xml:space="preserve">Ενσωμάτωση της διάστασης του φύλου και κάθε ειδική δράση που σχετίζεται με την ισότητα των φύλων </w:t>
      </w:r>
    </w:p>
    <w:p w:rsidR="00F8755E" w:rsidRPr="00490106" w:rsidRDefault="00F8755E" w:rsidP="002D7D7A">
      <w:r>
        <w:t xml:space="preserve">Το </w:t>
      </w:r>
      <w:r w:rsidRPr="00236C8A">
        <w:t xml:space="preserve">ΕΠΕΔΒΜ </w:t>
      </w:r>
      <w:r>
        <w:t>διασφαλίζει την προώθηση της ισότητας των φύλων και την ενσωμάτωση της διάστασης του φύλου στο σύνολο των παρεμβάσεών του και έχει συμπεριλάβει την ισότητα των φύλων ως μία από τις συνιστώσες της στρατηγικής του κάθε Άξονα Προτεραιότητας.</w:t>
      </w:r>
    </w:p>
    <w:p w:rsidR="00F8755E" w:rsidRPr="00946663" w:rsidRDefault="00F8755E" w:rsidP="00333448">
      <w:pPr>
        <w:pStyle w:val="Default"/>
        <w:spacing w:after="120" w:line="312" w:lineRule="auto"/>
        <w:jc w:val="both"/>
        <w:rPr>
          <w:rFonts w:ascii="Verdana" w:hAnsi="Verdana"/>
          <w:color w:val="auto"/>
          <w:sz w:val="20"/>
          <w:szCs w:val="20"/>
        </w:rPr>
      </w:pPr>
      <w:r w:rsidRPr="00946663">
        <w:rPr>
          <w:rFonts w:ascii="Verdana" w:hAnsi="Verdana"/>
          <w:color w:val="auto"/>
          <w:sz w:val="20"/>
          <w:szCs w:val="20"/>
        </w:rPr>
        <w:t>Σε εφαρμογή των ανωτέρω, στο σύνολο των εγκεκριμένων κριτηρίων για την ένταξη πράξεων, περιλαμβάνονται ως διακριτ</w:t>
      </w:r>
      <w:r>
        <w:rPr>
          <w:rFonts w:ascii="Verdana" w:hAnsi="Verdana"/>
          <w:color w:val="auto"/>
          <w:sz w:val="20"/>
          <w:szCs w:val="20"/>
        </w:rPr>
        <w:t>ό</w:t>
      </w:r>
      <w:r w:rsidRPr="00946663">
        <w:rPr>
          <w:rFonts w:ascii="Verdana" w:hAnsi="Verdana"/>
          <w:color w:val="auto"/>
          <w:sz w:val="20"/>
          <w:szCs w:val="20"/>
        </w:rPr>
        <w:t xml:space="preserve"> κριτήρι</w:t>
      </w:r>
      <w:r>
        <w:rPr>
          <w:rFonts w:ascii="Verdana" w:hAnsi="Verdana"/>
          <w:color w:val="auto"/>
          <w:sz w:val="20"/>
          <w:szCs w:val="20"/>
        </w:rPr>
        <w:t>ο</w:t>
      </w:r>
      <w:r w:rsidRPr="00946663">
        <w:rPr>
          <w:rFonts w:ascii="Verdana" w:hAnsi="Verdana"/>
          <w:color w:val="auto"/>
          <w:sz w:val="20"/>
          <w:szCs w:val="20"/>
        </w:rPr>
        <w:t>:</w:t>
      </w:r>
    </w:p>
    <w:p w:rsidR="00F8755E" w:rsidRDefault="00F8755E" w:rsidP="00E36870">
      <w:pPr>
        <w:pStyle w:val="Default"/>
        <w:numPr>
          <w:ilvl w:val="0"/>
          <w:numId w:val="74"/>
        </w:numPr>
        <w:spacing w:after="120" w:line="312" w:lineRule="auto"/>
        <w:jc w:val="both"/>
        <w:rPr>
          <w:rFonts w:ascii="Verdana" w:hAnsi="Verdana"/>
          <w:bCs/>
          <w:color w:val="auto"/>
          <w:sz w:val="20"/>
          <w:szCs w:val="20"/>
        </w:rPr>
      </w:pPr>
      <w:r w:rsidRPr="00411F1B">
        <w:rPr>
          <w:rFonts w:ascii="Verdana" w:hAnsi="Verdana"/>
          <w:bCs/>
          <w:color w:val="auto"/>
          <w:sz w:val="20"/>
          <w:szCs w:val="20"/>
        </w:rPr>
        <w:t>Στη Γ΄ Ομάδα Κριτηρίων «</w:t>
      </w:r>
      <w:r w:rsidRPr="0048695E">
        <w:rPr>
          <w:rFonts w:ascii="Verdana" w:hAnsi="Verdana"/>
          <w:b/>
          <w:bCs/>
          <w:i/>
          <w:color w:val="auto"/>
          <w:sz w:val="20"/>
          <w:szCs w:val="20"/>
        </w:rPr>
        <w:t>Τήρηση εθνικών και κοινοτικών κανόνων</w:t>
      </w:r>
      <w:r w:rsidRPr="00411F1B">
        <w:rPr>
          <w:rFonts w:ascii="Verdana" w:hAnsi="Verdana"/>
          <w:bCs/>
          <w:color w:val="auto"/>
          <w:sz w:val="20"/>
          <w:szCs w:val="20"/>
        </w:rPr>
        <w:t>» το Κριτήριο Γ4: «Προαγωγή της ισότητας των ευκαιριών και μη διάκριση» , με το οποίο εξετάζεται εάν ο δικαιούχος κατά τις διαδικασίες υλοποίησης και λειτουργίας της πράξης, όπως για παράδειγμα κατά την επιλογή των ωφελουμένων, εφαρμόζει κανονιστικό πλαίσιο που δεν αντίκειται με τις αρχές της ισότητας των δύο φύλων προάγωντας με αυτόν τον τρόπο την καταπολέμηση των στερεοτύπων για τη θέση της γυναίκας στην Ελληνική οικονομία και κοινωνία.</w:t>
      </w:r>
    </w:p>
    <w:p w:rsidR="00F8755E" w:rsidRPr="004C7153" w:rsidRDefault="00F8755E" w:rsidP="00333448">
      <w:pPr>
        <w:pStyle w:val="Default"/>
        <w:spacing w:after="120" w:line="312" w:lineRule="auto"/>
        <w:jc w:val="both"/>
        <w:rPr>
          <w:rFonts w:ascii="Verdana" w:hAnsi="Verdana"/>
          <w:bCs/>
          <w:color w:val="FF0000"/>
          <w:sz w:val="20"/>
          <w:szCs w:val="20"/>
        </w:rPr>
      </w:pPr>
    </w:p>
    <w:p w:rsidR="00F8755E" w:rsidRPr="004518B7" w:rsidRDefault="00F8755E" w:rsidP="00333448">
      <w:pPr>
        <w:spacing w:line="312" w:lineRule="auto"/>
        <w:rPr>
          <w:rFonts w:ascii="Verdana" w:hAnsi="Verdana"/>
          <w:sz w:val="20"/>
          <w:szCs w:val="20"/>
        </w:rPr>
      </w:pPr>
      <w:r w:rsidRPr="00EB4591">
        <w:rPr>
          <w:rFonts w:ascii="Verdana" w:hAnsi="Verdana"/>
          <w:sz w:val="20"/>
          <w:szCs w:val="20"/>
        </w:rPr>
        <w:t xml:space="preserve">Στο πλαίσιο αυτό </w:t>
      </w:r>
      <w:r w:rsidRPr="00EB4591">
        <w:rPr>
          <w:rFonts w:ascii="Verdana" w:hAnsi="Verdana" w:cs="Arial"/>
          <w:iCs/>
          <w:sz w:val="20"/>
          <w:szCs w:val="20"/>
        </w:rPr>
        <w:t>το Επιχειρησιακό Πρόγραμμα</w:t>
      </w:r>
      <w:r w:rsidRPr="00EB4591">
        <w:rPr>
          <w:rFonts w:ascii="Verdana" w:hAnsi="Verdana" w:cs="Arial"/>
          <w:sz w:val="20"/>
          <w:szCs w:val="20"/>
        </w:rPr>
        <w:t xml:space="preserve"> «Εκπαίδευση και Δια Βίου Μάθηση» </w:t>
      </w:r>
      <w:r w:rsidRPr="00EB4591">
        <w:rPr>
          <w:rFonts w:ascii="Verdana" w:hAnsi="Verdana" w:cs="Arial"/>
          <w:iCs/>
          <w:sz w:val="20"/>
          <w:szCs w:val="20"/>
        </w:rPr>
        <w:t>διασφαλίζει τ</w:t>
      </w:r>
      <w:r w:rsidRPr="00EB4591">
        <w:rPr>
          <w:rFonts w:ascii="Verdana" w:hAnsi="Verdana"/>
          <w:sz w:val="20"/>
          <w:szCs w:val="20"/>
        </w:rPr>
        <w:t xml:space="preserve">όσο την </w:t>
      </w:r>
      <w:r w:rsidRPr="00EB4591">
        <w:rPr>
          <w:rFonts w:ascii="Verdana" w:hAnsi="Verdana"/>
          <w:b/>
          <w:sz w:val="20"/>
          <w:szCs w:val="20"/>
        </w:rPr>
        <w:t>προώθηση της ισότητας των φύλων</w:t>
      </w:r>
      <w:r w:rsidRPr="00EB4591">
        <w:rPr>
          <w:rFonts w:ascii="Verdana" w:hAnsi="Verdana"/>
          <w:sz w:val="20"/>
          <w:szCs w:val="20"/>
        </w:rPr>
        <w:t xml:space="preserve"> όσο και την </w:t>
      </w:r>
      <w:r w:rsidRPr="00EB4591">
        <w:rPr>
          <w:rFonts w:ascii="Verdana" w:hAnsi="Verdana"/>
          <w:b/>
          <w:sz w:val="20"/>
          <w:szCs w:val="20"/>
        </w:rPr>
        <w:t>ενσωμάτωση της διάστασης του φύλου</w:t>
      </w:r>
      <w:r w:rsidRPr="00EB4591">
        <w:rPr>
          <w:rFonts w:ascii="Verdana" w:hAnsi="Verdana"/>
          <w:sz w:val="20"/>
          <w:szCs w:val="20"/>
        </w:rPr>
        <w:t xml:space="preserve">, </w:t>
      </w:r>
      <w:r w:rsidRPr="00EB4591">
        <w:rPr>
          <w:rFonts w:ascii="Verdana" w:hAnsi="Verdana"/>
          <w:sz w:val="20"/>
          <w:szCs w:val="20"/>
          <w:u w:val="single"/>
        </w:rPr>
        <w:t>οριζόντια</w:t>
      </w:r>
      <w:r w:rsidRPr="00EB4591">
        <w:rPr>
          <w:rFonts w:ascii="Verdana" w:hAnsi="Verdana"/>
          <w:sz w:val="20"/>
          <w:szCs w:val="20"/>
        </w:rPr>
        <w:t>,</w:t>
      </w:r>
      <w:r w:rsidRPr="00EB4591">
        <w:rPr>
          <w:rFonts w:ascii="Verdana" w:hAnsi="Verdana"/>
          <w:b/>
          <w:sz w:val="20"/>
          <w:szCs w:val="20"/>
        </w:rPr>
        <w:t xml:space="preserve"> </w:t>
      </w:r>
      <w:r w:rsidRPr="00EB4591">
        <w:rPr>
          <w:rFonts w:ascii="Verdana" w:hAnsi="Verdana"/>
          <w:sz w:val="20"/>
          <w:szCs w:val="20"/>
        </w:rPr>
        <w:t>στο σύνολο των παρεμβάσεων του.</w:t>
      </w:r>
      <w:r>
        <w:rPr>
          <w:rFonts w:ascii="Verdana" w:hAnsi="Verdana"/>
          <w:sz w:val="20"/>
          <w:szCs w:val="20"/>
        </w:rPr>
        <w:t xml:space="preserve"> Σημειώνεται δε ότι η ανωτέρω αρχή δεν προωθείται περαιτέρω με </w:t>
      </w:r>
      <w:r w:rsidRPr="004518B7">
        <w:rPr>
          <w:rFonts w:ascii="Verdana" w:hAnsi="Verdana"/>
          <w:sz w:val="20"/>
          <w:szCs w:val="20"/>
        </w:rPr>
        <w:t>συγκεκριμένες</w:t>
      </w:r>
      <w:r>
        <w:rPr>
          <w:rFonts w:ascii="Verdana" w:hAnsi="Verdana"/>
          <w:sz w:val="20"/>
          <w:szCs w:val="20"/>
        </w:rPr>
        <w:t xml:space="preserve"> / ειδικές</w:t>
      </w:r>
      <w:r w:rsidRPr="004518B7">
        <w:rPr>
          <w:rFonts w:ascii="Verdana" w:hAnsi="Verdana"/>
          <w:sz w:val="20"/>
          <w:szCs w:val="20"/>
        </w:rPr>
        <w:t xml:space="preserve"> δράσεις</w:t>
      </w:r>
      <w:r>
        <w:rPr>
          <w:rFonts w:ascii="Verdana" w:hAnsi="Verdana"/>
          <w:sz w:val="20"/>
          <w:szCs w:val="20"/>
        </w:rPr>
        <w:t xml:space="preserve"> που να επικεντρώνονται εξ ολοκλήρου στην στον στόχο αυτό.</w:t>
      </w:r>
    </w:p>
    <w:p w:rsidR="00F8755E" w:rsidRDefault="00F8755E" w:rsidP="002D7D7A">
      <w:r>
        <w:t>Ακολούθως</w:t>
      </w:r>
      <w:r w:rsidRPr="008A2851">
        <w:t xml:space="preserve"> παρουσιάζονται </w:t>
      </w:r>
      <w:r>
        <w:t>ενδεικτικές</w:t>
      </w:r>
      <w:r w:rsidRPr="008A2851">
        <w:t xml:space="preserve"> δράσε</w:t>
      </w:r>
      <w:r>
        <w:t>ις</w:t>
      </w:r>
      <w:r w:rsidRPr="008A2851">
        <w:t xml:space="preserve"> του </w:t>
      </w:r>
      <w:r>
        <w:t>ΕΠΕΔΒΜ</w:t>
      </w:r>
      <w:r w:rsidRPr="008A2851">
        <w:t xml:space="preserve"> για το έτος </w:t>
      </w:r>
      <w:r>
        <w:t>2013</w:t>
      </w:r>
      <w:r w:rsidRPr="008A2851">
        <w:t>που προωθούν την ισότητα των δύο φύλων και την ενσωμάτωση της διάστασης του φύλου:</w:t>
      </w:r>
    </w:p>
    <w:p w:rsidR="00F8755E" w:rsidRDefault="00F8755E" w:rsidP="00BE223F">
      <w:pPr>
        <w:pStyle w:val="ListBullet"/>
        <w:numPr>
          <w:ilvl w:val="0"/>
          <w:numId w:val="17"/>
        </w:numPr>
        <w:spacing w:before="120" w:after="60"/>
        <w:ind w:left="357" w:hanging="357"/>
      </w:pPr>
      <w:r>
        <w:t>Στήριξη σχολείων με Ενιαίο Αναμορφωμένο Εκπαιδευτικό Πρόγραμμα(ΕΑΕΠ)</w:t>
      </w:r>
    </w:p>
    <w:p w:rsidR="00F8755E" w:rsidRDefault="00F8755E" w:rsidP="00E36870">
      <w:pPr>
        <w:pStyle w:val="ListBullet"/>
        <w:numPr>
          <w:ilvl w:val="0"/>
          <w:numId w:val="17"/>
        </w:numPr>
      </w:pPr>
      <w:r>
        <w:t>Νέο σχολείο (σχολείο 21ου αιώνα) -Αναμόρφωση νέων εκπαιδευτικών προγραμμάτων και πιλοτική εφαρμογή</w:t>
      </w:r>
    </w:p>
    <w:p w:rsidR="00F8755E" w:rsidRDefault="00F8755E" w:rsidP="00E36870">
      <w:pPr>
        <w:pStyle w:val="ListBullet"/>
        <w:numPr>
          <w:ilvl w:val="0"/>
          <w:numId w:val="17"/>
        </w:numPr>
      </w:pPr>
      <w:r>
        <w:t>Περιβαλλοντική Εκπαίδευση - Αναμόρφωση περιβαλλοντικής εκπαίδευσης</w:t>
      </w:r>
    </w:p>
    <w:p w:rsidR="00F8755E" w:rsidRDefault="00F8755E" w:rsidP="00E36870">
      <w:pPr>
        <w:pStyle w:val="ListBullet"/>
        <w:numPr>
          <w:ilvl w:val="0"/>
          <w:numId w:val="17"/>
        </w:numPr>
      </w:pPr>
      <w:r>
        <w:t>Εφαρμογή ξενόγλωσσων προγραμμάτων σπουδών στην Πρωτοβάθμια &amp; Δευτεροβάθμια εκπαίδευση</w:t>
      </w:r>
    </w:p>
    <w:p w:rsidR="00F8755E" w:rsidRDefault="00F8755E" w:rsidP="00E36870">
      <w:pPr>
        <w:pStyle w:val="ListBullet"/>
        <w:numPr>
          <w:ilvl w:val="0"/>
          <w:numId w:val="17"/>
        </w:numPr>
      </w:pPr>
      <w:r>
        <w:t>Δράσεις για τον Πολιτισμό στην Εκπαίδευση</w:t>
      </w:r>
    </w:p>
    <w:p w:rsidR="00F8755E" w:rsidRDefault="00F8755E" w:rsidP="00E36870">
      <w:pPr>
        <w:pStyle w:val="ListBullet"/>
        <w:numPr>
          <w:ilvl w:val="0"/>
          <w:numId w:val="17"/>
        </w:numPr>
      </w:pPr>
      <w:r>
        <w:t>Δίκτυο εκπαιδευτικών πρωτοβουλιών - ΖΕΠ</w:t>
      </w:r>
    </w:p>
    <w:p w:rsidR="00F8755E" w:rsidRDefault="00F8755E" w:rsidP="00E36870">
      <w:pPr>
        <w:pStyle w:val="ListBullet"/>
        <w:numPr>
          <w:ilvl w:val="0"/>
          <w:numId w:val="17"/>
        </w:numPr>
      </w:pPr>
      <w:r>
        <w:t>Επιμόρφωση εκπαιδευτικών - Πιστοποίηση παιδαγωγικής κατάρτισης</w:t>
      </w:r>
    </w:p>
    <w:p w:rsidR="00F8755E" w:rsidRDefault="00F8755E" w:rsidP="00E36870">
      <w:pPr>
        <w:pStyle w:val="ListBullet"/>
        <w:numPr>
          <w:ilvl w:val="0"/>
          <w:numId w:val="17"/>
        </w:numPr>
      </w:pPr>
      <w:r>
        <w:t>Επιμόρφωση εκπαιδευτικών σε ICT</w:t>
      </w:r>
    </w:p>
    <w:p w:rsidR="00F8755E" w:rsidRDefault="00F8755E" w:rsidP="00E36870">
      <w:pPr>
        <w:pStyle w:val="ListBullet"/>
        <w:numPr>
          <w:ilvl w:val="0"/>
          <w:numId w:val="17"/>
        </w:numPr>
      </w:pPr>
      <w:r>
        <w:t>Επιμόρφωση εκπαιδευτικών / Εισαγωγική Επιμόρφωση</w:t>
      </w:r>
    </w:p>
    <w:p w:rsidR="00F8755E" w:rsidRDefault="00F8755E" w:rsidP="00E36870">
      <w:pPr>
        <w:pStyle w:val="ListBullet"/>
        <w:numPr>
          <w:ilvl w:val="0"/>
          <w:numId w:val="17"/>
        </w:numPr>
      </w:pPr>
      <w:r>
        <w:t>Προγράμματα ευαισθητοποίησης</w:t>
      </w:r>
    </w:p>
    <w:p w:rsidR="00F8755E" w:rsidRDefault="00F8755E" w:rsidP="00E36870">
      <w:pPr>
        <w:pStyle w:val="ListBullet"/>
        <w:numPr>
          <w:ilvl w:val="0"/>
          <w:numId w:val="17"/>
        </w:numPr>
      </w:pPr>
      <w:r>
        <w:t>Υποστήριξη Ολοήμερου Σχολείου –Β</w:t>
      </w:r>
    </w:p>
    <w:p w:rsidR="00F8755E" w:rsidRDefault="00F8755E" w:rsidP="00E36870">
      <w:pPr>
        <w:pStyle w:val="ListBullet"/>
        <w:numPr>
          <w:ilvl w:val="0"/>
          <w:numId w:val="17"/>
        </w:numPr>
      </w:pPr>
      <w:r>
        <w:t>Ενισχυτική Διδασκαλία</w:t>
      </w:r>
    </w:p>
    <w:p w:rsidR="00F8755E" w:rsidRDefault="00F8755E" w:rsidP="00E36870">
      <w:pPr>
        <w:pStyle w:val="ListBullet"/>
        <w:numPr>
          <w:ilvl w:val="0"/>
          <w:numId w:val="17"/>
        </w:numPr>
      </w:pPr>
      <w:r>
        <w:t>Υποτροφίες Αρχικής Επαγγελματικής Κατάρτισης</w:t>
      </w:r>
      <w:r w:rsidRPr="00CE4338">
        <w:t xml:space="preserve"> – </w:t>
      </w:r>
      <w:r>
        <w:t xml:space="preserve">Επιταγή </w:t>
      </w:r>
      <w:r w:rsidRPr="00CE4338">
        <w:t>(</w:t>
      </w:r>
      <w:r>
        <w:rPr>
          <w:lang w:val="en-US"/>
        </w:rPr>
        <w:t>Voucher</w:t>
      </w:r>
      <w:r w:rsidRPr="00CE4338">
        <w:t xml:space="preserve">) </w:t>
      </w:r>
      <w:r>
        <w:t>Αρχικής Επαγγελματικής Κατάρτισης</w:t>
      </w:r>
    </w:p>
    <w:p w:rsidR="00F8755E" w:rsidRDefault="00F8755E" w:rsidP="00E36870">
      <w:pPr>
        <w:pStyle w:val="ListBullet"/>
        <w:numPr>
          <w:ilvl w:val="0"/>
          <w:numId w:val="17"/>
        </w:numPr>
      </w:pPr>
      <w:r>
        <w:t>Πρακτική Άσκηση γ΄βάθμιας εκπαίδευσης</w:t>
      </w:r>
    </w:p>
    <w:p w:rsidR="00F8755E" w:rsidRDefault="00F8755E" w:rsidP="00E36870">
      <w:pPr>
        <w:pStyle w:val="ListBullet"/>
        <w:numPr>
          <w:ilvl w:val="0"/>
          <w:numId w:val="17"/>
        </w:numPr>
      </w:pPr>
      <w:r>
        <w:t>Πρακτική Άσκηση ΙΕΚ και άλλων φορέων αρχικής επαγγελματικής κατάρτισης</w:t>
      </w:r>
    </w:p>
    <w:p w:rsidR="00F8755E" w:rsidRDefault="00F8755E" w:rsidP="00E36870">
      <w:pPr>
        <w:pStyle w:val="ListBullet"/>
        <w:numPr>
          <w:ilvl w:val="0"/>
          <w:numId w:val="17"/>
        </w:numPr>
      </w:pPr>
      <w:r>
        <w:t>Πρακτική Άσκηση ΕΠΑΣ Μαθητείας</w:t>
      </w:r>
    </w:p>
    <w:p w:rsidR="00F8755E" w:rsidRDefault="00F8755E" w:rsidP="00E36870">
      <w:pPr>
        <w:pStyle w:val="ListBullet"/>
        <w:numPr>
          <w:ilvl w:val="0"/>
          <w:numId w:val="17"/>
        </w:numPr>
      </w:pPr>
      <w:r>
        <w:t>Μαθητεία αποφοίτων τεχνικής εκπαίδευσης για απόκτηση επαγγελματικής εμπειρίας</w:t>
      </w:r>
    </w:p>
    <w:p w:rsidR="00F8755E" w:rsidRDefault="00F8755E" w:rsidP="00E36870">
      <w:pPr>
        <w:pStyle w:val="ListBullet"/>
        <w:numPr>
          <w:ilvl w:val="0"/>
          <w:numId w:val="17"/>
        </w:numPr>
      </w:pPr>
      <w:r>
        <w:t>Θυρίδες Επιχειρηματικότητας για την ενθάρρυνση της νεανικής επιχειρηματικότητας</w:t>
      </w:r>
    </w:p>
    <w:p w:rsidR="00F8755E" w:rsidRDefault="00F8755E" w:rsidP="00E36870">
      <w:pPr>
        <w:pStyle w:val="ListBullet"/>
        <w:numPr>
          <w:ilvl w:val="0"/>
          <w:numId w:val="17"/>
        </w:numPr>
      </w:pPr>
      <w:r>
        <w:t>Επιχειρηματικότητα νέων τριτοβάθμιας εκπαίδευσης</w:t>
      </w:r>
    </w:p>
    <w:p w:rsidR="00F8755E" w:rsidRDefault="00F8755E" w:rsidP="00E36870">
      <w:pPr>
        <w:pStyle w:val="ListBullet"/>
        <w:numPr>
          <w:ilvl w:val="0"/>
          <w:numId w:val="17"/>
        </w:numPr>
      </w:pPr>
      <w:r>
        <w:t>Υποτροφίες ΙΚΥ- Α’ κύκλου σπουδών</w:t>
      </w:r>
    </w:p>
    <w:p w:rsidR="00F8755E" w:rsidRDefault="00F8755E" w:rsidP="00E36870">
      <w:pPr>
        <w:pStyle w:val="ListBullet"/>
        <w:numPr>
          <w:ilvl w:val="0"/>
          <w:numId w:val="17"/>
        </w:numPr>
      </w:pPr>
      <w:r>
        <w:t>Παρεμβάσεις ανάδειξης και υποστήριξης; καινοτόμων επιχειρηματικών ιδεών – Κυψέλες Επιχειρηματικότητας</w:t>
      </w:r>
    </w:p>
    <w:p w:rsidR="00F8755E" w:rsidRDefault="00F8755E" w:rsidP="00E36870">
      <w:pPr>
        <w:pStyle w:val="ListBullet"/>
        <w:numPr>
          <w:ilvl w:val="0"/>
          <w:numId w:val="17"/>
        </w:numPr>
      </w:pPr>
      <w:r>
        <w:t>Σχολεία Δεύτερης Ευκαιρίας</w:t>
      </w:r>
    </w:p>
    <w:p w:rsidR="00F8755E" w:rsidRDefault="00F8755E" w:rsidP="00E36870">
      <w:pPr>
        <w:pStyle w:val="ListBullet"/>
        <w:numPr>
          <w:ilvl w:val="0"/>
          <w:numId w:val="17"/>
        </w:numPr>
      </w:pPr>
      <w:r w:rsidRPr="00045145">
        <w:t>Κέντρα Εκπαίδευσης Ενηλίκων</w:t>
      </w:r>
    </w:p>
    <w:p w:rsidR="00F8755E" w:rsidRDefault="00F8755E" w:rsidP="00E36870">
      <w:pPr>
        <w:pStyle w:val="ListBullet"/>
        <w:numPr>
          <w:ilvl w:val="0"/>
          <w:numId w:val="17"/>
        </w:numPr>
      </w:pPr>
      <w:r>
        <w:t>Εκπαίδευση Ενηλίκων στην απόκτηση βασικών δεξιοτήτων στις νέες τεχνολογίες</w:t>
      </w:r>
    </w:p>
    <w:p w:rsidR="00F8755E" w:rsidRDefault="00F8755E" w:rsidP="00E36870">
      <w:pPr>
        <w:pStyle w:val="ListBullet"/>
        <w:numPr>
          <w:ilvl w:val="0"/>
          <w:numId w:val="17"/>
        </w:numPr>
      </w:pPr>
      <w:r>
        <w:t>Εκπαίδευση μεταναστών στην Ελληνική γλώσσα</w:t>
      </w:r>
    </w:p>
    <w:p w:rsidR="00F8755E" w:rsidRDefault="00F8755E" w:rsidP="00E36870">
      <w:pPr>
        <w:pStyle w:val="ListBullet"/>
        <w:numPr>
          <w:ilvl w:val="0"/>
          <w:numId w:val="17"/>
        </w:numPr>
      </w:pPr>
      <w:r>
        <w:t>Κέντρα Δια Βίου Μάθησης</w:t>
      </w:r>
    </w:p>
    <w:p w:rsidR="00F8755E" w:rsidRDefault="00F8755E" w:rsidP="00E36870">
      <w:pPr>
        <w:pStyle w:val="ListBullet"/>
        <w:numPr>
          <w:ilvl w:val="0"/>
          <w:numId w:val="17"/>
        </w:numPr>
      </w:pPr>
      <w:r>
        <w:t>Λοιποί Φορείς Δια Βίου Εκπαίδευσης</w:t>
      </w:r>
    </w:p>
    <w:p w:rsidR="00F8755E" w:rsidRDefault="00F8755E" w:rsidP="00E36870">
      <w:pPr>
        <w:pStyle w:val="ListBullet"/>
        <w:numPr>
          <w:ilvl w:val="0"/>
          <w:numId w:val="17"/>
        </w:numPr>
      </w:pPr>
      <w:r>
        <w:t>Ελληνικό Ανοικτό Πανεπιστήμιο</w:t>
      </w:r>
    </w:p>
    <w:p w:rsidR="00F8755E" w:rsidRDefault="00F8755E" w:rsidP="00E36870">
      <w:pPr>
        <w:pStyle w:val="ListBullet"/>
        <w:numPr>
          <w:ilvl w:val="0"/>
          <w:numId w:val="17"/>
        </w:numPr>
      </w:pPr>
      <w:r>
        <w:t>Σχολές γονέων και της τοπικής κοινωνίας</w:t>
      </w:r>
    </w:p>
    <w:p w:rsidR="00F8755E" w:rsidRDefault="00F8755E" w:rsidP="00E36870">
      <w:pPr>
        <w:pStyle w:val="ListBullet"/>
        <w:numPr>
          <w:ilvl w:val="0"/>
          <w:numId w:val="17"/>
        </w:numPr>
      </w:pPr>
      <w:r>
        <w:t>Εξ αποστάσεως εκπαίδευση</w:t>
      </w:r>
    </w:p>
    <w:p w:rsidR="00F8755E" w:rsidRDefault="00F8755E" w:rsidP="00E36870">
      <w:pPr>
        <w:pStyle w:val="ListBullet"/>
        <w:numPr>
          <w:ilvl w:val="0"/>
          <w:numId w:val="17"/>
        </w:numPr>
      </w:pPr>
      <w:r>
        <w:t>Υποτροφίες ΙΚΥ</w:t>
      </w:r>
    </w:p>
    <w:p w:rsidR="00F8755E" w:rsidRDefault="00F8755E" w:rsidP="00E36870">
      <w:pPr>
        <w:pStyle w:val="ListBullet"/>
        <w:numPr>
          <w:ilvl w:val="0"/>
          <w:numId w:val="17"/>
        </w:numPr>
      </w:pPr>
      <w:r>
        <w:t>Ηράκλειτος ΙΙ</w:t>
      </w:r>
    </w:p>
    <w:p w:rsidR="00F8755E" w:rsidRDefault="00F8755E" w:rsidP="00E36870">
      <w:pPr>
        <w:pStyle w:val="ListBullet"/>
        <w:numPr>
          <w:ilvl w:val="0"/>
          <w:numId w:val="17"/>
        </w:numPr>
      </w:pPr>
      <w:r>
        <w:t>Ενίσχυση μεταδιδακτόρων ερευνητών</w:t>
      </w:r>
    </w:p>
    <w:p w:rsidR="00F8755E" w:rsidRDefault="00F8755E" w:rsidP="00E36870">
      <w:pPr>
        <w:pStyle w:val="ListBullet"/>
        <w:numPr>
          <w:ilvl w:val="0"/>
          <w:numId w:val="17"/>
        </w:numPr>
      </w:pPr>
      <w:r>
        <w:t>Αριστεία Ι</w:t>
      </w:r>
    </w:p>
    <w:p w:rsidR="00F8755E" w:rsidRDefault="00F8755E" w:rsidP="00E36870">
      <w:pPr>
        <w:pStyle w:val="ListBullet"/>
        <w:numPr>
          <w:ilvl w:val="0"/>
          <w:numId w:val="17"/>
        </w:numPr>
      </w:pPr>
      <w:r>
        <w:t>ΘΑΛΗΣ</w:t>
      </w:r>
    </w:p>
    <w:p w:rsidR="00F8755E" w:rsidRDefault="00F8755E" w:rsidP="00E36870">
      <w:pPr>
        <w:pStyle w:val="ListBullet"/>
        <w:numPr>
          <w:ilvl w:val="0"/>
          <w:numId w:val="17"/>
        </w:numPr>
      </w:pPr>
      <w:r>
        <w:t>ΑΡΧΙΜΗΔΗΣ</w:t>
      </w:r>
    </w:p>
    <w:p w:rsidR="00F8755E" w:rsidRDefault="00F8755E" w:rsidP="004C09FA">
      <w:pPr>
        <w:pStyle w:val="ListBullet"/>
        <w:numPr>
          <w:ilvl w:val="0"/>
          <w:numId w:val="0"/>
        </w:numPr>
      </w:pPr>
    </w:p>
    <w:p w:rsidR="00F8755E" w:rsidRDefault="00F8755E" w:rsidP="004C09FA">
      <w:pPr>
        <w:pStyle w:val="ListBullet"/>
        <w:numPr>
          <w:ilvl w:val="0"/>
          <w:numId w:val="0"/>
        </w:numPr>
      </w:pPr>
      <w:r w:rsidRPr="00075E32">
        <w:t xml:space="preserve">Συνολικά στις παραπάνω δράσεις έχουν ενταχθεί </w:t>
      </w:r>
      <w:r w:rsidRPr="00075E32">
        <w:rPr>
          <w:rStyle w:val="Strong"/>
          <w:bCs/>
        </w:rPr>
        <w:t>1.010</w:t>
      </w:r>
      <w:r w:rsidRPr="00075E32">
        <w:t xml:space="preserve"> πράξεις προϋπολογισμού </w:t>
      </w:r>
      <w:r w:rsidRPr="00075E32">
        <w:rPr>
          <w:rStyle w:val="Strong"/>
          <w:bCs/>
        </w:rPr>
        <w:t>1.458,3</w:t>
      </w:r>
      <w:r w:rsidRPr="004C09FA">
        <w:rPr>
          <w:rStyle w:val="Strong"/>
          <w:bCs/>
        </w:rPr>
        <w:t xml:space="preserve"> Μ€</w:t>
      </w:r>
      <w:r w:rsidRPr="00075E32">
        <w:t xml:space="preserve">. </w:t>
      </w:r>
      <w:r w:rsidRPr="00075E32">
        <w:rPr>
          <w:u w:val="single"/>
        </w:rPr>
        <w:t xml:space="preserve">Αναλυτικά στοιχεία για τις προαναφερθέντες δράσεις καθώς και το βαθμό υλοποίησής τους παρέχονται στο </w:t>
      </w:r>
      <w:r w:rsidRPr="00075E32">
        <w:rPr>
          <w:b/>
          <w:u w:val="single"/>
        </w:rPr>
        <w:t>κεφάλαιο 3</w:t>
      </w:r>
      <w:r w:rsidRPr="00075E32">
        <w:t>.</w:t>
      </w:r>
    </w:p>
    <w:p w:rsidR="00F8755E" w:rsidRDefault="00F8755E" w:rsidP="004C09FA">
      <w:pPr>
        <w:pStyle w:val="ListBullet"/>
        <w:numPr>
          <w:ilvl w:val="0"/>
          <w:numId w:val="0"/>
        </w:numPr>
      </w:pPr>
    </w:p>
    <w:p w:rsidR="00F8755E" w:rsidRPr="00D74E0B" w:rsidRDefault="00F8755E" w:rsidP="002D7D7A">
      <w:pPr>
        <w:rPr>
          <w:rStyle w:val="Emphasis"/>
          <w:iCs/>
        </w:rPr>
      </w:pPr>
      <w:r w:rsidRPr="00D74E0B">
        <w:rPr>
          <w:rStyle w:val="Emphasis"/>
          <w:iCs/>
        </w:rPr>
        <w:t xml:space="preserve">Ενίσχυση της εργασιακής και κοινωνικής ενσωμάτωσης των μεταναστών και μειονοτήτων </w:t>
      </w:r>
    </w:p>
    <w:p w:rsidR="00F8755E" w:rsidRPr="00490106" w:rsidRDefault="00F8755E" w:rsidP="002D7D7A">
      <w:r w:rsidRPr="00D74E0B">
        <w:t>Η πρόσβαση στην αγορά εργασίας ευάλωτων κοινωνικά ομάδων του πληθυσμού, όπως οι μετανάστες και οι μειονότητες, προϋποθέτει ισότητα πρόσβασης στην εκπαίδευση.</w:t>
      </w:r>
    </w:p>
    <w:p w:rsidR="00F8755E" w:rsidRPr="00946663" w:rsidRDefault="00F8755E" w:rsidP="00333448">
      <w:pPr>
        <w:pStyle w:val="Default"/>
        <w:spacing w:after="120" w:line="312" w:lineRule="auto"/>
        <w:jc w:val="both"/>
        <w:rPr>
          <w:rFonts w:ascii="Verdana" w:hAnsi="Verdana"/>
          <w:color w:val="auto"/>
          <w:sz w:val="20"/>
          <w:szCs w:val="20"/>
        </w:rPr>
      </w:pPr>
      <w:r w:rsidRPr="00946663">
        <w:rPr>
          <w:rFonts w:ascii="Verdana" w:hAnsi="Verdana"/>
          <w:color w:val="auto"/>
          <w:sz w:val="20"/>
          <w:szCs w:val="20"/>
        </w:rPr>
        <w:t>Σε εφαρμογή των ανωτέρω, στο σύνολο των εγκεκριμένων κριτηρίων για την ένταξη πράξεων, περιλαμβάνονται ως διακριτ</w:t>
      </w:r>
      <w:r>
        <w:rPr>
          <w:rFonts w:ascii="Verdana" w:hAnsi="Verdana"/>
          <w:color w:val="auto"/>
          <w:sz w:val="20"/>
          <w:szCs w:val="20"/>
        </w:rPr>
        <w:t>ό</w:t>
      </w:r>
      <w:r w:rsidRPr="00946663">
        <w:rPr>
          <w:rFonts w:ascii="Verdana" w:hAnsi="Verdana"/>
          <w:color w:val="auto"/>
          <w:sz w:val="20"/>
          <w:szCs w:val="20"/>
        </w:rPr>
        <w:t xml:space="preserve"> κριτήρι</w:t>
      </w:r>
      <w:r>
        <w:rPr>
          <w:rFonts w:ascii="Verdana" w:hAnsi="Verdana"/>
          <w:color w:val="auto"/>
          <w:sz w:val="20"/>
          <w:szCs w:val="20"/>
        </w:rPr>
        <w:t>ο</w:t>
      </w:r>
      <w:r w:rsidRPr="00946663">
        <w:rPr>
          <w:rFonts w:ascii="Verdana" w:hAnsi="Verdana"/>
          <w:color w:val="auto"/>
          <w:sz w:val="20"/>
          <w:szCs w:val="20"/>
        </w:rPr>
        <w:t>:</w:t>
      </w:r>
    </w:p>
    <w:p w:rsidR="00F8755E" w:rsidRDefault="00F8755E" w:rsidP="00E36870">
      <w:pPr>
        <w:pStyle w:val="Default"/>
        <w:numPr>
          <w:ilvl w:val="0"/>
          <w:numId w:val="74"/>
        </w:numPr>
        <w:spacing w:after="120" w:line="312" w:lineRule="auto"/>
        <w:jc w:val="both"/>
        <w:rPr>
          <w:rFonts w:ascii="Verdana" w:hAnsi="Verdana"/>
          <w:bCs/>
          <w:sz w:val="20"/>
          <w:szCs w:val="20"/>
        </w:rPr>
      </w:pPr>
      <w:r w:rsidRPr="00411F1B">
        <w:rPr>
          <w:rFonts w:ascii="Verdana" w:hAnsi="Verdana"/>
          <w:bCs/>
          <w:color w:val="auto"/>
          <w:sz w:val="20"/>
          <w:szCs w:val="20"/>
        </w:rPr>
        <w:t>Στη Γ΄ Ομάδα Κριτηρίων «Τήρηση εθνικών και κοινοτικών κανόνων» το Κριτήριο Γ</w:t>
      </w:r>
      <w:r>
        <w:rPr>
          <w:rFonts w:ascii="Verdana" w:hAnsi="Verdana"/>
          <w:bCs/>
          <w:color w:val="auto"/>
          <w:sz w:val="20"/>
          <w:szCs w:val="20"/>
        </w:rPr>
        <w:t>5: «</w:t>
      </w:r>
      <w:r w:rsidRPr="0048695E">
        <w:rPr>
          <w:rFonts w:ascii="Verdana" w:hAnsi="Verdana"/>
          <w:b/>
          <w:bCs/>
          <w:i/>
          <w:color w:val="auto"/>
          <w:sz w:val="20"/>
          <w:szCs w:val="20"/>
        </w:rPr>
        <w:t>Προαγωγή της ισότητας των ευκαιριών και μη διάκρισης</w:t>
      </w:r>
      <w:r>
        <w:rPr>
          <w:rFonts w:ascii="Verdana" w:hAnsi="Verdana"/>
          <w:bCs/>
          <w:color w:val="auto"/>
          <w:sz w:val="20"/>
          <w:szCs w:val="20"/>
        </w:rPr>
        <w:t>»</w:t>
      </w:r>
      <w:r w:rsidRPr="00946663">
        <w:rPr>
          <w:rFonts w:ascii="Verdana" w:hAnsi="Verdana"/>
          <w:bCs/>
          <w:sz w:val="20"/>
          <w:szCs w:val="20"/>
        </w:rPr>
        <w:t>, με το οποίο εξετάζεται εάν ο δικαιούχος κατά τις διαδικασίες υλοποίησης της πράξης, όπως για παράδειγμα κατά την επιλογή των ωφελουμένων εφαρμόζει κανονιστικό πλαίσιο που συνάδει με τις αρχές της ισότητας των δύο φύλων και της μη διάκρισης εξαιτίας του φύλου, της φυλής ή της εθνικής καταγωγής, της θρησκείας ή των πεποιθήσεων, της ύπαρξης αναπηρίας, της ηλικίας ή του γενετήσιου προσανατολισμού.</w:t>
      </w:r>
    </w:p>
    <w:p w:rsidR="00F8755E" w:rsidRPr="00333448" w:rsidRDefault="00F8755E" w:rsidP="002D7D7A"/>
    <w:p w:rsidR="00F8755E" w:rsidRPr="00D74E0B" w:rsidRDefault="00F8755E" w:rsidP="002D7D7A">
      <w:r w:rsidRPr="00D74E0B">
        <w:t xml:space="preserve">Ακολούθως παρουσιάζονται ενδεικτικές δράσεις του ΕΠΕΔΒΜ για το έτος </w:t>
      </w:r>
      <w:r>
        <w:t>2013</w:t>
      </w:r>
      <w:r w:rsidRPr="00D74E0B">
        <w:t xml:space="preserve"> που προωθούν την πρόσβαση στην αγορά εργασίας ευάλωτων κοινωνικά ομάδων του πληθυσμού, όπως οι μετανάστες και οι μειονότητες:</w:t>
      </w:r>
    </w:p>
    <w:p w:rsidR="00F8755E" w:rsidRDefault="00F8755E" w:rsidP="00E36870">
      <w:pPr>
        <w:pStyle w:val="ListBullet"/>
        <w:numPr>
          <w:ilvl w:val="0"/>
          <w:numId w:val="12"/>
        </w:numPr>
      </w:pPr>
      <w:r>
        <w:t>Διαπολιτισμική Εκπαίδευση</w:t>
      </w:r>
    </w:p>
    <w:p w:rsidR="00F8755E" w:rsidRDefault="00F8755E" w:rsidP="00E36870">
      <w:pPr>
        <w:pStyle w:val="ListBullet"/>
        <w:numPr>
          <w:ilvl w:val="0"/>
          <w:numId w:val="12"/>
        </w:numPr>
      </w:pPr>
      <w:r>
        <w:t>Ζώνες Εκπαιδευτικής Προτεραιότητας</w:t>
      </w:r>
    </w:p>
    <w:p w:rsidR="00F8755E" w:rsidRDefault="00F8755E" w:rsidP="00E36870">
      <w:pPr>
        <w:pStyle w:val="ListBullet"/>
        <w:numPr>
          <w:ilvl w:val="0"/>
          <w:numId w:val="12"/>
        </w:numPr>
      </w:pPr>
      <w:r>
        <w:t>Σχολεία Δεύτερης Ευκαιρίας</w:t>
      </w:r>
    </w:p>
    <w:p w:rsidR="00F8755E" w:rsidRDefault="00F8755E" w:rsidP="00E36870">
      <w:pPr>
        <w:pStyle w:val="ListBullet"/>
        <w:numPr>
          <w:ilvl w:val="0"/>
          <w:numId w:val="12"/>
        </w:numPr>
      </w:pPr>
      <w:r w:rsidRPr="00045145">
        <w:t>Κέντρα Εκπαίδευσης Ενηλίκων</w:t>
      </w:r>
    </w:p>
    <w:p w:rsidR="00F8755E" w:rsidRDefault="00F8755E" w:rsidP="00E36870">
      <w:pPr>
        <w:pStyle w:val="ListBullet"/>
        <w:numPr>
          <w:ilvl w:val="0"/>
          <w:numId w:val="12"/>
        </w:numPr>
      </w:pPr>
      <w:r>
        <w:t>Εκπαίδευση μεταναστών στην Ελληνική γλώσσα</w:t>
      </w:r>
    </w:p>
    <w:p w:rsidR="00F8755E" w:rsidRPr="00D74E0B" w:rsidRDefault="00F8755E" w:rsidP="002D7D7A">
      <w:r w:rsidRPr="00075E32">
        <w:t xml:space="preserve">Συνολικά στις παραπάνω δράσεις έχουν ενταχθεί </w:t>
      </w:r>
      <w:r w:rsidRPr="00F11C91">
        <w:rPr>
          <w:rStyle w:val="Strong"/>
          <w:bCs/>
        </w:rPr>
        <w:t>28</w:t>
      </w:r>
      <w:r w:rsidRPr="00075E32">
        <w:t xml:space="preserve"> πράξεις προϋπολογισμού </w:t>
      </w:r>
      <w:r w:rsidRPr="00075E32">
        <w:rPr>
          <w:rStyle w:val="Strong"/>
          <w:bCs/>
        </w:rPr>
        <w:t>119,8</w:t>
      </w:r>
      <w:r w:rsidRPr="00F11C91">
        <w:rPr>
          <w:rStyle w:val="Strong"/>
          <w:bCs/>
        </w:rPr>
        <w:t xml:space="preserve"> Μ€</w:t>
      </w:r>
      <w:r w:rsidRPr="00075E32">
        <w:t>.</w:t>
      </w:r>
      <w:r w:rsidRPr="004C09FA">
        <w:rPr>
          <w:u w:val="single"/>
        </w:rPr>
        <w:t xml:space="preserve"> Αναλυτικά στοιχεία για τις προαναφερθέντες δράσεις καθώς και το βαθμό υλοποίησής τους παρέχονται στο </w:t>
      </w:r>
      <w:r w:rsidRPr="004C09FA">
        <w:rPr>
          <w:b/>
          <w:u w:val="single"/>
        </w:rPr>
        <w:t>κεφάλαιο 3</w:t>
      </w:r>
      <w:r>
        <w:rPr>
          <w:b/>
          <w:u w:val="single"/>
        </w:rPr>
        <w:t>.</w:t>
      </w:r>
    </w:p>
    <w:p w:rsidR="00F8755E" w:rsidRPr="00D74E0B" w:rsidRDefault="00F8755E" w:rsidP="002D7D7A">
      <w:pPr>
        <w:rPr>
          <w:rStyle w:val="Emphasis"/>
          <w:iCs/>
        </w:rPr>
      </w:pPr>
      <w:r w:rsidRPr="00D74E0B">
        <w:rPr>
          <w:rStyle w:val="Emphasis"/>
          <w:iCs/>
        </w:rPr>
        <w:t>Ενίσχυση της εργασιακής και κοινωνικής ενσωμάτωσης άλλων μειονεκτούντων ομάδων, συμπεριλαμβανομένων των ατόμων με αναπηρίες</w:t>
      </w:r>
    </w:p>
    <w:p w:rsidR="00F8755E" w:rsidRPr="00490106" w:rsidRDefault="00F8755E" w:rsidP="002D7D7A">
      <w:r w:rsidRPr="00D74E0B">
        <w:t>Τόσο η στρατηγική όσο και οι στόχοι και προτεραιότητες του ΕΠΕΔΒΜ περιλαμβάνουν ενσωματωμένες τις αρχές της μη διάκρισης και της πρόσβασης των ατόμων με αναπηρία.</w:t>
      </w:r>
    </w:p>
    <w:p w:rsidR="00F8755E" w:rsidRPr="00946663" w:rsidRDefault="00F8755E" w:rsidP="00333448">
      <w:pPr>
        <w:pStyle w:val="Default"/>
        <w:spacing w:after="120" w:line="312" w:lineRule="auto"/>
        <w:jc w:val="both"/>
        <w:rPr>
          <w:rFonts w:ascii="Verdana" w:hAnsi="Verdana"/>
          <w:color w:val="auto"/>
          <w:sz w:val="20"/>
          <w:szCs w:val="20"/>
        </w:rPr>
      </w:pPr>
      <w:r w:rsidRPr="00946663">
        <w:rPr>
          <w:rFonts w:ascii="Verdana" w:hAnsi="Verdana"/>
          <w:color w:val="auto"/>
          <w:sz w:val="20"/>
          <w:szCs w:val="20"/>
        </w:rPr>
        <w:t>Σε εφαρμογή των ανωτέρω, στο σύνολο των εγκεκριμένων κριτηρίων για την ένταξη πράξεων, περιλαμβάνονται ως διακριτ</w:t>
      </w:r>
      <w:r>
        <w:rPr>
          <w:rFonts w:ascii="Verdana" w:hAnsi="Verdana"/>
          <w:color w:val="auto"/>
          <w:sz w:val="20"/>
          <w:szCs w:val="20"/>
        </w:rPr>
        <w:t>ά</w:t>
      </w:r>
      <w:r w:rsidRPr="00946663">
        <w:rPr>
          <w:rFonts w:ascii="Verdana" w:hAnsi="Verdana"/>
          <w:color w:val="auto"/>
          <w:sz w:val="20"/>
          <w:szCs w:val="20"/>
        </w:rPr>
        <w:t xml:space="preserve"> κριτήρι</w:t>
      </w:r>
      <w:r>
        <w:rPr>
          <w:rFonts w:ascii="Verdana" w:hAnsi="Verdana"/>
          <w:color w:val="auto"/>
          <w:sz w:val="20"/>
          <w:szCs w:val="20"/>
        </w:rPr>
        <w:t>α</w:t>
      </w:r>
      <w:r w:rsidRPr="00946663">
        <w:rPr>
          <w:rFonts w:ascii="Verdana" w:hAnsi="Verdana"/>
          <w:color w:val="auto"/>
          <w:sz w:val="20"/>
          <w:szCs w:val="20"/>
        </w:rPr>
        <w:t>:</w:t>
      </w:r>
    </w:p>
    <w:p w:rsidR="00F8755E" w:rsidRDefault="00F8755E" w:rsidP="00E36870">
      <w:pPr>
        <w:pStyle w:val="Default"/>
        <w:numPr>
          <w:ilvl w:val="0"/>
          <w:numId w:val="74"/>
        </w:numPr>
        <w:spacing w:after="120" w:line="312" w:lineRule="auto"/>
        <w:jc w:val="both"/>
        <w:rPr>
          <w:rFonts w:ascii="Verdana" w:hAnsi="Verdana"/>
          <w:bCs/>
          <w:sz w:val="20"/>
          <w:szCs w:val="20"/>
        </w:rPr>
      </w:pPr>
      <w:r w:rsidRPr="00411F1B">
        <w:rPr>
          <w:rFonts w:ascii="Verdana" w:hAnsi="Verdana"/>
          <w:bCs/>
          <w:color w:val="auto"/>
          <w:sz w:val="20"/>
          <w:szCs w:val="20"/>
        </w:rPr>
        <w:t>Στη Γ΄ Ομάδα Κριτηρίων «Τήρηση εθνικών και κοινοτικών κανόνων» το Κριτήριο Γ</w:t>
      </w:r>
      <w:r>
        <w:rPr>
          <w:rFonts w:ascii="Verdana" w:hAnsi="Verdana"/>
          <w:bCs/>
          <w:color w:val="auto"/>
          <w:sz w:val="20"/>
          <w:szCs w:val="20"/>
        </w:rPr>
        <w:t>5: «</w:t>
      </w:r>
      <w:r w:rsidRPr="0048695E">
        <w:rPr>
          <w:rFonts w:ascii="Verdana" w:hAnsi="Verdana"/>
          <w:b/>
          <w:bCs/>
          <w:i/>
          <w:color w:val="auto"/>
          <w:sz w:val="20"/>
          <w:szCs w:val="20"/>
        </w:rPr>
        <w:t>Προαγωγή της ισότητας των ευκαιριών και μη διάκρισης</w:t>
      </w:r>
      <w:r>
        <w:rPr>
          <w:rFonts w:ascii="Verdana" w:hAnsi="Verdana"/>
          <w:bCs/>
          <w:color w:val="auto"/>
          <w:sz w:val="20"/>
          <w:szCs w:val="20"/>
        </w:rPr>
        <w:t>»</w:t>
      </w:r>
      <w:r w:rsidRPr="00946663">
        <w:rPr>
          <w:rFonts w:ascii="Verdana" w:hAnsi="Verdana"/>
          <w:bCs/>
          <w:sz w:val="20"/>
          <w:szCs w:val="20"/>
        </w:rPr>
        <w:t>, με το οποίο εξετάζεται εάν ο δικαιούχος κατά τις διαδικασίες υλοποίησης της πράξης, όπως για παράδειγμα κατά την επιλογή των ωφελουμένων εφαρμόζει κανονιστικό πλαίσιο που συνάδει με τις αρχές της ισότητας των δύο φύλων και της μη διάκρισης εξαιτίας του φύλου, της φυλής ή της εθνικής καταγωγής, της θρησκείας ή των πεποιθήσεων, της ύπαρξης αναπηρίας, της ηλικίας ή του γενετήσιου προσανατολισμού.</w:t>
      </w:r>
    </w:p>
    <w:p w:rsidR="00F8755E" w:rsidRDefault="00F8755E" w:rsidP="00E36870">
      <w:pPr>
        <w:pStyle w:val="Default"/>
        <w:numPr>
          <w:ilvl w:val="0"/>
          <w:numId w:val="74"/>
        </w:numPr>
        <w:spacing w:after="120" w:line="312" w:lineRule="auto"/>
        <w:jc w:val="both"/>
        <w:rPr>
          <w:rFonts w:ascii="Verdana" w:hAnsi="Verdana"/>
          <w:bCs/>
          <w:sz w:val="20"/>
          <w:szCs w:val="20"/>
        </w:rPr>
      </w:pPr>
      <w:r w:rsidRPr="00635ADE">
        <w:rPr>
          <w:rFonts w:ascii="Verdana" w:hAnsi="Verdana"/>
          <w:bCs/>
          <w:color w:val="auto"/>
          <w:sz w:val="20"/>
          <w:szCs w:val="20"/>
        </w:rPr>
        <w:t>Στη Γ΄ Ομάδα Κριτηρίων «Τήρηση εθνικών και κοινοτικών κανόνων» το Κριτήριο Γ6: «</w:t>
      </w:r>
      <w:r w:rsidRPr="001A35AD">
        <w:rPr>
          <w:rFonts w:ascii="Verdana" w:hAnsi="Verdana"/>
          <w:b/>
          <w:bCs/>
          <w:i/>
          <w:color w:val="auto"/>
          <w:sz w:val="20"/>
          <w:szCs w:val="20"/>
        </w:rPr>
        <w:t>Εξασφάλιση της ισότιμης συμμετοχής των ατόμων με αναπηρία</w:t>
      </w:r>
      <w:r w:rsidRPr="00635ADE">
        <w:rPr>
          <w:rFonts w:ascii="Verdana" w:hAnsi="Verdana"/>
          <w:bCs/>
          <w:color w:val="auto"/>
          <w:sz w:val="20"/>
          <w:szCs w:val="20"/>
        </w:rPr>
        <w:t>», με το οποίο εξετάζεται ο τρόπος με τον οποίο η πράξη ικανοποιεί</w:t>
      </w:r>
      <w:r w:rsidRPr="00635ADE">
        <w:rPr>
          <w:rFonts w:ascii="Verdana" w:hAnsi="Verdana" w:cs="Arial"/>
          <w:iCs/>
          <w:sz w:val="20"/>
          <w:szCs w:val="20"/>
        </w:rPr>
        <w:t>, όπως κατά περίπτωση αρμόζει, τις απαιτήσεις της μη διάκρισης, της ισότιμης πρόσβασης στις υπηρεσίες και στην πληροφόρηση και της ισότιμης συμμετοχής στην Πράξη όλων των κατηγοριών των ατόμων με αναπηρία. Ειδικότερα όσον αφορά στην ισότιμη πρόσβαση σε ηλεκτρονικές υπηρεσίες, εξετάζεται αν η Πράξη ικανοποιεί τις απαιτήσεις προσβασιμότητας τουλάχιστον επιπέδου ΑΑ των διεθνών προδιαγραφών W3C-WAI</w:t>
      </w:r>
      <w:r>
        <w:rPr>
          <w:rFonts w:ascii="Verdana" w:hAnsi="Verdana" w:cs="Arial"/>
          <w:iCs/>
          <w:sz w:val="20"/>
          <w:szCs w:val="20"/>
        </w:rPr>
        <w:t>.</w:t>
      </w:r>
    </w:p>
    <w:p w:rsidR="00F8755E" w:rsidRPr="00D74E0B" w:rsidRDefault="00F8755E" w:rsidP="002D7D7A">
      <w:r w:rsidRPr="00D74E0B">
        <w:t xml:space="preserve">Ακολούθως παρουσιάζονται ενδεικτικές δράσεις του ΕΠΕΔΒΜ για το έτος </w:t>
      </w:r>
      <w:r>
        <w:t xml:space="preserve">2013 </w:t>
      </w:r>
      <w:r w:rsidRPr="00D74E0B">
        <w:t>που ενισχύουν την εργασιακή και κοινωνική ενσωμάτωση άλλων μειονεκτούντων ομάδων, συμπεριλαμβανομένων των ατόμων με αναπηρίες:</w:t>
      </w:r>
    </w:p>
    <w:p w:rsidR="00F8755E" w:rsidRDefault="00F8755E" w:rsidP="00E36870">
      <w:pPr>
        <w:pStyle w:val="ListBullet"/>
        <w:numPr>
          <w:ilvl w:val="0"/>
          <w:numId w:val="12"/>
        </w:numPr>
      </w:pPr>
      <w:r>
        <w:t>Περιβαλλοντική Εκπαίδευση - Αναμόρφωση περιβαλλοντικής εκπαίδευσης</w:t>
      </w:r>
    </w:p>
    <w:p w:rsidR="00F8755E" w:rsidRDefault="00F8755E" w:rsidP="00E36870">
      <w:pPr>
        <w:pStyle w:val="ListBullet"/>
        <w:numPr>
          <w:ilvl w:val="0"/>
          <w:numId w:val="12"/>
        </w:numPr>
      </w:pPr>
      <w:r>
        <w:t>Αναλυτικά προγράμματα ειδικών σχολείων</w:t>
      </w:r>
    </w:p>
    <w:p w:rsidR="00F8755E" w:rsidRDefault="00F8755E" w:rsidP="00E36870">
      <w:pPr>
        <w:pStyle w:val="ListBullet"/>
        <w:numPr>
          <w:ilvl w:val="0"/>
          <w:numId w:val="12"/>
        </w:numPr>
      </w:pPr>
      <w:r>
        <w:t>Παρεμβάσεις σε Δομές Ειδικής Αγωγής - Μητρώο ΑμεΑ</w:t>
      </w:r>
    </w:p>
    <w:p w:rsidR="00F8755E" w:rsidRDefault="00F8755E" w:rsidP="00E36870">
      <w:pPr>
        <w:pStyle w:val="ListBullet"/>
        <w:numPr>
          <w:ilvl w:val="0"/>
          <w:numId w:val="12"/>
        </w:numPr>
      </w:pPr>
      <w:r>
        <w:t>Εξειδικευμένη εκπαιδευτική υποστήριξη για ένταξη μαθητών με αναπηρία ή/και ειδικές εκπαιδευτικές ανάγκες</w:t>
      </w:r>
    </w:p>
    <w:p w:rsidR="00F8755E" w:rsidRDefault="00F8755E" w:rsidP="00E36870">
      <w:pPr>
        <w:pStyle w:val="ListBullet"/>
        <w:numPr>
          <w:ilvl w:val="0"/>
          <w:numId w:val="12"/>
        </w:numPr>
      </w:pPr>
      <w:r>
        <w:t>Εξατομικευμένη υποστήριξη μαθητών με αναπηρία ή/και ειδικές εκπαιδευτικές ανάγκες</w:t>
      </w:r>
    </w:p>
    <w:p w:rsidR="00F8755E" w:rsidRDefault="00F8755E" w:rsidP="00E36870">
      <w:pPr>
        <w:pStyle w:val="ListBullet"/>
        <w:numPr>
          <w:ilvl w:val="0"/>
          <w:numId w:val="12"/>
        </w:numPr>
      </w:pPr>
      <w:r>
        <w:t>Ανάπτυξη υποστηρικτών δομών για την ένταξη και συμπερίληψη στην εκπαίδευση των μαθητών</w:t>
      </w:r>
      <w:r w:rsidRPr="008817FA">
        <w:t xml:space="preserve"> </w:t>
      </w:r>
      <w:r>
        <w:t>με αναπηρία ή/και ειδικές εκπαιδευτικές ανάγκες</w:t>
      </w:r>
    </w:p>
    <w:p w:rsidR="00F8755E" w:rsidRDefault="00F8755E" w:rsidP="00E36870">
      <w:pPr>
        <w:pStyle w:val="ListBullet"/>
        <w:numPr>
          <w:ilvl w:val="0"/>
          <w:numId w:val="12"/>
        </w:numPr>
      </w:pPr>
      <w:r>
        <w:t>Σχολεία Δεύτερης Ευκαιρίας</w:t>
      </w:r>
    </w:p>
    <w:p w:rsidR="00F8755E" w:rsidRDefault="00F8755E" w:rsidP="00E36870">
      <w:pPr>
        <w:pStyle w:val="ListBullet"/>
        <w:numPr>
          <w:ilvl w:val="0"/>
          <w:numId w:val="12"/>
        </w:numPr>
      </w:pPr>
      <w:r>
        <w:t>Κέντρα Εκπαίδευσης Ενηλίκων</w:t>
      </w:r>
    </w:p>
    <w:p w:rsidR="00F8755E" w:rsidRDefault="00F8755E" w:rsidP="002D7D7A">
      <w:r w:rsidRPr="00075E32">
        <w:t xml:space="preserve">Συνολικά στις παραπάνω δράσεις έχουν ενταχθεί </w:t>
      </w:r>
      <w:r w:rsidRPr="00075E32">
        <w:rPr>
          <w:rStyle w:val="Strong"/>
          <w:bCs/>
        </w:rPr>
        <w:t>27</w:t>
      </w:r>
      <w:r w:rsidRPr="00075E32">
        <w:t xml:space="preserve"> πράξεις προϋπολογισμού </w:t>
      </w:r>
      <w:r w:rsidRPr="00075E32">
        <w:rPr>
          <w:rStyle w:val="Strong"/>
          <w:bCs/>
        </w:rPr>
        <w:t>228,1</w:t>
      </w:r>
      <w:r w:rsidRPr="00295E8A">
        <w:rPr>
          <w:rStyle w:val="Strong"/>
          <w:bCs/>
        </w:rPr>
        <w:t xml:space="preserve"> Μ€</w:t>
      </w:r>
      <w:r w:rsidRPr="00075E32">
        <w:t>.</w:t>
      </w:r>
      <w:r w:rsidRPr="00295E8A">
        <w:rPr>
          <w:u w:val="single"/>
        </w:rPr>
        <w:t xml:space="preserve"> Αναλυτικά στοιχεία για τις προαναφερθέντες</w:t>
      </w:r>
      <w:r w:rsidRPr="004C09FA">
        <w:rPr>
          <w:u w:val="single"/>
        </w:rPr>
        <w:t xml:space="preserve"> δράσεις καθώς και το βαθμό υλοποίησής τους παρέχονται στο </w:t>
      </w:r>
      <w:r w:rsidRPr="004C09FA">
        <w:rPr>
          <w:b/>
          <w:u w:val="single"/>
        </w:rPr>
        <w:t>κεφάλαιο 3</w:t>
      </w:r>
      <w:r>
        <w:rPr>
          <w:b/>
          <w:u w:val="single"/>
        </w:rPr>
        <w:t>.</w:t>
      </w:r>
    </w:p>
    <w:p w:rsidR="00F8755E" w:rsidRPr="00D74E0B" w:rsidRDefault="00F8755E" w:rsidP="002D7D7A"/>
    <w:p w:rsidR="00F8755E" w:rsidRPr="00D74E0B" w:rsidRDefault="00F8755E" w:rsidP="002D7D7A">
      <w:pPr>
        <w:rPr>
          <w:rStyle w:val="Emphasis"/>
          <w:iCs/>
        </w:rPr>
      </w:pPr>
      <w:r w:rsidRPr="00D74E0B">
        <w:rPr>
          <w:rStyle w:val="Emphasis"/>
          <w:iCs/>
        </w:rPr>
        <w:t>Καινοτόμες δραστηριότητες, συμπεριλαμβανομένων των αποτελεσμάτων τους, της διάδοσης και ενσωμάτωσής τους</w:t>
      </w:r>
    </w:p>
    <w:p w:rsidR="00F8755E" w:rsidRPr="00490106" w:rsidRDefault="00F8755E" w:rsidP="002D7D7A">
      <w:r w:rsidRPr="00D74E0B">
        <w:t>Το ΕΠΕΔΒΜ, περιλαμβάνει ένα σημαντικό αριθμό δράσεων που στόχο έχουν τη προώθηση της καινοτομίας. Συγκεκριμένα προωθούνται δράσεις που αφορούν</w:t>
      </w:r>
      <w:r>
        <w:t xml:space="preserve"> στην αναμόρφωση προγραμμάτων σπουδών με την ενσωμάτωση στοιχείων βιώσιμης ανάπτυξης, στις Τεχνολογίες Πληροφορικής και Επικοινωνιών, στην επέκταση των ξένων γλωσσών κ.α., μέσω των Αξόνων Προτεραιότητας 1, 2 και 3, Ειδικός Στόχος: «Ενίσχυση και βελτίωση της ποιότητας της επιμόρφωσης του εκπαιδευτικού προσωπικού της προσχολικής πρωτοβάθμιας και δευτεροβάθμιας εκπαίδευσης με έμφαση στην καινοτομία και στη χρήση Τεχνολογιών Πληροφορικής και Επικοινωνιών» που προσανατολίζονται εξ ολοκλήρου στην προώθηση της καινοτομίας, της έρευνας και της τεχνολογικής ανάπτυξης.</w:t>
      </w:r>
    </w:p>
    <w:p w:rsidR="00F8755E" w:rsidRPr="00946663" w:rsidRDefault="00F8755E" w:rsidP="00333448">
      <w:pPr>
        <w:pStyle w:val="Default"/>
        <w:spacing w:after="120" w:line="312" w:lineRule="auto"/>
        <w:jc w:val="both"/>
        <w:rPr>
          <w:rFonts w:ascii="Verdana" w:hAnsi="Verdana"/>
          <w:color w:val="auto"/>
          <w:sz w:val="20"/>
          <w:szCs w:val="20"/>
        </w:rPr>
      </w:pPr>
      <w:r w:rsidRPr="00946663">
        <w:rPr>
          <w:rFonts w:ascii="Verdana" w:hAnsi="Verdana"/>
          <w:color w:val="auto"/>
          <w:sz w:val="20"/>
          <w:szCs w:val="20"/>
        </w:rPr>
        <w:t>Σε εφαρμογή των ανωτέρω, στο σύνολο των εγκεκριμένων κριτηρίων για την ένταξη πράξεων, περιλαμβάν</w:t>
      </w:r>
      <w:r>
        <w:rPr>
          <w:rFonts w:ascii="Verdana" w:hAnsi="Verdana"/>
          <w:color w:val="auto"/>
          <w:sz w:val="20"/>
          <w:szCs w:val="20"/>
        </w:rPr>
        <w:t>ε</w:t>
      </w:r>
      <w:r w:rsidRPr="00946663">
        <w:rPr>
          <w:rFonts w:ascii="Verdana" w:hAnsi="Verdana"/>
          <w:color w:val="auto"/>
          <w:sz w:val="20"/>
          <w:szCs w:val="20"/>
        </w:rPr>
        <w:t>ται ως διακριτ</w:t>
      </w:r>
      <w:r>
        <w:rPr>
          <w:rFonts w:ascii="Verdana" w:hAnsi="Verdana"/>
          <w:color w:val="auto"/>
          <w:sz w:val="20"/>
          <w:szCs w:val="20"/>
        </w:rPr>
        <w:t>ό</w:t>
      </w:r>
      <w:r w:rsidRPr="00946663">
        <w:rPr>
          <w:rFonts w:ascii="Verdana" w:hAnsi="Verdana"/>
          <w:color w:val="auto"/>
          <w:sz w:val="20"/>
          <w:szCs w:val="20"/>
        </w:rPr>
        <w:t xml:space="preserve"> κριτήρι</w:t>
      </w:r>
      <w:r>
        <w:rPr>
          <w:rFonts w:ascii="Verdana" w:hAnsi="Verdana"/>
          <w:color w:val="auto"/>
          <w:sz w:val="20"/>
          <w:szCs w:val="20"/>
        </w:rPr>
        <w:t>ο</w:t>
      </w:r>
      <w:r w:rsidRPr="00946663">
        <w:rPr>
          <w:rFonts w:ascii="Verdana" w:hAnsi="Verdana"/>
          <w:color w:val="auto"/>
          <w:sz w:val="20"/>
          <w:szCs w:val="20"/>
        </w:rPr>
        <w:t>:</w:t>
      </w:r>
    </w:p>
    <w:p w:rsidR="00F8755E" w:rsidRDefault="00F8755E" w:rsidP="00E36870">
      <w:pPr>
        <w:pStyle w:val="Default"/>
        <w:numPr>
          <w:ilvl w:val="0"/>
          <w:numId w:val="74"/>
        </w:numPr>
        <w:spacing w:after="120" w:line="312" w:lineRule="auto"/>
        <w:jc w:val="both"/>
        <w:rPr>
          <w:rFonts w:ascii="Verdana" w:hAnsi="Verdana"/>
          <w:bCs/>
          <w:sz w:val="20"/>
          <w:szCs w:val="20"/>
        </w:rPr>
      </w:pPr>
      <w:r w:rsidRPr="0002285B">
        <w:rPr>
          <w:rFonts w:ascii="Verdana" w:hAnsi="Verdana"/>
          <w:bCs/>
          <w:color w:val="auto"/>
          <w:sz w:val="20"/>
          <w:szCs w:val="20"/>
        </w:rPr>
        <w:t xml:space="preserve">Στη </w:t>
      </w:r>
      <w:r>
        <w:rPr>
          <w:rFonts w:ascii="Verdana" w:hAnsi="Verdana"/>
          <w:bCs/>
          <w:color w:val="auto"/>
          <w:sz w:val="20"/>
          <w:szCs w:val="20"/>
        </w:rPr>
        <w:t>Β</w:t>
      </w:r>
      <w:r w:rsidRPr="0002285B">
        <w:rPr>
          <w:rFonts w:ascii="Verdana" w:hAnsi="Verdana"/>
          <w:bCs/>
          <w:color w:val="auto"/>
          <w:sz w:val="20"/>
          <w:szCs w:val="20"/>
        </w:rPr>
        <w:t>΄ Ομάδα Κριτηρίων «Σκοπιμότητα της Πράξης» το Κριτήριο Β8: «</w:t>
      </w:r>
      <w:r w:rsidRPr="0002285B">
        <w:rPr>
          <w:rFonts w:ascii="Verdana" w:hAnsi="Verdana"/>
          <w:b/>
          <w:bCs/>
          <w:i/>
          <w:color w:val="auto"/>
          <w:sz w:val="20"/>
          <w:szCs w:val="20"/>
        </w:rPr>
        <w:t>Καινοτομικότητα της Πράξης</w:t>
      </w:r>
      <w:r w:rsidRPr="0002285B">
        <w:rPr>
          <w:rFonts w:ascii="Verdana" w:hAnsi="Verdana"/>
          <w:bCs/>
          <w:color w:val="auto"/>
          <w:sz w:val="20"/>
          <w:szCs w:val="20"/>
        </w:rPr>
        <w:t xml:space="preserve">», με το οποίο εξετάζεται </w:t>
      </w:r>
      <w:r w:rsidRPr="0002285B">
        <w:rPr>
          <w:rFonts w:ascii="Verdana" w:eastAsia="Arial Unicode MS" w:hAnsi="Verdana" w:cs="Arial"/>
          <w:sz w:val="20"/>
          <w:szCs w:val="20"/>
        </w:rPr>
        <w:t>ο βαθμός καινοτομικότητας της προτεινόμενης Πράξης, ο οποίος, ενδεικτικά και μεταξύ άλλων, μπορεί να τεκμηριώνεται με βάση ότι:</w:t>
      </w:r>
      <w:r w:rsidRPr="0002285B">
        <w:rPr>
          <w:rFonts w:ascii="Verdana" w:hAnsi="Verdana" w:cs="Arial"/>
          <w:iCs/>
          <w:sz w:val="20"/>
          <w:szCs w:val="20"/>
        </w:rPr>
        <w:t>.</w:t>
      </w:r>
    </w:p>
    <w:p w:rsidR="00F8755E" w:rsidRDefault="00F8755E" w:rsidP="00BE223F">
      <w:pPr>
        <w:numPr>
          <w:ilvl w:val="0"/>
          <w:numId w:val="75"/>
        </w:numPr>
        <w:tabs>
          <w:tab w:val="clear" w:pos="720"/>
          <w:tab w:val="num" w:pos="900"/>
        </w:tabs>
        <w:spacing w:before="0" w:after="0" w:line="312" w:lineRule="auto"/>
        <w:ind w:left="901" w:hanging="181"/>
        <w:rPr>
          <w:rFonts w:ascii="Verdana" w:eastAsia="Arial Unicode MS" w:hAnsi="Verdana" w:cs="Arial"/>
          <w:sz w:val="20"/>
          <w:szCs w:val="20"/>
        </w:rPr>
      </w:pPr>
      <w:r w:rsidRPr="0002285B">
        <w:rPr>
          <w:rFonts w:ascii="Verdana" w:eastAsia="Arial Unicode MS" w:hAnsi="Verdana" w:cs="Arial"/>
          <w:sz w:val="20"/>
          <w:szCs w:val="20"/>
        </w:rPr>
        <w:t>Δράσεις της προτεινόμενης Πράξης είναι στην σύλληψη και τη στόχευσή τους καινοτομική για τα Ελληνικά δεδομένα.</w:t>
      </w:r>
    </w:p>
    <w:p w:rsidR="00F8755E" w:rsidRDefault="00F8755E" w:rsidP="00BE223F">
      <w:pPr>
        <w:numPr>
          <w:ilvl w:val="0"/>
          <w:numId w:val="76"/>
        </w:numPr>
        <w:tabs>
          <w:tab w:val="clear" w:pos="720"/>
          <w:tab w:val="num" w:pos="900"/>
        </w:tabs>
        <w:spacing w:before="0" w:after="0" w:line="312" w:lineRule="auto"/>
        <w:ind w:left="901" w:hanging="181"/>
        <w:rPr>
          <w:rFonts w:ascii="Verdana" w:eastAsia="Arial Unicode MS" w:hAnsi="Verdana" w:cs="Arial"/>
          <w:sz w:val="20"/>
          <w:szCs w:val="20"/>
        </w:rPr>
      </w:pPr>
      <w:r w:rsidRPr="0002285B">
        <w:rPr>
          <w:rFonts w:ascii="Verdana" w:eastAsia="Arial Unicode MS" w:hAnsi="Verdana" w:cs="Arial"/>
          <w:sz w:val="20"/>
          <w:szCs w:val="20"/>
        </w:rPr>
        <w:t>Δράσεις της προτεινόμενης Πράξης θα εφαρμοστούν για πρώτη φορά στην Ελλάδα.</w:t>
      </w:r>
    </w:p>
    <w:p w:rsidR="00F8755E" w:rsidRDefault="00F8755E" w:rsidP="002D7D7A">
      <w:r>
        <w:t>Ακολούθως</w:t>
      </w:r>
      <w:r w:rsidRPr="00F92981">
        <w:t xml:space="preserve"> παρουσιάζονται </w:t>
      </w:r>
      <w:r>
        <w:t>ενδεικτικές</w:t>
      </w:r>
      <w:r w:rsidRPr="00F92981">
        <w:t xml:space="preserve"> δράσ</w:t>
      </w:r>
      <w:r>
        <w:t>εις</w:t>
      </w:r>
      <w:r w:rsidRPr="00F92981">
        <w:t xml:space="preserve"> του </w:t>
      </w:r>
      <w:r>
        <w:t>ΕΠΕΔΒΜ</w:t>
      </w:r>
      <w:r w:rsidRPr="00F92981">
        <w:t xml:space="preserve"> για το έτος </w:t>
      </w:r>
      <w:r>
        <w:t>2013</w:t>
      </w:r>
      <w:r w:rsidRPr="00F92981">
        <w:t xml:space="preserve"> που προωθούν καινοτόμες δραστηριότητες, συμπεριλαμβανομένων των αποτελεσμάτων τους, της διάδοσης και ενσωμάτωσής τους:</w:t>
      </w:r>
    </w:p>
    <w:p w:rsidR="00F8755E" w:rsidRDefault="00F8755E" w:rsidP="00E36870">
      <w:pPr>
        <w:pStyle w:val="ListBullet"/>
        <w:numPr>
          <w:ilvl w:val="0"/>
          <w:numId w:val="12"/>
        </w:numPr>
      </w:pPr>
      <w:r>
        <w:t>Νέο σχολείο (σχολείο 21ου αιώνα) -Αναμόρφωση νέων εκπαιδευτικών προγραμμάτων και πιλοτική εφαρμογή</w:t>
      </w:r>
    </w:p>
    <w:p w:rsidR="00F8755E" w:rsidRDefault="00F8755E" w:rsidP="00E36870">
      <w:pPr>
        <w:pStyle w:val="ListBullet"/>
        <w:numPr>
          <w:ilvl w:val="0"/>
          <w:numId w:val="12"/>
        </w:numPr>
      </w:pPr>
      <w:r>
        <w:t>Δράσεις για τον πολιτισμό στην εκπαίδευση</w:t>
      </w:r>
    </w:p>
    <w:p w:rsidR="00F8755E" w:rsidRDefault="00F8755E" w:rsidP="00E36870">
      <w:pPr>
        <w:pStyle w:val="ListBullet"/>
        <w:numPr>
          <w:ilvl w:val="0"/>
          <w:numId w:val="12"/>
        </w:numPr>
      </w:pPr>
      <w:r>
        <w:t>Εφαρμογή ξενόγλωσσων προγραμμάτων σπουδών στην Πρωτοβάθμια &amp; Δευτεροβάθμια εκπαίδευση</w:t>
      </w:r>
    </w:p>
    <w:p w:rsidR="00F8755E" w:rsidRDefault="00F8755E" w:rsidP="00E36870">
      <w:pPr>
        <w:pStyle w:val="ListBullet"/>
        <w:numPr>
          <w:ilvl w:val="0"/>
          <w:numId w:val="12"/>
        </w:numPr>
      </w:pPr>
      <w:r>
        <w:t>Ανάπτυξη Ψηφιακού Εκπαιδευτικού Υλικού - Ψηφιακή Βάση Γνώσεων - Υποδομές για ένα Ψηφιακό Σχολείο - Ψηφιακό Υλικό για τα Σχολεία</w:t>
      </w:r>
    </w:p>
    <w:p w:rsidR="00F8755E" w:rsidRDefault="00F8755E" w:rsidP="00E36870">
      <w:pPr>
        <w:pStyle w:val="ListBullet"/>
        <w:numPr>
          <w:ilvl w:val="0"/>
          <w:numId w:val="12"/>
        </w:numPr>
      </w:pPr>
      <w:r>
        <w:t>Ψηφιακές παρεμβάσεις στα αναλυτικά προγράμματα</w:t>
      </w:r>
    </w:p>
    <w:p w:rsidR="00F8755E" w:rsidRDefault="00F8755E" w:rsidP="00E36870">
      <w:pPr>
        <w:pStyle w:val="ListBullet"/>
        <w:numPr>
          <w:ilvl w:val="0"/>
          <w:numId w:val="12"/>
        </w:numPr>
      </w:pPr>
      <w:r>
        <w:t>Πρόγραμμα Πιλοτικής εισαγωγής διαδραστικών συστημάτων και συναφούς εξοπλισμού στην τάξη για μια ψηφιακά υποστηριζόμενη διδασκαλία</w:t>
      </w:r>
    </w:p>
    <w:p w:rsidR="00F8755E" w:rsidRDefault="00F8755E" w:rsidP="00E36870">
      <w:pPr>
        <w:pStyle w:val="ListBullet"/>
        <w:numPr>
          <w:ilvl w:val="0"/>
          <w:numId w:val="12"/>
        </w:numPr>
      </w:pPr>
      <w:r>
        <w:t>Πρόγραμμα Πιλοτικής εισαγωγής περιορισμένου αριθμού ηλεκτρονικών υπολογιστών και συναφούς εξοπλισμού στην τάξη για μια ψηφιακά υποστηριζόμενη διδασκαλία</w:t>
      </w:r>
    </w:p>
    <w:p w:rsidR="00F8755E" w:rsidRDefault="00F8755E" w:rsidP="00E36870">
      <w:pPr>
        <w:pStyle w:val="ListBullet"/>
        <w:numPr>
          <w:ilvl w:val="0"/>
          <w:numId w:val="12"/>
        </w:numPr>
      </w:pPr>
      <w:r>
        <w:t>Ψηφιακές δράσεις για την Τριτοβάθμια Εκπαίδευση</w:t>
      </w:r>
    </w:p>
    <w:p w:rsidR="00F8755E" w:rsidRDefault="00F8755E" w:rsidP="00E36870">
      <w:pPr>
        <w:pStyle w:val="ListBullet"/>
        <w:numPr>
          <w:ilvl w:val="0"/>
          <w:numId w:val="12"/>
        </w:numPr>
      </w:pPr>
      <w:r>
        <w:t xml:space="preserve">Πιστοποίηση μαθητών σε </w:t>
      </w:r>
      <w:r>
        <w:rPr>
          <w:lang w:val="en-US"/>
        </w:rPr>
        <w:t>ICT</w:t>
      </w:r>
    </w:p>
    <w:p w:rsidR="00F8755E" w:rsidRDefault="00F8755E" w:rsidP="00E36870">
      <w:pPr>
        <w:pStyle w:val="ListBullet"/>
        <w:numPr>
          <w:ilvl w:val="0"/>
          <w:numId w:val="12"/>
        </w:numPr>
      </w:pPr>
      <w:r>
        <w:t>Επιμόρφωση εκπαιδευτικών σε ICT</w:t>
      </w:r>
    </w:p>
    <w:p w:rsidR="00F8755E" w:rsidRDefault="00F8755E" w:rsidP="00E36870">
      <w:pPr>
        <w:pStyle w:val="ListBullet"/>
        <w:numPr>
          <w:ilvl w:val="0"/>
          <w:numId w:val="12"/>
        </w:numPr>
      </w:pPr>
      <w:r>
        <w:t>Θεσμός αριστείας και ανάδειξης καλών πρακτικών στην πρωτοβάθμια και δευτεροβάθμια εκπαίδευση</w:t>
      </w:r>
    </w:p>
    <w:p w:rsidR="00F8755E" w:rsidRDefault="00F8755E" w:rsidP="00544BAC">
      <w:pPr>
        <w:rPr>
          <w:b/>
          <w:u w:val="single"/>
        </w:rPr>
      </w:pPr>
      <w:r w:rsidRPr="00075E32">
        <w:t xml:space="preserve">Συνολικά στις παραπάνω δράσεις έχουν ενταχθεί </w:t>
      </w:r>
      <w:r w:rsidRPr="00075E32">
        <w:rPr>
          <w:rStyle w:val="Strong"/>
          <w:bCs/>
        </w:rPr>
        <w:t>1.894</w:t>
      </w:r>
      <w:r w:rsidRPr="00075E32">
        <w:t xml:space="preserve"> πράξεις (1.791 πράξεις αφορούν σε δύο κατηγορίες πράξεων </w:t>
      </w:r>
      <w:r w:rsidRPr="00BE6E04">
        <w:t>«1/2/3.1.4 Πρόγραμμα Πιλοτικής εισαγωγής διαδραστικών συστημάτων και συναφούς εξοπλισμού στην τάξη για μια ψηφιακά υποστηριζόμενη διδασκαλία» και «1/2/3.1.5 Πρόγραμμα Πιλοτικής εισαγωγής περιορισμένου αριθμού ηλεκτρονικών υπολογιστών και συναφούς εξοπλισμού στην τάξη για μια ψηφιακά υποστηριζόμενη διδασκαλία» των Αξόνων Προτεραιότητας 1,2,3)</w:t>
      </w:r>
      <w:r w:rsidRPr="00075E32">
        <w:t xml:space="preserve"> προϋπολογισμού </w:t>
      </w:r>
      <w:r w:rsidRPr="00075E32">
        <w:rPr>
          <w:rStyle w:val="Strong"/>
          <w:bCs/>
        </w:rPr>
        <w:t>408,9</w:t>
      </w:r>
      <w:r w:rsidRPr="00BE6E04">
        <w:rPr>
          <w:rStyle w:val="Strong"/>
          <w:bCs/>
        </w:rPr>
        <w:t>Μ€</w:t>
      </w:r>
      <w:r w:rsidRPr="00075E32">
        <w:t>.</w:t>
      </w:r>
      <w:r w:rsidRPr="00BE6E04">
        <w:rPr>
          <w:u w:val="single"/>
        </w:rPr>
        <w:t xml:space="preserve"> </w:t>
      </w:r>
      <w:r w:rsidRPr="004C09FA">
        <w:rPr>
          <w:u w:val="single"/>
        </w:rPr>
        <w:t xml:space="preserve">Αναλυτικά στοιχεία για τις προαναφερθέντες δράσεις καθώς και το βαθμό υλοποίησής τους παρέχονται στο </w:t>
      </w:r>
      <w:r w:rsidRPr="004C09FA">
        <w:rPr>
          <w:b/>
          <w:u w:val="single"/>
        </w:rPr>
        <w:t>κεφάλαιο 3</w:t>
      </w:r>
      <w:r>
        <w:rPr>
          <w:b/>
          <w:u w:val="single"/>
        </w:rPr>
        <w:t>.</w:t>
      </w:r>
    </w:p>
    <w:p w:rsidR="00F8755E" w:rsidRPr="00D74E0B" w:rsidRDefault="00F8755E" w:rsidP="00544BAC"/>
    <w:p w:rsidR="00F8755E" w:rsidRPr="00D74E0B" w:rsidRDefault="00F8755E" w:rsidP="002D7D7A">
      <w:pPr>
        <w:rPr>
          <w:rStyle w:val="Emphasis"/>
          <w:iCs/>
        </w:rPr>
      </w:pPr>
      <w:r w:rsidRPr="00D74E0B">
        <w:rPr>
          <w:rStyle w:val="Emphasis"/>
          <w:iCs/>
        </w:rPr>
        <w:t>Διακρατικές και διαπεριφερειακές δράσεις</w:t>
      </w:r>
    </w:p>
    <w:p w:rsidR="00F8755E" w:rsidRDefault="00F8755E" w:rsidP="002D7D7A">
      <w:r w:rsidRPr="00D74E0B">
        <w:t>Στο ΕΠΕΔΒΜ Εκπαίδευση και Δια Βίου Μάθηση, στο πλαίσιο των διαφόρων μορφών παρεμβάσεων διακρατικής συνεργασίας για την περίοδο 2007-2013,</w:t>
      </w:r>
      <w:r>
        <w:t xml:space="preserve"> περιλαμβάνονται:</w:t>
      </w:r>
    </w:p>
    <w:p w:rsidR="00F8755E" w:rsidRDefault="00F8755E" w:rsidP="00BE223F">
      <w:pPr>
        <w:pStyle w:val="ListBullet"/>
        <w:numPr>
          <w:ilvl w:val="0"/>
          <w:numId w:val="17"/>
        </w:numPr>
        <w:tabs>
          <w:tab w:val="num" w:pos="360"/>
        </w:tabs>
        <w:spacing w:before="0" w:after="0" w:line="340" w:lineRule="atLeast"/>
      </w:pPr>
      <w:r>
        <w:t>Ανταλλαγή πληροφοριών, δεξιοτήτων, τεχνογνωσίας και καλών πρακτικών σε όλες τις βαθμίδες της εκπαίδευσης (π.χ. στην αναμόρφωση προγραμμάτων σπουδών, στην επιμόρφωση εκπαιδευτικών, στις διδακτικές μεθοδολογίες, θέματα περιβάλλοντος και αειφόρου ανάπτυξης κλπ). Παρόμοιες δράσεις περιλαμβάνονται στους ΑΠ 1,2 και 3 για όλες τις βαθμίδες της εκπαίδευσης στους ΑΠ 4,5,6 για την αρχικής επαγγελματική εκπαίδευση στους ΑΠ 7,8,9 για τη δια βίου εκπαίδευση και τους ΑΠ 10,11,12 για τα μεταπτυχιακά και ερευνητικά προγράμματα</w:t>
      </w:r>
    </w:p>
    <w:p w:rsidR="00F8755E" w:rsidRDefault="00F8755E" w:rsidP="00BE223F">
      <w:pPr>
        <w:pStyle w:val="ListBullet"/>
        <w:numPr>
          <w:ilvl w:val="0"/>
          <w:numId w:val="17"/>
        </w:numPr>
        <w:tabs>
          <w:tab w:val="num" w:pos="360"/>
        </w:tabs>
        <w:spacing w:before="0" w:after="0" w:line="340" w:lineRule="atLeast"/>
      </w:pPr>
      <w:r>
        <w:t>Ανταλλαγή ανθρωπίνου δυναμικού (μαθητών, φοιτητών, εκπαιδευτικών, εκπαιδευτών και εκπαιδευομένων, κοινωνικών εταίρων, μελών της Δημόσιας Διοίκησης) στα πλαίσια του Διεθνούς Πανεπιστημίου, της στρατηγικής στόχευσης για προσέλκυση υψηλού επιπέδου ανθρώπινου δυναμικού και ερευνητών από το εξωτερικό και σε προπτυχιακά προγράμματα με ανταλλαγές φοιτητών. Παρόμοιες δράσεις προβλέπονται σε όλους τους ΑΠ.</w:t>
      </w:r>
    </w:p>
    <w:p w:rsidR="00F8755E" w:rsidRDefault="00F8755E" w:rsidP="00BE223F">
      <w:pPr>
        <w:pStyle w:val="ListBullet"/>
        <w:numPr>
          <w:ilvl w:val="0"/>
          <w:numId w:val="17"/>
        </w:numPr>
        <w:tabs>
          <w:tab w:val="num" w:pos="360"/>
        </w:tabs>
        <w:spacing w:before="0" w:after="0" w:line="340" w:lineRule="atLeast"/>
      </w:pPr>
      <w:r>
        <w:t>Συνεργασία ανάμεσα σε οργανισμούς και ιδρύματα Ανώτατης Εκπαίδευσης, αλλά και κάτω από προϋποθέσεις τα ΙΕΚ. Παρόμοιες δράσεις περιλαμβάνονται στους ΑΠ 1,2,3 , 4,5,6, 10,11 και 12</w:t>
      </w:r>
    </w:p>
    <w:p w:rsidR="00F8755E" w:rsidRDefault="00F8755E" w:rsidP="00BE223F">
      <w:pPr>
        <w:pStyle w:val="ListBullet"/>
        <w:numPr>
          <w:ilvl w:val="0"/>
          <w:numId w:val="17"/>
        </w:numPr>
        <w:tabs>
          <w:tab w:val="num" w:pos="360"/>
        </w:tabs>
        <w:spacing w:before="0" w:after="0" w:line="340" w:lineRule="atLeast"/>
      </w:pPr>
      <w:r>
        <w:t xml:space="preserve">Συνέργια σε θέματα δια βίου εκπαίδευσης στο πλαίσιο εταιρικών σχέσεων, κινητικότητας προσώπων κλπ, που περιλαμβάνονται στους ΑΠ 7,8,9. </w:t>
      </w:r>
    </w:p>
    <w:p w:rsidR="00F8755E" w:rsidRPr="00490106" w:rsidRDefault="00F8755E" w:rsidP="00333448">
      <w:pPr>
        <w:pStyle w:val="Default"/>
        <w:spacing w:after="120" w:line="312" w:lineRule="auto"/>
        <w:jc w:val="both"/>
        <w:rPr>
          <w:rFonts w:ascii="Verdana" w:hAnsi="Verdana"/>
          <w:color w:val="auto"/>
          <w:sz w:val="20"/>
          <w:szCs w:val="20"/>
        </w:rPr>
      </w:pPr>
    </w:p>
    <w:p w:rsidR="00F8755E" w:rsidRPr="00946663" w:rsidRDefault="00F8755E" w:rsidP="00333448">
      <w:pPr>
        <w:pStyle w:val="Default"/>
        <w:spacing w:after="120" w:line="312" w:lineRule="auto"/>
        <w:jc w:val="both"/>
        <w:rPr>
          <w:rFonts w:ascii="Verdana" w:hAnsi="Verdana"/>
          <w:color w:val="auto"/>
          <w:sz w:val="20"/>
          <w:szCs w:val="20"/>
        </w:rPr>
      </w:pPr>
      <w:r w:rsidRPr="00946663">
        <w:rPr>
          <w:rFonts w:ascii="Verdana" w:hAnsi="Verdana"/>
          <w:color w:val="auto"/>
          <w:sz w:val="20"/>
          <w:szCs w:val="20"/>
        </w:rPr>
        <w:t>Σε εφαρμογή των ανωτέρω, στο σύνολο των εγκεκριμένων κριτηρίων για την ένταξη πράξεων, περιλαμβάν</w:t>
      </w:r>
      <w:r>
        <w:rPr>
          <w:rFonts w:ascii="Verdana" w:hAnsi="Verdana"/>
          <w:color w:val="auto"/>
          <w:sz w:val="20"/>
          <w:szCs w:val="20"/>
        </w:rPr>
        <w:t>ε</w:t>
      </w:r>
      <w:r w:rsidRPr="00946663">
        <w:rPr>
          <w:rFonts w:ascii="Verdana" w:hAnsi="Verdana"/>
          <w:color w:val="auto"/>
          <w:sz w:val="20"/>
          <w:szCs w:val="20"/>
        </w:rPr>
        <w:t>ται ως διακριτ</w:t>
      </w:r>
      <w:r>
        <w:rPr>
          <w:rFonts w:ascii="Verdana" w:hAnsi="Verdana"/>
          <w:color w:val="auto"/>
          <w:sz w:val="20"/>
          <w:szCs w:val="20"/>
        </w:rPr>
        <w:t>ό</w:t>
      </w:r>
      <w:r w:rsidRPr="00946663">
        <w:rPr>
          <w:rFonts w:ascii="Verdana" w:hAnsi="Verdana"/>
          <w:color w:val="auto"/>
          <w:sz w:val="20"/>
          <w:szCs w:val="20"/>
        </w:rPr>
        <w:t xml:space="preserve"> κριτήρι</w:t>
      </w:r>
      <w:r>
        <w:rPr>
          <w:rFonts w:ascii="Verdana" w:hAnsi="Verdana"/>
          <w:color w:val="auto"/>
          <w:sz w:val="20"/>
          <w:szCs w:val="20"/>
        </w:rPr>
        <w:t>ο</w:t>
      </w:r>
      <w:r w:rsidRPr="00946663">
        <w:rPr>
          <w:rFonts w:ascii="Verdana" w:hAnsi="Verdana"/>
          <w:color w:val="auto"/>
          <w:sz w:val="20"/>
          <w:szCs w:val="20"/>
        </w:rPr>
        <w:t>:</w:t>
      </w:r>
    </w:p>
    <w:p w:rsidR="00F8755E" w:rsidRDefault="00F8755E" w:rsidP="00E36870">
      <w:pPr>
        <w:pStyle w:val="Default"/>
        <w:numPr>
          <w:ilvl w:val="0"/>
          <w:numId w:val="74"/>
        </w:numPr>
        <w:spacing w:after="120" w:line="312" w:lineRule="auto"/>
        <w:jc w:val="both"/>
        <w:rPr>
          <w:rFonts w:ascii="Verdana" w:hAnsi="Verdana"/>
          <w:bCs/>
          <w:sz w:val="20"/>
          <w:szCs w:val="20"/>
        </w:rPr>
      </w:pPr>
      <w:r w:rsidRPr="0002285B">
        <w:rPr>
          <w:rFonts w:ascii="Verdana" w:hAnsi="Verdana"/>
          <w:bCs/>
          <w:color w:val="auto"/>
          <w:sz w:val="20"/>
          <w:szCs w:val="20"/>
        </w:rPr>
        <w:t xml:space="preserve">Στη </w:t>
      </w:r>
      <w:r>
        <w:rPr>
          <w:rFonts w:ascii="Verdana" w:hAnsi="Verdana"/>
          <w:bCs/>
          <w:color w:val="auto"/>
          <w:sz w:val="20"/>
          <w:szCs w:val="20"/>
        </w:rPr>
        <w:t>Β</w:t>
      </w:r>
      <w:r w:rsidRPr="0002285B">
        <w:rPr>
          <w:rFonts w:ascii="Verdana" w:hAnsi="Verdana"/>
          <w:bCs/>
          <w:color w:val="auto"/>
          <w:sz w:val="20"/>
          <w:szCs w:val="20"/>
        </w:rPr>
        <w:t>΄ Ομάδα Κριτηρίων «Σκοπιμότητα της Πράξης» τ</w:t>
      </w:r>
      <w:r>
        <w:rPr>
          <w:rFonts w:ascii="Verdana" w:hAnsi="Verdana"/>
          <w:bCs/>
          <w:color w:val="auto"/>
          <w:sz w:val="20"/>
          <w:szCs w:val="20"/>
        </w:rPr>
        <w:t>α Κριτήριο Β7</w:t>
      </w:r>
      <w:r w:rsidRPr="0002285B">
        <w:rPr>
          <w:rFonts w:ascii="Verdana" w:hAnsi="Verdana"/>
          <w:bCs/>
          <w:color w:val="auto"/>
          <w:sz w:val="20"/>
          <w:szCs w:val="20"/>
        </w:rPr>
        <w:t>: «</w:t>
      </w:r>
      <w:r>
        <w:rPr>
          <w:rFonts w:ascii="Verdana" w:hAnsi="Verdana"/>
          <w:b/>
          <w:bCs/>
          <w:i/>
          <w:color w:val="auto"/>
          <w:sz w:val="20"/>
          <w:szCs w:val="20"/>
        </w:rPr>
        <w:t xml:space="preserve">Συμβολή της πράξης στην αντιμετώπιση προβλημάτων των λιγότερο αναπτυγμένων περιοχών </w:t>
      </w:r>
      <w:r w:rsidRPr="0002285B">
        <w:rPr>
          <w:rFonts w:ascii="Verdana" w:hAnsi="Verdana"/>
          <w:bCs/>
          <w:color w:val="auto"/>
          <w:sz w:val="20"/>
          <w:szCs w:val="20"/>
        </w:rPr>
        <w:t xml:space="preserve">», με το οποίο εξετάζεται </w:t>
      </w:r>
      <w:r w:rsidRPr="0002285B">
        <w:rPr>
          <w:rFonts w:ascii="Verdana" w:eastAsia="Arial Unicode MS" w:hAnsi="Verdana" w:cs="Arial"/>
          <w:sz w:val="20"/>
          <w:szCs w:val="20"/>
        </w:rPr>
        <w:t xml:space="preserve">ο βαθμός </w:t>
      </w:r>
      <w:r>
        <w:rPr>
          <w:rFonts w:ascii="Verdana" w:eastAsia="Arial Unicode MS" w:hAnsi="Verdana" w:cs="Arial"/>
          <w:sz w:val="20"/>
          <w:szCs w:val="20"/>
        </w:rPr>
        <w:t xml:space="preserve">στον οποίο η προτεινόμενη πράξη αναμένεται να συμβάλλει στην αντιμετώπιση κοινωνικοοικονομικών προβλημάτων και στην προώθηση της ανάπτυξης των λιγότερο αναπτυγμένων περιφερειών / περιοχών, περιοχών με ιδιαίτερα ποσοστά ανεργίας, κτλ, καθώς και το κριτήριο Β9 «Προσαρμογή στις βασικές αρχές της Κοινοτικής Πρωτοβουλίας </w:t>
      </w:r>
      <w:r>
        <w:rPr>
          <w:rFonts w:ascii="Verdana" w:eastAsia="Arial Unicode MS" w:hAnsi="Verdana" w:cs="Arial"/>
          <w:sz w:val="20"/>
          <w:szCs w:val="20"/>
          <w:lang w:val="en-US"/>
        </w:rPr>
        <w:t>EQUAL</w:t>
      </w:r>
      <w:r>
        <w:rPr>
          <w:rFonts w:ascii="Verdana" w:eastAsia="Arial Unicode MS" w:hAnsi="Verdana" w:cs="Arial"/>
          <w:sz w:val="20"/>
          <w:szCs w:val="20"/>
        </w:rPr>
        <w:t xml:space="preserve">» με το οποίο εξετάζεται ο βαθμός στον οποίο η προτεινόμενη πράξη συνάδει με όσες από τις βασικές αρχές της Κοινοτικής Πρωτοβουλίας </w:t>
      </w:r>
      <w:r>
        <w:rPr>
          <w:rFonts w:ascii="Verdana" w:eastAsia="Arial Unicode MS" w:hAnsi="Verdana" w:cs="Arial"/>
          <w:sz w:val="20"/>
          <w:szCs w:val="20"/>
          <w:lang w:val="en-US"/>
        </w:rPr>
        <w:t>EQUAL</w:t>
      </w:r>
      <w:r>
        <w:rPr>
          <w:rFonts w:ascii="Verdana" w:eastAsia="Arial Unicode MS" w:hAnsi="Verdana" w:cs="Arial"/>
          <w:sz w:val="20"/>
          <w:szCs w:val="20"/>
        </w:rPr>
        <w:t xml:space="preserve"> δεν καλύπτονται ήδη από άλλα ειδικότερα κριτήρια (μεταξύ άλλων η διακρατικότητα, το </w:t>
      </w:r>
      <w:r>
        <w:rPr>
          <w:rFonts w:ascii="Verdana" w:eastAsia="Arial Unicode MS" w:hAnsi="Verdana" w:cs="Arial"/>
          <w:sz w:val="20"/>
          <w:szCs w:val="20"/>
          <w:lang w:val="en-US"/>
        </w:rPr>
        <w:t>mainstreaming</w:t>
      </w:r>
      <w:r>
        <w:rPr>
          <w:rFonts w:ascii="Verdana" w:eastAsia="Arial Unicode MS" w:hAnsi="Verdana" w:cs="Arial"/>
          <w:sz w:val="20"/>
          <w:szCs w:val="20"/>
        </w:rPr>
        <w:t xml:space="preserve"> των βέλτιστων πρακτικών και αποτελεσμάτων, η ενεργός συμμετοχή των ομάδων στόχου στο σχεδιασμό και την υλοποίηση των σχετικών παρεμβάσεων)</w:t>
      </w:r>
      <w:r w:rsidRPr="0002285B">
        <w:rPr>
          <w:rFonts w:ascii="Verdana" w:hAnsi="Verdana" w:cs="Arial"/>
          <w:iCs/>
          <w:sz w:val="20"/>
          <w:szCs w:val="20"/>
        </w:rPr>
        <w:t>.</w:t>
      </w:r>
    </w:p>
    <w:p w:rsidR="00F8755E" w:rsidRDefault="00F8755E" w:rsidP="002D7D7A">
      <w:r w:rsidRPr="00544BAC">
        <w:t xml:space="preserve">Ακολούθως παρουσιάζονται ενδεικτικές δράσεις </w:t>
      </w:r>
      <w:r w:rsidRPr="007A4593">
        <w:t xml:space="preserve">δράσεων του </w:t>
      </w:r>
      <w:r>
        <w:t>ΕΠΕΔΒΜ</w:t>
      </w:r>
      <w:r w:rsidRPr="007A4593">
        <w:t xml:space="preserve"> για το έτος </w:t>
      </w:r>
      <w:r>
        <w:t>2013</w:t>
      </w:r>
      <w:r w:rsidRPr="007A4593">
        <w:t xml:space="preserve"> που περιλαμβάνουν </w:t>
      </w:r>
      <w:r>
        <w:t xml:space="preserve">τη </w:t>
      </w:r>
      <w:r w:rsidRPr="007A4593">
        <w:t>διακρατικ</w:t>
      </w:r>
      <w:r>
        <w:t>ή διάσταση</w:t>
      </w:r>
      <w:r w:rsidRPr="007A4593">
        <w:t>:</w:t>
      </w:r>
    </w:p>
    <w:p w:rsidR="00F8755E" w:rsidRDefault="00F8755E" w:rsidP="00E36870">
      <w:pPr>
        <w:pStyle w:val="ListBullet"/>
        <w:numPr>
          <w:ilvl w:val="0"/>
          <w:numId w:val="12"/>
        </w:numPr>
      </w:pPr>
      <w:r>
        <w:t>Διαπολιτισμική εκπαίδευση</w:t>
      </w:r>
    </w:p>
    <w:p w:rsidR="00F8755E" w:rsidRDefault="00F8755E" w:rsidP="00E36870">
      <w:pPr>
        <w:pStyle w:val="ListBullet"/>
        <w:numPr>
          <w:ilvl w:val="0"/>
          <w:numId w:val="12"/>
        </w:numPr>
      </w:pPr>
      <w:r>
        <w:t>Προγράμματα ευαισθητοποίησης</w:t>
      </w:r>
    </w:p>
    <w:p w:rsidR="00F8755E" w:rsidRDefault="00F8755E" w:rsidP="00E36870">
      <w:pPr>
        <w:pStyle w:val="ListBullet"/>
        <w:numPr>
          <w:ilvl w:val="0"/>
          <w:numId w:val="12"/>
        </w:numPr>
      </w:pPr>
      <w:r>
        <w:t>Διεθνές Πανεπιστήμιο</w:t>
      </w:r>
    </w:p>
    <w:p w:rsidR="00F8755E" w:rsidRDefault="00F8755E" w:rsidP="00E36870">
      <w:pPr>
        <w:pStyle w:val="ListBullet"/>
        <w:numPr>
          <w:ilvl w:val="0"/>
          <w:numId w:val="12"/>
        </w:numPr>
      </w:pPr>
      <w:r>
        <w:t>Προγράμματα Ομογένειας</w:t>
      </w:r>
    </w:p>
    <w:p w:rsidR="00F8755E" w:rsidRDefault="00F8755E" w:rsidP="00E36870">
      <w:pPr>
        <w:pStyle w:val="ListBullet"/>
        <w:numPr>
          <w:ilvl w:val="0"/>
          <w:numId w:val="12"/>
        </w:numPr>
      </w:pPr>
      <w:r w:rsidRPr="007D1169">
        <w:t>ΙΚΥ</w:t>
      </w:r>
      <w:r>
        <w:t xml:space="preserve"> </w:t>
      </w:r>
    </w:p>
    <w:p w:rsidR="00F8755E" w:rsidRDefault="00F8755E" w:rsidP="00E36870">
      <w:pPr>
        <w:pStyle w:val="ListBullet"/>
        <w:numPr>
          <w:ilvl w:val="0"/>
          <w:numId w:val="12"/>
        </w:numPr>
      </w:pPr>
      <w:r>
        <w:t xml:space="preserve">ΑΡΙΣΤΕΙΑΣ, </w:t>
      </w:r>
    </w:p>
    <w:p w:rsidR="00F8755E" w:rsidRDefault="00F8755E" w:rsidP="00E36870">
      <w:pPr>
        <w:pStyle w:val="ListBullet"/>
        <w:numPr>
          <w:ilvl w:val="0"/>
          <w:numId w:val="12"/>
        </w:numPr>
      </w:pPr>
      <w:r>
        <w:t xml:space="preserve">ΘΑΛΗ </w:t>
      </w:r>
    </w:p>
    <w:p w:rsidR="00F8755E" w:rsidRDefault="00F8755E" w:rsidP="00E36870">
      <w:pPr>
        <w:pStyle w:val="ListBullet"/>
        <w:numPr>
          <w:ilvl w:val="0"/>
          <w:numId w:val="12"/>
        </w:numPr>
      </w:pPr>
      <w:r>
        <w:t>ΑΡΧΙΜΗΔΗ</w:t>
      </w:r>
    </w:p>
    <w:p w:rsidR="00F8755E" w:rsidRPr="00D74E0B" w:rsidRDefault="00F8755E" w:rsidP="00544BAC">
      <w:r w:rsidRPr="00075E32">
        <w:t xml:space="preserve">Συνολικά στις παραπάνω δράσεις έχουν ενταχθεί </w:t>
      </w:r>
      <w:r w:rsidRPr="00075E32">
        <w:rPr>
          <w:rStyle w:val="Strong"/>
          <w:bCs/>
        </w:rPr>
        <w:t>482</w:t>
      </w:r>
      <w:r w:rsidRPr="00075E32">
        <w:t xml:space="preserve"> πράξεις προϋπολογισμού </w:t>
      </w:r>
      <w:r w:rsidRPr="00075E32">
        <w:rPr>
          <w:rStyle w:val="Strong"/>
          <w:bCs/>
        </w:rPr>
        <w:t>309,7</w:t>
      </w:r>
      <w:r w:rsidRPr="00BE6E04">
        <w:rPr>
          <w:rStyle w:val="Strong"/>
          <w:bCs/>
        </w:rPr>
        <w:t xml:space="preserve"> Μ€</w:t>
      </w:r>
      <w:r w:rsidRPr="00075E32">
        <w:t>.</w:t>
      </w:r>
      <w:r w:rsidRPr="00BE6E04">
        <w:rPr>
          <w:u w:val="single"/>
        </w:rPr>
        <w:t xml:space="preserve"> Αναλυτικά στοιχεία για τις προαναφερθέντες δράσεις καθώς και το βαθμό υλοποίησής τους παρέχονται στο </w:t>
      </w:r>
      <w:r w:rsidRPr="00BE6E04">
        <w:rPr>
          <w:b/>
          <w:u w:val="single"/>
        </w:rPr>
        <w:t>κεφάλαιο 3.</w:t>
      </w:r>
    </w:p>
    <w:p w:rsidR="00F8755E" w:rsidRPr="00DB0EC6" w:rsidRDefault="00F8755E" w:rsidP="002D7D7A">
      <w:r>
        <w:t>Επιπρόσθετα,</w:t>
      </w:r>
      <w:r w:rsidRPr="00DB0EC6">
        <w:t xml:space="preserve"> οι δράσεις </w:t>
      </w:r>
      <w:r>
        <w:t>του ΕΠΕΔΒΜ περιέχουν τη</w:t>
      </w:r>
      <w:r w:rsidRPr="00DB0EC6">
        <w:t xml:space="preserve"> διαπεριφερειακή διάσταση </w:t>
      </w:r>
      <w:r>
        <w:t>δεδομένου ότι</w:t>
      </w:r>
      <w:r w:rsidRPr="00DB0EC6">
        <w:t xml:space="preserve"> ο μεγαλύτερος αριθμός τους αφορά και τις δεκατρείς (13) διοικητικές περιφέρειες της χώρας. Σημειώνεται ότι δεν παρατηρούνται σημαντικές διαφοροποιήσεις σε ό,τι αφορά τη συμμετοχή του πληθυσμού στην υποχρεωτική εκπαίδευση καθώς η εθνική αναπτυξιακή πολιτική στον τομέα της εκπαίδευσης είναι κοινή για το σύνολο της χώρας.</w:t>
      </w:r>
    </w:p>
    <w:p w:rsidR="00F8755E" w:rsidRPr="00DB0EC6" w:rsidRDefault="00F8755E" w:rsidP="002D7D7A">
      <w:r w:rsidRPr="00DB0EC6">
        <w:t>Η πολιτική αυτή εξειδικεύεται ωστόσο ανά περιφέρεια συνεκτιμώντας τα ιδιαίτερα κοινωνικοοικονομικά και αναπτυξιακά χαρακτηριστικά της σε σχέση με τις κάτωθι παρεμβάσεις:</w:t>
      </w:r>
    </w:p>
    <w:p w:rsidR="00F8755E" w:rsidRDefault="00F8755E" w:rsidP="00BE223F">
      <w:pPr>
        <w:pStyle w:val="ListBullet"/>
        <w:numPr>
          <w:ilvl w:val="0"/>
          <w:numId w:val="17"/>
        </w:numPr>
        <w:tabs>
          <w:tab w:val="num" w:pos="360"/>
        </w:tabs>
        <w:spacing w:before="0" w:after="0" w:line="340" w:lineRule="atLeast"/>
      </w:pPr>
      <w:r w:rsidRPr="00DB0EC6">
        <w:t>Την αναμόρφωση των προγραμματικών δαπανών</w:t>
      </w:r>
    </w:p>
    <w:p w:rsidR="00F8755E" w:rsidRDefault="00F8755E" w:rsidP="00BE223F">
      <w:pPr>
        <w:pStyle w:val="ListBullet"/>
        <w:numPr>
          <w:ilvl w:val="0"/>
          <w:numId w:val="17"/>
        </w:numPr>
        <w:tabs>
          <w:tab w:val="num" w:pos="360"/>
        </w:tabs>
        <w:spacing w:before="0" w:after="0" w:line="340" w:lineRule="atLeast"/>
      </w:pPr>
      <w:r w:rsidRPr="00DB0EC6">
        <w:t>Τη συμβατότητα των Μεταπτυχιακών προγραμμάτων με τους παραγωγικούς τομείς της κάθε περιφέρειας</w:t>
      </w:r>
    </w:p>
    <w:p w:rsidR="00F8755E" w:rsidRDefault="00F8755E" w:rsidP="00BE223F">
      <w:pPr>
        <w:pStyle w:val="ListBullet"/>
        <w:numPr>
          <w:ilvl w:val="0"/>
          <w:numId w:val="17"/>
        </w:numPr>
        <w:tabs>
          <w:tab w:val="num" w:pos="360"/>
        </w:tabs>
        <w:spacing w:before="0" w:after="0" w:line="340" w:lineRule="atLeast"/>
      </w:pPr>
      <w:r w:rsidRPr="00DB0EC6">
        <w:t>Την εξειδίκευση δράσεων καταπολέμησης της σχολικής αποτυχίας</w:t>
      </w:r>
    </w:p>
    <w:p w:rsidR="00F8755E" w:rsidRPr="008E71C3" w:rsidRDefault="00F8755E" w:rsidP="0031404F"/>
    <w:p w:rsidR="00F8755E" w:rsidRPr="008E71C3" w:rsidRDefault="00F8755E" w:rsidP="0031404F"/>
    <w:p w:rsidR="00F8755E" w:rsidRDefault="00F8755E" w:rsidP="00E36870">
      <w:pPr>
        <w:pStyle w:val="Heading2"/>
        <w:numPr>
          <w:ilvl w:val="1"/>
          <w:numId w:val="16"/>
        </w:numPr>
      </w:pPr>
      <w:bookmarkStart w:id="91" w:name="_Toc389660599"/>
      <w:r w:rsidRPr="006F16C2">
        <w:t>Τεχνική Υποστήριξη Εφαρμογής</w:t>
      </w:r>
      <w:bookmarkEnd w:id="91"/>
    </w:p>
    <w:p w:rsidR="00F8755E" w:rsidRPr="003906CC" w:rsidRDefault="00F8755E" w:rsidP="007F6687">
      <w:r w:rsidRPr="003906CC">
        <w:t xml:space="preserve">Η Τεχνική Βοήθεια του Επιχειρησιακού Προγράμματος Εκπαίδευση και Δια Βίου Μάθηση υποστηρίζεται από τους κάτωθι τρεις Άξονες Προτεραιότητας: </w:t>
      </w:r>
    </w:p>
    <w:p w:rsidR="00F8755E" w:rsidRPr="004A568E" w:rsidRDefault="00F8755E" w:rsidP="007F6687">
      <w:pPr>
        <w:rPr>
          <w:rStyle w:val="Strong"/>
          <w:bCs/>
        </w:rPr>
      </w:pPr>
      <w:r w:rsidRPr="004A568E">
        <w:rPr>
          <w:rStyle w:val="Strong"/>
          <w:bCs/>
        </w:rPr>
        <w:t>ΑΞΟΝΑΣ ΠΡΟΤΕΡΑΙΟΤΗΤΑΣ 13: «Τεχνική Υποστήριξη Εφαρμογής στις 8 Περιφέρειες Σύγκλισης»</w:t>
      </w:r>
    </w:p>
    <w:p w:rsidR="00F8755E" w:rsidRPr="004A568E" w:rsidRDefault="00F8755E" w:rsidP="007F6687">
      <w:r w:rsidRPr="004A568E">
        <w:t>Ο Άξονας Προτεραιότητας 13 στοχεύει στη χρηματοδότηση δράσεων που υποστηρίζουν οργανωτικά και διοικητικά την υλοποίηση του Επιχειρησιακού Προγράμματος στις 8 Περιφέρειες Σύγκλισης. Η Τεχνική Υποστήριξη Εφαρμογής καλύπτει διαχειριστικές δαπάνες, που προκύπτουν από την ανάγκη παρακολούθησης της ορθής εκτέλεσης των έργων, δαπάνες μελετών, αξιολογήσεων προτάσεων και παραδοτέων, δημοσιότητας κτλ.</w:t>
      </w:r>
    </w:p>
    <w:p w:rsidR="00F8755E" w:rsidRPr="004A568E" w:rsidRDefault="00F8755E" w:rsidP="007F6687">
      <w:r w:rsidRPr="00342DC0">
        <w:t xml:space="preserve">Η συνολική δημόσια δαπάνη του άξονα 13 στη νέα Προγραμματική Περίοδο 2007 – 2013 είναι </w:t>
      </w:r>
      <w:r>
        <w:rPr>
          <w:b/>
        </w:rPr>
        <w:t>16.256.151</w:t>
      </w:r>
      <w:r w:rsidRPr="000203B8">
        <w:rPr>
          <w:b/>
        </w:rPr>
        <w:t>€</w:t>
      </w:r>
      <w:r>
        <w:rPr>
          <w:b/>
        </w:rPr>
        <w:t>,</w:t>
      </w:r>
      <w:r>
        <w:t xml:space="preserve"> (ποσό μετά την τελευταία αναθεώρηση).</w:t>
      </w:r>
    </w:p>
    <w:p w:rsidR="00F8755E" w:rsidRPr="004A568E" w:rsidRDefault="00F8755E" w:rsidP="007F6687">
      <w:pPr>
        <w:rPr>
          <w:rStyle w:val="Strong"/>
          <w:bCs/>
        </w:rPr>
      </w:pPr>
      <w:r w:rsidRPr="004A568E">
        <w:rPr>
          <w:rStyle w:val="Strong"/>
          <w:bCs/>
        </w:rPr>
        <w:t>ΑΞΟΝΑΣ ΠΡΟΤΕΡΑΙΟΤΗΤΑΣ 14: «Τεχνική Υποστήριξη Εφαρμογής στις 3 Περιφέρειες Σταδιακής Εξόδου»</w:t>
      </w:r>
    </w:p>
    <w:p w:rsidR="00F8755E" w:rsidRPr="004A568E" w:rsidRDefault="00F8755E" w:rsidP="007F6687">
      <w:r w:rsidRPr="004A568E">
        <w:t>Ο Άξονας Προτεραιότητας 14 στοχεύει στη χρηματοδότηση δράσεων που υποστηρίζουν οργανωτικά και διοικητικά την υλοποίηση του Επιχειρησιακού Προγράμματος στις 3 Περιφέρειες Σταδιακής Εξόδου. Η Τεχνική Υποστήριξη Εφαρμογής καλύπτει διαχειριστικές δαπάνες, που προκύπτουν από την ανάγκη παρακολούθησης της ορθής εκτέλεσης των έργων, δαπάνες μελετών, αξιολογήσεων προτάσεων και παραδοτέων, δημοσιότητας κτλ.</w:t>
      </w:r>
    </w:p>
    <w:p w:rsidR="00F8755E" w:rsidRPr="004A568E" w:rsidRDefault="00F8755E" w:rsidP="007F6687">
      <w:r w:rsidRPr="00342DC0">
        <w:t xml:space="preserve">Η συνολική δημόσια δαπάνη του άξονα 14 στη νέα Προγραμματική Περίοδο 2007 – 2013 είναι </w:t>
      </w:r>
      <w:r>
        <w:rPr>
          <w:b/>
        </w:rPr>
        <w:t>13.309.466</w:t>
      </w:r>
      <w:r w:rsidRPr="000203B8">
        <w:rPr>
          <w:b/>
        </w:rPr>
        <w:t>€</w:t>
      </w:r>
      <w:r>
        <w:rPr>
          <w:b/>
        </w:rPr>
        <w:t>,</w:t>
      </w:r>
      <w:r w:rsidRPr="00342DC0">
        <w:t>(ποσό μετά την τελευταία αναθεώρηση)</w:t>
      </w:r>
      <w:r>
        <w:t>.</w:t>
      </w:r>
    </w:p>
    <w:p w:rsidR="00F8755E" w:rsidRPr="004A568E" w:rsidRDefault="00F8755E" w:rsidP="007F6687">
      <w:pPr>
        <w:rPr>
          <w:rStyle w:val="Strong"/>
          <w:bCs/>
        </w:rPr>
      </w:pPr>
      <w:r w:rsidRPr="004A568E">
        <w:rPr>
          <w:rStyle w:val="Strong"/>
          <w:bCs/>
        </w:rPr>
        <w:t>ΑΞΟΝΑΣ ΠΡΟΤΕΡΑΙΟΤΗΤΑΣ 15: «Τεχνική Υποστήριξη Εφαρμογής στις 2 Περιφέρειες Σταδιακής Εισόδου»</w:t>
      </w:r>
    </w:p>
    <w:p w:rsidR="00F8755E" w:rsidRPr="004A568E" w:rsidRDefault="00F8755E" w:rsidP="007F6687">
      <w:r w:rsidRPr="004A568E">
        <w:t>Ο Άξονας Προτεραιότητας 15 στοχεύει στη χρηματοδότηση δράσεων που υποστηρίζουν οργανωτικά και διοικητικά την υλοποίηση του Επιχειρησιακού Προγράμματος στις 2 Περιφέρειες Σταδιακής Εισόδου. Η Τεχνική Υποστήριξη Εφαρμογής καλύπτει διαχειριστικές δαπάνες, που προκύπτουν από την ανάγκη παρακολούθησης της ορθής εκτέλεσης των έργων, δαπάνες μελετών, αξιολογήσεων προτάσεων και παραδοτέων, δημοσιότητας κτλ.</w:t>
      </w:r>
    </w:p>
    <w:p w:rsidR="00F8755E" w:rsidRPr="004A568E" w:rsidRDefault="00F8755E" w:rsidP="007F6687">
      <w:r w:rsidRPr="00342DC0">
        <w:t xml:space="preserve">Η συνολική δημόσια δαπάνη του άξονα 15 στη νέα Προγραμματική Περίοδο 2007 – 2013 είναι </w:t>
      </w:r>
      <w:r>
        <w:rPr>
          <w:b/>
        </w:rPr>
        <w:t>741.733</w:t>
      </w:r>
      <w:r w:rsidRPr="000203B8">
        <w:rPr>
          <w:b/>
        </w:rPr>
        <w:t>€</w:t>
      </w:r>
      <w:r>
        <w:t>,</w:t>
      </w:r>
      <w:r w:rsidRPr="00342DC0">
        <w:t>(ποσό</w:t>
      </w:r>
      <w:r>
        <w:t xml:space="preserve"> μετά την τελευταία αναθεώρηση).</w:t>
      </w:r>
    </w:p>
    <w:p w:rsidR="00F8755E" w:rsidRPr="004A568E" w:rsidRDefault="00F8755E" w:rsidP="007F6687">
      <w:pPr>
        <w:rPr>
          <w:rStyle w:val="Strong"/>
          <w:bCs/>
        </w:rPr>
      </w:pPr>
      <w:r w:rsidRPr="004A568E">
        <w:rPr>
          <w:rStyle w:val="Strong"/>
          <w:bCs/>
        </w:rPr>
        <w:t>Ειδικοί στόχοι Τεχνικής Βοήθειας</w:t>
      </w:r>
    </w:p>
    <w:p w:rsidR="00F8755E" w:rsidRPr="004A568E" w:rsidRDefault="00F8755E" w:rsidP="007F6687">
      <w:pPr>
        <w:rPr>
          <w:rStyle w:val="Strong"/>
          <w:bCs/>
        </w:rPr>
      </w:pPr>
      <w:r w:rsidRPr="004A568E">
        <w:rPr>
          <w:rStyle w:val="Strong"/>
          <w:bCs/>
        </w:rPr>
        <w:t>1.</w:t>
      </w:r>
      <w:r w:rsidRPr="004A568E">
        <w:rPr>
          <w:rStyle w:val="Strong"/>
          <w:bCs/>
        </w:rPr>
        <w:tab/>
        <w:t>Η ενίσχυση της ποιότητας της διαχείρισης</w:t>
      </w:r>
    </w:p>
    <w:p w:rsidR="00F8755E" w:rsidRPr="004A568E" w:rsidRDefault="00F8755E" w:rsidP="007F6687">
      <w:r w:rsidRPr="004A568E">
        <w:t>Επιμέρους παρεμβάσεις που θα συμβάλλουν στην επίτευξη του στόχου κάθε άξονα είναι η αναβάθμιση συστήματος διαχείρισης, παρακολούθησης και ελέγχου του Επιχειρησιακού Προγράμματος. Ενδεικτικές δράσεις είναι οι ακόλουθες:</w:t>
      </w:r>
    </w:p>
    <w:p w:rsidR="00F8755E" w:rsidRDefault="00F8755E" w:rsidP="00BE223F">
      <w:pPr>
        <w:pStyle w:val="ListBullet2"/>
        <w:numPr>
          <w:ilvl w:val="0"/>
          <w:numId w:val="18"/>
        </w:numPr>
        <w:ind w:left="641" w:hanging="357"/>
      </w:pPr>
      <w:r w:rsidRPr="004A568E">
        <w:t>Οργάνωση και υλοποίηση Επιτροπών Παρακολούθησης</w:t>
      </w:r>
    </w:p>
    <w:p w:rsidR="00F8755E" w:rsidRDefault="00F8755E" w:rsidP="00BE223F">
      <w:pPr>
        <w:pStyle w:val="ListBullet2"/>
        <w:numPr>
          <w:ilvl w:val="0"/>
          <w:numId w:val="18"/>
        </w:numPr>
        <w:ind w:left="641" w:hanging="357"/>
      </w:pPr>
      <w:r w:rsidRPr="004A568E">
        <w:t>Οργάνωση εκδηλώσεων, συνεδριάσεων, συσκέψεων</w:t>
      </w:r>
    </w:p>
    <w:p w:rsidR="00F8755E" w:rsidRDefault="00F8755E" w:rsidP="00BE223F">
      <w:pPr>
        <w:pStyle w:val="ListBullet2"/>
        <w:numPr>
          <w:ilvl w:val="0"/>
          <w:numId w:val="18"/>
        </w:numPr>
        <w:ind w:left="641" w:hanging="357"/>
      </w:pPr>
      <w:r w:rsidRPr="004A568E">
        <w:t>Προμήθεια εξοπλισμού με ηλεκτρονικούς υπολογιστές και περιφερειακά, καθώς και λογισμικού</w:t>
      </w:r>
    </w:p>
    <w:p w:rsidR="00F8755E" w:rsidRDefault="00F8755E" w:rsidP="00BE223F">
      <w:pPr>
        <w:pStyle w:val="ListBullet2"/>
        <w:numPr>
          <w:ilvl w:val="0"/>
          <w:numId w:val="18"/>
        </w:numPr>
        <w:ind w:left="641" w:hanging="357"/>
      </w:pPr>
      <w:r w:rsidRPr="004A568E">
        <w:t>Ανάπτυξη εγκατάσταση, υποστήριξη και συντήρηση λογισμικού και εξειδικευμένων πληροφοριακών συστημάτων / εργαλείων για την υποστήριξη της παρακολούθησης, της διαχείρισης και του ελέγχου της υλοποίησης του ΕΠ.</w:t>
      </w:r>
    </w:p>
    <w:p w:rsidR="00F8755E" w:rsidRDefault="00F8755E" w:rsidP="00BE223F">
      <w:pPr>
        <w:pStyle w:val="ListBullet2"/>
        <w:numPr>
          <w:ilvl w:val="0"/>
          <w:numId w:val="18"/>
        </w:numPr>
        <w:ind w:left="641" w:hanging="357"/>
      </w:pPr>
      <w:r w:rsidRPr="004A568E">
        <w:t>Επιχειρησιακά σχέδια, μελέτες, σχέδια δράσης και εμπειρογνωμοσύνες στο πλαίσιο προετοιμασίας, εφαρμογής, παρακολούθησης, διαχείρισης και ελέγχου του ΕΠ</w:t>
      </w:r>
    </w:p>
    <w:p w:rsidR="00F8755E" w:rsidRPr="004A568E" w:rsidRDefault="00F8755E" w:rsidP="00563D78">
      <w:r w:rsidRPr="004A568E">
        <w:t xml:space="preserve">Τα έργα που υλοποιούνται έχουν στόχο τη διερεύνηση των αναγκών των  θεσμών της εκπαίδευσης και της δια βίου μάθησης, την αξιολόγηση της πορείας τους και την προώθηση απόψεων και λύσεων για την ενίσχυση της προοπτικής τους. Περισσότερες πληροφορίες για τα επιχειρησιακά σχέδια, τις μελέτες, τα σχέδια δράσης και τις εμπειρογνωμοσύνες που εκπονούνται στο πλαίσιο του Προγράμματος μπορεί ο ενδιαφερόμενος να βρει στο </w:t>
      </w:r>
      <w:hyperlink r:id="rId79" w:history="1">
        <w:r w:rsidRPr="004A568E">
          <w:rPr>
            <w:rStyle w:val="Hyperlink"/>
          </w:rPr>
          <w:t>http://www.edulll.gr/?page_id=202</w:t>
        </w:r>
      </w:hyperlink>
    </w:p>
    <w:p w:rsidR="00F8755E" w:rsidRPr="004A568E" w:rsidRDefault="00F8755E" w:rsidP="0000449D">
      <w:r w:rsidRPr="004A568E">
        <w:t xml:space="preserve">Επιπρόσθετα είναι διαθέσιμη στο κοινό η Ψηφιακή Βιβλιοθήκη ΕΠΕΑΕΚ &amp; ΕΠΕΔΒΜ, όπου είναι αναρτημένα τα παραδοτέα έργων που έχουν χρηματοδοτηθεί από τα ΕΠΕΑΕΚ Ι και ΙΙ (του </w:t>
      </w:r>
      <w:r w:rsidRPr="004A568E">
        <w:rPr>
          <w:rFonts w:ascii="Times New Roman" w:hAnsi="Times New Roman"/>
        </w:rPr>
        <w:t xml:space="preserve">Β’ </w:t>
      </w:r>
      <w:r w:rsidRPr="004A568E">
        <w:rPr>
          <w:rFonts w:cs="Bookman Old Style"/>
        </w:rPr>
        <w:t>και του Γ΄ΚΠΣ</w:t>
      </w:r>
      <w:r w:rsidRPr="004A568E">
        <w:t xml:space="preserve">) </w:t>
      </w:r>
      <w:r w:rsidRPr="004A568E">
        <w:rPr>
          <w:rFonts w:cs="Bookman Old Style"/>
        </w:rPr>
        <w:t>και από το</w:t>
      </w:r>
      <w:r w:rsidRPr="009D1853">
        <w:rPr>
          <w:rFonts w:cs="Bookman Old Style"/>
        </w:rPr>
        <w:t xml:space="preserve"> </w:t>
      </w:r>
      <w:r w:rsidRPr="004A568E">
        <w:rPr>
          <w:rFonts w:cs="Bookman Old Style"/>
        </w:rPr>
        <w:t>ΕΣΠΑ</w:t>
      </w:r>
      <w:r w:rsidRPr="004A568E">
        <w:t xml:space="preserve">. Η περιήγηση στην Ψηφιακή Βιβλιοθήκη γίνεται μέσω της διεύθυνσης  </w:t>
      </w:r>
      <w:hyperlink r:id="rId80" w:history="1">
        <w:r w:rsidRPr="004A568E">
          <w:rPr>
            <w:rStyle w:val="Hyperlink"/>
          </w:rPr>
          <w:t>http://repository.edulll.gr</w:t>
        </w:r>
      </w:hyperlink>
      <w:r w:rsidRPr="004A568E">
        <w:t xml:space="preserve"> ενώ υπάρχει και σχετικό banner στην ιστοσελίδα της Υπηρεσίας μας. Το υλικό που έχει αναρτηθεί στην Βιβλιοθήκη συλλέχθηκε κατόπιν σχετικών αιτημάτων προς τους φορείς που είχαν αναλάβει έργα κατά το  Β και Γ ΚΠΣ. Για τα έργα που υλοποιούνται τώρα μέσω ΕΣΠΑ, η ανάρτηση θα γίνεται άμεσα μετά την ολοκλήρωση των παραδοτέων και την παράδοσή τους στην Υπηρεσία. Όλοι οι φορείς έχουν ενημερωθεί σχετικά και ειδικά για τις μελέτες που γίνονται για λογαριασμό της Υπηρεσίας μας (μέσω Τεχνικής Βοήθειας) θα αναρτούνται αμέσως μετά την παραλαβή τους.</w:t>
      </w:r>
    </w:p>
    <w:p w:rsidR="00F8755E" w:rsidRDefault="00F8755E" w:rsidP="00BE223F">
      <w:pPr>
        <w:pStyle w:val="ListBullet2"/>
        <w:numPr>
          <w:ilvl w:val="0"/>
          <w:numId w:val="18"/>
        </w:numPr>
        <w:ind w:left="641" w:hanging="357"/>
      </w:pPr>
      <w:r w:rsidRPr="004A568E">
        <w:t>Υπηρεσίες συμβούλου υποστήριξης στο πλαίσιο προγραμματισμού, σχεδιασμού, προετοιμασίας, εφαρμογής, παρακολούθησης, διαχείρισης, αξιολόγησης και ελέγχου του ΕΠ και των δράσεών του</w:t>
      </w:r>
    </w:p>
    <w:p w:rsidR="00F8755E" w:rsidRPr="004A568E" w:rsidRDefault="00F8755E" w:rsidP="00563D78">
      <w:r w:rsidRPr="004A568E">
        <w:t xml:space="preserve">Η ταχύτερη υλοποίηση του Προγράμματος εξασφαλίζεται και με την παροχή εξειδικευμένης υποστήριξης από φυσικά και νομικά πρόσωπα με εμπειρία τόσο στο χώρο της εκπαίδευσης – δια βίου μάθησης όσο και στην υλοποίηση των κοινοτικών προγραμμάτων. Η Τεχνική Υποστήριξη Εφαρμογής έχει τη δυνατότητα να παρέχει τέτοια υποστήριξη στους φορείς υλοποίησης του Προγράμματος αναθέτοντας ανάλογες πράξεις. Περισσότερες πληροφορίες για τις υπηρεσίες συμβούλων μπορεί ο ενδιαφερόμενος να βρει στο </w:t>
      </w:r>
      <w:hyperlink r:id="rId81" w:history="1">
        <w:r w:rsidRPr="004A568E">
          <w:rPr>
            <w:rStyle w:val="Hyperlink"/>
          </w:rPr>
          <w:t>http://www.edulll.gr/?page_id=208</w:t>
        </w:r>
      </w:hyperlink>
    </w:p>
    <w:p w:rsidR="00F8755E" w:rsidRDefault="00F8755E" w:rsidP="00BE223F">
      <w:pPr>
        <w:pStyle w:val="ListBullet2"/>
        <w:numPr>
          <w:ilvl w:val="0"/>
          <w:numId w:val="18"/>
        </w:numPr>
        <w:ind w:left="641" w:hanging="357"/>
      </w:pPr>
      <w:r w:rsidRPr="004A568E">
        <w:t>Έξοδα δημοσιεύσεων, ανακοινώσεων, εκτυπώσεων με σκοπό την καλύτερη πληροφόρηση των δικαιούχων του Προγράμματος και του ευρύτερου κοινού</w:t>
      </w:r>
    </w:p>
    <w:p w:rsidR="00F8755E" w:rsidRDefault="00F8755E" w:rsidP="00BE223F">
      <w:pPr>
        <w:pStyle w:val="ListBullet2"/>
        <w:numPr>
          <w:ilvl w:val="0"/>
          <w:numId w:val="18"/>
        </w:numPr>
        <w:ind w:left="641" w:hanging="357"/>
      </w:pPr>
      <w:r w:rsidRPr="004A568E">
        <w:t>Εκπαίδευση και κατάρτιση στελεχών της ΕΥΔ-ΕΠΕΔΒΜ και Δικαιούχων σε θέματα δράσεων του ΕΠ</w:t>
      </w:r>
    </w:p>
    <w:p w:rsidR="00F8755E" w:rsidRDefault="00F8755E" w:rsidP="00BE223F">
      <w:pPr>
        <w:pStyle w:val="ListBullet2"/>
        <w:numPr>
          <w:ilvl w:val="0"/>
          <w:numId w:val="18"/>
        </w:numPr>
        <w:ind w:left="641" w:hanging="357"/>
      </w:pPr>
      <w:r w:rsidRPr="004A568E">
        <w:t>Έρευνα / Έρευνες για τα ζητήματα παιδείας</w:t>
      </w:r>
    </w:p>
    <w:p w:rsidR="00F8755E" w:rsidRPr="004A568E" w:rsidRDefault="00F8755E" w:rsidP="001F236C">
      <w:pPr>
        <w:pStyle w:val="ListBullet2"/>
        <w:tabs>
          <w:tab w:val="clear" w:pos="643"/>
        </w:tabs>
        <w:ind w:left="284" w:firstLine="0"/>
      </w:pPr>
    </w:p>
    <w:p w:rsidR="00F8755E" w:rsidRPr="000203B8" w:rsidRDefault="00F8755E" w:rsidP="007F6687">
      <w:pPr>
        <w:rPr>
          <w:rStyle w:val="Strong"/>
          <w:bCs/>
        </w:rPr>
      </w:pPr>
      <w:r w:rsidRPr="000203B8">
        <w:rPr>
          <w:rStyle w:val="Strong"/>
          <w:bCs/>
        </w:rPr>
        <w:t>2.</w:t>
      </w:r>
      <w:r w:rsidRPr="000203B8">
        <w:rPr>
          <w:rStyle w:val="Strong"/>
          <w:bCs/>
        </w:rPr>
        <w:tab/>
        <w:t xml:space="preserve">Δημοσιότητα και πληροφόρηση </w:t>
      </w:r>
    </w:p>
    <w:p w:rsidR="00F8755E" w:rsidRPr="004A568E" w:rsidRDefault="00F8755E" w:rsidP="007F6687">
      <w:r w:rsidRPr="004A568E">
        <w:t>Επιμέρους παρεμβάσεις που θα συμβάλλουν στην επίτευξη του στόχου είναι:</w:t>
      </w:r>
    </w:p>
    <w:p w:rsidR="00F8755E" w:rsidRDefault="00F8755E" w:rsidP="00BE223F">
      <w:pPr>
        <w:pStyle w:val="ListBullet2"/>
        <w:numPr>
          <w:ilvl w:val="0"/>
          <w:numId w:val="18"/>
        </w:numPr>
        <w:ind w:left="641" w:hanging="357"/>
      </w:pPr>
      <w:r w:rsidRPr="004A568E">
        <w:t xml:space="preserve">Ενέργειες πληροφόρησης και δημοσιότητας µε διάφορα μέσα (π.χ. φυλλάδια, αφίσες, video, cd-rom, sites στο διαδίκτυο, εκδηλώσεις, </w:t>
      </w:r>
      <w:r w:rsidRPr="00B772D5">
        <w:t>συνέδρια, ημερίδες, προβολή και δημοσιεύσεις στα ΜΜΕ, συναντήσεις εργασίας, ενημερωτικά δελτία). Για σχετικές δράσεις που υλοποιούνται ή έχουν ήδη υλοποιηθεί βλέπε την οικεία ενότητα (4.3)</w:t>
      </w:r>
    </w:p>
    <w:p w:rsidR="00F8755E" w:rsidRDefault="00F8755E" w:rsidP="00BE223F">
      <w:pPr>
        <w:pStyle w:val="ListBullet2"/>
        <w:numPr>
          <w:ilvl w:val="0"/>
          <w:numId w:val="18"/>
        </w:numPr>
        <w:ind w:left="641" w:hanging="357"/>
      </w:pPr>
      <w:r w:rsidRPr="00B772D5">
        <w:t>Πρόσληψη εξωτερικών συμβούλων παροχής υπηρεσιών και εμπειρογνώμονες ελέγχου του ΕΠ, διενέργεια μελετών σχετικά µε την εκπαίδευση και την δια βίου εκπαίδευση, πραγματοποίηση εξωτερικών αξιολογήσεων των αποτελεσμάτων του ΕΠ.</w:t>
      </w:r>
    </w:p>
    <w:p w:rsidR="00F8755E" w:rsidRPr="00B772D5" w:rsidRDefault="00F8755E" w:rsidP="0073081D">
      <w:pPr>
        <w:pStyle w:val="ListBullet2"/>
        <w:tabs>
          <w:tab w:val="clear" w:pos="643"/>
        </w:tabs>
      </w:pPr>
    </w:p>
    <w:p w:rsidR="00F8755E" w:rsidRPr="00B772D5" w:rsidRDefault="00F8755E" w:rsidP="007F6687">
      <w:pPr>
        <w:rPr>
          <w:rStyle w:val="Strong"/>
          <w:bCs/>
        </w:rPr>
      </w:pPr>
      <w:r w:rsidRPr="00B772D5">
        <w:rPr>
          <w:rStyle w:val="Strong"/>
          <w:bCs/>
        </w:rPr>
        <w:t>Ποσοτικοποιημένοι στόχοι και δείκτες</w:t>
      </w:r>
    </w:p>
    <w:p w:rsidR="00F8755E" w:rsidRPr="00B772D5" w:rsidRDefault="00F8755E" w:rsidP="007F6687">
      <w:r w:rsidRPr="00B772D5">
        <w:t xml:space="preserve">Λόγω της φύσεως των Αξόνων, οι δράσεις δεν ποσοτικοποιούνται σε επίπεδο στόχων και δεικτών στην παρούσα φάση. Εν δυνάμει δείκτες εκροής είναι οι εξής: Μελέτες – Έρευνες, Τεχνικοί Σύμβουλοι, Σύμβουλοι αξιολόγησης, Σύμβουλος δημοσιότητας κ.α. </w:t>
      </w:r>
    </w:p>
    <w:p w:rsidR="00F8755E" w:rsidRPr="00B772D5" w:rsidRDefault="00F8755E" w:rsidP="007F6687">
      <w:pPr>
        <w:rPr>
          <w:rStyle w:val="Strong"/>
          <w:bCs/>
        </w:rPr>
      </w:pPr>
      <w:r w:rsidRPr="00B772D5">
        <w:rPr>
          <w:rStyle w:val="Strong"/>
          <w:bCs/>
        </w:rPr>
        <w:t>Αναμενόμενες επιπτώσεις</w:t>
      </w:r>
    </w:p>
    <w:p w:rsidR="00F8755E" w:rsidRPr="00B772D5" w:rsidRDefault="00F8755E" w:rsidP="007F6687">
      <w:r w:rsidRPr="00B772D5">
        <w:t xml:space="preserve">Οργανωτική και διοικητική αποτελεσματικότητα του Επιχειρησιακού Προγράμματος </w:t>
      </w:r>
    </w:p>
    <w:p w:rsidR="00F8755E" w:rsidRPr="00B772D5" w:rsidRDefault="00F8755E" w:rsidP="007F6687">
      <w:pPr>
        <w:rPr>
          <w:rStyle w:val="Strong"/>
          <w:bCs/>
        </w:rPr>
      </w:pPr>
      <w:r w:rsidRPr="00B772D5">
        <w:rPr>
          <w:rStyle w:val="Strong"/>
          <w:bCs/>
        </w:rPr>
        <w:t>Στόχευση σε όρους ομάδων-στόχων/δικαιούχων/τομέων/ περιοχών/ ειδικών εδαφικών μονάδων</w:t>
      </w:r>
    </w:p>
    <w:p w:rsidR="00F8755E" w:rsidRPr="00B772D5" w:rsidRDefault="00F8755E" w:rsidP="007F6687">
      <w:r w:rsidRPr="00B772D5">
        <w:t>Οι ομάδες - στόχοι δηλαδή οι ωφελούμενοι του Επιχειρησιακού Προγράμματος είναι: Τελικοί Δικαιούχοι, Μαθητές, σπουδαστές, φοιτητές όλων των εκπαιδευτικών βαθμίδων, γονείς κ.α.</w:t>
      </w:r>
    </w:p>
    <w:p w:rsidR="00F8755E" w:rsidRPr="00B772D5" w:rsidRDefault="00F8755E" w:rsidP="007F6687">
      <w:r w:rsidRPr="00B772D5">
        <w:t>Οι Περιοχές Παρέμβασης ή διαφορετικά οι Ειδικές Εδαφικές Μονάδες είναι οι δεκατρείς (13) Περιφέρειες της χώρας (ήτοι οι 8 περιφέρειες Σύγκλισης, οι 3 Περιφέρειες Σταδιακής Εξόδου και οι 2 Περιφέρειες Σταδιακής Εισόδου).</w:t>
      </w:r>
    </w:p>
    <w:p w:rsidR="00F8755E" w:rsidRPr="00B772D5" w:rsidRDefault="00F8755E" w:rsidP="007F6687"/>
    <w:p w:rsidR="00F8755E" w:rsidRDefault="00F8755E" w:rsidP="00E36870">
      <w:pPr>
        <w:pStyle w:val="Heading2"/>
        <w:numPr>
          <w:ilvl w:val="1"/>
          <w:numId w:val="16"/>
        </w:numPr>
        <w:rPr>
          <w:sz w:val="22"/>
          <w:szCs w:val="22"/>
        </w:rPr>
      </w:pPr>
      <w:bookmarkStart w:id="92" w:name="_Toc389660600"/>
      <w:r w:rsidRPr="00B772D5">
        <w:rPr>
          <w:sz w:val="22"/>
          <w:szCs w:val="22"/>
        </w:rPr>
        <w:t>Πληροφόρηση και Δημοσιότητα</w:t>
      </w:r>
      <w:bookmarkEnd w:id="92"/>
    </w:p>
    <w:p w:rsidR="00F8755E" w:rsidRPr="00CC59CF" w:rsidRDefault="00F8755E" w:rsidP="00772B1A">
      <w:pPr>
        <w:spacing w:line="360" w:lineRule="auto"/>
        <w:rPr>
          <w:rFonts w:cs="Arial"/>
        </w:rPr>
      </w:pPr>
      <w:r w:rsidRPr="00CC59CF">
        <w:rPr>
          <w:rFonts w:cs="Arial"/>
        </w:rPr>
        <w:t>Σύμφωνα με το άρθρο 69 του κανονισμού (ΕΚ) 1083/2006 «το κράτος µέλος και η διαχειριστική αρχή για το επιχειρησιακό πρόγραμμα παρέχουν πληροφορίες όσον αφορά τις πράξεις και τα συγχρηματοδοτούμενα προγράμματα και εξασφαλίζουν τη σχετική δημοσιότητα. Η πληροφόρηση απευθύνεται στους πολίτες της Ευρωπαϊκής Ένωσης και στους δικαιούχους µε στόχο την προβολή του ρόλου της Κοινότητας και τη διασφάλιση της διαφάνειας της συνδρομής των Ταμείων». Η εξειδίκευση της εφαρμογής των απαιτήσεων δημοσιότητας και πληροφόρησης περιγράφεται στις διατάξεις (άρθρα 2 έως και 10) του Καν. (ΕΚ) 1828/2006.</w:t>
      </w:r>
    </w:p>
    <w:p w:rsidR="00F8755E" w:rsidRPr="000203B8" w:rsidRDefault="00F8755E" w:rsidP="007F799B">
      <w:pPr>
        <w:spacing w:line="360" w:lineRule="auto"/>
      </w:pPr>
      <w:r w:rsidRPr="00CC59CF">
        <w:rPr>
          <w:rFonts w:cs="Arial"/>
        </w:rPr>
        <w:t>Για να διασφαλίζεται η παροχή των πληροφοριών αυτών και η αποτελεσματική ενημέρωση του κοινού για όλες τις δράσεις που χρηματοδοτούνται από το Πρόγραμμα πραγματοποιούνται καθ</w:t>
      </w:r>
      <w:r>
        <w:rPr>
          <w:rFonts w:cs="Arial"/>
        </w:rPr>
        <w:t xml:space="preserve">’ </w:t>
      </w:r>
      <w:r w:rsidRPr="00CC59CF">
        <w:rPr>
          <w:rFonts w:cs="Arial"/>
        </w:rPr>
        <w:t>όλη τη διάρκεια υλοποίησης του προγράμματος δράσεις δημοσιότητας και πληροφόρησης, τόσο από την ίδια την Ειδική Υπηρεσία όσο και από τους φορείς υλοποίησης στο πλαίσιο των έργων τους. Οι δυνητικές δράσεις δημοσιότητας και πληροφόρησης αποτυπώνονται με δομημένο τρόπο στο επικοινωνιακό σχέδιο του Επιχειρησιακού Προγράμματος</w:t>
      </w:r>
      <w:r w:rsidRPr="000203B8">
        <w:t>.</w:t>
      </w:r>
    </w:p>
    <w:p w:rsidR="00F8755E" w:rsidRPr="00DE7947" w:rsidRDefault="00F8755E" w:rsidP="007F7DB0">
      <w:pPr>
        <w:pStyle w:val="Heading3"/>
      </w:pPr>
      <w:bookmarkStart w:id="93" w:name="_Toc389660601"/>
      <w:r w:rsidRPr="00B023D9">
        <w:t>4.3</w:t>
      </w:r>
      <w:r w:rsidRPr="00412564">
        <w:t>.1.</w:t>
      </w:r>
      <w:r w:rsidRPr="00DE7947">
        <w:t xml:space="preserve">Εφαρμογή Επικοινωνιακού Σχεδίου Δράσης – </w:t>
      </w:r>
      <w:r>
        <w:t xml:space="preserve">τέλος </w:t>
      </w:r>
      <w:r w:rsidRPr="00DE7947">
        <w:t>Β’ φάση</w:t>
      </w:r>
      <w:r>
        <w:t>ς &amp; αρχή Γ’ φάσης</w:t>
      </w:r>
      <w:bookmarkEnd w:id="93"/>
    </w:p>
    <w:p w:rsidR="00F8755E" w:rsidRPr="00CC59CF" w:rsidRDefault="00F8755E" w:rsidP="00772B1A">
      <w:pPr>
        <w:spacing w:line="360" w:lineRule="auto"/>
        <w:rPr>
          <w:rFonts w:cs="Arial"/>
        </w:rPr>
      </w:pPr>
      <w:r w:rsidRPr="00CC59CF">
        <w:rPr>
          <w:rFonts w:cs="Arial"/>
        </w:rPr>
        <w:t xml:space="preserve">Κατά το έτος αναφοράς, ολοκληρώνεται το μεσοδιάστημα εφαρμογής του Επιχειρησιακού Προγράμματος (Ε.Π.) και ξεκινά η Γ’ επικοινωνιακή φάση. Σύμφωνα με το εγκεκριμένο Επικοινωνιακό Σχέδιο Δράσης, η δεύτερη επικοινωνιακή φάση «έχει στόχο την απόκτηση γνώσης από τους δικαιούχους και τους εμπλεκόμενους φορείς για το περιεχόμενο και την εξέλιξη του Προγράμματος, τα κριτήρια και τις διαδικασίες ένταξης των Πράξεων, τη διαχείριση και την παρακολούθηση γενικότερα του Προγράμματος. Επίσης στη φάση αυτή γίνεται «ενημέρωση για τα ενδιάμεσα αποτελέσματα από την εφαρμογή των δράσεων καθώς και για τα μέτρα βελτιστοποίησης των θετικών αποτελεσμάτων» με κοινά-στόχο τους δικαιούχους και δυνητικούς δικαιούχους, τους εμπλεκόμενους φορείς, τους ωφελούμενους και το ευρύ κοινό. Παράλληλα, η Γ’ φάση επικοινωνίας, «έχει στόχο την προβολή της πλήρους εξέλιξης του Ε.Π., με έμφαση στην πληροφόρηση και δημοσιότητα των επιτευχθέντων αποτελεσμάτων, στην προβολή δράσεων  που έχουν υλοποιηθεί καθώς και καλών πρακτικών.» </w:t>
      </w:r>
    </w:p>
    <w:p w:rsidR="00F8755E" w:rsidRPr="00CC59CF" w:rsidRDefault="00F8755E" w:rsidP="00772B1A">
      <w:pPr>
        <w:autoSpaceDE w:val="0"/>
        <w:autoSpaceDN w:val="0"/>
        <w:adjustRightInd w:val="0"/>
        <w:spacing w:line="360" w:lineRule="auto"/>
        <w:rPr>
          <w:rFonts w:cs="Arial"/>
        </w:rPr>
      </w:pPr>
      <w:r w:rsidRPr="00CC59CF">
        <w:rPr>
          <w:rFonts w:cs="Arial"/>
        </w:rPr>
        <w:t xml:space="preserve">Για την επίτευξη των στόχων αυτών και σύμφωνα με το Επικοινωνιακό Σχέδιο Δράσης  σχεδιάστηκαν και υλοποιήθηκαν οι ακόλουθες δράσεις, οι οποίες αναφέρονται αρχικά επιγραμματικά και στη συνέχεια ακολουθούν διευκρινιστικές αναφορές. </w:t>
      </w:r>
    </w:p>
    <w:tbl>
      <w:tblPr>
        <w:tblW w:w="493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04"/>
        <w:gridCol w:w="4814"/>
      </w:tblGrid>
      <w:tr w:rsidR="00F8755E" w:rsidRPr="00CC59CF" w:rsidTr="00772B1A">
        <w:tc>
          <w:tcPr>
            <w:tcW w:w="3604" w:type="dxa"/>
            <w:vAlign w:val="center"/>
          </w:tcPr>
          <w:p w:rsidR="00F8755E" w:rsidRPr="00CC59CF" w:rsidRDefault="00F8755E" w:rsidP="00772B1A">
            <w:pPr>
              <w:spacing w:before="120" w:after="60"/>
              <w:rPr>
                <w:rFonts w:cs="Arial"/>
                <w:bCs/>
                <w:kern w:val="22"/>
                <w:position w:val="-4"/>
              </w:rPr>
            </w:pPr>
            <w:r w:rsidRPr="00CC59CF">
              <w:rPr>
                <w:rFonts w:cs="Arial"/>
                <w:b/>
                <w:kern w:val="22"/>
                <w:position w:val="-4"/>
              </w:rPr>
              <w:t xml:space="preserve">Δράση </w:t>
            </w:r>
            <w:r w:rsidRPr="00CC59CF">
              <w:rPr>
                <w:rFonts w:cs="Arial"/>
                <w:bCs/>
                <w:kern w:val="22"/>
                <w:position w:val="-4"/>
              </w:rPr>
              <w:t>(σύμφωνα με το κεφ. 4.7)</w:t>
            </w:r>
          </w:p>
        </w:tc>
        <w:tc>
          <w:tcPr>
            <w:tcW w:w="4814" w:type="dxa"/>
          </w:tcPr>
          <w:p w:rsidR="00F8755E" w:rsidRPr="00CC59CF" w:rsidRDefault="00F8755E" w:rsidP="00772B1A">
            <w:pPr>
              <w:spacing w:before="120" w:after="60"/>
              <w:rPr>
                <w:rFonts w:cs="Arial"/>
                <w:b/>
                <w:kern w:val="22"/>
                <w:position w:val="-4"/>
              </w:rPr>
            </w:pPr>
            <w:r w:rsidRPr="00CC59CF">
              <w:rPr>
                <w:rFonts w:cs="Arial"/>
                <w:b/>
                <w:kern w:val="22"/>
                <w:position w:val="-4"/>
              </w:rPr>
              <w:t>Συνοπτική περιγραφή υλοποίησης</w:t>
            </w:r>
          </w:p>
        </w:tc>
      </w:tr>
      <w:tr w:rsidR="00F8755E" w:rsidRPr="00CC59CF" w:rsidTr="00772B1A">
        <w:tc>
          <w:tcPr>
            <w:tcW w:w="3604" w:type="dxa"/>
            <w:vAlign w:val="center"/>
          </w:tcPr>
          <w:p w:rsidR="00F8755E" w:rsidRPr="00CC59CF" w:rsidRDefault="00F8755E" w:rsidP="00772B1A">
            <w:pPr>
              <w:spacing w:before="120" w:after="60"/>
              <w:rPr>
                <w:rFonts w:cs="Arial"/>
                <w:bCs/>
                <w:kern w:val="22"/>
                <w:position w:val="-4"/>
              </w:rPr>
            </w:pPr>
            <w:r w:rsidRPr="00CC59CF">
              <w:rPr>
                <w:rFonts w:cs="Arial"/>
                <w:bCs/>
                <w:kern w:val="22"/>
                <w:position w:val="-4"/>
              </w:rPr>
              <w:t>Ετήσιες εκδηλώσεις</w:t>
            </w:r>
          </w:p>
        </w:tc>
        <w:tc>
          <w:tcPr>
            <w:tcW w:w="4814" w:type="dxa"/>
          </w:tcPr>
          <w:p w:rsidR="00F8755E" w:rsidRPr="00CC59CF" w:rsidRDefault="00F8755E" w:rsidP="00772B1A">
            <w:pPr>
              <w:spacing w:before="120" w:after="60"/>
              <w:rPr>
                <w:rFonts w:cs="Arial"/>
                <w:bCs/>
                <w:kern w:val="22"/>
                <w:position w:val="-4"/>
              </w:rPr>
            </w:pPr>
            <w:r w:rsidRPr="00CC59CF">
              <w:rPr>
                <w:rFonts w:cs="Arial"/>
                <w:bCs/>
                <w:kern w:val="22"/>
                <w:position w:val="-4"/>
              </w:rPr>
              <w:sym w:font="Wingdings" w:char="F0FC"/>
            </w:r>
            <w:r w:rsidRPr="00CC59CF">
              <w:rPr>
                <w:rFonts w:cs="Arial"/>
                <w:bCs/>
                <w:kern w:val="22"/>
                <w:position w:val="-4"/>
              </w:rPr>
              <w:t xml:space="preserve"> (Βόλος, Απρίλιος 2013)</w:t>
            </w:r>
          </w:p>
          <w:p w:rsidR="00F8755E" w:rsidRPr="00CC59CF" w:rsidRDefault="00F8755E" w:rsidP="00772B1A">
            <w:pPr>
              <w:spacing w:before="120" w:after="60"/>
              <w:rPr>
                <w:rFonts w:cs="Arial"/>
                <w:bCs/>
                <w:kern w:val="22"/>
                <w:position w:val="-4"/>
              </w:rPr>
            </w:pPr>
            <w:r w:rsidRPr="00CC59CF">
              <w:rPr>
                <w:rFonts w:cs="Arial"/>
                <w:bCs/>
                <w:kern w:val="22"/>
                <w:position w:val="-4"/>
              </w:rPr>
              <w:sym w:font="Wingdings" w:char="F0FC"/>
            </w:r>
            <w:r w:rsidRPr="00CC59CF">
              <w:rPr>
                <w:rFonts w:cs="Arial"/>
                <w:bCs/>
                <w:kern w:val="22"/>
                <w:position w:val="-4"/>
              </w:rPr>
              <w:t xml:space="preserve"> (Θεσσαλονίκη, Σεπτέμβριος 2013)</w:t>
            </w:r>
          </w:p>
        </w:tc>
      </w:tr>
      <w:tr w:rsidR="00F8755E" w:rsidRPr="00CC59CF" w:rsidTr="00772B1A">
        <w:tc>
          <w:tcPr>
            <w:tcW w:w="3604" w:type="dxa"/>
            <w:vAlign w:val="center"/>
          </w:tcPr>
          <w:p w:rsidR="00F8755E" w:rsidRPr="00CC59CF" w:rsidRDefault="00F8755E" w:rsidP="00772B1A">
            <w:pPr>
              <w:spacing w:before="120" w:after="60"/>
              <w:rPr>
                <w:rFonts w:cs="Arial"/>
                <w:bCs/>
                <w:kern w:val="22"/>
                <w:position w:val="-4"/>
              </w:rPr>
            </w:pPr>
            <w:r w:rsidRPr="00CC59CF">
              <w:rPr>
                <w:rFonts w:cs="Arial"/>
                <w:bCs/>
                <w:kern w:val="22"/>
                <w:position w:val="-4"/>
              </w:rPr>
              <w:t xml:space="preserve">Ενημερωτικά έντυπα </w:t>
            </w:r>
          </w:p>
          <w:p w:rsidR="00F8755E" w:rsidRPr="00CC59CF" w:rsidRDefault="00F8755E" w:rsidP="00772B1A">
            <w:pPr>
              <w:spacing w:before="120" w:after="60"/>
              <w:rPr>
                <w:rFonts w:cs="Arial"/>
                <w:bCs/>
                <w:kern w:val="22"/>
                <w:position w:val="-4"/>
              </w:rPr>
            </w:pPr>
          </w:p>
        </w:tc>
        <w:tc>
          <w:tcPr>
            <w:tcW w:w="4814" w:type="dxa"/>
          </w:tcPr>
          <w:p w:rsidR="00F8755E" w:rsidRPr="00CC59CF" w:rsidRDefault="00F8755E" w:rsidP="00772B1A">
            <w:pPr>
              <w:spacing w:before="120" w:after="60"/>
              <w:rPr>
                <w:rFonts w:cs="Arial"/>
                <w:bCs/>
                <w:kern w:val="22"/>
                <w:position w:val="-4"/>
              </w:rPr>
            </w:pPr>
            <w:r w:rsidRPr="00CC59CF">
              <w:rPr>
                <w:rFonts w:cs="Arial"/>
                <w:bCs/>
                <w:kern w:val="22"/>
                <w:position w:val="-4"/>
              </w:rPr>
              <w:sym w:font="Wingdings" w:char="F0FC"/>
            </w:r>
            <w:r w:rsidRPr="00CC59CF">
              <w:rPr>
                <w:rFonts w:cs="Arial"/>
                <w:bCs/>
                <w:kern w:val="22"/>
                <w:position w:val="-4"/>
              </w:rPr>
              <w:t xml:space="preserve"> (Παραγωγή ενός (1) ενημερωτικού εντύπου με στόχο την προβολή του συνόλου των στρατηγικών στόχων και των έργων του Ε.Π. –με αφορμή τις ανάγκες των ετήσιων εκδηλώσεων)</w:t>
            </w:r>
          </w:p>
        </w:tc>
      </w:tr>
      <w:tr w:rsidR="00F8755E" w:rsidRPr="00CC59CF" w:rsidTr="00772B1A">
        <w:tc>
          <w:tcPr>
            <w:tcW w:w="3604" w:type="dxa"/>
            <w:vAlign w:val="center"/>
          </w:tcPr>
          <w:p w:rsidR="00F8755E" w:rsidRPr="00CC59CF" w:rsidRDefault="00F8755E" w:rsidP="00772B1A">
            <w:pPr>
              <w:spacing w:before="120" w:after="60"/>
              <w:rPr>
                <w:rFonts w:cs="Arial"/>
                <w:bCs/>
                <w:kern w:val="22"/>
                <w:position w:val="-4"/>
              </w:rPr>
            </w:pPr>
            <w:r w:rsidRPr="00CC59CF">
              <w:rPr>
                <w:rFonts w:cs="Arial"/>
                <w:bCs/>
                <w:kern w:val="22"/>
                <w:position w:val="-4"/>
              </w:rPr>
              <w:t>Ευρεία χρήση του Διαδικτύου</w:t>
            </w:r>
          </w:p>
        </w:tc>
        <w:tc>
          <w:tcPr>
            <w:tcW w:w="4814" w:type="dxa"/>
          </w:tcPr>
          <w:p w:rsidR="00F8755E" w:rsidRPr="00CC59CF" w:rsidRDefault="00F8755E" w:rsidP="00772B1A">
            <w:pPr>
              <w:spacing w:before="120" w:after="60"/>
              <w:jc w:val="left"/>
              <w:rPr>
                <w:rFonts w:cs="Arial"/>
                <w:bCs/>
                <w:kern w:val="22"/>
                <w:position w:val="-4"/>
              </w:rPr>
            </w:pPr>
            <w:r w:rsidRPr="00CC59CF">
              <w:rPr>
                <w:rFonts w:cs="Arial"/>
                <w:bCs/>
                <w:kern w:val="22"/>
                <w:position w:val="-4"/>
              </w:rPr>
              <w:sym w:font="Wingdings" w:char="F0FC"/>
            </w:r>
            <w:r w:rsidRPr="00CC59CF">
              <w:rPr>
                <w:rFonts w:cs="Arial"/>
                <w:bCs/>
                <w:kern w:val="22"/>
                <w:position w:val="-4"/>
              </w:rPr>
              <w:t xml:space="preserve"> (Συνεχής ροή πληροφόρησης μέσω του ιστοχώρου του Ε.Π. </w:t>
            </w:r>
            <w:hyperlink r:id="rId82" w:history="1">
              <w:r w:rsidRPr="00CC59CF">
                <w:rPr>
                  <w:rFonts w:cs="Arial"/>
                  <w:bCs/>
                  <w:kern w:val="22"/>
                  <w:position w:val="-4"/>
                </w:rPr>
                <w:t>www.edulll.gr</w:t>
              </w:r>
            </w:hyperlink>
            <w:r w:rsidRPr="00CC59CF">
              <w:rPr>
                <w:rFonts w:cs="Arial"/>
                <w:bCs/>
                <w:kern w:val="22"/>
                <w:position w:val="-4"/>
              </w:rPr>
              <w:t xml:space="preserve">) </w:t>
            </w:r>
          </w:p>
          <w:p w:rsidR="00F8755E" w:rsidRPr="00CC59CF" w:rsidRDefault="00F8755E" w:rsidP="00772B1A">
            <w:pPr>
              <w:spacing w:after="60"/>
              <w:jc w:val="left"/>
              <w:rPr>
                <w:rFonts w:cs="Arial"/>
                <w:bCs/>
                <w:kern w:val="22"/>
                <w:position w:val="-4"/>
              </w:rPr>
            </w:pPr>
            <w:r w:rsidRPr="00CC59CF">
              <w:rPr>
                <w:rFonts w:cs="Arial"/>
                <w:bCs/>
                <w:kern w:val="22"/>
                <w:position w:val="-4"/>
              </w:rPr>
              <w:sym w:font="Wingdings" w:char="F0FC"/>
            </w:r>
            <w:r w:rsidRPr="00CC59CF">
              <w:rPr>
                <w:rFonts w:cs="Arial"/>
                <w:bCs/>
                <w:kern w:val="22"/>
                <w:position w:val="-4"/>
              </w:rPr>
              <w:t>Συνέχιση της ιστοσελίδας (</w:t>
            </w:r>
            <w:hyperlink r:id="rId83" w:history="1">
              <w:r w:rsidRPr="00CC59CF">
                <w:rPr>
                  <w:rFonts w:cs="Arial"/>
                  <w:bCs/>
                  <w:kern w:val="22"/>
                  <w:position w:val="-4"/>
                </w:rPr>
                <w:t>http://careers.edulll.gr/</w:t>
              </w:r>
            </w:hyperlink>
            <w:r w:rsidRPr="00CC59CF">
              <w:rPr>
                <w:rFonts w:cs="Arial"/>
                <w:bCs/>
                <w:kern w:val="22"/>
                <w:position w:val="-4"/>
              </w:rPr>
              <w:t xml:space="preserve">). </w:t>
            </w:r>
          </w:p>
        </w:tc>
      </w:tr>
      <w:tr w:rsidR="00F8755E" w:rsidRPr="00CC59CF" w:rsidTr="00772B1A">
        <w:tc>
          <w:tcPr>
            <w:tcW w:w="3604" w:type="dxa"/>
            <w:vAlign w:val="center"/>
          </w:tcPr>
          <w:p w:rsidR="00F8755E" w:rsidRPr="00CC59CF" w:rsidRDefault="00F8755E" w:rsidP="00772B1A">
            <w:pPr>
              <w:spacing w:before="120" w:after="60"/>
              <w:rPr>
                <w:rFonts w:cs="Arial"/>
                <w:bCs/>
                <w:kern w:val="22"/>
                <w:position w:val="-4"/>
              </w:rPr>
            </w:pPr>
            <w:r w:rsidRPr="00CC59CF">
              <w:rPr>
                <w:rFonts w:cs="Arial"/>
                <w:bCs/>
                <w:kern w:val="22"/>
                <w:position w:val="-4"/>
              </w:rPr>
              <w:t>Αξιοποίηση των διαθέσιμων δικτύων &amp; πληροφόρησης για την ενημέρωση/προσέγγιση των δυνητικών αποδεκτών – ωφελούμενων</w:t>
            </w:r>
          </w:p>
        </w:tc>
        <w:tc>
          <w:tcPr>
            <w:tcW w:w="4814" w:type="dxa"/>
          </w:tcPr>
          <w:p w:rsidR="00F8755E" w:rsidRPr="00CC59CF" w:rsidRDefault="00F8755E" w:rsidP="00772B1A">
            <w:pPr>
              <w:spacing w:before="120" w:after="60"/>
              <w:rPr>
                <w:rFonts w:cs="Arial"/>
                <w:bCs/>
                <w:kern w:val="22"/>
                <w:position w:val="-4"/>
              </w:rPr>
            </w:pPr>
            <w:r w:rsidRPr="00CC59CF">
              <w:rPr>
                <w:rFonts w:cs="Arial"/>
                <w:bCs/>
                <w:kern w:val="22"/>
                <w:position w:val="-4"/>
              </w:rPr>
              <w:sym w:font="Wingdings" w:char="F0FC"/>
            </w:r>
            <w:r w:rsidRPr="00CC59CF">
              <w:rPr>
                <w:rFonts w:cs="Arial"/>
                <w:bCs/>
                <w:kern w:val="22"/>
                <w:position w:val="-4"/>
              </w:rPr>
              <w:t xml:space="preserve"> (Δίκτυο Δημοσιότητας Δικαιούχων, Λειτουργία Γραφείου Πληροφόρησης για δικαιούχους και ωφελούμενους)</w:t>
            </w:r>
          </w:p>
        </w:tc>
      </w:tr>
      <w:tr w:rsidR="00F8755E" w:rsidRPr="00CC59CF" w:rsidTr="00772B1A">
        <w:tc>
          <w:tcPr>
            <w:tcW w:w="3604" w:type="dxa"/>
            <w:vAlign w:val="center"/>
          </w:tcPr>
          <w:p w:rsidR="00F8755E" w:rsidRPr="00CC59CF" w:rsidRDefault="00F8755E" w:rsidP="00772B1A">
            <w:pPr>
              <w:spacing w:before="120" w:after="60"/>
              <w:rPr>
                <w:rFonts w:cs="Arial"/>
                <w:bCs/>
                <w:kern w:val="22"/>
                <w:position w:val="-4"/>
              </w:rPr>
            </w:pPr>
            <w:r w:rsidRPr="00CC59CF">
              <w:rPr>
                <w:rFonts w:cs="Arial"/>
                <w:bCs/>
                <w:kern w:val="22"/>
                <w:position w:val="-4"/>
              </w:rPr>
              <w:t xml:space="preserve">Περιοδικές συνεντεύξεις Τύπου </w:t>
            </w:r>
          </w:p>
        </w:tc>
        <w:tc>
          <w:tcPr>
            <w:tcW w:w="4814" w:type="dxa"/>
          </w:tcPr>
          <w:p w:rsidR="00F8755E" w:rsidRPr="00CC59CF" w:rsidRDefault="00F8755E" w:rsidP="00772B1A">
            <w:pPr>
              <w:spacing w:before="120" w:after="60"/>
              <w:rPr>
                <w:rFonts w:cs="Arial"/>
                <w:bCs/>
                <w:kern w:val="22"/>
                <w:position w:val="-4"/>
              </w:rPr>
            </w:pPr>
            <w:r w:rsidRPr="00CC59CF">
              <w:rPr>
                <w:rFonts w:cs="Arial"/>
                <w:bCs/>
                <w:kern w:val="22"/>
                <w:position w:val="-4"/>
              </w:rPr>
              <w:t xml:space="preserve">Δεν πραγματοποιήθηκαν συνεντεύξεις τύπου, παρά μόνο ανακοινώσεις. </w:t>
            </w:r>
          </w:p>
        </w:tc>
      </w:tr>
      <w:tr w:rsidR="00F8755E" w:rsidRPr="00CC59CF" w:rsidTr="00772B1A">
        <w:tc>
          <w:tcPr>
            <w:tcW w:w="3604" w:type="dxa"/>
            <w:vAlign w:val="center"/>
          </w:tcPr>
          <w:p w:rsidR="00F8755E" w:rsidRPr="00CC59CF" w:rsidRDefault="00F8755E" w:rsidP="00772B1A">
            <w:pPr>
              <w:spacing w:before="120" w:after="60"/>
              <w:rPr>
                <w:rFonts w:cs="Arial"/>
                <w:bCs/>
                <w:kern w:val="22"/>
                <w:position w:val="-4"/>
              </w:rPr>
            </w:pPr>
            <w:r w:rsidRPr="00CC59CF">
              <w:rPr>
                <w:rFonts w:cs="Arial"/>
                <w:bCs/>
                <w:kern w:val="22"/>
                <w:position w:val="-4"/>
              </w:rPr>
              <w:t>Δημοσιοποίηση καταλόγου δικαιούχων</w:t>
            </w:r>
          </w:p>
        </w:tc>
        <w:tc>
          <w:tcPr>
            <w:tcW w:w="4814" w:type="dxa"/>
          </w:tcPr>
          <w:p w:rsidR="00F8755E" w:rsidRPr="00CC59CF" w:rsidRDefault="00F8755E" w:rsidP="00772B1A">
            <w:pPr>
              <w:spacing w:before="120" w:after="60"/>
              <w:rPr>
                <w:rFonts w:cs="Arial"/>
                <w:bCs/>
                <w:kern w:val="22"/>
                <w:position w:val="-4"/>
              </w:rPr>
            </w:pPr>
            <w:r w:rsidRPr="00CC59CF">
              <w:rPr>
                <w:rFonts w:cs="Arial"/>
                <w:bCs/>
                <w:kern w:val="22"/>
                <w:position w:val="-4"/>
              </w:rPr>
              <w:sym w:font="Wingdings" w:char="F0FC"/>
            </w:r>
            <w:r w:rsidRPr="00CC59CF">
              <w:rPr>
                <w:rFonts w:cs="Arial"/>
                <w:bCs/>
                <w:kern w:val="22"/>
                <w:position w:val="-4"/>
              </w:rPr>
              <w:t xml:space="preserve"> Μέσω της ιστοσελίδας </w:t>
            </w:r>
            <w:hyperlink r:id="rId84" w:history="1">
              <w:r w:rsidRPr="00CC59CF">
                <w:rPr>
                  <w:rFonts w:cs="Arial"/>
                  <w:bCs/>
                  <w:kern w:val="22"/>
                  <w:position w:val="-4"/>
                </w:rPr>
                <w:t>http://www.edulll.gr/?page_id=2575</w:t>
              </w:r>
            </w:hyperlink>
            <w:r w:rsidRPr="00CC59CF">
              <w:rPr>
                <w:rFonts w:cs="Arial"/>
                <w:bCs/>
                <w:kern w:val="22"/>
                <w:position w:val="-4"/>
              </w:rPr>
              <w:t xml:space="preserve">  </w:t>
            </w:r>
          </w:p>
        </w:tc>
      </w:tr>
      <w:tr w:rsidR="00F8755E" w:rsidRPr="00CC59CF" w:rsidTr="00772B1A">
        <w:tc>
          <w:tcPr>
            <w:tcW w:w="3604" w:type="dxa"/>
            <w:vAlign w:val="center"/>
          </w:tcPr>
          <w:p w:rsidR="00F8755E" w:rsidRPr="00CC59CF" w:rsidRDefault="00F8755E" w:rsidP="00772B1A">
            <w:pPr>
              <w:spacing w:before="120" w:after="60"/>
              <w:rPr>
                <w:rFonts w:cs="Arial"/>
                <w:bCs/>
                <w:kern w:val="22"/>
                <w:position w:val="-4"/>
              </w:rPr>
            </w:pPr>
            <w:r w:rsidRPr="00CC59CF">
              <w:rPr>
                <w:rFonts w:cs="Arial"/>
                <w:bCs/>
                <w:kern w:val="22"/>
                <w:position w:val="-4"/>
              </w:rPr>
              <w:t>Ανάρτηση σημαίας ΕΕ</w:t>
            </w:r>
          </w:p>
        </w:tc>
        <w:tc>
          <w:tcPr>
            <w:tcW w:w="4814" w:type="dxa"/>
          </w:tcPr>
          <w:p w:rsidR="00F8755E" w:rsidRPr="00CC59CF" w:rsidRDefault="00F8755E" w:rsidP="00772B1A">
            <w:pPr>
              <w:spacing w:before="120" w:after="60"/>
              <w:rPr>
                <w:rFonts w:cs="Arial"/>
                <w:bCs/>
                <w:kern w:val="22"/>
                <w:position w:val="-4"/>
              </w:rPr>
            </w:pPr>
            <w:r w:rsidRPr="00CC59CF">
              <w:rPr>
                <w:rFonts w:cs="Arial"/>
                <w:bCs/>
                <w:kern w:val="22"/>
                <w:position w:val="-4"/>
              </w:rPr>
              <w:sym w:font="Wingdings" w:char="F0FC"/>
            </w:r>
          </w:p>
        </w:tc>
      </w:tr>
      <w:tr w:rsidR="00F8755E" w:rsidRPr="00CC59CF" w:rsidTr="00772B1A">
        <w:tc>
          <w:tcPr>
            <w:tcW w:w="3604" w:type="dxa"/>
            <w:vAlign w:val="center"/>
          </w:tcPr>
          <w:p w:rsidR="00F8755E" w:rsidRPr="00CC59CF" w:rsidRDefault="00F8755E" w:rsidP="00772B1A">
            <w:pPr>
              <w:spacing w:before="120" w:after="60"/>
              <w:rPr>
                <w:rFonts w:cs="Arial"/>
                <w:bCs/>
                <w:kern w:val="22"/>
                <w:position w:val="-4"/>
              </w:rPr>
            </w:pPr>
            <w:r w:rsidRPr="00CC59CF">
              <w:rPr>
                <w:rFonts w:cs="Arial"/>
                <w:bCs/>
                <w:kern w:val="22"/>
                <w:position w:val="-4"/>
              </w:rPr>
              <w:t xml:space="preserve">Διαρκής ενημέρωση και προβολή του συνόλου των δράσεων του ΕΠΕΔΒΜ μέσα από Μέσα Κοινωνικής Δικτύωσης (ΜΚΔ)με κοινά-στόχο τους δικαιούχους, τους ωφελούμενους, τους δυνητικούς ωφελούμενους και το ευρύ κοινό </w:t>
            </w:r>
          </w:p>
          <w:p w:rsidR="00F8755E" w:rsidRPr="00CC59CF" w:rsidRDefault="00F8755E" w:rsidP="00772B1A">
            <w:pPr>
              <w:spacing w:before="120" w:after="60"/>
              <w:rPr>
                <w:rFonts w:cs="Arial"/>
                <w:bCs/>
                <w:kern w:val="22"/>
                <w:position w:val="-4"/>
              </w:rPr>
            </w:pPr>
          </w:p>
        </w:tc>
        <w:tc>
          <w:tcPr>
            <w:tcW w:w="4814" w:type="dxa"/>
          </w:tcPr>
          <w:p w:rsidR="00F8755E" w:rsidRPr="00CC59CF" w:rsidRDefault="00F8755E" w:rsidP="00772B1A">
            <w:pPr>
              <w:spacing w:before="120" w:after="60"/>
              <w:rPr>
                <w:rFonts w:cs="Arial"/>
                <w:bCs/>
                <w:kern w:val="22"/>
                <w:position w:val="-4"/>
              </w:rPr>
            </w:pPr>
            <w:r w:rsidRPr="00CC59CF">
              <w:rPr>
                <w:rFonts w:cs="Arial"/>
                <w:bCs/>
                <w:kern w:val="22"/>
                <w:position w:val="-4"/>
              </w:rPr>
              <w:sym w:font="Wingdings" w:char="F0FC"/>
            </w:r>
            <w:r w:rsidRPr="00CC59CF">
              <w:rPr>
                <w:rFonts w:cs="Arial"/>
                <w:bCs/>
                <w:kern w:val="22"/>
                <w:position w:val="-4"/>
              </w:rPr>
              <w:t xml:space="preserve">-Ανάδειξη των παρεμβάσεων του Ε.Π. σε όλο το πλαίσιο του τετράπτυχου για την Παιδεία ‘Ανάπτυξη- Ανταγωνιστικότητα-Εκπαίδευση-Απασχόληση’.  </w:t>
            </w:r>
          </w:p>
          <w:p w:rsidR="00F8755E" w:rsidRPr="00CC59CF" w:rsidRDefault="00F8755E" w:rsidP="00772B1A">
            <w:pPr>
              <w:spacing w:before="120" w:after="60"/>
              <w:rPr>
                <w:rFonts w:cs="Arial"/>
                <w:bCs/>
                <w:kern w:val="22"/>
                <w:position w:val="-4"/>
              </w:rPr>
            </w:pPr>
          </w:p>
        </w:tc>
      </w:tr>
    </w:tbl>
    <w:p w:rsidR="00F8755E" w:rsidRPr="000203B8" w:rsidRDefault="00F8755E" w:rsidP="007F799B">
      <w:pPr>
        <w:autoSpaceDE w:val="0"/>
        <w:autoSpaceDN w:val="0"/>
        <w:adjustRightInd w:val="0"/>
        <w:spacing w:line="360" w:lineRule="auto"/>
        <w:rPr>
          <w:rFonts w:cs="Arial"/>
          <w:bCs/>
        </w:rPr>
      </w:pPr>
    </w:p>
    <w:p w:rsidR="00F8755E" w:rsidRPr="000203B8" w:rsidRDefault="00F8755E" w:rsidP="007F7DB0">
      <w:pPr>
        <w:pStyle w:val="Heading3"/>
      </w:pPr>
      <w:bookmarkStart w:id="94" w:name="_Toc389660602"/>
      <w:r>
        <w:t xml:space="preserve">4.3.2 </w:t>
      </w:r>
      <w:r w:rsidRPr="000203B8">
        <w:t>Επικοινωνιακή στρατηγική</w:t>
      </w:r>
      <w:bookmarkEnd w:id="94"/>
    </w:p>
    <w:p w:rsidR="00F8755E" w:rsidRPr="00CC59CF" w:rsidRDefault="00F8755E" w:rsidP="00772B1A">
      <w:pPr>
        <w:autoSpaceDE w:val="0"/>
        <w:autoSpaceDN w:val="0"/>
        <w:adjustRightInd w:val="0"/>
        <w:spacing w:line="360" w:lineRule="auto"/>
        <w:rPr>
          <w:rFonts w:cs="Arial"/>
          <w:bCs/>
        </w:rPr>
      </w:pPr>
      <w:r w:rsidRPr="00CC59CF">
        <w:rPr>
          <w:rFonts w:cs="Arial"/>
          <w:bCs/>
        </w:rPr>
        <w:t xml:space="preserve">Δεν υπήρξε κάποια τροποποίηση στη φιλοσοφία αξιοποίησης του Συμβούλου Επικοινωνιακής Στρατηγικής, όπως αυτός περιγράφεται στην  ενότητα 4.3.2. της Ετήσιας Έκθεσης για το έτος 2011. </w:t>
      </w:r>
    </w:p>
    <w:p w:rsidR="00F8755E" w:rsidRPr="00CC59CF" w:rsidRDefault="00F8755E" w:rsidP="00772B1A">
      <w:pPr>
        <w:spacing w:line="360" w:lineRule="auto"/>
        <w:rPr>
          <w:rFonts w:cs="Arial"/>
          <w:bCs/>
          <w:kern w:val="22"/>
          <w:position w:val="-4"/>
        </w:rPr>
      </w:pPr>
      <w:r w:rsidRPr="00CC59CF">
        <w:rPr>
          <w:rFonts w:cs="Arial"/>
          <w:bCs/>
          <w:kern w:val="22"/>
          <w:position w:val="-4"/>
        </w:rPr>
        <w:t>Καθώς το έργο των αναδόχων για την προβολή των δράσεων του Επιχειρησιακού Προγράμματος «Εκπαίδευση και Διά Βίου Μάθηση» για την εθνική στρατηγική τόσο στην Εκπαίδευση  όσο και στη Διά Βίου Μάθηση ολοκληρώθηκε εντός του έτους 2012 (βλ. Ετήσια Έκθεση 2012, π</w:t>
      </w:r>
      <w:r>
        <w:rPr>
          <w:rFonts w:cs="Arial"/>
          <w:bCs/>
          <w:kern w:val="22"/>
          <w:position w:val="-4"/>
        </w:rPr>
        <w:t>α</w:t>
      </w:r>
      <w:r w:rsidRPr="00CC59CF">
        <w:rPr>
          <w:rFonts w:cs="Arial"/>
          <w:bCs/>
          <w:kern w:val="22"/>
          <w:position w:val="-4"/>
        </w:rPr>
        <w:t>ρ</w:t>
      </w:r>
      <w:r>
        <w:rPr>
          <w:rFonts w:cs="Arial"/>
          <w:bCs/>
          <w:kern w:val="22"/>
          <w:position w:val="-4"/>
        </w:rPr>
        <w:t>.</w:t>
      </w:r>
      <w:r w:rsidRPr="00CC59CF">
        <w:rPr>
          <w:rFonts w:cs="Arial"/>
          <w:bCs/>
          <w:kern w:val="22"/>
          <w:position w:val="-4"/>
        </w:rPr>
        <w:t xml:space="preserve"> 4.3.4.6.) και προκειμένου να υπάρξει συνέχιση στην ανάδειξη των ιδιαιτεροτήτων και της σπουδαιότητας των παρεμβάσεων του ΕΠΕΔΒΜ για το υπόλοιπο της Προγραμματικής Περιόδου, η ΕΥΔ προέβη σε διεξαγωγή νέου διεθνούς διαγωνισμού επιλογής ενός αναδόχου για την εκτέλεση του έργου «Υλοποίηση δράσεων δημοσιότητας στα ΜΜΕ με σκοπό την προβολή των ενεργειών του Επιχειρησιακού Προγράμματος «Εκπαίδευση και Διά Βίου Μάθηση</w:t>
      </w:r>
      <w:r>
        <w:rPr>
          <w:rFonts w:cs="Arial"/>
          <w:bCs/>
          <w:kern w:val="22"/>
          <w:position w:val="-4"/>
        </w:rPr>
        <w:t>». Ο</w:t>
      </w:r>
      <w:r w:rsidRPr="00CC59CF">
        <w:rPr>
          <w:rFonts w:cs="Arial"/>
          <w:bCs/>
          <w:kern w:val="22"/>
          <w:position w:val="-4"/>
        </w:rPr>
        <w:t xml:space="preserve"> διαγωνισμός προκηρύχθηκε τον Απρίλιο του 2013 και ολοκληρώθηκε το Νοέμβριο του έτους αναφοράς. </w:t>
      </w:r>
    </w:p>
    <w:p w:rsidR="00F8755E" w:rsidRPr="000203B8" w:rsidRDefault="00F8755E" w:rsidP="00772B1A">
      <w:pPr>
        <w:autoSpaceDE w:val="0"/>
        <w:autoSpaceDN w:val="0"/>
        <w:adjustRightInd w:val="0"/>
        <w:spacing w:line="360" w:lineRule="auto"/>
        <w:rPr>
          <w:rFonts w:cs="Arial"/>
          <w:bCs/>
        </w:rPr>
      </w:pPr>
      <w:r w:rsidRPr="00CC59CF">
        <w:rPr>
          <w:rFonts w:cs="Arial"/>
          <w:bCs/>
          <w:kern w:val="22"/>
          <w:position w:val="-4"/>
        </w:rPr>
        <w:t>Επιπρόσθετα, η ΕΥΔ ΕΠΕΔΒΜ απέκτησε παρουσία στα Μέσα Κοινωνικής Δικτύωσης. Συγκεκριμένα, στο τέλος του 2012 ολοκληρώθηκαν τα προκαταρκτικά στάδια του έργου του αναδόχου για δράσεις επικοινωνίας και πληροφόρησης στα Μέσα Κοινωνικής Δικτύωσης. Στις αρχές του 2013 ξεκίνησε πλέον η προβολή του ΕΠΕΔΒΜ στο ευρύ κοινό.  Για το συγκεκριμένο επικοινωνιακό χώρο, και με δεδομένο ότι ο χώρος των Μέσων Κοινωνικής Δικτύωσης</w:t>
      </w:r>
      <w:r>
        <w:rPr>
          <w:rFonts w:cs="Arial"/>
          <w:bCs/>
          <w:kern w:val="22"/>
          <w:position w:val="-4"/>
        </w:rPr>
        <w:t xml:space="preserve"> </w:t>
      </w:r>
      <w:r w:rsidRPr="00CC59CF">
        <w:rPr>
          <w:rFonts w:cs="Arial"/>
          <w:bCs/>
          <w:kern w:val="22"/>
          <w:position w:val="-4"/>
        </w:rPr>
        <w:t>(social media) είναι σχετικά καινούριος, η ΕΥΔ θέλησε  να εξασφαλίσει την επιλογή εξειδικευμένου συμβούλου διαδικτυακής επικοινωνίας με καταξιωμένη πορεία στο συγκεκριμένο πεδίο δράσης, όπως αναλυτικά θα γίνει λόγος στην ενότητα 4.3.3.6</w:t>
      </w:r>
      <w:r w:rsidRPr="000203B8">
        <w:rPr>
          <w:rFonts w:cs="Arial"/>
          <w:bCs/>
        </w:rPr>
        <w:t xml:space="preserve">. </w:t>
      </w:r>
    </w:p>
    <w:p w:rsidR="00F8755E" w:rsidRPr="000203B8" w:rsidRDefault="00F8755E" w:rsidP="007F799B">
      <w:pPr>
        <w:spacing w:line="360" w:lineRule="auto"/>
        <w:rPr>
          <w:rFonts w:cs="Arial"/>
          <w:bCs/>
        </w:rPr>
      </w:pPr>
    </w:p>
    <w:p w:rsidR="00F8755E" w:rsidRPr="000203B8" w:rsidRDefault="00F8755E" w:rsidP="007F7DB0">
      <w:pPr>
        <w:pStyle w:val="Heading3"/>
      </w:pPr>
      <w:bookmarkStart w:id="95" w:name="_Toc389660603"/>
      <w:r w:rsidRPr="000203B8">
        <w:t>4.3.</w:t>
      </w:r>
      <w:r>
        <w:t>3</w:t>
      </w:r>
      <w:r w:rsidRPr="000203B8">
        <w:t xml:space="preserve">.Υλοποίηση δράσεων πληροφόρησης &amp; δημοσιότητας για το έτος </w:t>
      </w:r>
      <w:r>
        <w:t>2013</w:t>
      </w:r>
      <w:bookmarkEnd w:id="95"/>
    </w:p>
    <w:p w:rsidR="00F8755E" w:rsidRPr="000203B8" w:rsidRDefault="00F8755E" w:rsidP="007F799B">
      <w:pPr>
        <w:autoSpaceDE w:val="0"/>
        <w:autoSpaceDN w:val="0"/>
        <w:adjustRightInd w:val="0"/>
        <w:spacing w:line="360" w:lineRule="auto"/>
        <w:ind w:left="360"/>
        <w:rPr>
          <w:rFonts w:cs="Arial"/>
          <w:bCs/>
        </w:rPr>
      </w:pPr>
      <w:r w:rsidRPr="000203B8">
        <w:rPr>
          <w:rFonts w:cs="Arial"/>
          <w:b/>
          <w:bCs/>
        </w:rPr>
        <w:t>4.3.</w:t>
      </w:r>
      <w:r>
        <w:rPr>
          <w:rFonts w:cs="Arial"/>
          <w:b/>
          <w:bCs/>
        </w:rPr>
        <w:t>3</w:t>
      </w:r>
      <w:r w:rsidRPr="000203B8">
        <w:rPr>
          <w:rFonts w:cs="Arial"/>
          <w:b/>
          <w:bCs/>
        </w:rPr>
        <w:t>.1.Ετήσια Εκδήλωση</w:t>
      </w:r>
    </w:p>
    <w:p w:rsidR="00F8755E" w:rsidRPr="00CC59CF" w:rsidRDefault="00F8755E" w:rsidP="00772B1A">
      <w:pPr>
        <w:autoSpaceDE w:val="0"/>
        <w:autoSpaceDN w:val="0"/>
        <w:adjustRightInd w:val="0"/>
        <w:spacing w:line="360" w:lineRule="auto"/>
        <w:ind w:left="360"/>
        <w:rPr>
          <w:rFonts w:cs="Arial"/>
          <w:bCs/>
          <w:u w:val="single"/>
        </w:rPr>
      </w:pPr>
      <w:r w:rsidRPr="00CC59CF">
        <w:rPr>
          <w:rFonts w:cs="Arial"/>
          <w:b/>
          <w:bCs/>
          <w:u w:val="single"/>
        </w:rPr>
        <w:t>«Νεολαία σε Κίνηση», Βόλος (Απρίλιος 2014)</w:t>
      </w:r>
    </w:p>
    <w:p w:rsidR="00F8755E" w:rsidRPr="00CC59CF" w:rsidRDefault="00F8755E" w:rsidP="00772B1A">
      <w:pPr>
        <w:autoSpaceDE w:val="0"/>
        <w:autoSpaceDN w:val="0"/>
        <w:adjustRightInd w:val="0"/>
        <w:spacing w:line="360" w:lineRule="auto"/>
        <w:rPr>
          <w:rFonts w:cs="Arial"/>
          <w:bCs/>
        </w:rPr>
      </w:pPr>
      <w:r w:rsidRPr="00CC59CF">
        <w:rPr>
          <w:rFonts w:cs="Arial"/>
          <w:bCs/>
        </w:rPr>
        <w:t>Συντονισμένη για 3</w:t>
      </w:r>
      <w:r w:rsidRPr="00CC59CF">
        <w:rPr>
          <w:rFonts w:cs="Arial"/>
          <w:bCs/>
          <w:vertAlign w:val="superscript"/>
        </w:rPr>
        <w:t>η</w:t>
      </w:r>
      <w:r w:rsidRPr="00CC59CF">
        <w:rPr>
          <w:rFonts w:cs="Arial"/>
          <w:bCs/>
        </w:rPr>
        <w:t xml:space="preserve"> συνεχή χρονιά στη στρατηγική της «Ευρώπης 2020» και δη στην πρωτοβουλία της Ευρωπαϊκής Επιτροπής για τα οφέλη της «Νεολαίας σε Κίνηση», ΕΥΔ ΕΠΕΔΒΜ συμμετείχε στην εκδήλωση της Γενικής Διεύθυνσης Απασχόλησης της Ευρωπαϊκής Επιτροπής και της Αντιπροσωπείας της Ευρωπαϊκής Επιτροπής στην Ελλάδα. Η εκδήλωση πραγματοποιήθηκε στο Βόλο, στις 18.-20.04.2013, σε κομβικό σημείο-πλατεία της πόλης, γεγονός που ενίσχυσε την προβολή της και διευκόλυνε την αυξημένη συμμετοχή του κόσμου. </w:t>
      </w:r>
    </w:p>
    <w:p w:rsidR="00F8755E" w:rsidRPr="00CC59CF" w:rsidRDefault="00F8755E" w:rsidP="00772B1A">
      <w:pPr>
        <w:tabs>
          <w:tab w:val="left" w:pos="3975"/>
        </w:tabs>
        <w:autoSpaceDE w:val="0"/>
        <w:autoSpaceDN w:val="0"/>
        <w:adjustRightInd w:val="0"/>
        <w:spacing w:line="360" w:lineRule="auto"/>
        <w:rPr>
          <w:rFonts w:cs="Arial"/>
        </w:rPr>
      </w:pPr>
      <w:r w:rsidRPr="00CC59CF">
        <w:rPr>
          <w:rFonts w:cs="Arial"/>
        </w:rPr>
        <w:t xml:space="preserve">Στο θεματικό πλαίσιο που όριζε η πρωτοβουλία </w:t>
      </w:r>
      <w:r w:rsidRPr="00CC59CF">
        <w:rPr>
          <w:rFonts w:cs="Arial"/>
          <w:bCs/>
        </w:rPr>
        <w:t xml:space="preserve">«Νεολαία σε Κίνηση» οργανώθηκε </w:t>
      </w:r>
      <w:r w:rsidRPr="00CC59CF">
        <w:rPr>
          <w:rFonts w:cs="Arial"/>
        </w:rPr>
        <w:t>στοχευμένη επικοινωνία και προβολή των αποτελεσμάτων των παρεμβάσεων του Ε.Π. στις ακόλουθες θεματικές ενότητες</w:t>
      </w:r>
    </w:p>
    <w:p w:rsidR="00F8755E" w:rsidRDefault="00F8755E" w:rsidP="00E36870">
      <w:pPr>
        <w:numPr>
          <w:ilvl w:val="0"/>
          <w:numId w:val="22"/>
        </w:numPr>
        <w:autoSpaceDE w:val="0"/>
        <w:autoSpaceDN w:val="0"/>
        <w:adjustRightInd w:val="0"/>
        <w:spacing w:before="0" w:after="0" w:line="360" w:lineRule="auto"/>
        <w:rPr>
          <w:rFonts w:cs="Arial"/>
        </w:rPr>
      </w:pPr>
      <w:r w:rsidRPr="00CC59CF">
        <w:rPr>
          <w:rFonts w:cs="Arial"/>
        </w:rPr>
        <w:t xml:space="preserve">Δευτεροβάθμια Εκπαίδευση </w:t>
      </w:r>
    </w:p>
    <w:p w:rsidR="00F8755E" w:rsidRDefault="00F8755E" w:rsidP="00E36870">
      <w:pPr>
        <w:numPr>
          <w:ilvl w:val="0"/>
          <w:numId w:val="22"/>
        </w:numPr>
        <w:autoSpaceDE w:val="0"/>
        <w:autoSpaceDN w:val="0"/>
        <w:adjustRightInd w:val="0"/>
        <w:spacing w:before="0" w:after="0" w:line="360" w:lineRule="auto"/>
        <w:rPr>
          <w:rFonts w:cs="Arial"/>
        </w:rPr>
      </w:pPr>
      <w:r w:rsidRPr="00CC59CF">
        <w:rPr>
          <w:rFonts w:cs="Arial"/>
        </w:rPr>
        <w:t xml:space="preserve">Ανώτατη Εκπαίδευση </w:t>
      </w:r>
    </w:p>
    <w:p w:rsidR="00F8755E" w:rsidRDefault="00F8755E" w:rsidP="00E36870">
      <w:pPr>
        <w:numPr>
          <w:ilvl w:val="0"/>
          <w:numId w:val="22"/>
        </w:numPr>
        <w:autoSpaceDE w:val="0"/>
        <w:autoSpaceDN w:val="0"/>
        <w:adjustRightInd w:val="0"/>
        <w:spacing w:before="0" w:after="0" w:line="360" w:lineRule="auto"/>
        <w:rPr>
          <w:rFonts w:cs="Arial"/>
        </w:rPr>
      </w:pPr>
      <w:r w:rsidRPr="00CC59CF">
        <w:rPr>
          <w:rFonts w:cs="Arial"/>
        </w:rPr>
        <w:t xml:space="preserve">Αρχική Επαγγελματική Εκπαίδευση - Κατάρτιση </w:t>
      </w:r>
    </w:p>
    <w:p w:rsidR="00F8755E" w:rsidRDefault="00F8755E" w:rsidP="00E36870">
      <w:pPr>
        <w:numPr>
          <w:ilvl w:val="0"/>
          <w:numId w:val="22"/>
        </w:numPr>
        <w:autoSpaceDE w:val="0"/>
        <w:autoSpaceDN w:val="0"/>
        <w:adjustRightInd w:val="0"/>
        <w:spacing w:before="0" w:after="0" w:line="360" w:lineRule="auto"/>
        <w:rPr>
          <w:rFonts w:cs="Arial"/>
        </w:rPr>
      </w:pPr>
      <w:r w:rsidRPr="00CC59CF">
        <w:rPr>
          <w:rFonts w:cs="Arial"/>
        </w:rPr>
        <w:t xml:space="preserve">Δια Βίου Εκπαίδευση </w:t>
      </w:r>
    </w:p>
    <w:p w:rsidR="00F8755E" w:rsidRPr="00CC59CF" w:rsidRDefault="00F8755E" w:rsidP="00772B1A">
      <w:pPr>
        <w:spacing w:line="360" w:lineRule="auto"/>
        <w:rPr>
          <w:rFonts w:cs="Arial"/>
        </w:rPr>
      </w:pPr>
      <w:r w:rsidRPr="00CC59CF">
        <w:rPr>
          <w:rFonts w:cs="Arial"/>
        </w:rPr>
        <w:t>Συγκεκριμένα, ενισχύθηκε η προβολή δράσεων για τη:</w:t>
      </w:r>
    </w:p>
    <w:p w:rsidR="00F8755E" w:rsidRDefault="00F8755E" w:rsidP="00E36870">
      <w:pPr>
        <w:numPr>
          <w:ilvl w:val="0"/>
          <w:numId w:val="23"/>
        </w:numPr>
        <w:spacing w:before="0" w:after="0" w:line="360" w:lineRule="auto"/>
        <w:rPr>
          <w:rFonts w:cs="Arial"/>
        </w:rPr>
      </w:pPr>
      <w:r w:rsidRPr="00CC59CF">
        <w:rPr>
          <w:rFonts w:cs="Arial"/>
          <w:b/>
          <w:i/>
        </w:rPr>
        <w:t>Νεολαία στα Πανεπιστήμια &amp; ΤΕΙ</w:t>
      </w:r>
      <w:r w:rsidRPr="00CC59CF">
        <w:rPr>
          <w:rFonts w:cs="Arial"/>
        </w:rPr>
        <w:t>. Πιο συγκεκριμένα, δράσεις</w:t>
      </w:r>
    </w:p>
    <w:p w:rsidR="00F8755E" w:rsidRDefault="00F8755E" w:rsidP="00E36870">
      <w:pPr>
        <w:numPr>
          <w:ilvl w:val="1"/>
          <w:numId w:val="23"/>
        </w:numPr>
        <w:spacing w:before="0" w:after="0" w:line="360" w:lineRule="auto"/>
        <w:rPr>
          <w:rFonts w:cs="Arial"/>
        </w:rPr>
      </w:pPr>
      <w:r w:rsidRPr="00CC59CF">
        <w:rPr>
          <w:rFonts w:cs="Arial"/>
        </w:rPr>
        <w:t xml:space="preserve">για Φοιτητές &amp; εργασία: Δ.Α.ΣΤ.Α., Γραφεία Διασύνδεσης, Πρακτική Άσκηση Φοιτητών, Μονάδες Καινοτομίας και Επιχειρηματικότητας </w:t>
      </w:r>
    </w:p>
    <w:p w:rsidR="00F8755E" w:rsidRDefault="00F8755E" w:rsidP="00E36870">
      <w:pPr>
        <w:numPr>
          <w:ilvl w:val="1"/>
          <w:numId w:val="23"/>
        </w:numPr>
        <w:spacing w:before="0" w:after="0" w:line="360" w:lineRule="auto"/>
        <w:rPr>
          <w:rFonts w:cs="Arial"/>
        </w:rPr>
      </w:pPr>
      <w:r w:rsidRPr="00CC59CF">
        <w:rPr>
          <w:rFonts w:cs="Arial"/>
        </w:rPr>
        <w:t xml:space="preserve">για Φοιτητές &amp; σπουδές: Ψηφιακά συγγράμματα, Ψηφιακά μαθήματα </w:t>
      </w:r>
    </w:p>
    <w:p w:rsidR="00F8755E" w:rsidRDefault="00F8755E" w:rsidP="00E36870">
      <w:pPr>
        <w:numPr>
          <w:ilvl w:val="0"/>
          <w:numId w:val="23"/>
        </w:numPr>
        <w:spacing w:before="0" w:after="0" w:line="360" w:lineRule="auto"/>
        <w:rPr>
          <w:rFonts w:cs="Arial"/>
          <w:b/>
          <w:i/>
        </w:rPr>
      </w:pPr>
      <w:r w:rsidRPr="00CC59CF">
        <w:rPr>
          <w:rFonts w:cs="Arial"/>
          <w:b/>
          <w:i/>
        </w:rPr>
        <w:t xml:space="preserve">Νεολαία </w:t>
      </w:r>
      <w:r w:rsidRPr="00CC59CF">
        <w:rPr>
          <w:rFonts w:cs="Arial"/>
          <w:b/>
          <w:i/>
          <w:lang w:val="en-US"/>
        </w:rPr>
        <w:t>&amp; Επιχειρηματικότητα</w:t>
      </w:r>
    </w:p>
    <w:p w:rsidR="00F8755E" w:rsidRDefault="00F8755E" w:rsidP="00E36870">
      <w:pPr>
        <w:numPr>
          <w:ilvl w:val="1"/>
          <w:numId w:val="23"/>
        </w:numPr>
        <w:spacing w:before="0" w:after="0" w:line="360" w:lineRule="auto"/>
        <w:rPr>
          <w:rFonts w:cs="Arial"/>
        </w:rPr>
      </w:pPr>
      <w:r w:rsidRPr="00CC59CF">
        <w:rPr>
          <w:rFonts w:cs="Arial"/>
        </w:rPr>
        <w:t xml:space="preserve">Ανάδειξη φοιτητικών καινοτομιών </w:t>
      </w:r>
    </w:p>
    <w:p w:rsidR="00F8755E" w:rsidRDefault="00F8755E" w:rsidP="00E36870">
      <w:pPr>
        <w:numPr>
          <w:ilvl w:val="0"/>
          <w:numId w:val="23"/>
        </w:numPr>
        <w:spacing w:before="0" w:after="0" w:line="360" w:lineRule="auto"/>
        <w:rPr>
          <w:rFonts w:cs="Arial"/>
          <w:b/>
          <w:i/>
        </w:rPr>
      </w:pPr>
      <w:r w:rsidRPr="00CC59CF">
        <w:rPr>
          <w:rFonts w:cs="Arial"/>
          <w:b/>
          <w:i/>
          <w:lang w:val="en-US"/>
        </w:rPr>
        <w:t>Νεολαία &amp; Σταδιοδρομία</w:t>
      </w:r>
    </w:p>
    <w:p w:rsidR="00F8755E" w:rsidRDefault="00F8755E" w:rsidP="00E36870">
      <w:pPr>
        <w:numPr>
          <w:ilvl w:val="1"/>
          <w:numId w:val="23"/>
        </w:numPr>
        <w:spacing w:before="0" w:after="0" w:line="360" w:lineRule="auto"/>
        <w:rPr>
          <w:rFonts w:cs="Arial"/>
        </w:rPr>
      </w:pPr>
      <w:r w:rsidRPr="00CC59CF">
        <w:rPr>
          <w:rFonts w:cs="Arial"/>
        </w:rPr>
        <w:t xml:space="preserve">Επιταγή για Ι.Ε.Κ. : Ενίσχυση γνώσεων και εξειδίκευση για αποφοίτους Ι.Ε.Κ. με στόχο την ευκολότερη απορρόφησή τους από τις παραγωγικές μονάδες. </w:t>
      </w:r>
    </w:p>
    <w:p w:rsidR="00F8755E" w:rsidRDefault="00F8755E" w:rsidP="00E36870">
      <w:pPr>
        <w:numPr>
          <w:ilvl w:val="0"/>
          <w:numId w:val="23"/>
        </w:numPr>
        <w:spacing w:before="0" w:after="0" w:line="360" w:lineRule="auto"/>
        <w:rPr>
          <w:rFonts w:cs="Arial"/>
        </w:rPr>
      </w:pPr>
      <w:r w:rsidRPr="00CC59CF">
        <w:rPr>
          <w:rFonts w:cs="Arial"/>
          <w:b/>
          <w:i/>
        </w:rPr>
        <w:t>Νεολαία στην έρευνα</w:t>
      </w:r>
      <w:r w:rsidRPr="00CC59CF">
        <w:rPr>
          <w:rFonts w:cs="Arial"/>
        </w:rPr>
        <w:t xml:space="preserve">, δράσεις για </w:t>
      </w:r>
    </w:p>
    <w:p w:rsidR="00F8755E" w:rsidRDefault="00F8755E" w:rsidP="00E36870">
      <w:pPr>
        <w:numPr>
          <w:ilvl w:val="1"/>
          <w:numId w:val="23"/>
        </w:numPr>
        <w:spacing w:before="0" w:after="0" w:line="360" w:lineRule="auto"/>
        <w:rPr>
          <w:rFonts w:cs="Arial"/>
        </w:rPr>
      </w:pPr>
      <w:r w:rsidRPr="00CC59CF">
        <w:rPr>
          <w:rFonts w:cs="Arial"/>
        </w:rPr>
        <w:t xml:space="preserve">ενίσχυση διδακτορικής έρευνας  </w:t>
      </w:r>
    </w:p>
    <w:p w:rsidR="00F8755E" w:rsidRDefault="00F8755E" w:rsidP="00E36870">
      <w:pPr>
        <w:numPr>
          <w:ilvl w:val="1"/>
          <w:numId w:val="23"/>
        </w:numPr>
        <w:spacing w:before="0" w:after="0" w:line="360" w:lineRule="auto"/>
        <w:rPr>
          <w:rFonts w:cs="Arial"/>
        </w:rPr>
      </w:pPr>
      <w:r w:rsidRPr="00CC59CF">
        <w:rPr>
          <w:rFonts w:cs="Arial"/>
        </w:rPr>
        <w:t xml:space="preserve">ενίσχυση της έρευνας στα ΤΕΙ </w:t>
      </w:r>
    </w:p>
    <w:p w:rsidR="00F8755E" w:rsidRDefault="00F8755E" w:rsidP="00E36870">
      <w:pPr>
        <w:numPr>
          <w:ilvl w:val="1"/>
          <w:numId w:val="23"/>
        </w:numPr>
        <w:spacing w:before="0" w:after="0" w:line="360" w:lineRule="auto"/>
        <w:rPr>
          <w:rFonts w:cs="Arial"/>
        </w:rPr>
      </w:pPr>
      <w:r w:rsidRPr="00CC59CF">
        <w:rPr>
          <w:rFonts w:cs="Arial"/>
        </w:rPr>
        <w:t xml:space="preserve">ενίσχυση ομάδων βασικής και εφαρμοσμένης έρευνας &amp; ενίσχυση μεταδιδακτόρων ερευνητών </w:t>
      </w:r>
    </w:p>
    <w:p w:rsidR="00F8755E" w:rsidRDefault="00F8755E" w:rsidP="00E36870">
      <w:pPr>
        <w:numPr>
          <w:ilvl w:val="1"/>
          <w:numId w:val="23"/>
        </w:numPr>
        <w:spacing w:before="0" w:after="0" w:line="360" w:lineRule="auto"/>
        <w:rPr>
          <w:rFonts w:cs="Arial"/>
        </w:rPr>
      </w:pPr>
      <w:r w:rsidRPr="00CC59CF">
        <w:rPr>
          <w:rFonts w:cs="Arial"/>
        </w:rPr>
        <w:t xml:space="preserve">«Αριστεία»: Ενίσχυση ερευνητικών ομάδων </w:t>
      </w:r>
    </w:p>
    <w:p w:rsidR="00F8755E" w:rsidRDefault="00F8755E" w:rsidP="00E36870">
      <w:pPr>
        <w:numPr>
          <w:ilvl w:val="1"/>
          <w:numId w:val="23"/>
        </w:numPr>
        <w:spacing w:before="0" w:after="0" w:line="360" w:lineRule="auto"/>
        <w:rPr>
          <w:rFonts w:cs="Arial"/>
        </w:rPr>
      </w:pPr>
      <w:r w:rsidRPr="00CC59CF">
        <w:rPr>
          <w:rFonts w:cs="Arial"/>
        </w:rPr>
        <w:t xml:space="preserve">υποτροφίες Ιδρύματος Κρατικών Υποτροφιών </w:t>
      </w:r>
    </w:p>
    <w:p w:rsidR="00F8755E" w:rsidRDefault="00F8755E" w:rsidP="00E36870">
      <w:pPr>
        <w:numPr>
          <w:ilvl w:val="0"/>
          <w:numId w:val="23"/>
        </w:numPr>
        <w:spacing w:before="0" w:after="0" w:line="360" w:lineRule="auto"/>
        <w:rPr>
          <w:rFonts w:cs="Arial"/>
          <w:b/>
          <w:i/>
        </w:rPr>
      </w:pPr>
      <w:r w:rsidRPr="00CC59CF">
        <w:rPr>
          <w:rFonts w:cs="Arial"/>
          <w:b/>
          <w:i/>
        </w:rPr>
        <w:t>Νεολαία &amp; Προετοιμασία για το Πανεπιστήμιο</w:t>
      </w:r>
    </w:p>
    <w:p w:rsidR="00F8755E" w:rsidRDefault="00F8755E" w:rsidP="00E36870">
      <w:pPr>
        <w:numPr>
          <w:ilvl w:val="1"/>
          <w:numId w:val="23"/>
        </w:numPr>
        <w:spacing w:before="0" w:after="0" w:line="360" w:lineRule="auto"/>
        <w:rPr>
          <w:rFonts w:cs="Arial"/>
          <w:b/>
        </w:rPr>
      </w:pPr>
      <w:r w:rsidRPr="00CC59CF">
        <w:rPr>
          <w:rFonts w:cs="Arial"/>
        </w:rPr>
        <w:t xml:space="preserve">Ψηφιακή βοήθεια για τις Πανελλαδικές Εξετάσεις </w:t>
      </w:r>
    </w:p>
    <w:p w:rsidR="00F8755E" w:rsidRPr="00CC59CF" w:rsidRDefault="00F8755E" w:rsidP="00772B1A">
      <w:pPr>
        <w:tabs>
          <w:tab w:val="left" w:pos="3975"/>
        </w:tabs>
        <w:autoSpaceDE w:val="0"/>
        <w:autoSpaceDN w:val="0"/>
        <w:adjustRightInd w:val="0"/>
        <w:spacing w:line="360" w:lineRule="auto"/>
        <w:rPr>
          <w:rFonts w:cs="Arial"/>
        </w:rPr>
      </w:pPr>
      <w:r w:rsidRPr="00CC59CF">
        <w:rPr>
          <w:rFonts w:cs="Arial"/>
        </w:rPr>
        <w:t xml:space="preserve">Παράλληλα, έμφαση δόθηκε στην προβολή του συνόλου των  δράσεων του ΕΠΕΔΒΜ που σχετίζονται με την πρωτοβουλία για την ενίσχυση της απασχόλησης και της επιχειρηματικότητας των νέων. Καθόλη τη διάρκεια των εκδηλώσεων και εντός του περιπτέρου της ΕΥΔ ΕΠΕΔΒΜ, πραγματοποιήθηκε επαναληπτική/συνεχιζόμενη προβολή βίντεο (loop) σε μεγάλη οθόνη, σχετικό με τις θεματικές της εκδήλωσης γεγονός που διευκόλυνε την προσέλκυση ενδιαφερομένων. Το οπτικοακουστικό υλικό προέκυψε από τα δημιουργικά των διαφημιστικών δράσεων του 2011 και του 2012, από δράσεις δημοσιότητας για παρεμβάσεις των δικαιούχων του ΕΠΕΔΒΜ στις συγκεκριμένες θεματικές καθώς και από τα εικαστικά προωθητικών φυλλαδίων. </w:t>
      </w:r>
    </w:p>
    <w:p w:rsidR="00F8755E" w:rsidRPr="00CC59CF" w:rsidRDefault="00F8755E" w:rsidP="00772B1A">
      <w:pPr>
        <w:spacing w:line="360" w:lineRule="auto"/>
        <w:rPr>
          <w:rFonts w:cs="Arial"/>
        </w:rPr>
      </w:pPr>
      <w:r w:rsidRPr="00CC59CF">
        <w:rPr>
          <w:rFonts w:cs="Arial"/>
        </w:rPr>
        <w:t>Στο περίπτερό της ΕΥΔ ΕΠΕΔΒΜ προσκλήθηκαν να συμμετέχουν όλα τα τοπικά Ιδρύματα Ανώτατης Εκπαίδευσης (Ι.Α.Ε.) με σκοπό την αποτελεσματική παροχή πληροφόρησης των ίδιων των φορέων στην τοπική κοινωνία.</w:t>
      </w:r>
    </w:p>
    <w:p w:rsidR="00F8755E" w:rsidRPr="00CC59CF" w:rsidRDefault="00F8755E" w:rsidP="00772B1A">
      <w:pPr>
        <w:spacing w:line="360" w:lineRule="auto"/>
        <w:rPr>
          <w:rFonts w:cs="Arial"/>
        </w:rPr>
      </w:pPr>
      <w:r w:rsidRPr="00CC59CF">
        <w:rPr>
          <w:rFonts w:cs="Arial"/>
        </w:rPr>
        <w:t>Τέλος, στον ειδικά διαμορφωμένο χώρο που δημιουργήθηκε για θεματικές παρουσιάσεις δίνονταν καθημερινά διαλέξεις για τις συγχρηματοδοτούμενες δράσεις των τοπικών Ι.Α.Ε., όπως π.χ. για τις Δ.Α.ΣΤ.Α., το θεσμό της Πρακτικής Άσκησης, τις δυνατότητες που παρέχονται μέσα από τα Γραφεία Διασύνδεσης. Επιπλέον, ομάδες φοιτητών παρουσίασαν τις επιχειρηματικές τους ιδέες και μοιράστηκαν την πορεία και εμπειρία τους με το κοινό. Υπήρξε σημαντική προσέλευση τόσο στοχευμένου κοινού όσο και του ευρέος κοινού με αυξημένο ενδιαφέρον και ανάγκη πληροφόρησης για τις παρεμβάσεις του Ε.Π.</w:t>
      </w:r>
    </w:p>
    <w:p w:rsidR="00F8755E" w:rsidRPr="00CC59CF" w:rsidRDefault="00F8755E" w:rsidP="00772B1A">
      <w:pPr>
        <w:spacing w:line="360" w:lineRule="auto"/>
        <w:rPr>
          <w:rFonts w:cs="Arial"/>
          <w:b/>
          <w:u w:val="single"/>
        </w:rPr>
      </w:pPr>
      <w:r w:rsidRPr="00CC59CF">
        <w:rPr>
          <w:rFonts w:cs="Arial"/>
          <w:b/>
          <w:u w:val="single"/>
        </w:rPr>
        <w:t>Διεθνής Έκθεση Θεσσαλονίκης (Σεπτέμβριος 2013)</w:t>
      </w:r>
    </w:p>
    <w:p w:rsidR="00F8755E" w:rsidRPr="00CC59CF" w:rsidRDefault="00F8755E" w:rsidP="00772B1A">
      <w:pPr>
        <w:spacing w:line="360" w:lineRule="auto"/>
        <w:rPr>
          <w:rFonts w:cs="Arial"/>
        </w:rPr>
      </w:pPr>
      <w:r w:rsidRPr="00CC59CF">
        <w:rPr>
          <w:rFonts w:cs="Arial"/>
        </w:rPr>
        <w:t xml:space="preserve">Κατά το έτος αναφοράς, η ΕΥΔ ΕΠΕΔΒΜ συμμετείχε επιπρόσθετα με περίπτερο στη ΔΕΘ (7-15.9.2013). </w:t>
      </w:r>
    </w:p>
    <w:p w:rsidR="00F8755E" w:rsidRPr="00CC59CF" w:rsidRDefault="00F8755E" w:rsidP="00772B1A">
      <w:pPr>
        <w:spacing w:line="360" w:lineRule="auto"/>
        <w:rPr>
          <w:rFonts w:cs="Arial"/>
        </w:rPr>
      </w:pPr>
      <w:r w:rsidRPr="00CC59CF">
        <w:rPr>
          <w:rFonts w:cs="Arial"/>
        </w:rPr>
        <w:t>Λαμβάνοντας υπόψη το κοινό-στόχο της ΔΕΘ –και την αυξητική τάση προσέλευσης επισκεπτών- το κέντρο βάρους στοχευμένης επικοινωνίας για προβολή των αποτελεσμάτων του ΕΠΕΔΒΜ, δόθηκε στις ακόλουθες θεματικές, όπως αναπτύχθηκαν στην προηγούμενη εκδήλωση.</w:t>
      </w:r>
    </w:p>
    <w:p w:rsidR="00F8755E" w:rsidRDefault="00F8755E" w:rsidP="00E36870">
      <w:pPr>
        <w:numPr>
          <w:ilvl w:val="0"/>
          <w:numId w:val="90"/>
        </w:numPr>
        <w:autoSpaceDE w:val="0"/>
        <w:autoSpaceDN w:val="0"/>
        <w:adjustRightInd w:val="0"/>
        <w:spacing w:before="0" w:after="0" w:line="360" w:lineRule="auto"/>
        <w:rPr>
          <w:rFonts w:cs="Arial"/>
        </w:rPr>
      </w:pPr>
      <w:r w:rsidRPr="00CC59CF">
        <w:rPr>
          <w:rFonts w:cs="Arial"/>
        </w:rPr>
        <w:t xml:space="preserve">Αρχική Επαγγελματική Εκπαίδευση - Κατάρτιση </w:t>
      </w:r>
    </w:p>
    <w:p w:rsidR="00F8755E" w:rsidRDefault="00F8755E" w:rsidP="00E36870">
      <w:pPr>
        <w:numPr>
          <w:ilvl w:val="0"/>
          <w:numId w:val="90"/>
        </w:numPr>
        <w:autoSpaceDE w:val="0"/>
        <w:autoSpaceDN w:val="0"/>
        <w:adjustRightInd w:val="0"/>
        <w:spacing w:before="0" w:after="0" w:line="360" w:lineRule="auto"/>
        <w:rPr>
          <w:rFonts w:cs="Arial"/>
        </w:rPr>
      </w:pPr>
      <w:r w:rsidRPr="00CC59CF">
        <w:rPr>
          <w:rFonts w:cs="Arial"/>
        </w:rPr>
        <w:t>Δια Βίου Εκπαίδευση</w:t>
      </w:r>
    </w:p>
    <w:p w:rsidR="00F8755E" w:rsidRDefault="00F8755E" w:rsidP="00E36870">
      <w:pPr>
        <w:numPr>
          <w:ilvl w:val="0"/>
          <w:numId w:val="90"/>
        </w:numPr>
        <w:autoSpaceDE w:val="0"/>
        <w:autoSpaceDN w:val="0"/>
        <w:adjustRightInd w:val="0"/>
        <w:spacing w:before="0" w:after="0" w:line="360" w:lineRule="auto"/>
        <w:rPr>
          <w:rFonts w:cs="Arial"/>
        </w:rPr>
      </w:pPr>
      <w:r w:rsidRPr="00CC59CF">
        <w:rPr>
          <w:rFonts w:cs="Arial"/>
        </w:rPr>
        <w:t xml:space="preserve">Ανώτατη Εκπαίδευση </w:t>
      </w:r>
    </w:p>
    <w:p w:rsidR="00F8755E" w:rsidRPr="00CC59CF" w:rsidRDefault="00F8755E" w:rsidP="00772B1A">
      <w:pPr>
        <w:spacing w:line="360" w:lineRule="auto"/>
        <w:rPr>
          <w:rFonts w:cs="Arial"/>
        </w:rPr>
      </w:pPr>
      <w:r w:rsidRPr="00CC59CF">
        <w:rPr>
          <w:rFonts w:cs="Arial"/>
        </w:rPr>
        <w:t xml:space="preserve">Ενισχυτικά, </w:t>
      </w:r>
      <w:r w:rsidRPr="00CC59CF">
        <w:rPr>
          <w:rFonts w:cs="Arial"/>
          <w:u w:val="single"/>
        </w:rPr>
        <w:t xml:space="preserve">για το λόγο αυτό,  στο </w:t>
      </w:r>
      <w:r w:rsidRPr="00CC59CF">
        <w:rPr>
          <w:rFonts w:cs="Arial"/>
        </w:rPr>
        <w:t xml:space="preserve">περίπτερό της ΕΥΔ ΕΠΕΔΒΜ προσκλήθηκαν να συμμετέχουν οι φορείς που υλοποιούν σχετικές συγχρηματοδοτούμενες από το ΕΠΕΔΒΜ δράσεις, όπως ο Εθνικός Οργανισμός Πιστοποίησης Προσόντων  &amp; Επαγγελματικού Προσανατολισμού (Ε.Ο.Π.Π.Ε.Π.), η Γενική Γραμματεία Δια Βίου Μάθησης (Γ.Γ.Δ.Β.Μ.) και το Ίδρυμα Νεολαίας Δια Βίου Μάθησης (Ι.ΝΕ.ΔΙ.ΒΙ.Μ.), μεταξύ των οποίων ενδεικτικά αναφέρουμε την «Ανάπτυξη Εθνικού πλαισίου προσόντων, Δράσεις και Εργαλεία Συμβουλευτικής και Επαγγελματικού Προσανατολισμού, όπως το </w:t>
      </w:r>
      <w:r w:rsidRPr="00CC59CF">
        <w:rPr>
          <w:rFonts w:cs="Arial"/>
          <w:lang w:val="en-US"/>
        </w:rPr>
        <w:t>Real</w:t>
      </w:r>
      <w:r w:rsidRPr="00CC59CF">
        <w:rPr>
          <w:rFonts w:cs="Arial"/>
        </w:rPr>
        <w:t xml:space="preserve"> </w:t>
      </w:r>
      <w:r w:rsidRPr="00CC59CF">
        <w:rPr>
          <w:rFonts w:cs="Arial"/>
          <w:lang w:val="en-US"/>
        </w:rPr>
        <w:t>Game</w:t>
      </w:r>
      <w:r w:rsidRPr="00CC59CF">
        <w:rPr>
          <w:rFonts w:cs="Arial"/>
        </w:rPr>
        <w:t xml:space="preserve">, η Πύλη των Εφήβων, τον Πλοηγό και τα Σεμινάρια  και Βιωματικά Εργαστήρια καθώς και μία σειρά εντύπων σχετικών με τη Συμβουλευτική και τον Επαγγελματικό Προσανατολισμό,   Ανάπτυξη του Εθνικού Συστήματος Πιστοποίησης εκροών μη τυπικής εκπαίδευσης και άτυπης μάθησης,  Ενιαίο Σύστημα Πιστοποίησης της εκπαιδευτικής επάρκειας των εκπαιδευτών ενηλίκων Δ.Β.Μ (Διά Βίου Μάθησης)., Κέντρα Δια Βίου Μάθησης, Σχολές Γονέων, Σχολεία Δεύτερης Ευκαιρίας, Πρακτική Άσκηση αποφοίτων ΙΕΚ και υποτροφιών ΙΕΚ, κ.ά..   Προσκεκλημένοι ακόμη στο περίπτερο της ΕΥΔ ΕΠΕΔΒΜ  ήταν  όλα τα τοπικά Ιδρύματα Ανώτατης Εκπαίδευσης (Ι.Α.Ε.), τα οποία, στο πλαίσιο  της αποτελεσματικής παροχής πληροφόρησης των ίδιων των φορέων στην τοπική κοινωνία, κλήθηκαν να διαθέσουν δικό τους ενημερωτικό προωθητικό υλικό με τις  υλοποιούμενες από αυτά συγχρηματοδοτούμενες παρεμβάσεις του Ε.Π. </w:t>
      </w:r>
    </w:p>
    <w:p w:rsidR="00F8755E" w:rsidRPr="00CC59CF" w:rsidRDefault="00F8755E" w:rsidP="00772B1A">
      <w:pPr>
        <w:spacing w:line="360" w:lineRule="auto"/>
        <w:rPr>
          <w:rFonts w:cs="Arial"/>
        </w:rPr>
      </w:pPr>
      <w:r w:rsidRPr="00CC59CF">
        <w:rPr>
          <w:rFonts w:cs="Arial"/>
        </w:rPr>
        <w:t xml:space="preserve">Καθόλη τη διάρκεια της Έκθεσης και εντός του περιπτέρου της ΕΥΔ ΕΠΕΔΒΜ δημιουργήθηκε για τις ανάγκες της εκδήλωσης ένα ολιγόλεπτο οπτικοακουστικό </w:t>
      </w:r>
      <w:r w:rsidRPr="00CC59CF">
        <w:rPr>
          <w:rFonts w:cs="Arial"/>
          <w:lang w:val="en-US"/>
        </w:rPr>
        <w:t>spot</w:t>
      </w:r>
      <w:r w:rsidRPr="00CC59CF">
        <w:rPr>
          <w:rFonts w:cs="Arial"/>
        </w:rPr>
        <w:t xml:space="preserve">  που στόχο είχε να προβάλλει τα νέα δεδομένα της Τεχνικής Επαγγελματικής Εκπαίδευσης και Αρχικής Επαγγελματικής Εκπαίδευσης και Κατάρτισης, ενώ πραγματοποιήθηκε παράλληλα συνεχιζόμενη προβολή βίντεο (loop) σε μεγάλη οθόνη, σχετική με επιλεγμένες δράσεις του ΕΠΕΔΒΜ που κάλυπταν το σύνολο των στρατηγικών του στόχων και προσέλκυαν το ενδιαφέρον των επισκεπτών του περιπτέρου.    </w:t>
      </w:r>
    </w:p>
    <w:p w:rsidR="00F8755E" w:rsidRPr="00CC59CF" w:rsidRDefault="00F8755E" w:rsidP="00772B1A">
      <w:pPr>
        <w:spacing w:line="360" w:lineRule="auto"/>
        <w:rPr>
          <w:rFonts w:cs="Arial"/>
        </w:rPr>
      </w:pPr>
      <w:r w:rsidRPr="00CC59CF">
        <w:rPr>
          <w:rFonts w:cs="Arial"/>
        </w:rPr>
        <w:t>Με γνώμονα τη στοχευμένη επικοινωνία διανεμήθηκε ένας μεγάλος όγκος έντυπου υλικού,  με τη διάθεση προωθητικού υλικού από όλους τους προσκεκλημένους φορείς, όπως και διανομή  όλων των εντύπων που διαθέτει η Διαχειριστική Αρχή, ενώ  προς το σκοπό αυτό  δημιουργήθηκε από την ΕΥΔ ΕΠΕΔΒΜ ένα νέο προωθητικό φυλλάδιο (Βλ. ενότητα 4.3.3.2. ‘Παραγωγή έντυπου υλικού’)</w:t>
      </w:r>
    </w:p>
    <w:p w:rsidR="00F8755E" w:rsidRPr="00CC59CF" w:rsidRDefault="00F8755E" w:rsidP="00772B1A">
      <w:pPr>
        <w:spacing w:line="360" w:lineRule="auto"/>
        <w:rPr>
          <w:rFonts w:cs="Arial"/>
        </w:rPr>
      </w:pPr>
      <w:r w:rsidRPr="00CC59CF">
        <w:rPr>
          <w:rFonts w:cs="Arial"/>
        </w:rPr>
        <w:t>Υπήρξε σημαντική προσέλευση τόσο στοχευμένου όσο και ευρέος κοινού με αυξημένο ενδιαφέρον και ανάγκη πληροφόρησης για τις παρεμβάσεις του Ε.Π., η οποία και ξεπέρασε τους 40.000 επισκέπτες στο περίπτερο της ΕΥΔ ΕΠΕΔΒΜ, όπως υπολογίζεται και από την αντίστοιχη διανομή του προωθητικού υλικού.</w:t>
      </w:r>
    </w:p>
    <w:p w:rsidR="00F8755E" w:rsidRPr="000203B8" w:rsidRDefault="00F8755E" w:rsidP="007F799B">
      <w:pPr>
        <w:tabs>
          <w:tab w:val="left" w:pos="3975"/>
        </w:tabs>
        <w:autoSpaceDE w:val="0"/>
        <w:autoSpaceDN w:val="0"/>
        <w:adjustRightInd w:val="0"/>
        <w:spacing w:line="360" w:lineRule="auto"/>
        <w:rPr>
          <w:rFonts w:cs="Arial"/>
          <w:color w:val="000000"/>
          <w:u w:val="single"/>
        </w:rPr>
      </w:pPr>
    </w:p>
    <w:p w:rsidR="00F8755E" w:rsidRPr="000203B8" w:rsidRDefault="00F8755E" w:rsidP="00772B1A">
      <w:pPr>
        <w:autoSpaceDE w:val="0"/>
        <w:autoSpaceDN w:val="0"/>
        <w:adjustRightInd w:val="0"/>
        <w:spacing w:before="0" w:line="360" w:lineRule="auto"/>
        <w:jc w:val="left"/>
        <w:rPr>
          <w:rFonts w:cs="Arial"/>
          <w:b/>
          <w:bCs/>
        </w:rPr>
      </w:pPr>
      <w:r>
        <w:rPr>
          <w:rFonts w:cs="Arial"/>
          <w:b/>
          <w:bCs/>
        </w:rPr>
        <w:t xml:space="preserve">4.3.3.2 </w:t>
      </w:r>
      <w:r w:rsidRPr="000203B8">
        <w:rPr>
          <w:rFonts w:cs="Arial"/>
          <w:b/>
          <w:bCs/>
        </w:rPr>
        <w:t>Παραγωγές έντυπου υλικού</w:t>
      </w:r>
    </w:p>
    <w:p w:rsidR="00F8755E" w:rsidRPr="00CC59CF" w:rsidRDefault="00F8755E" w:rsidP="00772B1A">
      <w:pPr>
        <w:autoSpaceDE w:val="0"/>
        <w:autoSpaceDN w:val="0"/>
        <w:adjustRightInd w:val="0"/>
        <w:spacing w:line="360" w:lineRule="auto"/>
        <w:rPr>
          <w:rFonts w:cs="Arial"/>
          <w:b/>
          <w:bCs/>
        </w:rPr>
      </w:pPr>
      <w:r w:rsidRPr="00CC59CF">
        <w:rPr>
          <w:rFonts w:cs="Arial"/>
          <w:b/>
          <w:bCs/>
        </w:rPr>
        <w:t>Ενημερωτικά έντυπα &amp; προωθητικό υλικό</w:t>
      </w:r>
    </w:p>
    <w:p w:rsidR="00F8755E" w:rsidRPr="00CC59CF" w:rsidRDefault="00F8755E" w:rsidP="00772B1A">
      <w:pPr>
        <w:pStyle w:val="BodyTextIndent"/>
        <w:spacing w:line="360" w:lineRule="auto"/>
        <w:ind w:left="0"/>
        <w:rPr>
          <w:rFonts w:cs="Arial"/>
        </w:rPr>
      </w:pPr>
      <w:r w:rsidRPr="00CC59CF">
        <w:rPr>
          <w:rFonts w:cs="Arial"/>
        </w:rPr>
        <w:t>Με γνώμονα τη στοχευμένη επικοινωνία για την προβολή του συνόλου των παρεμβάσεων του ΕΠΕΔΒΜ διατέθηκαν στις ετήσιες εκδηλώσεις αφενός ήδη υπάρχοντα προωθητικά έντυπα που αφορούσαν σε όλες τις προαναφερθείσες ενότητες και δράσεις, αφετέρου  δημιουργήθηκε ένα νέο προωθητικό φυλλάδιο προβάλλοντας το τετράπτυχο των στόχων του ΕΠ για «Ανάπτυξη- Ανταγωνιστικότητα-Εκπαίδευση-Απασχόληση»</w:t>
      </w:r>
    </w:p>
    <w:p w:rsidR="00F8755E" w:rsidRDefault="00F8755E" w:rsidP="00772B1A">
      <w:pPr>
        <w:autoSpaceDE w:val="0"/>
        <w:autoSpaceDN w:val="0"/>
        <w:adjustRightInd w:val="0"/>
        <w:spacing w:before="0" w:line="360" w:lineRule="auto"/>
        <w:jc w:val="left"/>
        <w:rPr>
          <w:rFonts w:cs="Arial"/>
          <w:b/>
          <w:bCs/>
        </w:rPr>
      </w:pPr>
    </w:p>
    <w:p w:rsidR="00F8755E" w:rsidRPr="000203B8" w:rsidRDefault="00F8755E" w:rsidP="00772B1A">
      <w:pPr>
        <w:autoSpaceDE w:val="0"/>
        <w:autoSpaceDN w:val="0"/>
        <w:adjustRightInd w:val="0"/>
        <w:spacing w:before="0" w:line="360" w:lineRule="auto"/>
        <w:jc w:val="left"/>
        <w:rPr>
          <w:rFonts w:cs="Arial"/>
          <w:b/>
          <w:bCs/>
        </w:rPr>
      </w:pPr>
      <w:r>
        <w:rPr>
          <w:rFonts w:cs="Arial"/>
          <w:b/>
          <w:bCs/>
        </w:rPr>
        <w:t xml:space="preserve">4.3.3.3 </w:t>
      </w:r>
      <w:r w:rsidRPr="000203B8">
        <w:rPr>
          <w:rFonts w:cs="Arial"/>
          <w:b/>
          <w:bCs/>
        </w:rPr>
        <w:t>Συνεργασία με Δικαιούχους</w:t>
      </w:r>
    </w:p>
    <w:p w:rsidR="00F8755E" w:rsidRPr="00CC59CF" w:rsidRDefault="00F8755E" w:rsidP="00772B1A">
      <w:pPr>
        <w:autoSpaceDE w:val="0"/>
        <w:autoSpaceDN w:val="0"/>
        <w:adjustRightInd w:val="0"/>
        <w:spacing w:line="360" w:lineRule="auto"/>
        <w:ind w:left="720"/>
        <w:rPr>
          <w:rFonts w:cs="Arial"/>
          <w:bCs/>
          <w:i/>
        </w:rPr>
      </w:pPr>
      <w:r w:rsidRPr="00CC59CF">
        <w:rPr>
          <w:rFonts w:cs="Arial"/>
          <w:bCs/>
          <w:i/>
        </w:rPr>
        <w:t>Δίκτυο Δημοσιότητας Δικαιούχων</w:t>
      </w:r>
    </w:p>
    <w:p w:rsidR="00F8755E" w:rsidRPr="00CC59CF" w:rsidRDefault="00F8755E" w:rsidP="00772B1A">
      <w:pPr>
        <w:autoSpaceDE w:val="0"/>
        <w:autoSpaceDN w:val="0"/>
        <w:adjustRightInd w:val="0"/>
        <w:spacing w:line="360" w:lineRule="auto"/>
        <w:rPr>
          <w:rFonts w:cs="Arial"/>
        </w:rPr>
      </w:pPr>
      <w:r w:rsidRPr="00CC59CF">
        <w:rPr>
          <w:rFonts w:cs="Arial"/>
        </w:rPr>
        <w:t xml:space="preserve">Το δίκτυο συμβάλλει τόσο στην καλύτερη συνεργασία μεταξύ της ΕΥΔ ΕΠΕΔΒΜ και των Δικαιούχων για την τήρηση των κανόνων δημοσιότητας, όσο και στη μεγαλύτερη διάχυση της πληροφορίας, αφού οι δικαιούχοι είναι πολλαπλασιαστές πληροφόρησης. Για το λόγο αυτό η συντήρηση και ενίσχυση του συγκεκριμένου δικτύου αποτελεί διαρκή προτεραιότητα της ΕΥΔ. </w:t>
      </w:r>
    </w:p>
    <w:p w:rsidR="00F8755E" w:rsidRPr="00CC59CF" w:rsidRDefault="00F8755E" w:rsidP="00772B1A">
      <w:pPr>
        <w:spacing w:line="360" w:lineRule="auto"/>
        <w:rPr>
          <w:rFonts w:cs="Arial"/>
        </w:rPr>
      </w:pPr>
      <w:r w:rsidRPr="00CC59CF">
        <w:rPr>
          <w:rFonts w:cs="Arial"/>
        </w:rPr>
        <w:t xml:space="preserve">Σημειώνεται ότι οι φορείς στέλνουν ηλεκτρονικά μηνύματα προς την ΕΥΔ ενημερώνοντας για τις δράσεις δημοσιότητας τους καθώς και για τις προκηρύξεις πράξεων, διαβουλεύσεις κλπ ενώ η ΕΥΔ δύναται να αναδημοσιεύει το σχετικό υλικό με τις δράσεις δημοσιότητά τους στην ιστοσελίδα του Επιχειρησιακού  Προγράμματος ή στους λογαριασμούς των μέσων κοινωνικής δικτύωσης που πλέον διαθέτει. Κατά τον τρόπο αυτό επιτυγχάνεται εκτός των άλλων, συνεχής-καθημερινή ροή επικοινωνίας μεταξύ της ΕΥΔ και των φορέων υλοποίησης των πράξεων του Επιχειρησιακού Προγράμματος με ad hoc επισημάνσεις και διευκρινίσεις για θέματα δημοσιότητας. </w:t>
      </w:r>
    </w:p>
    <w:p w:rsidR="00F8755E" w:rsidRPr="000203B8" w:rsidRDefault="00F8755E" w:rsidP="007F799B">
      <w:pPr>
        <w:autoSpaceDE w:val="0"/>
        <w:autoSpaceDN w:val="0"/>
        <w:adjustRightInd w:val="0"/>
        <w:spacing w:line="360" w:lineRule="auto"/>
        <w:rPr>
          <w:rFonts w:cs="Arial"/>
        </w:rPr>
      </w:pPr>
    </w:p>
    <w:p w:rsidR="00F8755E" w:rsidRPr="000203B8" w:rsidRDefault="00F8755E" w:rsidP="00772B1A">
      <w:pPr>
        <w:autoSpaceDE w:val="0"/>
        <w:autoSpaceDN w:val="0"/>
        <w:adjustRightInd w:val="0"/>
        <w:spacing w:before="0" w:line="360" w:lineRule="auto"/>
        <w:jc w:val="left"/>
        <w:rPr>
          <w:rFonts w:cs="Arial"/>
          <w:b/>
          <w:bCs/>
        </w:rPr>
      </w:pPr>
      <w:r>
        <w:rPr>
          <w:rFonts w:cs="Arial"/>
          <w:b/>
          <w:bCs/>
        </w:rPr>
        <w:t xml:space="preserve">4.3.3.4 </w:t>
      </w:r>
      <w:r w:rsidRPr="000203B8">
        <w:rPr>
          <w:rFonts w:cs="Arial"/>
          <w:b/>
          <w:bCs/>
        </w:rPr>
        <w:t>Χρήση διαδικτύου</w:t>
      </w:r>
    </w:p>
    <w:p w:rsidR="00F8755E" w:rsidRPr="00CC59CF" w:rsidRDefault="00F8755E" w:rsidP="00772B1A">
      <w:pPr>
        <w:autoSpaceDE w:val="0"/>
        <w:autoSpaceDN w:val="0"/>
        <w:adjustRightInd w:val="0"/>
        <w:spacing w:line="360" w:lineRule="auto"/>
        <w:ind w:firstLine="720"/>
        <w:rPr>
          <w:rFonts w:cs="Arial"/>
          <w:b/>
          <w:bCs/>
          <w:i/>
        </w:rPr>
      </w:pPr>
      <w:r w:rsidRPr="00CC59CF">
        <w:rPr>
          <w:rFonts w:cs="Arial"/>
          <w:bCs/>
          <w:i/>
        </w:rPr>
        <w:t>Ιστοσελίδα</w:t>
      </w:r>
      <w:r w:rsidRPr="00CC59CF">
        <w:rPr>
          <w:rFonts w:cs="Arial"/>
          <w:b/>
          <w:bCs/>
          <w:i/>
        </w:rPr>
        <w:t xml:space="preserve"> </w:t>
      </w:r>
      <w:hyperlink r:id="rId85" w:history="1">
        <w:r w:rsidRPr="00CC59CF">
          <w:rPr>
            <w:rStyle w:val="Hyperlink"/>
            <w:rFonts w:cs="Arial"/>
            <w:b/>
            <w:bCs/>
            <w:i/>
            <w:lang w:val="en-US"/>
          </w:rPr>
          <w:t>www</w:t>
        </w:r>
        <w:r w:rsidRPr="00CC59CF">
          <w:rPr>
            <w:rStyle w:val="Hyperlink"/>
            <w:rFonts w:cs="Arial"/>
            <w:b/>
            <w:bCs/>
            <w:i/>
          </w:rPr>
          <w:t>.</w:t>
        </w:r>
        <w:r w:rsidRPr="00CC59CF">
          <w:rPr>
            <w:rStyle w:val="Hyperlink"/>
            <w:rFonts w:cs="Arial"/>
            <w:b/>
            <w:bCs/>
            <w:i/>
            <w:lang w:val="en-US"/>
          </w:rPr>
          <w:t>edulll</w:t>
        </w:r>
        <w:r w:rsidRPr="00CC59CF">
          <w:rPr>
            <w:rStyle w:val="Hyperlink"/>
            <w:rFonts w:cs="Arial"/>
            <w:b/>
            <w:bCs/>
            <w:i/>
          </w:rPr>
          <w:t>.</w:t>
        </w:r>
        <w:r w:rsidRPr="00CC59CF">
          <w:rPr>
            <w:rStyle w:val="Hyperlink"/>
            <w:rFonts w:cs="Arial"/>
            <w:b/>
            <w:bCs/>
            <w:i/>
            <w:lang w:val="en-US"/>
          </w:rPr>
          <w:t>gr</w:t>
        </w:r>
      </w:hyperlink>
      <w:r w:rsidRPr="00CC59CF">
        <w:rPr>
          <w:rFonts w:cs="Arial"/>
          <w:b/>
          <w:bCs/>
          <w:i/>
        </w:rPr>
        <w:t xml:space="preserve"> </w:t>
      </w:r>
    </w:p>
    <w:p w:rsidR="00F8755E" w:rsidRPr="00CC59CF" w:rsidRDefault="00F8755E" w:rsidP="00772B1A">
      <w:pPr>
        <w:spacing w:before="120" w:line="360" w:lineRule="auto"/>
        <w:rPr>
          <w:rFonts w:cs="Arial"/>
        </w:rPr>
      </w:pPr>
      <w:r w:rsidRPr="00CC59CF">
        <w:rPr>
          <w:rFonts w:cs="Arial"/>
        </w:rPr>
        <w:t>Στον ιστοχώρο της ΕΥΔ ΕΠ</w:t>
      </w:r>
      <w:r w:rsidRPr="00CC59CF">
        <w:rPr>
          <w:rFonts w:cs="Arial"/>
          <w:lang w:val="en-US"/>
        </w:rPr>
        <w:t>E</w:t>
      </w:r>
      <w:r w:rsidRPr="00CC59CF">
        <w:rPr>
          <w:rFonts w:cs="Arial"/>
        </w:rPr>
        <w:t xml:space="preserve">ΔΒΜ συνεχίζεται η διαρκής ροή πληροφόρησης ώστε να υπάρχει διαφάνεια και εύκολη προσβασιμότητα στην πληροφορία. </w:t>
      </w:r>
    </w:p>
    <w:p w:rsidR="00F8755E" w:rsidRPr="00CC59CF" w:rsidRDefault="00F8755E" w:rsidP="00772B1A">
      <w:pPr>
        <w:spacing w:line="360" w:lineRule="auto"/>
        <w:rPr>
          <w:rFonts w:cs="Arial"/>
        </w:rPr>
      </w:pPr>
      <w:r w:rsidRPr="00CC59CF">
        <w:rPr>
          <w:rFonts w:cs="Arial"/>
        </w:rPr>
        <w:t>Σύμφωνα με τις υποχρεώσεις του Ε.Π. για ενέργειες πληροφόρησης, όπως ορίζει το άρθρο 7 του Κανονισμού της Επιτροπής 1828/2006, μέσω του ιστότοπου επιτυγχάνεται η συνεχής δημοσιοποίηση και επικαιροποίηση του καταλόγου των δικαιούχων, με τις ονομασίες των πράξεων και το ποσό της δημόσιας χρηματοδότησης που χορηγείται στις πράξεις.</w:t>
      </w:r>
    </w:p>
    <w:p w:rsidR="00F8755E" w:rsidRPr="00CC59CF" w:rsidRDefault="00F8755E" w:rsidP="00772B1A">
      <w:pPr>
        <w:spacing w:before="120" w:line="360" w:lineRule="auto"/>
        <w:rPr>
          <w:rFonts w:cs="Arial"/>
        </w:rPr>
      </w:pPr>
      <w:r w:rsidRPr="00CC59CF">
        <w:rPr>
          <w:rFonts w:cs="Arial"/>
        </w:rPr>
        <w:t xml:space="preserve">Κατά το τρέχον έτος αναφοράς και σε σύγκριση με το προηγούμενο έτος (βλ. Ετήσια Έκθεση 2012, §4.3.4.4.) παρατηρήθηκε άνοδος στις επισκέψεις, σημαντική αύξηση στους μοναδικούς χρήστες όπως και σε όσους επισκέφτηκαν για πρώτη φορά τον ιστοχώρο. </w:t>
      </w:r>
    </w:p>
    <w:p w:rsidR="00F8755E" w:rsidRPr="00CC59CF" w:rsidRDefault="00F8755E" w:rsidP="00772B1A">
      <w:pPr>
        <w:spacing w:before="120" w:line="360" w:lineRule="auto"/>
        <w:rPr>
          <w:rFonts w:cs="Arial"/>
        </w:rPr>
      </w:pPr>
      <w:r w:rsidRPr="00CC59CF">
        <w:rPr>
          <w:rFonts w:cs="Arial"/>
        </w:rPr>
        <w:t xml:space="preserve">Για άλλη μια χρονιά, παρατηρήθηκε σταθερότητα των χρηστών που επισκέπτονταν περισσότερες από μία φορές τον ιστότοπο. Επίσης, ενώ σημειώθηκε σημαντική αύξηση της προβολής αρχείων, μειώθηκε ελάχιστα ο χρόνος  παραμονής σε αυτά. Λαμβάνοντας υπόψη το προφίλ των δικαιούχων καθώς και της συχνής επικοινωνίας μαζί τους, θα μπορούσε να ερμηνεύσει κανείς ότι οι χρήστες που επισκέπτονται τον ιστοχώρο του ΕΠΕΔΒΜ είναι στην πλειονότητά τους ήδη εξοικειωμένοι με τη συγκεκριμένη ιστοσελίδα, μπαίνουν στοχευμένα στις ενότητες που θέλουν να εντοπίσουν και λαμβάνουν την συγκεκριμένη πληροφόρηση που επιθυμούν. Ακολουθούν ενδεικτικά ποσοτικά στοιχεία της επισκεψιμότητας της ιστοσελίδας του ΕΠΕΔΒΜ </w:t>
      </w:r>
    </w:p>
    <w:tbl>
      <w:tblPr>
        <w:tblW w:w="10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220"/>
        <w:gridCol w:w="3118"/>
      </w:tblGrid>
      <w:tr w:rsidR="00F8755E" w:rsidRPr="00CC59CF" w:rsidTr="00772B1A">
        <w:trPr>
          <w:jc w:val="center"/>
        </w:trPr>
        <w:tc>
          <w:tcPr>
            <w:tcW w:w="7220" w:type="dxa"/>
            <w:tcBorders>
              <w:top w:val="single" w:sz="8" w:space="0" w:color="auto"/>
              <w:left w:val="single" w:sz="8" w:space="0" w:color="auto"/>
              <w:bottom w:val="single" w:sz="8" w:space="0" w:color="auto"/>
              <w:right w:val="single" w:sz="8" w:space="0" w:color="auto"/>
            </w:tcBorders>
            <w:shd w:val="clear" w:color="auto" w:fill="C0C0C0"/>
          </w:tcPr>
          <w:p w:rsidR="00F8755E" w:rsidRPr="00CC59CF" w:rsidRDefault="00F8755E" w:rsidP="00772B1A">
            <w:pPr>
              <w:spacing w:before="100" w:beforeAutospacing="1" w:after="100" w:afterAutospacing="1"/>
              <w:rPr>
                <w:rFonts w:cs="Arial"/>
                <w:lang w:val="en-US"/>
              </w:rPr>
            </w:pPr>
            <w:hyperlink r:id="rId86" w:tooltip="blocked::http://www.edulll.gr/" w:history="1">
              <w:r w:rsidRPr="00CC59CF">
                <w:rPr>
                  <w:rFonts w:cs="Arial"/>
                  <w:lang w:val="en-US"/>
                </w:rPr>
                <w:t>www.edulll.gr</w:t>
              </w:r>
            </w:hyperlink>
          </w:p>
        </w:tc>
        <w:tc>
          <w:tcPr>
            <w:tcW w:w="3118" w:type="dxa"/>
            <w:tcBorders>
              <w:top w:val="single" w:sz="8" w:space="0" w:color="auto"/>
              <w:left w:val="nil"/>
              <w:bottom w:val="single" w:sz="8" w:space="0" w:color="auto"/>
              <w:right w:val="single" w:sz="8" w:space="0" w:color="auto"/>
            </w:tcBorders>
            <w:shd w:val="clear" w:color="auto" w:fill="C0C0C0"/>
          </w:tcPr>
          <w:p w:rsidR="00F8755E" w:rsidRPr="00CC59CF" w:rsidRDefault="00F8755E" w:rsidP="00772B1A">
            <w:pPr>
              <w:spacing w:before="100" w:beforeAutospacing="1" w:after="100" w:afterAutospacing="1"/>
              <w:rPr>
                <w:rFonts w:cs="Arial"/>
                <w:lang w:val="en-US"/>
              </w:rPr>
            </w:pPr>
            <w:r w:rsidRPr="00CC59CF">
              <w:rPr>
                <w:rFonts w:cs="Arial"/>
                <w:lang w:val="en-US"/>
              </w:rPr>
              <w:t>ΙΑΝΟΥΑΡΙΟΣ-ΔΕΚΕΜΒΡΙΟΣ 2013</w:t>
            </w:r>
          </w:p>
        </w:tc>
      </w:tr>
      <w:tr w:rsidR="00F8755E" w:rsidRPr="00CC59CF" w:rsidTr="00772B1A">
        <w:trPr>
          <w:jc w:val="center"/>
        </w:trPr>
        <w:tc>
          <w:tcPr>
            <w:tcW w:w="7220" w:type="dxa"/>
            <w:tcBorders>
              <w:top w:val="nil"/>
              <w:left w:val="single" w:sz="8" w:space="0" w:color="auto"/>
              <w:bottom w:val="single" w:sz="8" w:space="0" w:color="auto"/>
              <w:right w:val="single" w:sz="8" w:space="0" w:color="auto"/>
            </w:tcBorders>
          </w:tcPr>
          <w:p w:rsidR="00F8755E" w:rsidRPr="00CC59CF" w:rsidRDefault="00F8755E" w:rsidP="00772B1A">
            <w:pPr>
              <w:spacing w:before="100" w:beforeAutospacing="1" w:after="100" w:afterAutospacing="1"/>
              <w:rPr>
                <w:rFonts w:cs="Arial"/>
                <w:lang w:val="en-US"/>
              </w:rPr>
            </w:pPr>
            <w:r w:rsidRPr="00CC59CF">
              <w:rPr>
                <w:rFonts w:cs="Arial"/>
                <w:lang w:val="en-US"/>
              </w:rPr>
              <w:t>Επισκέψεις (visits)</w:t>
            </w:r>
          </w:p>
        </w:tc>
        <w:tc>
          <w:tcPr>
            <w:tcW w:w="3118" w:type="dxa"/>
            <w:tcBorders>
              <w:top w:val="nil"/>
              <w:left w:val="nil"/>
              <w:bottom w:val="single" w:sz="8" w:space="0" w:color="auto"/>
              <w:right w:val="single" w:sz="8" w:space="0" w:color="auto"/>
            </w:tcBorders>
          </w:tcPr>
          <w:p w:rsidR="00F8755E" w:rsidRPr="00CC59CF" w:rsidRDefault="00F8755E" w:rsidP="00772B1A">
            <w:pPr>
              <w:spacing w:before="100" w:beforeAutospacing="1" w:after="100" w:afterAutospacing="1"/>
              <w:rPr>
                <w:rFonts w:cs="Arial"/>
                <w:lang w:val="en-US"/>
              </w:rPr>
            </w:pPr>
            <w:r w:rsidRPr="00CC59CF">
              <w:rPr>
                <w:rFonts w:cs="Arial"/>
                <w:lang w:val="en-US"/>
              </w:rPr>
              <w:t>893.534</w:t>
            </w:r>
          </w:p>
        </w:tc>
      </w:tr>
      <w:tr w:rsidR="00F8755E" w:rsidRPr="00CC59CF" w:rsidTr="00772B1A">
        <w:trPr>
          <w:jc w:val="center"/>
        </w:trPr>
        <w:tc>
          <w:tcPr>
            <w:tcW w:w="7220" w:type="dxa"/>
            <w:tcBorders>
              <w:top w:val="nil"/>
              <w:left w:val="single" w:sz="8" w:space="0" w:color="auto"/>
              <w:bottom w:val="single" w:sz="8" w:space="0" w:color="auto"/>
              <w:right w:val="single" w:sz="8" w:space="0" w:color="auto"/>
            </w:tcBorders>
          </w:tcPr>
          <w:p w:rsidR="00F8755E" w:rsidRPr="00CC59CF" w:rsidRDefault="00F8755E" w:rsidP="00772B1A">
            <w:pPr>
              <w:spacing w:before="100" w:beforeAutospacing="1" w:after="100" w:afterAutospacing="1"/>
              <w:rPr>
                <w:rFonts w:cs="Arial"/>
                <w:lang w:val="en-US"/>
              </w:rPr>
            </w:pPr>
            <w:r w:rsidRPr="00CC59CF">
              <w:rPr>
                <w:rFonts w:cs="Arial"/>
                <w:lang w:val="en-US"/>
              </w:rPr>
              <w:t>Μοναδικοί επισκέπτες (Unique Visitors)</w:t>
            </w:r>
          </w:p>
        </w:tc>
        <w:tc>
          <w:tcPr>
            <w:tcW w:w="3118" w:type="dxa"/>
            <w:tcBorders>
              <w:top w:val="nil"/>
              <w:left w:val="nil"/>
              <w:bottom w:val="single" w:sz="8" w:space="0" w:color="auto"/>
              <w:right w:val="single" w:sz="8" w:space="0" w:color="auto"/>
            </w:tcBorders>
          </w:tcPr>
          <w:p w:rsidR="00F8755E" w:rsidRPr="00CC59CF" w:rsidRDefault="00F8755E" w:rsidP="00772B1A">
            <w:pPr>
              <w:spacing w:before="100" w:beforeAutospacing="1" w:after="100" w:afterAutospacing="1"/>
              <w:rPr>
                <w:rFonts w:cs="Arial"/>
                <w:lang w:val="en-US"/>
              </w:rPr>
            </w:pPr>
            <w:r w:rsidRPr="00CC59CF">
              <w:rPr>
                <w:rFonts w:cs="Arial"/>
                <w:lang w:val="en-US"/>
              </w:rPr>
              <w:t>407.207</w:t>
            </w:r>
          </w:p>
        </w:tc>
      </w:tr>
      <w:tr w:rsidR="00F8755E" w:rsidRPr="00CC59CF" w:rsidTr="00772B1A">
        <w:trPr>
          <w:jc w:val="center"/>
        </w:trPr>
        <w:tc>
          <w:tcPr>
            <w:tcW w:w="7220" w:type="dxa"/>
            <w:tcBorders>
              <w:top w:val="nil"/>
              <w:left w:val="single" w:sz="8" w:space="0" w:color="auto"/>
              <w:bottom w:val="single" w:sz="8" w:space="0" w:color="auto"/>
              <w:right w:val="single" w:sz="8" w:space="0" w:color="auto"/>
            </w:tcBorders>
          </w:tcPr>
          <w:p w:rsidR="00F8755E" w:rsidRPr="00CC59CF" w:rsidRDefault="00F8755E" w:rsidP="00772B1A">
            <w:pPr>
              <w:spacing w:before="100" w:beforeAutospacing="1" w:after="100" w:afterAutospacing="1"/>
              <w:rPr>
                <w:rFonts w:cs="Arial"/>
                <w:lang w:val="en-US"/>
              </w:rPr>
            </w:pPr>
            <w:r w:rsidRPr="00CC59CF">
              <w:rPr>
                <w:rFonts w:cs="Arial"/>
                <w:lang w:val="en-US"/>
              </w:rPr>
              <w:t>Προβολές σελίδων (pageviews)</w:t>
            </w:r>
          </w:p>
        </w:tc>
        <w:tc>
          <w:tcPr>
            <w:tcW w:w="3118" w:type="dxa"/>
            <w:tcBorders>
              <w:top w:val="nil"/>
              <w:left w:val="nil"/>
              <w:bottom w:val="single" w:sz="8" w:space="0" w:color="auto"/>
              <w:right w:val="single" w:sz="8" w:space="0" w:color="auto"/>
            </w:tcBorders>
          </w:tcPr>
          <w:p w:rsidR="00F8755E" w:rsidRPr="00CC59CF" w:rsidRDefault="00F8755E" w:rsidP="00772B1A">
            <w:pPr>
              <w:spacing w:before="100" w:beforeAutospacing="1" w:after="100" w:afterAutospacing="1"/>
              <w:rPr>
                <w:rFonts w:cs="Arial"/>
                <w:lang w:val="en-US"/>
              </w:rPr>
            </w:pPr>
            <w:r w:rsidRPr="00CC59CF">
              <w:rPr>
                <w:rFonts w:cs="Arial"/>
                <w:lang w:val="en-US"/>
              </w:rPr>
              <w:t>14.557,024</w:t>
            </w:r>
          </w:p>
        </w:tc>
      </w:tr>
      <w:tr w:rsidR="00F8755E" w:rsidRPr="00CC59CF" w:rsidTr="00772B1A">
        <w:trPr>
          <w:jc w:val="center"/>
        </w:trPr>
        <w:tc>
          <w:tcPr>
            <w:tcW w:w="7220" w:type="dxa"/>
            <w:tcBorders>
              <w:top w:val="nil"/>
              <w:left w:val="single" w:sz="8" w:space="0" w:color="auto"/>
              <w:bottom w:val="single" w:sz="8" w:space="0" w:color="auto"/>
              <w:right w:val="single" w:sz="8" w:space="0" w:color="auto"/>
            </w:tcBorders>
          </w:tcPr>
          <w:p w:rsidR="00F8755E" w:rsidRPr="00CC59CF" w:rsidRDefault="00F8755E" w:rsidP="00772B1A">
            <w:pPr>
              <w:spacing w:before="100" w:beforeAutospacing="1" w:after="100" w:afterAutospacing="1"/>
              <w:rPr>
                <w:rFonts w:cs="Arial"/>
                <w:lang w:val="en-US"/>
              </w:rPr>
            </w:pPr>
            <w:r w:rsidRPr="00CC59CF">
              <w:rPr>
                <w:rFonts w:cs="Arial"/>
                <w:lang w:val="en-US"/>
              </w:rPr>
              <w:t>Προβολές εγγράφων (document views)</w:t>
            </w:r>
          </w:p>
        </w:tc>
        <w:tc>
          <w:tcPr>
            <w:tcW w:w="3118" w:type="dxa"/>
            <w:tcBorders>
              <w:top w:val="nil"/>
              <w:left w:val="nil"/>
              <w:bottom w:val="single" w:sz="8" w:space="0" w:color="auto"/>
              <w:right w:val="single" w:sz="8" w:space="0" w:color="auto"/>
            </w:tcBorders>
          </w:tcPr>
          <w:p w:rsidR="00F8755E" w:rsidRPr="00CC59CF" w:rsidRDefault="00F8755E" w:rsidP="00772B1A">
            <w:pPr>
              <w:spacing w:before="100" w:beforeAutospacing="1" w:after="100" w:afterAutospacing="1"/>
              <w:rPr>
                <w:rFonts w:cs="Arial"/>
                <w:lang w:val="en-US"/>
              </w:rPr>
            </w:pPr>
            <w:r w:rsidRPr="00CC59CF">
              <w:rPr>
                <w:rFonts w:cs="Arial"/>
                <w:lang w:val="en-US"/>
              </w:rPr>
              <w:t>993.577</w:t>
            </w:r>
          </w:p>
        </w:tc>
      </w:tr>
      <w:tr w:rsidR="00F8755E" w:rsidRPr="00CC59CF" w:rsidTr="00772B1A">
        <w:trPr>
          <w:jc w:val="center"/>
        </w:trPr>
        <w:tc>
          <w:tcPr>
            <w:tcW w:w="7220" w:type="dxa"/>
            <w:tcBorders>
              <w:top w:val="nil"/>
              <w:left w:val="single" w:sz="8" w:space="0" w:color="auto"/>
              <w:bottom w:val="single" w:sz="8" w:space="0" w:color="auto"/>
              <w:right w:val="single" w:sz="8" w:space="0" w:color="auto"/>
            </w:tcBorders>
          </w:tcPr>
          <w:p w:rsidR="00F8755E" w:rsidRPr="00CC59CF" w:rsidRDefault="00F8755E" w:rsidP="00772B1A">
            <w:pPr>
              <w:spacing w:before="100" w:beforeAutospacing="1" w:after="100" w:afterAutospacing="1"/>
              <w:rPr>
                <w:rFonts w:cs="Arial"/>
                <w:lang w:val="en-US"/>
              </w:rPr>
            </w:pPr>
            <w:r w:rsidRPr="00CC59CF">
              <w:rPr>
                <w:rFonts w:cs="Arial"/>
                <w:lang w:val="en-US"/>
              </w:rPr>
              <w:t>M.O. Χρόνου Παραμονής στο site (average visit length)</w:t>
            </w:r>
          </w:p>
        </w:tc>
        <w:tc>
          <w:tcPr>
            <w:tcW w:w="3118" w:type="dxa"/>
            <w:tcBorders>
              <w:top w:val="nil"/>
              <w:left w:val="nil"/>
              <w:bottom w:val="single" w:sz="8" w:space="0" w:color="auto"/>
              <w:right w:val="single" w:sz="8" w:space="0" w:color="auto"/>
            </w:tcBorders>
          </w:tcPr>
          <w:p w:rsidR="00F8755E" w:rsidRPr="00CC59CF" w:rsidRDefault="00F8755E" w:rsidP="00772B1A">
            <w:pPr>
              <w:spacing w:before="100" w:beforeAutospacing="1" w:after="100" w:afterAutospacing="1"/>
              <w:rPr>
                <w:rFonts w:cs="Arial"/>
                <w:lang w:val="en-US"/>
              </w:rPr>
            </w:pPr>
            <w:r w:rsidRPr="00CC59CF">
              <w:rPr>
                <w:rFonts w:cs="Arial"/>
                <w:lang w:val="en-US"/>
              </w:rPr>
              <w:t>00:12:24</w:t>
            </w:r>
          </w:p>
        </w:tc>
      </w:tr>
      <w:tr w:rsidR="00F8755E" w:rsidRPr="00CC59CF" w:rsidTr="00772B1A">
        <w:trPr>
          <w:jc w:val="center"/>
        </w:trPr>
        <w:tc>
          <w:tcPr>
            <w:tcW w:w="7220" w:type="dxa"/>
            <w:tcBorders>
              <w:top w:val="nil"/>
              <w:left w:val="single" w:sz="8" w:space="0" w:color="auto"/>
              <w:bottom w:val="single" w:sz="8" w:space="0" w:color="auto"/>
              <w:right w:val="single" w:sz="8" w:space="0" w:color="auto"/>
            </w:tcBorders>
          </w:tcPr>
          <w:p w:rsidR="00F8755E" w:rsidRPr="00CC59CF" w:rsidRDefault="00F8755E" w:rsidP="00772B1A">
            <w:pPr>
              <w:spacing w:before="100" w:beforeAutospacing="1" w:after="100" w:afterAutospacing="1"/>
              <w:rPr>
                <w:rFonts w:cs="Arial"/>
              </w:rPr>
            </w:pPr>
            <w:r w:rsidRPr="00CC59CF">
              <w:rPr>
                <w:rFonts w:cs="Arial"/>
              </w:rPr>
              <w:t>Συνολικός αριθμός κληθέντων αρχείων όλων των τύπων (</w:t>
            </w:r>
            <w:r w:rsidRPr="00CC59CF">
              <w:rPr>
                <w:rFonts w:cs="Arial"/>
                <w:lang w:val="en-US"/>
              </w:rPr>
              <w:t>hits</w:t>
            </w:r>
            <w:r w:rsidRPr="00CC59CF">
              <w:rPr>
                <w:rFonts w:cs="Arial"/>
              </w:rPr>
              <w:t>)</w:t>
            </w:r>
          </w:p>
        </w:tc>
        <w:tc>
          <w:tcPr>
            <w:tcW w:w="3118" w:type="dxa"/>
            <w:tcBorders>
              <w:top w:val="nil"/>
              <w:left w:val="nil"/>
              <w:bottom w:val="single" w:sz="8" w:space="0" w:color="auto"/>
              <w:right w:val="single" w:sz="8" w:space="0" w:color="auto"/>
            </w:tcBorders>
          </w:tcPr>
          <w:p w:rsidR="00F8755E" w:rsidRPr="00CC59CF" w:rsidRDefault="00F8755E" w:rsidP="00772B1A">
            <w:pPr>
              <w:spacing w:before="100" w:beforeAutospacing="1" w:after="100" w:afterAutospacing="1"/>
              <w:rPr>
                <w:rFonts w:cs="Arial"/>
                <w:lang w:val="en-US"/>
              </w:rPr>
            </w:pPr>
            <w:r w:rsidRPr="00CC59CF">
              <w:rPr>
                <w:rFonts w:cs="Arial"/>
                <w:lang w:val="en-US"/>
              </w:rPr>
              <w:t>34.304,941</w:t>
            </w:r>
          </w:p>
        </w:tc>
      </w:tr>
      <w:tr w:rsidR="00F8755E" w:rsidRPr="00CC59CF" w:rsidTr="00772B1A">
        <w:trPr>
          <w:jc w:val="center"/>
        </w:trPr>
        <w:tc>
          <w:tcPr>
            <w:tcW w:w="7220" w:type="dxa"/>
            <w:tcBorders>
              <w:top w:val="nil"/>
              <w:left w:val="single" w:sz="8" w:space="0" w:color="auto"/>
              <w:bottom w:val="single" w:sz="8" w:space="0" w:color="auto"/>
              <w:right w:val="single" w:sz="8" w:space="0" w:color="auto"/>
            </w:tcBorders>
          </w:tcPr>
          <w:p w:rsidR="00F8755E" w:rsidRPr="00CC59CF" w:rsidRDefault="00F8755E" w:rsidP="00772B1A">
            <w:pPr>
              <w:spacing w:before="100" w:beforeAutospacing="1" w:after="100" w:afterAutospacing="1"/>
              <w:rPr>
                <w:rFonts w:cs="Arial"/>
                <w:lang w:val="en-US"/>
              </w:rPr>
            </w:pPr>
            <w:r w:rsidRPr="00CC59CF">
              <w:rPr>
                <w:rFonts w:cs="Arial"/>
                <w:lang w:val="en-US"/>
              </w:rPr>
              <w:t>Μ.Ο. επισκέψεων ημερησίως</w:t>
            </w:r>
          </w:p>
        </w:tc>
        <w:tc>
          <w:tcPr>
            <w:tcW w:w="3118" w:type="dxa"/>
            <w:tcBorders>
              <w:top w:val="nil"/>
              <w:left w:val="nil"/>
              <w:bottom w:val="single" w:sz="8" w:space="0" w:color="auto"/>
              <w:right w:val="single" w:sz="8" w:space="0" w:color="auto"/>
            </w:tcBorders>
          </w:tcPr>
          <w:p w:rsidR="00F8755E" w:rsidRPr="00CC59CF" w:rsidRDefault="00F8755E" w:rsidP="00772B1A">
            <w:pPr>
              <w:spacing w:before="100" w:beforeAutospacing="1" w:after="100" w:afterAutospacing="1"/>
              <w:rPr>
                <w:rFonts w:cs="Arial"/>
                <w:lang w:val="en-US"/>
              </w:rPr>
            </w:pPr>
            <w:r w:rsidRPr="00CC59CF">
              <w:rPr>
                <w:rFonts w:cs="Arial"/>
                <w:lang w:val="en-US"/>
              </w:rPr>
              <w:t>2.448</w:t>
            </w:r>
          </w:p>
        </w:tc>
      </w:tr>
    </w:tbl>
    <w:p w:rsidR="00F8755E" w:rsidRPr="00CC59CF" w:rsidRDefault="00F8755E" w:rsidP="00772B1A">
      <w:pPr>
        <w:autoSpaceDE w:val="0"/>
        <w:autoSpaceDN w:val="0"/>
        <w:adjustRightInd w:val="0"/>
        <w:spacing w:line="360" w:lineRule="auto"/>
        <w:rPr>
          <w:rFonts w:cs="Arial"/>
          <w:bCs/>
          <w:i/>
        </w:rPr>
      </w:pPr>
      <w:r w:rsidRPr="00CC59CF">
        <w:rPr>
          <w:rFonts w:cs="Arial"/>
          <w:bCs/>
          <w:i/>
        </w:rPr>
        <w:t>(πηγή ΜΟΔ Α.Ε.)</w:t>
      </w:r>
    </w:p>
    <w:p w:rsidR="00F8755E" w:rsidRPr="00CC59CF" w:rsidRDefault="00F8755E" w:rsidP="00772B1A">
      <w:pPr>
        <w:autoSpaceDE w:val="0"/>
        <w:autoSpaceDN w:val="0"/>
        <w:adjustRightInd w:val="0"/>
        <w:spacing w:line="360" w:lineRule="auto"/>
        <w:rPr>
          <w:rFonts w:cs="Arial"/>
          <w:b/>
          <w:i/>
        </w:rPr>
      </w:pPr>
      <w:r w:rsidRPr="00CC59CF">
        <w:rPr>
          <w:rFonts w:cs="Arial"/>
          <w:bCs/>
          <w:i/>
          <w:lang w:val="en-US"/>
        </w:rPr>
        <w:t>I</w:t>
      </w:r>
      <w:r w:rsidRPr="00CC59CF">
        <w:rPr>
          <w:rFonts w:cs="Arial"/>
          <w:bCs/>
          <w:i/>
        </w:rPr>
        <w:t>στοσελίδα</w:t>
      </w:r>
      <w:r w:rsidRPr="00CC59CF">
        <w:rPr>
          <w:rFonts w:cs="Arial"/>
          <w:b/>
          <w:bCs/>
          <w:i/>
        </w:rPr>
        <w:t xml:space="preserve"> </w:t>
      </w:r>
      <w:r w:rsidRPr="00CC59CF">
        <w:rPr>
          <w:rFonts w:cs="Arial"/>
          <w:b/>
          <w:i/>
          <w:lang w:val="en-US"/>
        </w:rPr>
        <w:t>http</w:t>
      </w:r>
      <w:r w:rsidRPr="00CC59CF">
        <w:rPr>
          <w:rFonts w:cs="Arial"/>
          <w:b/>
          <w:i/>
        </w:rPr>
        <w:t>://</w:t>
      </w:r>
      <w:r w:rsidRPr="00CC59CF">
        <w:rPr>
          <w:rFonts w:cs="Arial"/>
          <w:b/>
          <w:i/>
          <w:lang w:val="en-US"/>
        </w:rPr>
        <w:t>careers</w:t>
      </w:r>
      <w:r w:rsidRPr="00CC59CF">
        <w:rPr>
          <w:rFonts w:cs="Arial"/>
          <w:b/>
          <w:i/>
        </w:rPr>
        <w:t>.</w:t>
      </w:r>
      <w:r w:rsidRPr="00CC59CF">
        <w:rPr>
          <w:rFonts w:cs="Arial"/>
          <w:b/>
          <w:i/>
          <w:lang w:val="en-US"/>
        </w:rPr>
        <w:t>edulll</w:t>
      </w:r>
      <w:r w:rsidRPr="00CC59CF">
        <w:rPr>
          <w:rFonts w:cs="Arial"/>
          <w:b/>
          <w:i/>
        </w:rPr>
        <w:t>.</w:t>
      </w:r>
      <w:r w:rsidRPr="00CC59CF">
        <w:rPr>
          <w:rFonts w:cs="Arial"/>
          <w:b/>
          <w:i/>
          <w:lang w:val="en-US"/>
        </w:rPr>
        <w:t>gr</w:t>
      </w:r>
      <w:r w:rsidRPr="00CC59CF">
        <w:rPr>
          <w:rFonts w:cs="Arial"/>
          <w:b/>
          <w:i/>
        </w:rPr>
        <w:t xml:space="preserve"> </w:t>
      </w:r>
    </w:p>
    <w:p w:rsidR="00F8755E" w:rsidRPr="00CC59CF" w:rsidRDefault="00F8755E" w:rsidP="00772B1A">
      <w:pPr>
        <w:autoSpaceDE w:val="0"/>
        <w:autoSpaceDN w:val="0"/>
        <w:adjustRightInd w:val="0"/>
        <w:spacing w:line="360" w:lineRule="auto"/>
        <w:rPr>
          <w:rFonts w:cs="Arial"/>
        </w:rPr>
      </w:pPr>
      <w:r w:rsidRPr="00CC59CF">
        <w:rPr>
          <w:rFonts w:cs="Arial"/>
        </w:rPr>
        <w:t xml:space="preserve">Βάσει προγραμματισμού ξεκίνησε το Φεβρουάριο του 2012 η λειτουργία του </w:t>
      </w:r>
      <w:r w:rsidRPr="00CC59CF">
        <w:rPr>
          <w:rFonts w:cs="Arial"/>
          <w:b/>
          <w:i/>
          <w:lang w:val="en-US"/>
        </w:rPr>
        <w:t>http</w:t>
      </w:r>
      <w:r w:rsidRPr="00CC59CF">
        <w:rPr>
          <w:rFonts w:cs="Arial"/>
          <w:b/>
          <w:i/>
        </w:rPr>
        <w:t>://</w:t>
      </w:r>
      <w:r w:rsidRPr="00CC59CF">
        <w:rPr>
          <w:rFonts w:cs="Arial"/>
          <w:b/>
          <w:i/>
          <w:lang w:val="en-US"/>
        </w:rPr>
        <w:t>careers</w:t>
      </w:r>
      <w:r w:rsidRPr="00CC59CF">
        <w:rPr>
          <w:rFonts w:cs="Arial"/>
          <w:b/>
          <w:i/>
        </w:rPr>
        <w:t>.</w:t>
      </w:r>
      <w:r w:rsidRPr="00CC59CF">
        <w:rPr>
          <w:rFonts w:cs="Arial"/>
          <w:b/>
          <w:i/>
          <w:lang w:val="en-US"/>
        </w:rPr>
        <w:t>edulll</w:t>
      </w:r>
      <w:r w:rsidRPr="00CC59CF">
        <w:rPr>
          <w:rFonts w:cs="Arial"/>
          <w:b/>
          <w:i/>
        </w:rPr>
        <w:t>.</w:t>
      </w:r>
      <w:r w:rsidRPr="00CC59CF">
        <w:rPr>
          <w:rFonts w:cs="Arial"/>
          <w:b/>
          <w:i/>
          <w:lang w:val="en-US"/>
        </w:rPr>
        <w:t>gr</w:t>
      </w:r>
      <w:r w:rsidRPr="00CC59CF">
        <w:rPr>
          <w:rFonts w:cs="Arial"/>
          <w:b/>
          <w:i/>
        </w:rPr>
        <w:t xml:space="preserve">. </w:t>
      </w:r>
      <w:r w:rsidRPr="00CC59CF">
        <w:rPr>
          <w:rFonts w:cs="Arial"/>
        </w:rPr>
        <w:t>Πρόκειται για μία ιστοσελίδα, η οποία συμβάλει στην ενημέρωση γύρω από το σημαντικό ζήτημα της επαγγελματικής σταδιοδρομίας μετά το στάδιο των σπουδών. Προέκυψε από τη διαπίστωση ότι έλειπε μια συντονισμένη προσπάθεια να οργανωθεί ένας τέτοιος χώρος όπου οι ενδιαφερόμενοι θα έχουν τη δυνατότητα να μαθαίνουν και να ανταλλάσσουν καινοτόμες ιδέες. Η ενημέρωση που προκύπτει μέσα από την ιστοσελίδα αυξάνει τις πιθανότητες ευκαιριών απασχόλησης.</w:t>
      </w:r>
    </w:p>
    <w:p w:rsidR="00F8755E" w:rsidRPr="00CC59CF" w:rsidRDefault="00F8755E" w:rsidP="00772B1A">
      <w:pPr>
        <w:autoSpaceDE w:val="0"/>
        <w:autoSpaceDN w:val="0"/>
        <w:adjustRightInd w:val="0"/>
        <w:spacing w:line="360" w:lineRule="auto"/>
        <w:rPr>
          <w:rFonts w:cs="Arial"/>
        </w:rPr>
      </w:pPr>
      <w:r w:rsidRPr="00CC59CF">
        <w:rPr>
          <w:rFonts w:cs="Arial"/>
        </w:rPr>
        <w:t xml:space="preserve">Ακολουθούν στατιστικά της επισκεψιμότητά της. </w:t>
      </w:r>
    </w:p>
    <w:p w:rsidR="00F8755E" w:rsidRPr="00CC59CF" w:rsidRDefault="00F8755E" w:rsidP="00772B1A">
      <w:pPr>
        <w:autoSpaceDE w:val="0"/>
        <w:autoSpaceDN w:val="0"/>
        <w:adjustRightInd w:val="0"/>
        <w:spacing w:line="360" w:lineRule="auto"/>
        <w:rPr>
          <w:rFonts w:cs="Arial"/>
        </w:rPr>
      </w:pPr>
      <w:r w:rsidRPr="00CC59CF">
        <w:rPr>
          <w:rFonts w:cs="Arial"/>
        </w:rPr>
        <w:t>Κατά το τρέχον έτος αναφοράς και σε σύγκριση με το προηγούμενο έτος (βλ. Ετήσια Έκθεση 2012, §4.3.3.3.) παρατηρήθηκε αύξηση στις προβολές εγγράφων καθώς και αύξηση του μέσου όρου χρόνου παραμονής των χρηστών στον ιστοχώρο. Μείωση, ωστόσο παρατηρήθηκε στον αριθμό των επισκέψεων, στους μοναδικούς χρήστες όπως και στο μέσο όρο των ημερήσιων επισκέψεων των χρηστών.</w:t>
      </w:r>
    </w:p>
    <w:tbl>
      <w:tblPr>
        <w:tblpPr w:leftFromText="180" w:rightFromText="180" w:vertAnchor="text" w:horzAnchor="margin" w:tblpXSpec="center" w:tblpY="246"/>
        <w:tblW w:w="9889" w:type="dxa"/>
        <w:jc w:val="center"/>
        <w:tblCellMar>
          <w:left w:w="0" w:type="dxa"/>
          <w:right w:w="0" w:type="dxa"/>
        </w:tblCellMar>
        <w:tblLook w:val="0000"/>
      </w:tblPr>
      <w:tblGrid>
        <w:gridCol w:w="6771"/>
        <w:gridCol w:w="3118"/>
      </w:tblGrid>
      <w:tr w:rsidR="00F8755E" w:rsidRPr="00CC59CF" w:rsidTr="00772B1A">
        <w:trPr>
          <w:jc w:val="center"/>
        </w:trPr>
        <w:tc>
          <w:tcPr>
            <w:tcW w:w="6771"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F8755E" w:rsidRPr="00CC59CF" w:rsidRDefault="00F8755E" w:rsidP="00772B1A">
            <w:pPr>
              <w:spacing w:before="100" w:beforeAutospacing="1" w:after="100" w:afterAutospacing="1"/>
              <w:rPr>
                <w:rFonts w:cs="Arial"/>
              </w:rPr>
            </w:pPr>
            <w:hyperlink r:id="rId87" w:history="1">
              <w:r w:rsidRPr="00CC59CF">
                <w:rPr>
                  <w:rStyle w:val="Hyperlink"/>
                  <w:rFonts w:cs="Arial"/>
                  <w:lang w:val="en-US"/>
                </w:rPr>
                <w:t>http</w:t>
              </w:r>
              <w:r w:rsidRPr="00CC59CF">
                <w:rPr>
                  <w:rStyle w:val="Hyperlink"/>
                  <w:rFonts w:cs="Arial"/>
                </w:rPr>
                <w:t>://</w:t>
              </w:r>
              <w:r w:rsidRPr="00CC59CF">
                <w:rPr>
                  <w:rStyle w:val="Hyperlink"/>
                  <w:rFonts w:cs="Arial"/>
                  <w:lang w:val="en-US"/>
                </w:rPr>
                <w:t>careers</w:t>
              </w:r>
              <w:r w:rsidRPr="00CC59CF">
                <w:rPr>
                  <w:rStyle w:val="Hyperlink"/>
                  <w:rFonts w:cs="Arial"/>
                </w:rPr>
                <w:t>.</w:t>
              </w:r>
              <w:r w:rsidRPr="00CC59CF">
                <w:rPr>
                  <w:rStyle w:val="Hyperlink"/>
                  <w:rFonts w:cs="Arial"/>
                  <w:lang w:val="en-US"/>
                </w:rPr>
                <w:t>edulll.</w:t>
              </w:r>
              <w:r w:rsidRPr="00CC59CF">
                <w:rPr>
                  <w:rStyle w:val="Hyperlink"/>
                  <w:rFonts w:cs="Arial"/>
                </w:rPr>
                <w:t>gr</w:t>
              </w:r>
            </w:hyperlink>
          </w:p>
        </w:tc>
        <w:tc>
          <w:tcPr>
            <w:tcW w:w="3118" w:type="dxa"/>
            <w:tcBorders>
              <w:top w:val="single" w:sz="8" w:space="0" w:color="auto"/>
              <w:left w:val="nil"/>
              <w:bottom w:val="single" w:sz="8" w:space="0" w:color="auto"/>
              <w:right w:val="single" w:sz="8" w:space="0" w:color="auto"/>
            </w:tcBorders>
            <w:shd w:val="clear" w:color="auto" w:fill="C0C0C0"/>
          </w:tcPr>
          <w:p w:rsidR="00F8755E" w:rsidRPr="00CC59CF" w:rsidRDefault="00F8755E" w:rsidP="00772B1A">
            <w:pPr>
              <w:spacing w:before="100" w:beforeAutospacing="1" w:after="100" w:afterAutospacing="1"/>
              <w:rPr>
                <w:rFonts w:cs="Arial"/>
                <w:b/>
                <w:bCs/>
              </w:rPr>
            </w:pPr>
            <w:r w:rsidRPr="00CC59CF">
              <w:rPr>
                <w:rFonts w:cs="Arial"/>
                <w:b/>
                <w:bCs/>
              </w:rPr>
              <w:t>ΙΑΝΟΥΑΡΙΟΣ-ΔΕΚΕΜΒΡΙΟΣ 2013</w:t>
            </w:r>
          </w:p>
        </w:tc>
      </w:tr>
      <w:tr w:rsidR="00F8755E" w:rsidRPr="00CC59CF" w:rsidTr="00772B1A">
        <w:trPr>
          <w:jc w:val="center"/>
        </w:trPr>
        <w:tc>
          <w:tcPr>
            <w:tcW w:w="6771"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F8755E" w:rsidRPr="00CC59CF" w:rsidRDefault="00F8755E" w:rsidP="00772B1A">
            <w:pPr>
              <w:spacing w:before="100" w:beforeAutospacing="1" w:after="100" w:afterAutospacing="1"/>
              <w:rPr>
                <w:rFonts w:cs="Arial"/>
              </w:rPr>
            </w:pPr>
            <w:r w:rsidRPr="00CC59CF">
              <w:rPr>
                <w:rFonts w:cs="Arial"/>
              </w:rPr>
              <w:t>Επισκέψεις (visits)</w:t>
            </w:r>
          </w:p>
        </w:tc>
        <w:tc>
          <w:tcPr>
            <w:tcW w:w="3118" w:type="dxa"/>
            <w:tcBorders>
              <w:top w:val="nil"/>
              <w:left w:val="nil"/>
              <w:bottom w:val="single" w:sz="8" w:space="0" w:color="auto"/>
              <w:right w:val="single" w:sz="8" w:space="0" w:color="auto"/>
            </w:tcBorders>
          </w:tcPr>
          <w:p w:rsidR="00F8755E" w:rsidRPr="00CC59CF" w:rsidRDefault="00F8755E" w:rsidP="00772B1A">
            <w:pPr>
              <w:spacing w:before="0" w:after="200" w:line="276" w:lineRule="auto"/>
              <w:rPr>
                <w:rFonts w:cs="Arial"/>
              </w:rPr>
            </w:pPr>
            <w:r w:rsidRPr="00CC59CF">
              <w:rPr>
                <w:rFonts w:cs="Arial"/>
              </w:rPr>
              <w:t>36.246</w:t>
            </w:r>
          </w:p>
        </w:tc>
      </w:tr>
      <w:tr w:rsidR="00F8755E" w:rsidRPr="00CC59CF" w:rsidTr="00772B1A">
        <w:trPr>
          <w:jc w:val="center"/>
        </w:trPr>
        <w:tc>
          <w:tcPr>
            <w:tcW w:w="6771"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F8755E" w:rsidRPr="00CC59CF" w:rsidRDefault="00F8755E" w:rsidP="00772B1A">
            <w:pPr>
              <w:spacing w:before="100" w:beforeAutospacing="1" w:after="100" w:afterAutospacing="1"/>
              <w:rPr>
                <w:rFonts w:cs="Arial"/>
              </w:rPr>
            </w:pPr>
            <w:r w:rsidRPr="00CC59CF">
              <w:rPr>
                <w:rFonts w:cs="Arial"/>
              </w:rPr>
              <w:t>Μοναδικοί επισκέπτες (Unique Visitors)</w:t>
            </w:r>
          </w:p>
        </w:tc>
        <w:tc>
          <w:tcPr>
            <w:tcW w:w="3118" w:type="dxa"/>
            <w:tcBorders>
              <w:top w:val="nil"/>
              <w:left w:val="nil"/>
              <w:bottom w:val="single" w:sz="8" w:space="0" w:color="auto"/>
              <w:right w:val="single" w:sz="8" w:space="0" w:color="auto"/>
            </w:tcBorders>
          </w:tcPr>
          <w:p w:rsidR="00F8755E" w:rsidRPr="00CC59CF" w:rsidRDefault="00F8755E" w:rsidP="00772B1A">
            <w:pPr>
              <w:spacing w:before="0" w:after="200" w:line="276" w:lineRule="auto"/>
              <w:rPr>
                <w:rFonts w:cs="Arial"/>
              </w:rPr>
            </w:pPr>
            <w:r w:rsidRPr="00CC59CF">
              <w:rPr>
                <w:rFonts w:cs="Arial"/>
              </w:rPr>
              <w:t>6.553</w:t>
            </w:r>
          </w:p>
        </w:tc>
      </w:tr>
      <w:tr w:rsidR="00F8755E" w:rsidRPr="00CC59CF" w:rsidTr="00772B1A">
        <w:trPr>
          <w:jc w:val="center"/>
        </w:trPr>
        <w:tc>
          <w:tcPr>
            <w:tcW w:w="6771"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F8755E" w:rsidRPr="00CC59CF" w:rsidRDefault="00F8755E" w:rsidP="00772B1A">
            <w:pPr>
              <w:spacing w:before="100" w:beforeAutospacing="1" w:after="100" w:afterAutospacing="1"/>
              <w:rPr>
                <w:rFonts w:cs="Arial"/>
              </w:rPr>
            </w:pPr>
            <w:r w:rsidRPr="00CC59CF">
              <w:rPr>
                <w:rFonts w:cs="Arial"/>
              </w:rPr>
              <w:t>Προβολές σελίδων (pageviews)</w:t>
            </w:r>
          </w:p>
        </w:tc>
        <w:tc>
          <w:tcPr>
            <w:tcW w:w="3118" w:type="dxa"/>
            <w:tcBorders>
              <w:top w:val="nil"/>
              <w:left w:val="nil"/>
              <w:bottom w:val="single" w:sz="8" w:space="0" w:color="auto"/>
              <w:right w:val="single" w:sz="8" w:space="0" w:color="auto"/>
            </w:tcBorders>
          </w:tcPr>
          <w:p w:rsidR="00F8755E" w:rsidRPr="00CC59CF" w:rsidRDefault="00F8755E" w:rsidP="00772B1A">
            <w:pPr>
              <w:spacing w:before="0" w:after="200" w:line="276" w:lineRule="auto"/>
              <w:rPr>
                <w:rFonts w:cs="Arial"/>
              </w:rPr>
            </w:pPr>
            <w:r w:rsidRPr="00CC59CF">
              <w:rPr>
                <w:rFonts w:cs="Arial"/>
              </w:rPr>
              <w:t>397.731</w:t>
            </w:r>
          </w:p>
        </w:tc>
      </w:tr>
      <w:tr w:rsidR="00F8755E" w:rsidRPr="00CC59CF" w:rsidTr="00772B1A">
        <w:trPr>
          <w:jc w:val="center"/>
        </w:trPr>
        <w:tc>
          <w:tcPr>
            <w:tcW w:w="6771"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F8755E" w:rsidRPr="00CC59CF" w:rsidRDefault="00F8755E" w:rsidP="00772B1A">
            <w:pPr>
              <w:spacing w:before="100" w:beforeAutospacing="1" w:after="100" w:afterAutospacing="1"/>
              <w:rPr>
                <w:rFonts w:cs="Arial"/>
              </w:rPr>
            </w:pPr>
            <w:r w:rsidRPr="00CC59CF">
              <w:rPr>
                <w:rFonts w:cs="Arial"/>
              </w:rPr>
              <w:t>Προβολές εγγράφων (document views)</w:t>
            </w:r>
          </w:p>
        </w:tc>
        <w:tc>
          <w:tcPr>
            <w:tcW w:w="3118" w:type="dxa"/>
            <w:tcBorders>
              <w:top w:val="nil"/>
              <w:left w:val="nil"/>
              <w:bottom w:val="single" w:sz="8" w:space="0" w:color="auto"/>
              <w:right w:val="single" w:sz="8" w:space="0" w:color="auto"/>
            </w:tcBorders>
          </w:tcPr>
          <w:p w:rsidR="00F8755E" w:rsidRPr="00CC59CF" w:rsidRDefault="00F8755E" w:rsidP="00772B1A">
            <w:pPr>
              <w:spacing w:before="0" w:after="200" w:line="276" w:lineRule="auto"/>
              <w:rPr>
                <w:rFonts w:cs="Arial"/>
              </w:rPr>
            </w:pPr>
            <w:r w:rsidRPr="00CC59CF">
              <w:rPr>
                <w:rFonts w:cs="Arial"/>
              </w:rPr>
              <w:t>24.674</w:t>
            </w:r>
          </w:p>
        </w:tc>
      </w:tr>
      <w:tr w:rsidR="00F8755E" w:rsidRPr="00CC59CF" w:rsidTr="00772B1A">
        <w:trPr>
          <w:jc w:val="center"/>
        </w:trPr>
        <w:tc>
          <w:tcPr>
            <w:tcW w:w="6771"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F8755E" w:rsidRPr="00CC59CF" w:rsidRDefault="00F8755E" w:rsidP="00772B1A">
            <w:pPr>
              <w:spacing w:before="100" w:beforeAutospacing="1" w:after="100" w:afterAutospacing="1"/>
              <w:rPr>
                <w:rFonts w:cs="Arial"/>
                <w:lang w:val="en-GB"/>
              </w:rPr>
            </w:pPr>
            <w:r w:rsidRPr="00CC59CF">
              <w:rPr>
                <w:rFonts w:cs="Arial"/>
                <w:lang w:val="en-GB"/>
              </w:rPr>
              <w:t xml:space="preserve">M.O. </w:t>
            </w:r>
            <w:r w:rsidRPr="00CC59CF">
              <w:rPr>
                <w:rFonts w:cs="Arial"/>
              </w:rPr>
              <w:t>Χρόνου</w:t>
            </w:r>
            <w:r w:rsidRPr="00CC59CF">
              <w:rPr>
                <w:rFonts w:cs="Arial"/>
                <w:lang w:val="en-GB"/>
              </w:rPr>
              <w:t xml:space="preserve"> </w:t>
            </w:r>
            <w:r w:rsidRPr="00CC59CF">
              <w:rPr>
                <w:rFonts w:cs="Arial"/>
              </w:rPr>
              <w:t>Παραμονής</w:t>
            </w:r>
            <w:r w:rsidRPr="00CC59CF">
              <w:rPr>
                <w:rFonts w:cs="Arial"/>
                <w:lang w:val="en-GB"/>
              </w:rPr>
              <w:t xml:space="preserve"> </w:t>
            </w:r>
            <w:r w:rsidRPr="00CC59CF">
              <w:rPr>
                <w:rFonts w:cs="Arial"/>
              </w:rPr>
              <w:t>στο</w:t>
            </w:r>
            <w:r w:rsidRPr="00CC59CF">
              <w:rPr>
                <w:rFonts w:cs="Arial"/>
                <w:lang w:val="en-GB"/>
              </w:rPr>
              <w:t xml:space="preserve"> site (average visit length)</w:t>
            </w:r>
          </w:p>
        </w:tc>
        <w:tc>
          <w:tcPr>
            <w:tcW w:w="3118" w:type="dxa"/>
            <w:tcBorders>
              <w:top w:val="nil"/>
              <w:left w:val="nil"/>
              <w:bottom w:val="single" w:sz="8" w:space="0" w:color="auto"/>
              <w:right w:val="single" w:sz="8" w:space="0" w:color="auto"/>
            </w:tcBorders>
          </w:tcPr>
          <w:p w:rsidR="00F8755E" w:rsidRPr="00CC59CF" w:rsidRDefault="00F8755E" w:rsidP="00772B1A">
            <w:pPr>
              <w:spacing w:before="0" w:after="200" w:line="276" w:lineRule="auto"/>
              <w:rPr>
                <w:rFonts w:cs="Arial"/>
              </w:rPr>
            </w:pPr>
            <w:r w:rsidRPr="00CC59CF">
              <w:rPr>
                <w:rFonts w:cs="Arial"/>
              </w:rPr>
              <w:t>00:11:04</w:t>
            </w:r>
          </w:p>
        </w:tc>
      </w:tr>
      <w:tr w:rsidR="00F8755E" w:rsidRPr="00CC59CF" w:rsidTr="00772B1A">
        <w:trPr>
          <w:jc w:val="center"/>
        </w:trPr>
        <w:tc>
          <w:tcPr>
            <w:tcW w:w="6771"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F8755E" w:rsidRPr="00CC59CF" w:rsidRDefault="00F8755E" w:rsidP="00772B1A">
            <w:pPr>
              <w:spacing w:before="100" w:beforeAutospacing="1" w:after="100" w:afterAutospacing="1"/>
              <w:rPr>
                <w:rFonts w:cs="Arial"/>
              </w:rPr>
            </w:pPr>
            <w:r w:rsidRPr="00CC59CF">
              <w:rPr>
                <w:rFonts w:cs="Arial"/>
              </w:rPr>
              <w:t>Συνολικός αριθμός κληθέντων αρχείων όλων των τύπων (hits)</w:t>
            </w:r>
          </w:p>
        </w:tc>
        <w:tc>
          <w:tcPr>
            <w:tcW w:w="3118" w:type="dxa"/>
            <w:tcBorders>
              <w:top w:val="nil"/>
              <w:left w:val="nil"/>
              <w:bottom w:val="single" w:sz="8" w:space="0" w:color="auto"/>
              <w:right w:val="single" w:sz="8" w:space="0" w:color="auto"/>
            </w:tcBorders>
          </w:tcPr>
          <w:p w:rsidR="00F8755E" w:rsidRPr="00CC59CF" w:rsidRDefault="00F8755E" w:rsidP="00772B1A">
            <w:pPr>
              <w:spacing w:before="0" w:after="200" w:line="276" w:lineRule="auto"/>
              <w:rPr>
                <w:rFonts w:cs="Arial"/>
              </w:rPr>
            </w:pPr>
            <w:r w:rsidRPr="00CC59CF">
              <w:rPr>
                <w:rFonts w:cs="Arial"/>
              </w:rPr>
              <w:t>797.594</w:t>
            </w:r>
          </w:p>
        </w:tc>
      </w:tr>
      <w:tr w:rsidR="00F8755E" w:rsidRPr="00CC59CF" w:rsidTr="00772B1A">
        <w:trPr>
          <w:jc w:val="center"/>
        </w:trPr>
        <w:tc>
          <w:tcPr>
            <w:tcW w:w="6771"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F8755E" w:rsidRPr="00CC59CF" w:rsidRDefault="00F8755E" w:rsidP="00772B1A">
            <w:pPr>
              <w:spacing w:before="100" w:beforeAutospacing="1" w:after="100" w:afterAutospacing="1"/>
              <w:rPr>
                <w:rFonts w:cs="Arial"/>
              </w:rPr>
            </w:pPr>
            <w:r w:rsidRPr="00CC59CF">
              <w:rPr>
                <w:rFonts w:cs="Arial"/>
              </w:rPr>
              <w:t>Μ.Ο. επισκέψεων ημερησίως</w:t>
            </w:r>
          </w:p>
        </w:tc>
        <w:tc>
          <w:tcPr>
            <w:tcW w:w="3118" w:type="dxa"/>
            <w:tcBorders>
              <w:top w:val="nil"/>
              <w:left w:val="nil"/>
              <w:bottom w:val="single" w:sz="8" w:space="0" w:color="auto"/>
              <w:right w:val="single" w:sz="8" w:space="0" w:color="auto"/>
            </w:tcBorders>
          </w:tcPr>
          <w:p w:rsidR="00F8755E" w:rsidRPr="00CC59CF" w:rsidRDefault="00F8755E" w:rsidP="00772B1A">
            <w:pPr>
              <w:spacing w:before="0" w:after="200" w:line="276" w:lineRule="auto"/>
              <w:rPr>
                <w:rFonts w:cs="Arial"/>
              </w:rPr>
            </w:pPr>
            <w:r w:rsidRPr="00CC59CF">
              <w:rPr>
                <w:rFonts w:cs="Arial"/>
              </w:rPr>
              <w:t>99</w:t>
            </w:r>
          </w:p>
        </w:tc>
      </w:tr>
    </w:tbl>
    <w:p w:rsidR="00F8755E" w:rsidRPr="00CC59CF" w:rsidRDefault="00F8755E" w:rsidP="00772B1A">
      <w:pPr>
        <w:spacing w:before="120" w:line="360" w:lineRule="auto"/>
        <w:rPr>
          <w:rFonts w:cs="Arial"/>
          <w:i/>
        </w:rPr>
      </w:pPr>
      <w:r w:rsidRPr="00CC59CF">
        <w:rPr>
          <w:rFonts w:cs="Arial"/>
          <w:i/>
        </w:rPr>
        <w:t>(πηγή: ΜΟΔ Α.Ε.)</w:t>
      </w:r>
    </w:p>
    <w:p w:rsidR="00F8755E" w:rsidRPr="00CC59CF" w:rsidRDefault="00F8755E" w:rsidP="00772B1A">
      <w:pPr>
        <w:spacing w:before="100" w:beforeAutospacing="1" w:after="100" w:afterAutospacing="1" w:line="360" w:lineRule="auto"/>
        <w:rPr>
          <w:rFonts w:cs="Arial"/>
        </w:rPr>
      </w:pPr>
      <w:r w:rsidRPr="00CC59CF">
        <w:rPr>
          <w:rFonts w:cs="Arial"/>
        </w:rPr>
        <w:t>Στο πλαίσιο αξιοποίησης και ενίσχυσης της διαδικτυακής πληροφόρησης προς το ευρύ κοινό έχει επιπρόσθετα ξεκινήσει, από το 2013, η παροχή πληροφόρησης για τις δράσεις του ΕΠΕΔΒΜ, μέσα από παρουσία του στα μέσα κοινωνικής δικτύωσης, όπως προκύπτει στη σχετική ενότητα που ακολουθεί</w:t>
      </w:r>
    </w:p>
    <w:p w:rsidR="00F8755E" w:rsidRPr="00CC59CF" w:rsidRDefault="00F8755E" w:rsidP="00772B1A">
      <w:pPr>
        <w:spacing w:line="360" w:lineRule="auto"/>
        <w:rPr>
          <w:rFonts w:cs="Arial"/>
        </w:rPr>
      </w:pPr>
      <w:r w:rsidRPr="00CC59CF">
        <w:rPr>
          <w:rFonts w:cs="Arial"/>
        </w:rPr>
        <w:t xml:space="preserve">Γίνεται διαρκής προσπάθεια να παρέχεται πληροφόρηση στο δικτυακό τόπο </w:t>
      </w:r>
      <w:hyperlink r:id="rId88" w:history="1">
        <w:r w:rsidRPr="00CC59CF">
          <w:rPr>
            <w:rFonts w:cs="Arial"/>
          </w:rPr>
          <w:t>http://www.espa.gr</w:t>
        </w:r>
      </w:hyperlink>
      <w:r w:rsidRPr="00CC59CF">
        <w:rPr>
          <w:rFonts w:cs="Arial"/>
        </w:rPr>
        <w:t xml:space="preserve"> καθώς και στο </w:t>
      </w:r>
      <w:hyperlink r:id="rId89" w:history="1">
        <w:r w:rsidRPr="00CC59CF">
          <w:rPr>
            <w:rFonts w:cs="Arial"/>
          </w:rPr>
          <w:t>www.anaptyxi.gov.gr</w:t>
        </w:r>
      </w:hyperlink>
      <w:r w:rsidRPr="00CC59CF">
        <w:rPr>
          <w:rFonts w:cs="Arial"/>
        </w:rPr>
        <w:t xml:space="preserve"> όπως και στο </w:t>
      </w:r>
      <w:hyperlink r:id="rId90" w:history="1">
        <w:r w:rsidRPr="00CC59CF">
          <w:rPr>
            <w:rFonts w:cs="Arial"/>
          </w:rPr>
          <w:t>www.startupgreece.gov.gr</w:t>
        </w:r>
      </w:hyperlink>
      <w:r w:rsidRPr="00CC59CF">
        <w:rPr>
          <w:rFonts w:cs="Arial"/>
        </w:rPr>
        <w:t xml:space="preserve"> που έχουν δημιουργηθεί για την ενημέρωση του πολίτη σε έργα του ΕΣΠΑ. Πρόκειται για συστήματα εξειδικευμένης πληροφόρησης στη διάθεση των πολιτών, ώστε να υπάρξει πλήρης και αποτελεσματική αξιοποίηση των ευκαιριών που προσφέρουν οι δράσεις του ΕΣΠΑ. </w:t>
      </w:r>
    </w:p>
    <w:p w:rsidR="00F8755E" w:rsidRPr="00CC59CF" w:rsidRDefault="00F8755E" w:rsidP="00772B1A">
      <w:pPr>
        <w:spacing w:line="360" w:lineRule="auto"/>
        <w:rPr>
          <w:rFonts w:cs="Arial"/>
        </w:rPr>
      </w:pPr>
      <w:r w:rsidRPr="00CC59CF">
        <w:rPr>
          <w:rFonts w:cs="Arial"/>
        </w:rPr>
        <w:t xml:space="preserve">Υπό το πρίσμα αυτό επιδιώκεται, κάθε πληροφορία που παράγεται σε επίπεδο έργου να είναι εύκολα προσβάσιμη στο κοινό από όσο το δυνατό περισσότερες πηγές και κυρίως από κεντρικές πηγές όπως η ιστοσελίδα της ΕΥΔ ΕΠΕΔΒΜ και του ΕΣΠΑ, όπου το ευρύ κοινό/οι ενδιαφερόμενοι μπορεί να βρουν συγκεντρωμένες πληροφορίες από όλα τα προγράμματα που υλοποιούνται. </w:t>
      </w:r>
    </w:p>
    <w:p w:rsidR="00F8755E" w:rsidRPr="00CC59CF" w:rsidRDefault="00F8755E" w:rsidP="00772B1A">
      <w:pPr>
        <w:spacing w:line="360" w:lineRule="auto"/>
        <w:rPr>
          <w:rFonts w:cs="Arial"/>
        </w:rPr>
      </w:pPr>
      <w:r w:rsidRPr="00CC59CF">
        <w:rPr>
          <w:rFonts w:cs="Arial"/>
        </w:rPr>
        <w:t>Πέραν των χρήσιμων αυτών συνδέσμων, από την αρχική σελίδα του Επιχειρησιακού Προγράμματος παρέχεται διασύνδεση με τον ιστότοπο «Διαύγεια».</w:t>
      </w:r>
    </w:p>
    <w:p w:rsidR="00F8755E" w:rsidRPr="000203B8" w:rsidRDefault="00F8755E" w:rsidP="007F799B">
      <w:pPr>
        <w:autoSpaceDE w:val="0"/>
        <w:autoSpaceDN w:val="0"/>
        <w:adjustRightInd w:val="0"/>
        <w:spacing w:line="360" w:lineRule="auto"/>
        <w:rPr>
          <w:rFonts w:cs="Arial"/>
          <w:color w:val="000000"/>
        </w:rPr>
      </w:pPr>
    </w:p>
    <w:p w:rsidR="00F8755E" w:rsidRPr="000203B8" w:rsidRDefault="00F8755E" w:rsidP="00772B1A">
      <w:pPr>
        <w:autoSpaceDE w:val="0"/>
        <w:autoSpaceDN w:val="0"/>
        <w:adjustRightInd w:val="0"/>
        <w:spacing w:before="0" w:line="360" w:lineRule="auto"/>
        <w:jc w:val="left"/>
        <w:rPr>
          <w:rFonts w:cs="Arial"/>
          <w:b/>
          <w:color w:val="000000"/>
        </w:rPr>
      </w:pPr>
      <w:r>
        <w:rPr>
          <w:rFonts w:cs="Arial"/>
          <w:b/>
          <w:bCs/>
        </w:rPr>
        <w:t xml:space="preserve">4.3.3.5. </w:t>
      </w:r>
      <w:r w:rsidRPr="000203B8">
        <w:rPr>
          <w:rFonts w:cs="Arial"/>
          <w:b/>
          <w:bCs/>
        </w:rPr>
        <w:t>Άλλες ενέργειες πληροφόρησης</w:t>
      </w:r>
    </w:p>
    <w:p w:rsidR="00F8755E" w:rsidRPr="00CC59CF" w:rsidRDefault="00F8755E" w:rsidP="00772B1A">
      <w:pPr>
        <w:tabs>
          <w:tab w:val="left" w:pos="3975"/>
        </w:tabs>
        <w:autoSpaceDE w:val="0"/>
        <w:autoSpaceDN w:val="0"/>
        <w:adjustRightInd w:val="0"/>
        <w:spacing w:line="360" w:lineRule="auto"/>
        <w:rPr>
          <w:rFonts w:cs="Arial"/>
        </w:rPr>
      </w:pPr>
      <w:r w:rsidRPr="00CC59CF">
        <w:rPr>
          <w:rFonts w:cs="Arial"/>
        </w:rPr>
        <w:t xml:space="preserve">- Λειτουργεί </w:t>
      </w:r>
      <w:r w:rsidRPr="00CC59CF">
        <w:rPr>
          <w:rFonts w:cs="Arial"/>
          <w:b/>
        </w:rPr>
        <w:t>Γραφείο Πληροφόρησης</w:t>
      </w:r>
      <w:r w:rsidRPr="00CC59CF">
        <w:rPr>
          <w:rFonts w:cs="Arial"/>
        </w:rPr>
        <w:t xml:space="preserve"> τόσο μέσω τηλεφωνικού κέντρου, όσο και μέσα από τις ιστοσελίδες (</w:t>
      </w:r>
      <w:hyperlink r:id="rId91" w:history="1">
        <w:r w:rsidRPr="00CC59CF">
          <w:rPr>
            <w:rStyle w:val="Hyperlink"/>
            <w:rFonts w:cs="Arial"/>
            <w:lang w:val="en-US"/>
          </w:rPr>
          <w:t>www</w:t>
        </w:r>
        <w:r w:rsidRPr="00CC59CF">
          <w:rPr>
            <w:rStyle w:val="Hyperlink"/>
            <w:rFonts w:cs="Arial"/>
          </w:rPr>
          <w:t>.</w:t>
        </w:r>
        <w:r w:rsidRPr="00CC59CF">
          <w:rPr>
            <w:rStyle w:val="Hyperlink"/>
            <w:rFonts w:cs="Arial"/>
            <w:lang w:val="en-US"/>
          </w:rPr>
          <w:t>edulll</w:t>
        </w:r>
        <w:r w:rsidRPr="00CC59CF">
          <w:rPr>
            <w:rStyle w:val="Hyperlink"/>
            <w:rFonts w:cs="Arial"/>
          </w:rPr>
          <w:t>.</w:t>
        </w:r>
        <w:r w:rsidRPr="00CC59CF">
          <w:rPr>
            <w:rStyle w:val="Hyperlink"/>
            <w:rFonts w:cs="Arial"/>
            <w:lang w:val="en-US"/>
          </w:rPr>
          <w:t>gr</w:t>
        </w:r>
      </w:hyperlink>
      <w:r w:rsidRPr="00CC59CF">
        <w:rPr>
          <w:rFonts w:cs="Arial"/>
        </w:rPr>
        <w:t xml:space="preserve">, </w:t>
      </w:r>
      <w:hyperlink r:id="rId92" w:history="1">
        <w:r w:rsidRPr="00CC59CF">
          <w:rPr>
            <w:rStyle w:val="Hyperlink"/>
            <w:rFonts w:cs="Arial"/>
            <w:lang w:val="en-US"/>
          </w:rPr>
          <w:t>www</w:t>
        </w:r>
        <w:r w:rsidRPr="00CC59CF">
          <w:rPr>
            <w:rStyle w:val="Hyperlink"/>
            <w:rFonts w:cs="Arial"/>
          </w:rPr>
          <w:t>.</w:t>
        </w:r>
        <w:r w:rsidRPr="00CC59CF">
          <w:rPr>
            <w:rStyle w:val="Hyperlink"/>
            <w:rFonts w:cs="Arial"/>
            <w:lang w:val="en-US"/>
          </w:rPr>
          <w:t>espa</w:t>
        </w:r>
        <w:r w:rsidRPr="00CC59CF">
          <w:rPr>
            <w:rStyle w:val="Hyperlink"/>
            <w:rFonts w:cs="Arial"/>
          </w:rPr>
          <w:t>.</w:t>
        </w:r>
        <w:r w:rsidRPr="00CC59CF">
          <w:rPr>
            <w:rStyle w:val="Hyperlink"/>
            <w:rFonts w:cs="Arial"/>
            <w:lang w:val="en-US"/>
          </w:rPr>
          <w:t>gr</w:t>
        </w:r>
      </w:hyperlink>
      <w:r w:rsidRPr="00CC59CF">
        <w:rPr>
          <w:rFonts w:cs="Arial"/>
        </w:rPr>
        <w:t xml:space="preserve">) και παρέχεται η καλύτερη δυνατή πληροφόρηση σε κάθε ενδιαφερόμενο. Παραλαμβάνονται ερωτήματα δικαιούχων, ωφελουμένων ή/και του ευρύτερου κοινού και δίνεται άμεσα απάντηση, ώστε να παρέχεται η καλύτερη δυνατή πληροφόρηση προς κάθε ενδιαφερόμενο. Τα στοιχεία επικοινωνίας του Γραφείου Πληροφόρησης παρέχονται μέσω της ιστοσελίδας </w:t>
      </w:r>
      <w:r w:rsidRPr="00CC59CF">
        <w:rPr>
          <w:rFonts w:cs="Arial"/>
          <w:lang w:val="en-US"/>
        </w:rPr>
        <w:t>www</w:t>
      </w:r>
      <w:r w:rsidRPr="00CC59CF">
        <w:rPr>
          <w:rFonts w:cs="Arial"/>
        </w:rPr>
        <w:t>.</w:t>
      </w:r>
      <w:r w:rsidRPr="00CC59CF">
        <w:rPr>
          <w:rFonts w:cs="Arial"/>
          <w:lang w:val="en-US"/>
        </w:rPr>
        <w:t>edulll</w:t>
      </w:r>
      <w:r w:rsidRPr="00CC59CF">
        <w:rPr>
          <w:rFonts w:cs="Arial"/>
        </w:rPr>
        <w:t>.</w:t>
      </w:r>
      <w:r w:rsidRPr="00CC59CF">
        <w:rPr>
          <w:rFonts w:cs="Arial"/>
          <w:lang w:val="en-US"/>
        </w:rPr>
        <w:t>gr</w:t>
      </w:r>
      <w:r w:rsidRPr="00CC59CF">
        <w:rPr>
          <w:rFonts w:cs="Arial"/>
        </w:rPr>
        <w:t xml:space="preserve">, ενώ απαντώνται και ερωτήματα αρμοδιότητας του Επιχειρησιακού, τα οποία αποστέλλονται από τους ενδιαφερόμενους στην κεντρική ιστοσελίδα του </w:t>
      </w:r>
      <w:r w:rsidRPr="00CC59CF">
        <w:rPr>
          <w:rFonts w:cs="Arial"/>
          <w:lang w:val="en-US"/>
        </w:rPr>
        <w:t>www</w:t>
      </w:r>
      <w:r w:rsidRPr="00CC59CF">
        <w:rPr>
          <w:rFonts w:cs="Arial"/>
        </w:rPr>
        <w:t>.</w:t>
      </w:r>
      <w:r w:rsidRPr="00CC59CF">
        <w:rPr>
          <w:rFonts w:cs="Arial"/>
          <w:lang w:val="en-US"/>
        </w:rPr>
        <w:t>espa</w:t>
      </w:r>
      <w:r w:rsidRPr="00CC59CF">
        <w:rPr>
          <w:rFonts w:cs="Arial"/>
        </w:rPr>
        <w:t>.</w:t>
      </w:r>
      <w:r w:rsidRPr="00CC59CF">
        <w:rPr>
          <w:rFonts w:cs="Arial"/>
          <w:lang w:val="en-US"/>
        </w:rPr>
        <w:t>gr</w:t>
      </w:r>
      <w:r w:rsidRPr="00CC59CF">
        <w:rPr>
          <w:rFonts w:cs="Arial"/>
        </w:rPr>
        <w:t xml:space="preserve"> .</w:t>
      </w:r>
    </w:p>
    <w:p w:rsidR="00F8755E" w:rsidRPr="00CC59CF" w:rsidRDefault="00F8755E" w:rsidP="00772B1A">
      <w:pPr>
        <w:tabs>
          <w:tab w:val="left" w:pos="3975"/>
        </w:tabs>
        <w:autoSpaceDE w:val="0"/>
        <w:autoSpaceDN w:val="0"/>
        <w:adjustRightInd w:val="0"/>
        <w:spacing w:line="360" w:lineRule="auto"/>
        <w:rPr>
          <w:rFonts w:cs="Arial"/>
        </w:rPr>
      </w:pPr>
      <w:r w:rsidRPr="00CC59CF">
        <w:rPr>
          <w:rFonts w:cs="Arial"/>
        </w:rPr>
        <w:t xml:space="preserve">-Συστηματική </w:t>
      </w:r>
      <w:r w:rsidRPr="00CC59CF">
        <w:rPr>
          <w:rFonts w:cs="Arial"/>
          <w:b/>
        </w:rPr>
        <w:t>συνεργασία με το Γραφείο Τύπου του Υ.ΠΑΙ.Θ.</w:t>
      </w:r>
      <w:r w:rsidRPr="00CC59CF">
        <w:rPr>
          <w:rFonts w:cs="Arial"/>
        </w:rPr>
        <w:t xml:space="preserve"> ώστε δημοσιεύσεις προσκλήσεων να φτάνουν στα ΜΜΕ μέσω δελτίων τύπου.</w:t>
      </w:r>
    </w:p>
    <w:p w:rsidR="00F8755E" w:rsidRPr="00CC59CF" w:rsidRDefault="00F8755E" w:rsidP="00772B1A">
      <w:pPr>
        <w:spacing w:line="360" w:lineRule="auto"/>
        <w:rPr>
          <w:rFonts w:cs="Arial"/>
        </w:rPr>
      </w:pPr>
      <w:r w:rsidRPr="00CC59CF">
        <w:rPr>
          <w:rFonts w:cs="Arial"/>
        </w:rPr>
        <w:t xml:space="preserve">-Υπάρχει συνεχής συνεργασία τόσο με τη Μονάδα Πληροφόρησης και Δημοσιότητας της ΕΥΣΣΑΑΠ όσο και με την ΕΥΣΕΚΤ ώστε να επιτυγχάνεται ο καλύτερος δυνατός συντονισμός και η μεγαλύτερη δυνατή προβολή των προγραμμάτων που υλοποιούνται με στόχο τη μεγαλύτερη συμμετοχή. </w:t>
      </w:r>
    </w:p>
    <w:p w:rsidR="00F8755E" w:rsidRPr="000203B8" w:rsidRDefault="00F8755E" w:rsidP="007F799B">
      <w:pPr>
        <w:spacing w:line="360" w:lineRule="auto"/>
        <w:rPr>
          <w:rFonts w:cs="Arial"/>
        </w:rPr>
      </w:pPr>
    </w:p>
    <w:p w:rsidR="00F8755E" w:rsidRPr="000203B8" w:rsidRDefault="00F8755E" w:rsidP="00772B1A">
      <w:pPr>
        <w:autoSpaceDE w:val="0"/>
        <w:autoSpaceDN w:val="0"/>
        <w:adjustRightInd w:val="0"/>
        <w:spacing w:before="0" w:line="360" w:lineRule="auto"/>
        <w:jc w:val="left"/>
        <w:rPr>
          <w:rFonts w:cs="Arial"/>
          <w:b/>
          <w:color w:val="000000"/>
        </w:rPr>
      </w:pPr>
      <w:r>
        <w:rPr>
          <w:rFonts w:cs="Arial"/>
          <w:b/>
          <w:bCs/>
        </w:rPr>
        <w:t xml:space="preserve">4.3.3.6. </w:t>
      </w:r>
      <w:r w:rsidRPr="00CC59CF">
        <w:rPr>
          <w:rFonts w:cs="Arial"/>
          <w:b/>
          <w:bCs/>
        </w:rPr>
        <w:t>Δράσεις Πληροφόρησης και Δημοσιότητας στα Μέσα Κοινωνικής Δικτύωσης</w:t>
      </w:r>
    </w:p>
    <w:p w:rsidR="00F8755E" w:rsidRPr="00CC59CF" w:rsidRDefault="00F8755E" w:rsidP="00FB75BA">
      <w:pPr>
        <w:rPr>
          <w:rFonts w:cs="Arial"/>
          <w:bCs/>
        </w:rPr>
      </w:pPr>
      <w:r w:rsidRPr="00CC59CF">
        <w:rPr>
          <w:rFonts w:cs="Arial"/>
          <w:bCs/>
        </w:rPr>
        <w:t xml:space="preserve">Προς το τέλος του 2012 άρχισε ο προγραμματισμός της παρουσίας του ΕΠΕΔΒΜ στα Μέσα Κοινωνικής Δικτύωσης και υλοποιήθηκαν τα προκαταρκτικά στάδια (έρευνα, χαρτογράφηση φορέων διαδικτυακής επικοινωνίας, προγραμματισμός/πλάνο επικοινωνίας, εικαστικά, προγραμματισμός συναντήσεων με κομβικούς bloggers κλπ). </w:t>
      </w:r>
    </w:p>
    <w:p w:rsidR="00F8755E" w:rsidRPr="00CC59CF" w:rsidRDefault="00F8755E" w:rsidP="00FB75BA">
      <w:pPr>
        <w:rPr>
          <w:rFonts w:cs="Arial"/>
          <w:bCs/>
        </w:rPr>
      </w:pPr>
      <w:r w:rsidRPr="00CC59CF">
        <w:rPr>
          <w:rFonts w:cs="Arial"/>
          <w:bCs/>
        </w:rPr>
        <w:t>Η παρουσία του ΕΠΕΔΒΜ στα Μέσα Κοινωνικής Δικτύωσης (social media) ξεκίνησε με την έναρξη του 2013, με σκοπό την προβολή του τόσο στο ευρύτερο όσο και σε στοχευμένο κοινό.  Στο πλαίσιο αυτό επιδιώκεται η διάδοση των επιτευχθέντων αποτελεσμάτων του ΕΠΕΔΒΜ, η προβολή της ωφελιμότητας του, η διάδραση με το κοινό και η ενδυνάμωση των σχέσεων με τους δικαιούχους και τους συνεργαζόμενους φορείς.</w:t>
      </w:r>
    </w:p>
    <w:p w:rsidR="00F8755E" w:rsidRPr="00CC59CF" w:rsidRDefault="00F8755E" w:rsidP="00FB75BA">
      <w:pPr>
        <w:rPr>
          <w:rFonts w:cs="Arial"/>
          <w:bCs/>
        </w:rPr>
      </w:pPr>
      <w:r w:rsidRPr="00CC59CF">
        <w:rPr>
          <w:rFonts w:cs="Arial"/>
          <w:bCs/>
        </w:rPr>
        <w:t>Κατά το σχεδιασμό των λογαριασμών του ΕΠΕΔΒΜ στα Μέσα Κοινωνικής Δικτύωσης καθώς και όσων ενεργειών ακολούθησαν, προβλέφθηκε η διασφάλιση της αλληλεπίδρασης (interactivity) όλων των διαδικτυακών (online) πηγών και η σύνδεση τους με τις ιστοσελίδες του Ε.Π.. Ταυτόχρονα, στόχος των σχετικών δράσεων είναι να ενθαρρύνεται η συμμετοχή του κοινού σε διαδικατυακά ενεργές (online) ομάδες συζητήσεων και ενημέρωσης (fora) με στοχευμένη θεματολογία που συνάδει και ενισχύει τους στόχους του προγράμματος «Εκπαίδευση και Διά Βίου Μάθηση».</w:t>
      </w:r>
    </w:p>
    <w:p w:rsidR="00F8755E" w:rsidRPr="00CC59CF" w:rsidRDefault="00F8755E" w:rsidP="00FB75BA">
      <w:pPr>
        <w:rPr>
          <w:rFonts w:cs="Arial"/>
          <w:bCs/>
        </w:rPr>
      </w:pPr>
      <w:r w:rsidRPr="00CC59CF">
        <w:rPr>
          <w:rFonts w:cs="Arial"/>
          <w:bCs/>
        </w:rPr>
        <w:t>Πιο συγκεκριμένα δημιουργήθηκαν οι κάτωθι λογαριασμοί σε Μέσα Κοινωνικής Δικτύωσης:</w:t>
      </w:r>
    </w:p>
    <w:p w:rsidR="00F8755E" w:rsidRDefault="00F8755E" w:rsidP="00E36870">
      <w:pPr>
        <w:pStyle w:val="4"/>
        <w:numPr>
          <w:ilvl w:val="0"/>
          <w:numId w:val="91"/>
        </w:numPr>
        <w:jc w:val="both"/>
        <w:rPr>
          <w:rFonts w:ascii="Bookman Old Style" w:hAnsi="Bookman Old Style" w:cs="Arial"/>
          <w:bCs/>
          <w:lang w:val="en-US"/>
        </w:rPr>
      </w:pPr>
      <w:r w:rsidRPr="00CC59CF">
        <w:rPr>
          <w:rFonts w:ascii="Bookman Old Style" w:hAnsi="Bookman Old Style" w:cs="Arial"/>
          <w:b/>
          <w:bCs/>
        </w:rPr>
        <w:t>Μέσο</w:t>
      </w:r>
      <w:r w:rsidRPr="00CC59CF">
        <w:rPr>
          <w:rFonts w:ascii="Bookman Old Style" w:hAnsi="Bookman Old Style" w:cs="Arial"/>
          <w:b/>
          <w:bCs/>
          <w:lang w:val="en-US"/>
        </w:rPr>
        <w:t xml:space="preserve">: Facebook </w:t>
      </w:r>
      <w:r w:rsidRPr="00CC59CF">
        <w:rPr>
          <w:rFonts w:ascii="Bookman Old Style" w:hAnsi="Bookman Old Style" w:cs="Arial"/>
          <w:bCs/>
          <w:lang w:val="en-US"/>
        </w:rPr>
        <w:t>(https://www.facebook.com/edulll?ref=hl)</w:t>
      </w:r>
    </w:p>
    <w:p w:rsidR="00F8755E" w:rsidRPr="00CC59CF" w:rsidRDefault="00F8755E" w:rsidP="00FB75BA">
      <w:pPr>
        <w:rPr>
          <w:rFonts w:cs="Arial"/>
          <w:bCs/>
        </w:rPr>
      </w:pPr>
      <w:r w:rsidRPr="00CC59CF">
        <w:rPr>
          <w:rFonts w:cs="Arial"/>
          <w:bCs/>
        </w:rPr>
        <w:t>Δημιουργήθηκε ένας λογαριασμός «ομπρέλα», με στόχο να γίνει ευρύτερα γνωστό το Επιχειρησιακό Πρόγραμμα «Εκπαίδευση και Δια Βίου Μάθηση», μέσω στοχευμένης ενημέρωσης, αλληλεπίδρασης μεταξύ των χρηστών και τέλος, μέσω προσωπικών μηνυμάτων με ερωτήσεις και απορίες από άτομα που αναζητούν απαντήσεις πάνω στα θέματα εκπαίδευσης και δια βίου μάθησης.</w:t>
      </w:r>
    </w:p>
    <w:p w:rsidR="00F8755E" w:rsidRPr="00CC59CF" w:rsidRDefault="00F8755E" w:rsidP="00FB75BA">
      <w:pPr>
        <w:rPr>
          <w:rFonts w:cs="Arial"/>
          <w:bCs/>
        </w:rPr>
      </w:pPr>
      <w:r w:rsidRPr="00CC59CF">
        <w:rPr>
          <w:rFonts w:cs="Arial"/>
          <w:bCs/>
        </w:rPr>
        <w:t>Ο λογαριασμός αυτός έχει μέχρι στιγμής μεγάλη απήχηση και επιτυχία</w:t>
      </w:r>
      <w:r w:rsidRPr="00CC59CF">
        <w:rPr>
          <w:rFonts w:cs="Arial"/>
        </w:rPr>
        <w:t xml:space="preserve"> </w:t>
      </w:r>
      <w:r w:rsidRPr="00CC59CF">
        <w:rPr>
          <w:rFonts w:cs="Arial"/>
          <w:bCs/>
        </w:rPr>
        <w:t xml:space="preserve">και η διαδικτυακή κοινότητα που έχει αναπτυχθεί έχει σταθερή βάση. Το Δεκέμβριο του 2013 ο λογαριασμός αριθμούσε περί τους 11.500 φίλους. </w:t>
      </w:r>
    </w:p>
    <w:p w:rsidR="00F8755E" w:rsidRPr="00CC59CF" w:rsidRDefault="00F8755E" w:rsidP="00FB75BA">
      <w:pPr>
        <w:rPr>
          <w:rFonts w:cs="Arial"/>
          <w:bCs/>
        </w:rPr>
      </w:pPr>
      <w:r w:rsidRPr="00CC59CF">
        <w:rPr>
          <w:rFonts w:cs="Arial"/>
          <w:bCs/>
        </w:rPr>
        <w:t xml:space="preserve">Επιπρόσθετα, δημιουργήθηκαν λογαριασμοί στο </w:t>
      </w:r>
      <w:r w:rsidRPr="00CC59CF">
        <w:rPr>
          <w:rFonts w:cs="Arial"/>
          <w:bCs/>
          <w:lang w:val="en-US"/>
        </w:rPr>
        <w:t>Facebook</w:t>
      </w:r>
      <w:r w:rsidRPr="00CC59CF">
        <w:rPr>
          <w:rFonts w:cs="Arial"/>
          <w:bCs/>
        </w:rPr>
        <w:t xml:space="preserve">, οι οποίοι απευθύνονται και στοχεύουν σε επιμέρους κοινά, πιο συγκεκριμένα πρόκειται </w:t>
      </w:r>
    </w:p>
    <w:p w:rsidR="00F8755E" w:rsidRDefault="00F8755E" w:rsidP="00BE223F">
      <w:pPr>
        <w:pStyle w:val="4"/>
        <w:numPr>
          <w:ilvl w:val="0"/>
          <w:numId w:val="92"/>
        </w:numPr>
        <w:ind w:left="1080"/>
        <w:jc w:val="both"/>
        <w:rPr>
          <w:rFonts w:ascii="Bookman Old Style" w:hAnsi="Bookman Old Style" w:cs="Arial"/>
        </w:rPr>
      </w:pPr>
      <w:r w:rsidRPr="00CC59CF">
        <w:rPr>
          <w:rFonts w:ascii="Bookman Old Style" w:hAnsi="Bookman Old Style" w:cs="Arial"/>
          <w:b/>
          <w:bCs/>
        </w:rPr>
        <w:t>Για το Μαθητή</w:t>
      </w:r>
      <w:r w:rsidRPr="00CC59CF">
        <w:rPr>
          <w:rFonts w:ascii="Bookman Old Style" w:hAnsi="Bookman Old Style" w:cs="Arial"/>
        </w:rPr>
        <w:t>» (</w:t>
      </w:r>
      <w:hyperlink r:id="rId93" w:history="1">
        <w:r w:rsidRPr="00CC59CF">
          <w:rPr>
            <w:rFonts w:ascii="Bookman Old Style" w:hAnsi="Bookman Old Style" w:cs="Arial"/>
            <w:u w:val="single"/>
          </w:rPr>
          <w:t>https://www.facebook.com/ekpaideusi.giatonmathiti</w:t>
        </w:r>
      </w:hyperlink>
      <w:r w:rsidRPr="00CC59CF">
        <w:rPr>
          <w:rFonts w:ascii="Bookman Old Style" w:hAnsi="Bookman Old Style" w:cs="Arial"/>
        </w:rPr>
        <w:t xml:space="preserve">): </w:t>
      </w:r>
      <w:r w:rsidRPr="00CC59CF">
        <w:rPr>
          <w:rFonts w:ascii="Bookman Old Style" w:hAnsi="Bookman Old Style" w:cs="Arial"/>
          <w:lang w:val="en-US"/>
        </w:rPr>
        <w:t>O</w:t>
      </w:r>
      <w:r w:rsidRPr="00CC59CF">
        <w:rPr>
          <w:rFonts w:ascii="Bookman Old Style" w:hAnsi="Bookman Old Style" w:cs="Arial"/>
        </w:rPr>
        <w:t xml:space="preserve"> λογαριασμός αυτός απευθύνεται στους μαθητές με θεματικές ενδιαφέροντος για μαθητές όλων των βαθμίδων εκπαίδευσης</w:t>
      </w:r>
    </w:p>
    <w:p w:rsidR="00F8755E" w:rsidRDefault="00F8755E" w:rsidP="00BE223F">
      <w:pPr>
        <w:pStyle w:val="4"/>
        <w:numPr>
          <w:ilvl w:val="0"/>
          <w:numId w:val="92"/>
        </w:numPr>
        <w:ind w:left="1080"/>
        <w:jc w:val="both"/>
        <w:rPr>
          <w:rFonts w:ascii="Bookman Old Style" w:hAnsi="Bookman Old Style" w:cs="Arial"/>
        </w:rPr>
      </w:pPr>
      <w:r w:rsidRPr="00CC59CF">
        <w:rPr>
          <w:rFonts w:ascii="Bookman Old Style" w:hAnsi="Bookman Old Style" w:cs="Arial"/>
        </w:rPr>
        <w:t>«</w:t>
      </w:r>
      <w:r w:rsidRPr="00CC59CF">
        <w:rPr>
          <w:rFonts w:ascii="Bookman Old Style" w:hAnsi="Bookman Old Style" w:cs="Arial"/>
          <w:b/>
          <w:bCs/>
        </w:rPr>
        <w:t>Για το Φοιτητή</w:t>
      </w:r>
      <w:r w:rsidRPr="00CC59CF">
        <w:rPr>
          <w:rFonts w:ascii="Bookman Old Style" w:hAnsi="Bookman Old Style" w:cs="Arial"/>
        </w:rPr>
        <w:t>» (</w:t>
      </w:r>
      <w:hyperlink r:id="rId94" w:history="1">
        <w:r w:rsidRPr="00CC59CF">
          <w:rPr>
            <w:rFonts w:ascii="Bookman Old Style" w:hAnsi="Bookman Old Style" w:cs="Arial"/>
            <w:u w:val="single"/>
          </w:rPr>
          <w:t>https://www.facebook.com/ekpaideusi.giatofoititi</w:t>
        </w:r>
      </w:hyperlink>
      <w:r w:rsidRPr="00CC59CF">
        <w:rPr>
          <w:rFonts w:ascii="Bookman Old Style" w:hAnsi="Bookman Old Style" w:cs="Arial"/>
        </w:rPr>
        <w:t xml:space="preserve">): </w:t>
      </w:r>
      <w:r w:rsidRPr="00CC59CF">
        <w:rPr>
          <w:rFonts w:ascii="Bookman Old Style" w:hAnsi="Bookman Old Style" w:cs="Arial"/>
          <w:lang w:val="en-US"/>
        </w:rPr>
        <w:t>O</w:t>
      </w:r>
      <w:r w:rsidRPr="00CC59CF">
        <w:rPr>
          <w:rFonts w:ascii="Bookman Old Style" w:hAnsi="Bookman Old Style" w:cs="Arial"/>
        </w:rPr>
        <w:t xml:space="preserve"> λογαριασμός αυτός απευθύνεται στους φοιτητές και τα θέματα που αναρτώνται είναι σχετικά με την εκπαίδευση τους, την επαγγελματικής τους σταδιοδρομία, τη νεανική επιχειρηματικότητα, την έρευνα και καινοτομία</w:t>
      </w:r>
    </w:p>
    <w:p w:rsidR="00F8755E" w:rsidRDefault="00F8755E" w:rsidP="00BE223F">
      <w:pPr>
        <w:pStyle w:val="4"/>
        <w:numPr>
          <w:ilvl w:val="0"/>
          <w:numId w:val="92"/>
        </w:numPr>
        <w:ind w:left="1080"/>
        <w:jc w:val="both"/>
        <w:rPr>
          <w:rFonts w:ascii="Bookman Old Style" w:hAnsi="Bookman Old Style" w:cs="Arial"/>
        </w:rPr>
      </w:pPr>
      <w:r w:rsidRPr="00CC59CF">
        <w:rPr>
          <w:rFonts w:ascii="Bookman Old Style" w:hAnsi="Bookman Old Style" w:cs="Arial"/>
        </w:rPr>
        <w:t>«</w:t>
      </w:r>
      <w:r w:rsidRPr="00CC59CF">
        <w:rPr>
          <w:rFonts w:ascii="Bookman Old Style" w:hAnsi="Bookman Old Style" w:cs="Arial"/>
          <w:b/>
          <w:bCs/>
        </w:rPr>
        <w:t>Για την Έρευνα &amp; Καινοτομία</w:t>
      </w:r>
      <w:r w:rsidRPr="00CC59CF">
        <w:rPr>
          <w:rFonts w:ascii="Bookman Old Style" w:hAnsi="Bookman Old Style" w:cs="Arial"/>
        </w:rPr>
        <w:t xml:space="preserve">» </w:t>
      </w:r>
    </w:p>
    <w:p w:rsidR="00F8755E" w:rsidRPr="00CC59CF" w:rsidRDefault="00F8755E" w:rsidP="00FB75BA">
      <w:pPr>
        <w:pStyle w:val="4"/>
        <w:ind w:left="1080"/>
        <w:jc w:val="both"/>
        <w:rPr>
          <w:rFonts w:ascii="Bookman Old Style" w:hAnsi="Bookman Old Style" w:cs="Arial"/>
        </w:rPr>
      </w:pPr>
      <w:r w:rsidRPr="00CC59CF">
        <w:rPr>
          <w:rFonts w:ascii="Bookman Old Style" w:hAnsi="Bookman Old Style" w:cs="Arial"/>
        </w:rPr>
        <w:t>(</w:t>
      </w:r>
      <w:hyperlink r:id="rId95" w:history="1">
        <w:r w:rsidRPr="00CC59CF">
          <w:rPr>
            <w:rFonts w:ascii="Bookman Old Style" w:hAnsi="Bookman Old Style" w:cs="Arial"/>
            <w:u w:val="single"/>
          </w:rPr>
          <w:t>https://www.facebook.com/ekpaideusi.giatinereunakaitinkainotomia</w:t>
        </w:r>
      </w:hyperlink>
      <w:r w:rsidRPr="00CC59CF">
        <w:rPr>
          <w:rFonts w:ascii="Bookman Old Style" w:hAnsi="Bookman Old Style" w:cs="Arial"/>
        </w:rPr>
        <w:t>):  Ο λογαριασμός αυτός απευθύνεται πρωτίστων σε ερευνητές αλλά και σε νέους επιχειρηματίες, φοιτητές και εκπαιδευτικούς, καθώς και στο ευρύ κοινό, ενώ οι ανακοινώσεις στο λογαριασμό αυτό αφορούν εκδηλώσεις και αποτελέσματα δράσεων των Μονάδων Καινοτομίας και Επιχειρηματικότητας των Πανεπιστημίων αλλά και δράσεις που αφορούν σε συγχρηματοδοτούμενες παρεμβάσεις σε θέματα έρευνας &amp; καινοτομίας.</w:t>
      </w:r>
    </w:p>
    <w:p w:rsidR="00F8755E" w:rsidRDefault="00F8755E" w:rsidP="00BE223F">
      <w:pPr>
        <w:pStyle w:val="4"/>
        <w:numPr>
          <w:ilvl w:val="0"/>
          <w:numId w:val="92"/>
        </w:numPr>
        <w:ind w:left="1080"/>
        <w:jc w:val="both"/>
        <w:rPr>
          <w:rFonts w:ascii="Bookman Old Style" w:hAnsi="Bookman Old Style" w:cs="Arial"/>
        </w:rPr>
      </w:pPr>
      <w:r w:rsidRPr="00CC59CF">
        <w:rPr>
          <w:rFonts w:ascii="Bookman Old Style" w:hAnsi="Bookman Old Style" w:cs="Arial"/>
        </w:rPr>
        <w:t xml:space="preserve"> «</w:t>
      </w:r>
      <w:r w:rsidRPr="00CC59CF">
        <w:rPr>
          <w:rFonts w:ascii="Bookman Old Style" w:hAnsi="Bookman Old Style" w:cs="Arial"/>
          <w:b/>
          <w:bCs/>
        </w:rPr>
        <w:t>Για την Εργασία</w:t>
      </w:r>
      <w:r w:rsidRPr="00CC59CF">
        <w:rPr>
          <w:rFonts w:ascii="Bookman Old Style" w:hAnsi="Bookman Old Style" w:cs="Arial"/>
        </w:rPr>
        <w:t xml:space="preserve">» </w:t>
      </w:r>
    </w:p>
    <w:p w:rsidR="00F8755E" w:rsidRPr="00CC59CF" w:rsidRDefault="00F8755E" w:rsidP="00FB75BA">
      <w:pPr>
        <w:pStyle w:val="4"/>
        <w:ind w:left="1080"/>
        <w:jc w:val="both"/>
        <w:rPr>
          <w:rFonts w:ascii="Bookman Old Style" w:hAnsi="Bookman Old Style" w:cs="Arial"/>
        </w:rPr>
      </w:pPr>
      <w:r w:rsidRPr="00CC59CF">
        <w:rPr>
          <w:rFonts w:ascii="Bookman Old Style" w:hAnsi="Bookman Old Style" w:cs="Arial"/>
        </w:rPr>
        <w:t>(</w:t>
      </w:r>
      <w:hyperlink r:id="rId96" w:history="1">
        <w:r w:rsidRPr="00CC59CF">
          <w:rPr>
            <w:rFonts w:ascii="Bookman Old Style" w:hAnsi="Bookman Old Style" w:cs="Arial"/>
            <w:u w:val="single"/>
          </w:rPr>
          <w:t>https://www.facebook.com/ekpaideusi.giatinergasia</w:t>
        </w:r>
      </w:hyperlink>
      <w:r w:rsidRPr="00CC59CF">
        <w:rPr>
          <w:rFonts w:ascii="Bookman Old Style" w:hAnsi="Bookman Old Style" w:cs="Arial"/>
        </w:rPr>
        <w:t xml:space="preserve">): Ο λογαριασμός αυτός ενημερώνει για θέματα που αφορούν την εργασία (προκηρύξεις/διαγωνισμούς, εκδηλώσεις που αφορούν σε θέματα εύρεσης ή βελτίωσης της εργασίας ή θέματα που αφορούν την εύρεση πρακτικής άσκησης ή/και εργασίας).  </w:t>
      </w:r>
    </w:p>
    <w:p w:rsidR="00F8755E" w:rsidRPr="00CC59CF" w:rsidRDefault="00F8755E" w:rsidP="00FB75BA">
      <w:pPr>
        <w:rPr>
          <w:rFonts w:cs="Arial"/>
          <w:bCs/>
        </w:rPr>
      </w:pPr>
    </w:p>
    <w:p w:rsidR="00F8755E" w:rsidRDefault="00F8755E" w:rsidP="00E36870">
      <w:pPr>
        <w:pStyle w:val="4"/>
        <w:numPr>
          <w:ilvl w:val="0"/>
          <w:numId w:val="91"/>
        </w:numPr>
        <w:jc w:val="both"/>
        <w:rPr>
          <w:rFonts w:ascii="Bookman Old Style" w:hAnsi="Bookman Old Style" w:cs="Arial"/>
          <w:b/>
          <w:bCs/>
          <w:lang w:val="en-US"/>
        </w:rPr>
      </w:pPr>
      <w:r w:rsidRPr="00CC59CF">
        <w:rPr>
          <w:rFonts w:ascii="Bookman Old Style" w:hAnsi="Bookman Old Style" w:cs="Arial"/>
          <w:b/>
          <w:bCs/>
        </w:rPr>
        <w:t>Μέσο</w:t>
      </w:r>
      <w:r w:rsidRPr="00CC59CF">
        <w:rPr>
          <w:rFonts w:ascii="Bookman Old Style" w:hAnsi="Bookman Old Style" w:cs="Arial"/>
          <w:b/>
          <w:bCs/>
          <w:lang w:val="en-US"/>
        </w:rPr>
        <w:t>: Twitter (https://twitter.com/e_ekpaideusi)</w:t>
      </w:r>
    </w:p>
    <w:p w:rsidR="00F8755E" w:rsidRPr="00CC59CF" w:rsidRDefault="00F8755E" w:rsidP="00FB75BA">
      <w:pPr>
        <w:ind w:left="720"/>
        <w:contextualSpacing/>
        <w:rPr>
          <w:rFonts w:cs="Arial"/>
          <w:bCs/>
        </w:rPr>
      </w:pPr>
      <w:r w:rsidRPr="00CC59CF">
        <w:rPr>
          <w:rFonts w:cs="Arial"/>
          <w:bCs/>
        </w:rPr>
        <w:t xml:space="preserve">Δημιουργήθηκε ένας λογαριασμός «ομπρέλα», με στόχο ‘ακόλουθοι’ (followers) να ενημερώνονται για τις εξελίξεις με περιεκτικό τρόπο, αλλά και να γίνει σύνδεση με αντίστοιχους σχετικούς με το Επιχειρησιακό λογαριασμούς. </w:t>
      </w:r>
    </w:p>
    <w:p w:rsidR="00F8755E" w:rsidRPr="00CC59CF" w:rsidRDefault="00F8755E" w:rsidP="00FB75BA">
      <w:pPr>
        <w:ind w:left="720"/>
        <w:contextualSpacing/>
        <w:rPr>
          <w:rFonts w:cs="Arial"/>
          <w:bCs/>
        </w:rPr>
      </w:pPr>
    </w:p>
    <w:p w:rsidR="00F8755E" w:rsidRPr="00CC59CF" w:rsidRDefault="00F8755E" w:rsidP="00FB75BA">
      <w:pPr>
        <w:ind w:left="720"/>
        <w:contextualSpacing/>
        <w:rPr>
          <w:rFonts w:cs="Arial"/>
        </w:rPr>
      </w:pPr>
      <w:r w:rsidRPr="00CC59CF">
        <w:rPr>
          <w:rFonts w:cs="Arial"/>
          <w:bCs/>
        </w:rPr>
        <w:t>Επιπρόσθετα, δημιουργήθηκαν δυο ακόμη λογαριασμοί στο Twitter, οι οποίοι απευθύνονται πιο στοχευμένα σε μαθητές &amp; φοιτητές και σε εργασία &amp; καινοτομία. Συγκεκριμένα , οι εξής λογαριασμοί:</w:t>
      </w:r>
    </w:p>
    <w:p w:rsidR="00F8755E" w:rsidRDefault="00F8755E" w:rsidP="00E36870">
      <w:pPr>
        <w:pStyle w:val="4"/>
        <w:numPr>
          <w:ilvl w:val="0"/>
          <w:numId w:val="93"/>
        </w:numPr>
        <w:jc w:val="both"/>
        <w:rPr>
          <w:rFonts w:ascii="Bookman Old Style" w:hAnsi="Bookman Old Style" w:cs="Arial"/>
          <w:bCs/>
        </w:rPr>
      </w:pPr>
      <w:r w:rsidRPr="00CC59CF">
        <w:rPr>
          <w:rFonts w:ascii="Bookman Old Style" w:hAnsi="Bookman Old Style" w:cs="Arial"/>
          <w:bCs/>
        </w:rPr>
        <w:t xml:space="preserve">«Μαθητής-Φοιτητής»: </w:t>
      </w:r>
      <w:hyperlink r:id="rId97" w:history="1">
        <w:r w:rsidRPr="00CC59CF">
          <w:rPr>
            <w:rFonts w:ascii="Bookman Old Style" w:hAnsi="Bookman Old Style" w:cs="Arial"/>
            <w:bCs/>
          </w:rPr>
          <w:t>https://twitter.com/e_ekpaideusi2</w:t>
        </w:r>
      </w:hyperlink>
      <w:r w:rsidRPr="00CC59CF">
        <w:rPr>
          <w:rFonts w:ascii="Bookman Old Style" w:hAnsi="Bookman Old Style" w:cs="Arial"/>
          <w:bCs/>
        </w:rPr>
        <w:t xml:space="preserve">(@e_ekpaideusi2). </w:t>
      </w:r>
    </w:p>
    <w:p w:rsidR="00F8755E" w:rsidRPr="00CC59CF" w:rsidRDefault="00F8755E" w:rsidP="00FB75BA">
      <w:pPr>
        <w:pStyle w:val="4"/>
        <w:ind w:left="1440"/>
        <w:jc w:val="both"/>
        <w:rPr>
          <w:rFonts w:ascii="Bookman Old Style" w:hAnsi="Bookman Old Style" w:cs="Arial"/>
          <w:bCs/>
        </w:rPr>
      </w:pPr>
      <w:r w:rsidRPr="00CC59CF">
        <w:rPr>
          <w:rFonts w:ascii="Bookman Old Style" w:hAnsi="Bookman Old Style" w:cs="Arial"/>
          <w:bCs/>
        </w:rPr>
        <w:t>O λογαριασμός αυτός απευθύνεται σε νέα άτομα, μαθητές και φοιτητές.</w:t>
      </w:r>
    </w:p>
    <w:p w:rsidR="00F8755E" w:rsidRDefault="00F8755E" w:rsidP="00E36870">
      <w:pPr>
        <w:pStyle w:val="4"/>
        <w:numPr>
          <w:ilvl w:val="0"/>
          <w:numId w:val="93"/>
        </w:numPr>
        <w:jc w:val="both"/>
        <w:rPr>
          <w:rFonts w:ascii="Bookman Old Style" w:hAnsi="Bookman Old Style" w:cs="Arial"/>
          <w:bCs/>
        </w:rPr>
      </w:pPr>
      <w:r w:rsidRPr="00CC59CF">
        <w:rPr>
          <w:rFonts w:ascii="Bookman Old Style" w:hAnsi="Bookman Old Style" w:cs="Arial"/>
          <w:bCs/>
        </w:rPr>
        <w:t>«Εργασία-Καινοτομία»:</w:t>
      </w:r>
      <w:hyperlink r:id="rId98" w:history="1">
        <w:r w:rsidRPr="00CC59CF">
          <w:rPr>
            <w:rFonts w:ascii="Bookman Old Style" w:hAnsi="Bookman Old Style" w:cs="Arial"/>
            <w:bCs/>
          </w:rPr>
          <w:t>https://twitter.com/e_ekpaideusi3</w:t>
        </w:r>
      </w:hyperlink>
      <w:r w:rsidRPr="00CC59CF">
        <w:rPr>
          <w:rFonts w:ascii="Bookman Old Style" w:hAnsi="Bookman Old Style" w:cs="Arial"/>
          <w:bCs/>
        </w:rPr>
        <w:t>(@e_ekpaideusi3).</w:t>
      </w:r>
    </w:p>
    <w:p w:rsidR="00F8755E" w:rsidRPr="00CC59CF" w:rsidRDefault="00F8755E" w:rsidP="00FB75BA">
      <w:pPr>
        <w:pStyle w:val="4"/>
        <w:ind w:left="1440"/>
        <w:jc w:val="both"/>
        <w:rPr>
          <w:rFonts w:ascii="Bookman Old Style" w:hAnsi="Bookman Old Style" w:cs="Arial"/>
          <w:b/>
          <w:bCs/>
        </w:rPr>
      </w:pPr>
      <w:r w:rsidRPr="00CC59CF">
        <w:rPr>
          <w:rFonts w:ascii="Bookman Old Style" w:hAnsi="Bookman Old Style" w:cs="Arial"/>
          <w:bCs/>
        </w:rPr>
        <w:t xml:space="preserve">Ο λογαριασμός αυτός ενημερώνει για θέματα που αφορούν την εργασία τόσο στην έρευνα όσο και στους παραγωγικούς φορείς. </w:t>
      </w:r>
    </w:p>
    <w:p w:rsidR="00F8755E" w:rsidRPr="00CC59CF" w:rsidRDefault="00F8755E" w:rsidP="00FB75BA">
      <w:pPr>
        <w:pStyle w:val="4"/>
        <w:jc w:val="both"/>
        <w:rPr>
          <w:rFonts w:ascii="Bookman Old Style" w:hAnsi="Bookman Old Style" w:cs="Arial"/>
          <w:b/>
          <w:bCs/>
        </w:rPr>
      </w:pPr>
    </w:p>
    <w:p w:rsidR="00F8755E" w:rsidRDefault="00F8755E" w:rsidP="00E36870">
      <w:pPr>
        <w:pStyle w:val="4"/>
        <w:numPr>
          <w:ilvl w:val="0"/>
          <w:numId w:val="91"/>
        </w:numPr>
        <w:jc w:val="both"/>
        <w:rPr>
          <w:rFonts w:ascii="Bookman Old Style" w:hAnsi="Bookman Old Style" w:cs="Arial"/>
          <w:b/>
          <w:bCs/>
          <w:lang w:val="de-DE"/>
        </w:rPr>
      </w:pPr>
      <w:r w:rsidRPr="00CC59CF">
        <w:rPr>
          <w:rFonts w:ascii="Bookman Old Style" w:hAnsi="Bookman Old Style" w:cs="Arial"/>
          <w:b/>
          <w:bCs/>
        </w:rPr>
        <w:t>Μέσο</w:t>
      </w:r>
      <w:r w:rsidRPr="00CC59CF">
        <w:rPr>
          <w:rFonts w:ascii="Bookman Old Style" w:hAnsi="Bookman Old Style" w:cs="Arial"/>
          <w:b/>
          <w:bCs/>
          <w:lang w:val="de-DE"/>
        </w:rPr>
        <w:t>:LinkedIn (</w:t>
      </w:r>
      <w:hyperlink r:id="rId99" w:history="1">
        <w:r w:rsidRPr="00CC59CF">
          <w:rPr>
            <w:rFonts w:ascii="Bookman Old Style" w:hAnsi="Bookman Old Style" w:cs="Arial"/>
            <w:b/>
            <w:bCs/>
            <w:lang w:val="de-DE"/>
          </w:rPr>
          <w:t>http://www.linkedin.com/company/2912902?trk=NUS_CMPY_TWIT</w:t>
        </w:r>
      </w:hyperlink>
      <w:r w:rsidRPr="00CC59CF">
        <w:rPr>
          <w:rFonts w:ascii="Bookman Old Style" w:hAnsi="Bookman Old Style" w:cs="Arial"/>
          <w:b/>
          <w:bCs/>
          <w:lang w:val="de-DE"/>
        </w:rPr>
        <w:t>)</w:t>
      </w:r>
    </w:p>
    <w:p w:rsidR="00F8755E" w:rsidRPr="00CC59CF" w:rsidRDefault="00F8755E" w:rsidP="00FB75BA">
      <w:pPr>
        <w:ind w:left="720"/>
        <w:contextualSpacing/>
        <w:rPr>
          <w:rFonts w:cs="Arial"/>
          <w:bCs/>
        </w:rPr>
      </w:pPr>
      <w:r w:rsidRPr="00CC59CF">
        <w:rPr>
          <w:rFonts w:cs="Arial"/>
          <w:bCs/>
        </w:rPr>
        <w:t xml:space="preserve">Δημιουργήθηκε ένας λογαριασμός «ομπρέλα», ο οποίος απευθύνεται σε μαθητές, εκπαιδευτικούς, φοιτητές, ερευνητές, οργανισμούς, ενήλικες που ενδιαφέρονται για τη Δια Βίου Μάθηση και γενικά για οποιονδήποτε επιθυμεί να ενημερωθεί για θέματα εκπαίδευσης. </w:t>
      </w:r>
    </w:p>
    <w:p w:rsidR="00F8755E" w:rsidRPr="00CC59CF" w:rsidRDefault="00F8755E" w:rsidP="00FB75BA">
      <w:pPr>
        <w:ind w:left="720"/>
        <w:contextualSpacing/>
        <w:rPr>
          <w:rFonts w:cs="Arial"/>
          <w:bCs/>
        </w:rPr>
      </w:pPr>
    </w:p>
    <w:p w:rsidR="00F8755E" w:rsidRPr="00CC59CF" w:rsidRDefault="00F8755E" w:rsidP="00FB75BA">
      <w:pPr>
        <w:ind w:left="720"/>
        <w:contextualSpacing/>
        <w:rPr>
          <w:rFonts w:cs="Arial"/>
        </w:rPr>
      </w:pPr>
      <w:r w:rsidRPr="00CC59CF">
        <w:rPr>
          <w:rFonts w:cs="Arial"/>
          <w:bCs/>
        </w:rPr>
        <w:t>Επιπρόσθετα, ο λογαριασμός «Έρευνα &amp; Καινοτομία»: (</w:t>
      </w:r>
      <w:hyperlink r:id="rId100" w:history="1">
        <w:r w:rsidRPr="00CC59CF">
          <w:rPr>
            <w:rFonts w:cs="Arial"/>
            <w:bCs/>
          </w:rPr>
          <w:t>http://linkd.in/1eJfos5</w:t>
        </w:r>
      </w:hyperlink>
      <w:r w:rsidRPr="00CC59CF">
        <w:rPr>
          <w:rFonts w:cs="Arial"/>
          <w:bCs/>
        </w:rPr>
        <w:t xml:space="preserve">), ο οποίος είναι πιο εξειδικευμένος και απευθύνεται στους ερευνητές, τους μεταπτυχιακούς και διδακτορικούς φοιτητές καθώς και στον ευρύτερο ακαδημαϊκό και παραγωγικό χώρο προκειμένου να προβάλλει τα αποτελέσματα ερευνών καθώς και τη σύνδεση και αξιοποίησή τους με την αγορά εργασίας. </w:t>
      </w:r>
    </w:p>
    <w:p w:rsidR="00F8755E" w:rsidRPr="00CC59CF" w:rsidRDefault="00F8755E" w:rsidP="00FB75BA">
      <w:pPr>
        <w:rPr>
          <w:rFonts w:cs="Arial"/>
        </w:rPr>
      </w:pPr>
    </w:p>
    <w:p w:rsidR="00F8755E" w:rsidRDefault="00F8755E" w:rsidP="00E36870">
      <w:pPr>
        <w:pStyle w:val="4"/>
        <w:numPr>
          <w:ilvl w:val="0"/>
          <w:numId w:val="91"/>
        </w:numPr>
        <w:jc w:val="both"/>
        <w:rPr>
          <w:rFonts w:ascii="Bookman Old Style" w:hAnsi="Bookman Old Style" w:cs="Arial"/>
          <w:b/>
          <w:bCs/>
          <w:lang w:val="en-US"/>
        </w:rPr>
      </w:pPr>
      <w:r w:rsidRPr="00CC59CF">
        <w:rPr>
          <w:rFonts w:ascii="Bookman Old Style" w:hAnsi="Bookman Old Style" w:cs="Arial"/>
          <w:b/>
          <w:bCs/>
          <w:lang w:val="en-US"/>
        </w:rPr>
        <w:t>Μέσο: You Tube (</w:t>
      </w:r>
      <w:hyperlink r:id="rId101" w:history="1">
        <w:r w:rsidRPr="00CC59CF">
          <w:rPr>
            <w:rFonts w:ascii="Bookman Old Style" w:hAnsi="Bookman Old Style" w:cs="Arial"/>
            <w:b/>
            <w:bCs/>
            <w:lang w:val="en-US"/>
          </w:rPr>
          <w:t>https://www.youtube.com/user/ekpaideusi</w:t>
        </w:r>
      </w:hyperlink>
      <w:r w:rsidRPr="00CC59CF">
        <w:rPr>
          <w:rFonts w:ascii="Bookman Old Style" w:hAnsi="Bookman Old Style" w:cs="Arial"/>
          <w:b/>
          <w:bCs/>
          <w:lang w:val="en-US"/>
        </w:rPr>
        <w:t>)</w:t>
      </w:r>
    </w:p>
    <w:p w:rsidR="00F8755E" w:rsidRPr="00CC59CF" w:rsidRDefault="00F8755E" w:rsidP="00FB75BA">
      <w:pPr>
        <w:ind w:left="720"/>
        <w:contextualSpacing/>
        <w:rPr>
          <w:rFonts w:cs="Arial"/>
          <w:bCs/>
        </w:rPr>
      </w:pPr>
      <w:r w:rsidRPr="00CC59CF">
        <w:rPr>
          <w:rFonts w:cs="Arial"/>
          <w:bCs/>
        </w:rPr>
        <w:t xml:space="preserve">Στον ιστότοπο </w:t>
      </w:r>
      <w:r w:rsidRPr="00CC59CF">
        <w:rPr>
          <w:rFonts w:cs="Arial"/>
          <w:bCs/>
          <w:lang w:val="en-US"/>
        </w:rPr>
        <w:t>You</w:t>
      </w:r>
      <w:r w:rsidRPr="00CC59CF">
        <w:rPr>
          <w:rFonts w:cs="Arial"/>
          <w:bCs/>
        </w:rPr>
        <w:t xml:space="preserve"> </w:t>
      </w:r>
      <w:r w:rsidRPr="00CC59CF">
        <w:rPr>
          <w:rFonts w:cs="Arial"/>
          <w:bCs/>
          <w:lang w:val="en-US"/>
        </w:rPr>
        <w:t>Tube</w:t>
      </w:r>
      <w:r w:rsidRPr="00CC59CF">
        <w:rPr>
          <w:rFonts w:cs="Arial"/>
          <w:b/>
          <w:bCs/>
        </w:rPr>
        <w:t xml:space="preserve"> </w:t>
      </w:r>
      <w:r w:rsidRPr="00CC59CF">
        <w:rPr>
          <w:rFonts w:cs="Arial"/>
          <w:bCs/>
        </w:rPr>
        <w:t xml:space="preserve">δημιουργήθηκε ένα και μόνο ενιαίο «κανάλι» του Προγράμματος «Εκπαίδευση και Διά Βίου Μάθηση», όπου συγκεντρώνονται όλα τα βίντεο που αφορούν στο πρόγραμμα. </w:t>
      </w:r>
    </w:p>
    <w:p w:rsidR="00F8755E" w:rsidRPr="00CC59CF" w:rsidRDefault="00F8755E" w:rsidP="00FB75BA">
      <w:pPr>
        <w:ind w:left="720"/>
        <w:contextualSpacing/>
        <w:rPr>
          <w:rFonts w:cs="Arial"/>
          <w:bCs/>
        </w:rPr>
      </w:pPr>
    </w:p>
    <w:p w:rsidR="00F8755E" w:rsidRDefault="00F8755E" w:rsidP="00E36870">
      <w:pPr>
        <w:pStyle w:val="4"/>
        <w:numPr>
          <w:ilvl w:val="0"/>
          <w:numId w:val="91"/>
        </w:numPr>
        <w:jc w:val="both"/>
        <w:rPr>
          <w:rFonts w:ascii="Bookman Old Style" w:hAnsi="Bookman Old Style" w:cs="Arial"/>
          <w:b/>
          <w:bCs/>
        </w:rPr>
      </w:pPr>
      <w:r w:rsidRPr="00CC59CF">
        <w:rPr>
          <w:rFonts w:ascii="Bookman Old Style" w:hAnsi="Bookman Old Style" w:cs="Arial"/>
          <w:b/>
          <w:bCs/>
        </w:rPr>
        <w:t xml:space="preserve">Μέσο: </w:t>
      </w:r>
      <w:r w:rsidRPr="00CC59CF">
        <w:rPr>
          <w:rFonts w:ascii="Bookman Old Style" w:hAnsi="Bookman Old Style" w:cs="Arial"/>
          <w:b/>
          <w:bCs/>
          <w:lang w:val="en-US"/>
        </w:rPr>
        <w:t>Blog</w:t>
      </w:r>
      <w:r w:rsidRPr="00CC59CF">
        <w:rPr>
          <w:rFonts w:ascii="Bookman Old Style" w:hAnsi="Bookman Old Style" w:cs="Arial"/>
          <w:b/>
          <w:bCs/>
        </w:rPr>
        <w:t xml:space="preserve"> (</w:t>
      </w:r>
      <w:hyperlink r:id="rId102" w:history="1">
        <w:r w:rsidRPr="00CC59CF">
          <w:rPr>
            <w:rFonts w:ascii="Bookman Old Style" w:hAnsi="Bookman Old Style" w:cs="Arial"/>
            <w:b/>
            <w:bCs/>
            <w:lang w:val="en-US"/>
          </w:rPr>
          <w:t>http</w:t>
        </w:r>
        <w:r w:rsidRPr="00CC59CF">
          <w:rPr>
            <w:rFonts w:ascii="Bookman Old Style" w:hAnsi="Bookman Old Style" w:cs="Arial"/>
            <w:b/>
            <w:bCs/>
          </w:rPr>
          <w:t>://</w:t>
        </w:r>
        <w:r w:rsidRPr="00CC59CF">
          <w:rPr>
            <w:rFonts w:ascii="Bookman Old Style" w:hAnsi="Bookman Old Style" w:cs="Arial"/>
            <w:b/>
            <w:bCs/>
            <w:lang w:val="en-US"/>
          </w:rPr>
          <w:t>ekpaideusi</w:t>
        </w:r>
        <w:r w:rsidRPr="00CC59CF">
          <w:rPr>
            <w:rFonts w:ascii="Bookman Old Style" w:hAnsi="Bookman Old Style" w:cs="Arial"/>
            <w:b/>
            <w:bCs/>
          </w:rPr>
          <w:t>.</w:t>
        </w:r>
        <w:r w:rsidRPr="00CC59CF">
          <w:rPr>
            <w:rFonts w:ascii="Bookman Old Style" w:hAnsi="Bookman Old Style" w:cs="Arial"/>
            <w:b/>
            <w:bCs/>
            <w:lang w:val="en-US"/>
          </w:rPr>
          <w:t>info</w:t>
        </w:r>
        <w:r w:rsidRPr="00CC59CF">
          <w:rPr>
            <w:rFonts w:ascii="Bookman Old Style" w:hAnsi="Bookman Old Style" w:cs="Arial"/>
            <w:b/>
            <w:bCs/>
          </w:rPr>
          <w:t>/</w:t>
        </w:r>
      </w:hyperlink>
      <w:r w:rsidRPr="00CC59CF">
        <w:rPr>
          <w:rFonts w:ascii="Bookman Old Style" w:hAnsi="Bookman Old Style" w:cs="Arial"/>
          <w:b/>
          <w:bCs/>
        </w:rPr>
        <w:t>)</w:t>
      </w:r>
    </w:p>
    <w:p w:rsidR="00F8755E" w:rsidRPr="00CC59CF" w:rsidRDefault="00F8755E" w:rsidP="00FB75BA">
      <w:pPr>
        <w:ind w:left="720"/>
        <w:contextualSpacing/>
        <w:rPr>
          <w:rFonts w:cs="Arial"/>
        </w:rPr>
      </w:pPr>
      <w:r w:rsidRPr="00CC59CF">
        <w:rPr>
          <w:rFonts w:cs="Arial"/>
          <w:bCs/>
        </w:rPr>
        <w:t xml:space="preserve">Δημιουργήθηκε ένας ιστότοπος (blog) με τίτλο: “e–εκπαίδευση”, ο οποίος ενημερώνεται με αναρτήσεις που αφορούν σε δράσεις και αποτελέσματα του Επιχειρησιακού Προγράμματος «Εκπαίδευση και Δια Βίου Μάθηση», λαμβάνοντας υπόψη και την προβολή καλών πρακτικών. Επιπρόσθετα, ο ανάδοχος δημιούργησε μία εφαρμογή ώστε η πρόσβαση από τα κινητά τηλέφωνα νέας γενιάς («έξυπνα τηλέφωνα») να γίνεται πιο εύκολη και κυρίως πιο φιλική προς το χρήστη. </w:t>
      </w:r>
    </w:p>
    <w:p w:rsidR="00F8755E" w:rsidRDefault="00F8755E" w:rsidP="00E36870">
      <w:pPr>
        <w:pStyle w:val="4"/>
        <w:numPr>
          <w:ilvl w:val="0"/>
          <w:numId w:val="91"/>
        </w:numPr>
        <w:jc w:val="both"/>
        <w:rPr>
          <w:rFonts w:ascii="Bookman Old Style" w:hAnsi="Bookman Old Style" w:cs="Arial"/>
          <w:b/>
          <w:bCs/>
          <w:lang w:val="en-US"/>
        </w:rPr>
      </w:pPr>
      <w:r w:rsidRPr="00CC59CF">
        <w:rPr>
          <w:rFonts w:ascii="Bookman Old Style" w:hAnsi="Bookman Old Style" w:cs="Arial"/>
          <w:b/>
          <w:bCs/>
        </w:rPr>
        <w:t>Μέσο</w:t>
      </w:r>
      <w:r w:rsidRPr="00CC59CF">
        <w:rPr>
          <w:rFonts w:ascii="Bookman Old Style" w:hAnsi="Bookman Old Style" w:cs="Arial"/>
          <w:b/>
          <w:bCs/>
          <w:lang w:val="en-US"/>
        </w:rPr>
        <w:t>: SlideShare (</w:t>
      </w:r>
      <w:hyperlink r:id="rId103" w:history="1">
        <w:r w:rsidRPr="00CC59CF">
          <w:rPr>
            <w:rFonts w:ascii="Bookman Old Style" w:hAnsi="Bookman Old Style" w:cs="Arial"/>
            <w:b/>
            <w:bCs/>
            <w:lang w:val="en-US"/>
          </w:rPr>
          <w:t>http://www.slideshare.net/edulll</w:t>
        </w:r>
      </w:hyperlink>
      <w:r w:rsidRPr="00CC59CF">
        <w:rPr>
          <w:rFonts w:ascii="Bookman Old Style" w:hAnsi="Bookman Old Style" w:cs="Arial"/>
          <w:b/>
          <w:bCs/>
          <w:lang w:val="en-US"/>
        </w:rPr>
        <w:t>)</w:t>
      </w:r>
    </w:p>
    <w:p w:rsidR="00F8755E" w:rsidRPr="00CC59CF" w:rsidRDefault="00F8755E" w:rsidP="00FB75BA">
      <w:pPr>
        <w:ind w:left="720"/>
        <w:contextualSpacing/>
        <w:rPr>
          <w:rFonts w:cs="Arial"/>
          <w:bCs/>
        </w:rPr>
      </w:pPr>
      <w:r w:rsidRPr="00CC59CF">
        <w:rPr>
          <w:rFonts w:cs="Arial"/>
          <w:bCs/>
        </w:rPr>
        <w:t xml:space="preserve">Ο λογαριασμός στο SlideShare: «Επιχειρησιακό Πρόγραμμα “Εκπαίδευση και Διά Βίου Μάθηση”», περιέχει παρουσιάσεις από ημερίδες, συνέδρια και εκδηλώσεις του Επιχειρησιακού Προγράμματος. </w:t>
      </w:r>
    </w:p>
    <w:p w:rsidR="00F8755E" w:rsidRPr="00CC59CF" w:rsidRDefault="00F8755E" w:rsidP="00FB75BA">
      <w:pPr>
        <w:ind w:left="720"/>
        <w:contextualSpacing/>
        <w:rPr>
          <w:rFonts w:cs="Arial"/>
          <w:bCs/>
        </w:rPr>
      </w:pPr>
    </w:p>
    <w:p w:rsidR="00F8755E" w:rsidRDefault="00F8755E" w:rsidP="00E36870">
      <w:pPr>
        <w:pStyle w:val="4"/>
        <w:numPr>
          <w:ilvl w:val="0"/>
          <w:numId w:val="91"/>
        </w:numPr>
        <w:jc w:val="both"/>
        <w:rPr>
          <w:rFonts w:ascii="Bookman Old Style" w:hAnsi="Bookman Old Style" w:cs="Arial"/>
          <w:b/>
          <w:bCs/>
          <w:lang w:val="de-DE"/>
        </w:rPr>
      </w:pPr>
      <w:r w:rsidRPr="00CC59CF">
        <w:rPr>
          <w:rFonts w:ascii="Bookman Old Style" w:hAnsi="Bookman Old Style" w:cs="Arial"/>
          <w:b/>
          <w:bCs/>
          <w:lang w:val="en-US"/>
        </w:rPr>
        <w:t>Μέσο</w:t>
      </w:r>
      <w:r w:rsidRPr="00CC59CF">
        <w:rPr>
          <w:rFonts w:ascii="Bookman Old Style" w:hAnsi="Bookman Old Style" w:cs="Arial"/>
          <w:b/>
          <w:bCs/>
          <w:lang w:val="de-DE"/>
        </w:rPr>
        <w:t>: Flickr (http://www.flickr.com/photos/e_ekpaideusi)</w:t>
      </w:r>
    </w:p>
    <w:p w:rsidR="00F8755E" w:rsidRPr="00CC59CF" w:rsidRDefault="00F8755E" w:rsidP="00FB75BA">
      <w:pPr>
        <w:ind w:left="720"/>
        <w:contextualSpacing/>
        <w:rPr>
          <w:rFonts w:cs="Arial"/>
          <w:bCs/>
        </w:rPr>
      </w:pPr>
      <w:r w:rsidRPr="00CC59CF">
        <w:rPr>
          <w:rFonts w:cs="Arial"/>
          <w:bCs/>
        </w:rPr>
        <w:t>Ο λογαριασμός στην πλατφόρμα στο Flickr: «Εκπαίδευση και Διά Βίου Μάθηση» φιλοξενεί φωτογραφικό υλικό από ημερίδες, συνέδρια και εκδηλώσεις του ΕΠ</w:t>
      </w:r>
    </w:p>
    <w:p w:rsidR="00F8755E" w:rsidRPr="00CC59CF" w:rsidRDefault="00F8755E" w:rsidP="00FB75BA">
      <w:pPr>
        <w:ind w:left="720"/>
        <w:contextualSpacing/>
        <w:rPr>
          <w:rFonts w:cs="Arial"/>
        </w:rPr>
      </w:pPr>
    </w:p>
    <w:p w:rsidR="00F8755E" w:rsidRDefault="00F8755E" w:rsidP="00E36870">
      <w:pPr>
        <w:pStyle w:val="4"/>
        <w:numPr>
          <w:ilvl w:val="0"/>
          <w:numId w:val="91"/>
        </w:numPr>
        <w:jc w:val="both"/>
        <w:rPr>
          <w:rFonts w:ascii="Bookman Old Style" w:hAnsi="Bookman Old Style" w:cs="Arial"/>
          <w:b/>
          <w:bCs/>
          <w:lang w:val="en-US"/>
        </w:rPr>
      </w:pPr>
      <w:r w:rsidRPr="00CC59CF">
        <w:rPr>
          <w:rFonts w:ascii="Bookman Old Style" w:hAnsi="Bookman Old Style" w:cs="Arial"/>
          <w:b/>
          <w:bCs/>
        </w:rPr>
        <w:t>Μέσο</w:t>
      </w:r>
      <w:r w:rsidRPr="00CC59CF">
        <w:rPr>
          <w:rFonts w:ascii="Bookman Old Style" w:hAnsi="Bookman Old Style" w:cs="Arial"/>
          <w:b/>
          <w:bCs/>
          <w:lang w:val="en-US"/>
        </w:rPr>
        <w:t>: Ustream (</w:t>
      </w:r>
      <w:hyperlink r:id="rId104" w:history="1">
        <w:r w:rsidRPr="00CC59CF">
          <w:rPr>
            <w:rFonts w:ascii="Bookman Old Style" w:hAnsi="Bookman Old Style" w:cs="Arial"/>
            <w:b/>
            <w:bCs/>
            <w:lang w:val="en-US"/>
          </w:rPr>
          <w:t>http://www.ustream.tv/user/ekpaideusi</w:t>
        </w:r>
      </w:hyperlink>
      <w:r w:rsidRPr="00CC59CF">
        <w:rPr>
          <w:rFonts w:ascii="Bookman Old Style" w:hAnsi="Bookman Old Style" w:cs="Arial"/>
          <w:b/>
          <w:bCs/>
          <w:lang w:val="en-US"/>
        </w:rPr>
        <w:t>)</w:t>
      </w:r>
    </w:p>
    <w:p w:rsidR="00F8755E" w:rsidRPr="00CC59CF" w:rsidRDefault="00F8755E" w:rsidP="00FB75BA">
      <w:pPr>
        <w:ind w:left="720"/>
        <w:contextualSpacing/>
        <w:rPr>
          <w:rFonts w:cs="Arial"/>
          <w:bCs/>
        </w:rPr>
      </w:pPr>
      <w:r w:rsidRPr="00CC59CF">
        <w:rPr>
          <w:rFonts w:cs="Arial"/>
          <w:bCs/>
        </w:rPr>
        <w:t>Δημιουργήθηκε ένας λογαριασμός στο Ustream με τίτλο: «ekpaideusi» ο οποίος χρησιμεύει για τη ζωντανή αναμετάδοση ημερίδων, εκδηλώσεων και παρουσιάσεων του Επιχειρησιακού, καθώς το Ustream είναι μία πλατφόρμα livestreaming.</w:t>
      </w:r>
    </w:p>
    <w:p w:rsidR="00F8755E" w:rsidRPr="00CC59CF" w:rsidRDefault="00F8755E" w:rsidP="00FB75BA">
      <w:pPr>
        <w:pStyle w:val="4"/>
        <w:ind w:left="0"/>
        <w:jc w:val="both"/>
        <w:rPr>
          <w:rFonts w:ascii="Bookman Old Style" w:hAnsi="Bookman Old Style" w:cs="Arial"/>
          <w:bCs/>
        </w:rPr>
      </w:pPr>
      <w:r w:rsidRPr="00CC59CF">
        <w:rPr>
          <w:rFonts w:ascii="Bookman Old Style" w:hAnsi="Bookman Old Style" w:cs="Arial"/>
          <w:bCs/>
        </w:rPr>
        <w:t xml:space="preserve">Αξιοποιώντας τη μεγάλη διείσδυση και αποδοχή του ΕΠΕΔΒΜ στα μέσα κοινωνικής δικτύωσης και κυρίως στο στο </w:t>
      </w:r>
      <w:r w:rsidRPr="00CC59CF">
        <w:rPr>
          <w:rFonts w:ascii="Bookman Old Style" w:hAnsi="Bookman Old Style" w:cs="Arial"/>
          <w:bCs/>
          <w:lang w:val="en-US"/>
        </w:rPr>
        <w:t>faceb</w:t>
      </w:r>
      <w:r w:rsidRPr="00CC59CF">
        <w:rPr>
          <w:rFonts w:ascii="Bookman Old Style" w:hAnsi="Bookman Old Style" w:cs="Arial"/>
          <w:bCs/>
        </w:rPr>
        <w:t>οο</w:t>
      </w:r>
      <w:r w:rsidRPr="00CC59CF">
        <w:rPr>
          <w:rFonts w:ascii="Bookman Old Style" w:hAnsi="Bookman Old Style" w:cs="Arial"/>
          <w:bCs/>
          <w:lang w:val="en-US"/>
        </w:rPr>
        <w:t>k</w:t>
      </w:r>
      <w:r w:rsidRPr="00CC59CF">
        <w:rPr>
          <w:rFonts w:ascii="Bookman Old Style" w:hAnsi="Bookman Old Style" w:cs="Arial"/>
          <w:bCs/>
        </w:rPr>
        <w:t xml:space="preserve"> ενισχύθηκαν επικοινωνιακά συγχρηματοδοτούμενα έργα,</w:t>
      </w:r>
      <w:r w:rsidRPr="00CC59CF">
        <w:rPr>
          <w:rFonts w:ascii="Bookman Old Style" w:hAnsi="Bookman Old Style" w:cs="Arial"/>
        </w:rPr>
        <w:t xml:space="preserve"> για </w:t>
      </w:r>
      <w:r w:rsidRPr="00CC59CF">
        <w:rPr>
          <w:rFonts w:ascii="Bookman Old Style" w:hAnsi="Bookman Old Style" w:cs="Arial"/>
          <w:bCs/>
        </w:rPr>
        <w:t xml:space="preserve">τα οποία χρειάστηκε ιδιαίτερη διάχυση πληροφόρησης σε κάποιες χρονικές στιγμές. </w:t>
      </w:r>
    </w:p>
    <w:p w:rsidR="00F8755E" w:rsidRPr="00CC59CF" w:rsidRDefault="00F8755E" w:rsidP="00FB75BA">
      <w:pPr>
        <w:pStyle w:val="4"/>
        <w:ind w:left="0"/>
        <w:jc w:val="both"/>
        <w:rPr>
          <w:rFonts w:ascii="Bookman Old Style" w:hAnsi="Bookman Old Style" w:cs="Arial"/>
          <w:bCs/>
        </w:rPr>
      </w:pPr>
      <w:r w:rsidRPr="00CC59CF">
        <w:rPr>
          <w:rFonts w:ascii="Bookman Old Style" w:hAnsi="Bookman Old Style" w:cs="Arial"/>
          <w:bCs/>
        </w:rPr>
        <w:t xml:space="preserve">Έτσι, ιδιαίτερη πληροφόρηση και δημοσιότητα δόθηκε για </w:t>
      </w:r>
    </w:p>
    <w:p w:rsidR="00F8755E" w:rsidRDefault="00F8755E" w:rsidP="00E36870">
      <w:pPr>
        <w:pStyle w:val="4"/>
        <w:numPr>
          <w:ilvl w:val="0"/>
          <w:numId w:val="94"/>
        </w:numPr>
        <w:jc w:val="both"/>
        <w:rPr>
          <w:rFonts w:ascii="Bookman Old Style" w:hAnsi="Bookman Old Style" w:cs="Arial"/>
          <w:bCs/>
        </w:rPr>
      </w:pPr>
      <w:r w:rsidRPr="00CC59CF">
        <w:rPr>
          <w:rFonts w:ascii="Bookman Old Style" w:hAnsi="Bookman Old Style" w:cs="Arial"/>
          <w:bCs/>
        </w:rPr>
        <w:t>το Πρόγραμμα της Μαθητείας των αποφοίτων τεχνικής εκπαίδευσης κατά την έναρξη πρόσκληση εκδήλωσης ενδιαφέροντος συμμετοχής τόσο στον Α’ όσο και στο Β΄ κύκλο αφενός για τις επιχειρήσεις αφετέρου για τους απόφοιτους</w:t>
      </w:r>
    </w:p>
    <w:p w:rsidR="00F8755E" w:rsidRDefault="00F8755E" w:rsidP="00E36870">
      <w:pPr>
        <w:pStyle w:val="4"/>
        <w:numPr>
          <w:ilvl w:val="0"/>
          <w:numId w:val="94"/>
        </w:numPr>
        <w:jc w:val="both"/>
        <w:rPr>
          <w:rFonts w:ascii="Bookman Old Style" w:hAnsi="Bookman Old Style" w:cs="Arial"/>
          <w:bCs/>
        </w:rPr>
      </w:pPr>
      <w:r w:rsidRPr="00CC59CF">
        <w:rPr>
          <w:rFonts w:ascii="Bookman Old Style" w:hAnsi="Bookman Old Style" w:cs="Arial"/>
          <w:bCs/>
        </w:rPr>
        <w:t>τα Σχολεία Δεύτερης Ευκαιρίας ώστε να καλυφθούν όλες οι προσφερόμενες θέσεις κατά την περίοδο των εγγραφών</w:t>
      </w:r>
    </w:p>
    <w:p w:rsidR="00F8755E" w:rsidRDefault="00F8755E" w:rsidP="00E36870">
      <w:pPr>
        <w:pStyle w:val="4"/>
        <w:numPr>
          <w:ilvl w:val="0"/>
          <w:numId w:val="94"/>
        </w:numPr>
        <w:jc w:val="both"/>
        <w:rPr>
          <w:rFonts w:ascii="Bookman Old Style" w:hAnsi="Bookman Old Style" w:cs="Arial"/>
          <w:bCs/>
        </w:rPr>
      </w:pPr>
      <w:r w:rsidRPr="00CC59CF">
        <w:rPr>
          <w:rFonts w:ascii="Bookman Old Style" w:hAnsi="Bookman Old Style" w:cs="Arial"/>
          <w:bCs/>
        </w:rPr>
        <w:t>τις νέες δράσεις του Ψηφιακού Σχολείου</w:t>
      </w:r>
    </w:p>
    <w:p w:rsidR="00F8755E" w:rsidRDefault="00F8755E" w:rsidP="00E36870">
      <w:pPr>
        <w:pStyle w:val="4"/>
        <w:numPr>
          <w:ilvl w:val="0"/>
          <w:numId w:val="94"/>
        </w:numPr>
        <w:jc w:val="both"/>
        <w:rPr>
          <w:rFonts w:ascii="Bookman Old Style" w:hAnsi="Bookman Old Style" w:cs="Arial"/>
          <w:bCs/>
        </w:rPr>
      </w:pPr>
      <w:r w:rsidRPr="00CC59CF">
        <w:rPr>
          <w:rFonts w:ascii="Bookman Old Style" w:hAnsi="Bookman Old Style" w:cs="Arial"/>
          <w:bCs/>
        </w:rPr>
        <w:t>το Θεσμό της Αριστεία στην πρωτοβάθμια και δευτεροβάθμια εκπαίδευση, με αφορμή την ετήσια εκδήλωση βράβευσης των εκπαιδευτικών</w:t>
      </w:r>
    </w:p>
    <w:p w:rsidR="00F8755E" w:rsidRDefault="00F8755E" w:rsidP="00E36870">
      <w:pPr>
        <w:pStyle w:val="4"/>
        <w:numPr>
          <w:ilvl w:val="0"/>
          <w:numId w:val="94"/>
        </w:numPr>
        <w:jc w:val="both"/>
        <w:rPr>
          <w:rFonts w:ascii="Bookman Old Style" w:hAnsi="Bookman Old Style" w:cs="Arial"/>
          <w:bCs/>
        </w:rPr>
      </w:pPr>
      <w:r w:rsidRPr="00CC59CF">
        <w:rPr>
          <w:rFonts w:ascii="Bookman Old Style" w:hAnsi="Bookman Old Style" w:cs="Arial"/>
          <w:bCs/>
        </w:rPr>
        <w:t>δράσεις προβολής του Αρχιμήδη III, ώστε να γίνουν γνωστά αποτελέσματα ερευνητικά στο ευρύ κοινό</w:t>
      </w:r>
    </w:p>
    <w:p w:rsidR="00F8755E" w:rsidRDefault="00F8755E" w:rsidP="00E36870">
      <w:pPr>
        <w:pStyle w:val="4"/>
        <w:numPr>
          <w:ilvl w:val="0"/>
          <w:numId w:val="94"/>
        </w:numPr>
        <w:jc w:val="both"/>
        <w:rPr>
          <w:rFonts w:ascii="Bookman Old Style" w:hAnsi="Bookman Old Style" w:cs="Arial"/>
          <w:bCs/>
        </w:rPr>
      </w:pPr>
      <w:r w:rsidRPr="00CC59CF">
        <w:rPr>
          <w:rFonts w:ascii="Bookman Old Style" w:hAnsi="Bookman Old Style" w:cs="Arial"/>
          <w:bCs/>
        </w:rPr>
        <w:t xml:space="preserve">Κέντρα Διά Βίου Μάθησης, κυρίως σε περιόδους εγγραφών. </w:t>
      </w:r>
    </w:p>
    <w:p w:rsidR="00F8755E" w:rsidRPr="00CC59CF" w:rsidRDefault="00F8755E" w:rsidP="00FB75BA">
      <w:pPr>
        <w:tabs>
          <w:tab w:val="left" w:pos="3975"/>
        </w:tabs>
        <w:autoSpaceDE w:val="0"/>
        <w:autoSpaceDN w:val="0"/>
        <w:adjustRightInd w:val="0"/>
        <w:spacing w:line="360" w:lineRule="auto"/>
        <w:rPr>
          <w:rFonts w:cs="Arial"/>
          <w:bCs/>
        </w:rPr>
      </w:pPr>
      <w:r w:rsidRPr="00CC59CF">
        <w:rPr>
          <w:rFonts w:cs="Arial"/>
          <w:bCs/>
        </w:rPr>
        <w:t xml:space="preserve">Η ανταπόκριση του κοινού υπήρξε σημαντική καθώς προέκυψαν συγκεκριμένα μετρήσιμα αποτελέσματα διάχυσης όπως και κάλυψης προσφερόμενων θέσεων επιμόρφωσης ή μαθητείας. </w:t>
      </w:r>
    </w:p>
    <w:p w:rsidR="00F8755E" w:rsidRPr="00CC59CF" w:rsidRDefault="00F8755E" w:rsidP="00FB75BA">
      <w:pPr>
        <w:tabs>
          <w:tab w:val="left" w:pos="3975"/>
        </w:tabs>
        <w:autoSpaceDE w:val="0"/>
        <w:autoSpaceDN w:val="0"/>
        <w:adjustRightInd w:val="0"/>
        <w:spacing w:line="360" w:lineRule="auto"/>
        <w:rPr>
          <w:rFonts w:cs="Arial"/>
          <w:bCs/>
        </w:rPr>
      </w:pPr>
      <w:r w:rsidRPr="00CC59CF">
        <w:rPr>
          <w:rFonts w:cs="Arial"/>
          <w:bCs/>
        </w:rPr>
        <w:t xml:space="preserve">Τέλος, στο πλαίσιο διάδρασης με το ευρύ κοινό, τα μέσα κοινωνικής δικτύωσης λειτούργησαν ως επιπρόσθετο γραφείο πληροφόρησης, καθώς η ΕΥΔ δέχθηκε ερωτήσεις για τα έργα της αλλά και θετικά σχόλια για την αμεσότητα και την αποτελεσματικότητα των απαντήσεών της. </w:t>
      </w:r>
    </w:p>
    <w:p w:rsidR="00F8755E" w:rsidRPr="000203B8" w:rsidRDefault="00F8755E" w:rsidP="007F799B">
      <w:pPr>
        <w:tabs>
          <w:tab w:val="left" w:pos="3975"/>
        </w:tabs>
        <w:autoSpaceDE w:val="0"/>
        <w:autoSpaceDN w:val="0"/>
        <w:adjustRightInd w:val="0"/>
        <w:spacing w:line="360" w:lineRule="auto"/>
        <w:rPr>
          <w:rFonts w:cs="Arial"/>
          <w:bCs/>
        </w:rPr>
      </w:pPr>
    </w:p>
    <w:p w:rsidR="00F8755E" w:rsidRPr="000203B8" w:rsidRDefault="00F8755E" w:rsidP="007F7DB0">
      <w:pPr>
        <w:pStyle w:val="Heading3"/>
      </w:pPr>
      <w:bookmarkStart w:id="96" w:name="_Toc389660604"/>
      <w:r>
        <w:t xml:space="preserve">4.3.4 </w:t>
      </w:r>
      <w:r w:rsidRPr="000203B8">
        <w:t>Αποτίμηση των δράσεων πληροφόρησης και δημοσιότητας του Ε.Π «Εκπαίδευση και Διά Βίου Μάθηση»</w:t>
      </w:r>
      <w:bookmarkEnd w:id="96"/>
      <w:r w:rsidRPr="000203B8">
        <w:t xml:space="preserve"> </w:t>
      </w:r>
    </w:p>
    <w:p w:rsidR="00F8755E" w:rsidRPr="00CC59CF" w:rsidRDefault="00F8755E" w:rsidP="00FB75BA">
      <w:pPr>
        <w:tabs>
          <w:tab w:val="left" w:pos="3975"/>
        </w:tabs>
        <w:autoSpaceDE w:val="0"/>
        <w:autoSpaceDN w:val="0"/>
        <w:adjustRightInd w:val="0"/>
        <w:spacing w:line="360" w:lineRule="auto"/>
        <w:rPr>
          <w:rFonts w:cs="Arial"/>
          <w:bCs/>
        </w:rPr>
      </w:pPr>
      <w:r w:rsidRPr="00CC59CF">
        <w:rPr>
          <w:rFonts w:cs="Arial"/>
          <w:bCs/>
        </w:rPr>
        <w:t xml:space="preserve">Ως προς τον απολογισμό των δράσεων πληροφόρησης και δημοσιότητας για το 2012, παρατίθεται συνοπτικά ο παρακάτω πίνακας όπου αποτυπώνονται ποσοτικά στοιχεία των δράσεων του έτους αναφοράς. </w:t>
      </w:r>
    </w:p>
    <w:tbl>
      <w:tblPr>
        <w:tblW w:w="91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456"/>
        <w:gridCol w:w="3052"/>
        <w:gridCol w:w="2600"/>
      </w:tblGrid>
      <w:tr w:rsidR="00F8755E" w:rsidRPr="00CC59CF" w:rsidTr="00504979">
        <w:tc>
          <w:tcPr>
            <w:tcW w:w="3159" w:type="dxa"/>
          </w:tcPr>
          <w:p w:rsidR="00F8755E" w:rsidRPr="00CC59CF" w:rsidRDefault="00F8755E" w:rsidP="00504979">
            <w:pPr>
              <w:pStyle w:val="BodyTextIndent2"/>
              <w:spacing w:after="0" w:line="360" w:lineRule="auto"/>
              <w:ind w:left="0"/>
              <w:jc w:val="both"/>
              <w:rPr>
                <w:rFonts w:ascii="Bookman Old Style" w:hAnsi="Bookman Old Style" w:cs="Arial"/>
                <w:b/>
                <w:sz w:val="22"/>
                <w:szCs w:val="22"/>
                <w:u w:val="single"/>
                <w:lang w:eastAsia="en-US"/>
              </w:rPr>
            </w:pPr>
            <w:r w:rsidRPr="00CC59CF">
              <w:rPr>
                <w:rFonts w:ascii="Bookman Old Style" w:hAnsi="Bookman Old Style" w:cs="Arial"/>
                <w:b/>
                <w:sz w:val="22"/>
                <w:szCs w:val="22"/>
                <w:u w:val="single"/>
                <w:lang w:eastAsia="en-US"/>
              </w:rPr>
              <w:t>Είδος Δραστηριότητας</w:t>
            </w:r>
          </w:p>
        </w:tc>
        <w:tc>
          <w:tcPr>
            <w:tcW w:w="3125" w:type="dxa"/>
          </w:tcPr>
          <w:p w:rsidR="00F8755E" w:rsidRPr="00CC59CF" w:rsidRDefault="00F8755E" w:rsidP="00504979">
            <w:pPr>
              <w:pStyle w:val="BodyTextIndent2"/>
              <w:spacing w:after="0" w:line="360" w:lineRule="auto"/>
              <w:ind w:left="0"/>
              <w:jc w:val="both"/>
              <w:rPr>
                <w:rFonts w:ascii="Bookman Old Style" w:hAnsi="Bookman Old Style" w:cs="Arial"/>
                <w:b/>
                <w:sz w:val="22"/>
                <w:szCs w:val="22"/>
                <w:u w:val="single"/>
                <w:lang w:eastAsia="en-US"/>
              </w:rPr>
            </w:pPr>
            <w:r w:rsidRPr="00CC59CF">
              <w:rPr>
                <w:rFonts w:ascii="Bookman Old Style" w:hAnsi="Bookman Old Style" w:cs="Arial"/>
                <w:b/>
                <w:sz w:val="22"/>
                <w:szCs w:val="22"/>
                <w:u w:val="single"/>
                <w:lang w:eastAsia="en-US"/>
              </w:rPr>
              <w:t>Δείκτης υλοποίησης</w:t>
            </w:r>
          </w:p>
        </w:tc>
        <w:tc>
          <w:tcPr>
            <w:tcW w:w="2824" w:type="dxa"/>
          </w:tcPr>
          <w:p w:rsidR="00F8755E" w:rsidRPr="00CC59CF" w:rsidRDefault="00F8755E" w:rsidP="00504979">
            <w:pPr>
              <w:pStyle w:val="BodyTextIndent2"/>
              <w:spacing w:after="0" w:line="360" w:lineRule="auto"/>
              <w:ind w:left="0"/>
              <w:jc w:val="both"/>
              <w:rPr>
                <w:rFonts w:ascii="Bookman Old Style" w:hAnsi="Bookman Old Style" w:cs="Arial"/>
                <w:b/>
                <w:sz w:val="22"/>
                <w:szCs w:val="22"/>
                <w:u w:val="single"/>
                <w:lang w:eastAsia="en-US"/>
              </w:rPr>
            </w:pPr>
            <w:r w:rsidRPr="00CC59CF">
              <w:rPr>
                <w:rFonts w:ascii="Bookman Old Style" w:hAnsi="Bookman Old Style" w:cs="Arial"/>
                <w:b/>
                <w:sz w:val="22"/>
                <w:szCs w:val="22"/>
                <w:u w:val="single"/>
                <w:lang w:eastAsia="en-US"/>
              </w:rPr>
              <w:t xml:space="preserve">Δείκτης αποτελέσματος </w:t>
            </w:r>
          </w:p>
        </w:tc>
      </w:tr>
      <w:tr w:rsidR="00F8755E" w:rsidRPr="00CC59CF" w:rsidTr="00504979">
        <w:tc>
          <w:tcPr>
            <w:tcW w:w="3159" w:type="dxa"/>
            <w:vAlign w:val="center"/>
          </w:tcPr>
          <w:p w:rsidR="00F8755E" w:rsidRPr="00CC59CF" w:rsidRDefault="00F8755E" w:rsidP="00504979">
            <w:pPr>
              <w:spacing w:before="120"/>
              <w:rPr>
                <w:rFonts w:cs="Arial"/>
                <w:bCs/>
              </w:rPr>
            </w:pPr>
            <w:r w:rsidRPr="00CC59CF">
              <w:rPr>
                <w:rFonts w:cs="Arial"/>
                <w:bCs/>
              </w:rPr>
              <w:t>Ετήσια εκδήλωση</w:t>
            </w:r>
          </w:p>
        </w:tc>
        <w:tc>
          <w:tcPr>
            <w:tcW w:w="3125" w:type="dxa"/>
            <w:vAlign w:val="center"/>
          </w:tcPr>
          <w:p w:rsidR="00F8755E" w:rsidRPr="00CC59CF" w:rsidRDefault="00F8755E" w:rsidP="00504979">
            <w:pPr>
              <w:pStyle w:val="BodyTextIndent2"/>
              <w:spacing w:after="0" w:line="360" w:lineRule="auto"/>
              <w:ind w:left="0"/>
              <w:jc w:val="both"/>
              <w:rPr>
                <w:rFonts w:ascii="Bookman Old Style" w:hAnsi="Bookman Old Style" w:cs="Arial"/>
                <w:bCs/>
                <w:sz w:val="22"/>
                <w:szCs w:val="22"/>
              </w:rPr>
            </w:pPr>
            <w:r w:rsidRPr="00CC59CF">
              <w:rPr>
                <w:rFonts w:ascii="Bookman Old Style" w:hAnsi="Bookman Old Style" w:cs="Arial"/>
                <w:bCs/>
                <w:sz w:val="22"/>
                <w:szCs w:val="22"/>
              </w:rPr>
              <w:t>1 ετήσια εκδήλωση</w:t>
            </w:r>
          </w:p>
        </w:tc>
        <w:tc>
          <w:tcPr>
            <w:tcW w:w="2824" w:type="dxa"/>
            <w:vAlign w:val="center"/>
          </w:tcPr>
          <w:p w:rsidR="00F8755E" w:rsidRPr="00CC59CF" w:rsidRDefault="00F8755E" w:rsidP="00504979">
            <w:pPr>
              <w:pStyle w:val="BodyTextIndent2"/>
              <w:spacing w:after="0" w:line="360" w:lineRule="auto"/>
              <w:ind w:left="0"/>
              <w:jc w:val="both"/>
              <w:rPr>
                <w:rFonts w:ascii="Bookman Old Style" w:hAnsi="Bookman Old Style" w:cs="Arial"/>
                <w:bCs/>
                <w:sz w:val="22"/>
                <w:szCs w:val="22"/>
              </w:rPr>
            </w:pPr>
            <w:r w:rsidRPr="00CC59CF">
              <w:rPr>
                <w:rFonts w:ascii="Bookman Old Style" w:hAnsi="Bookman Old Style" w:cs="Arial"/>
                <w:bCs/>
                <w:sz w:val="22"/>
                <w:szCs w:val="22"/>
              </w:rPr>
              <w:t>2 ετήσιες εκδηλώσεις και πάνω από  40.000 επισκέπτες</w:t>
            </w:r>
          </w:p>
        </w:tc>
      </w:tr>
      <w:tr w:rsidR="00F8755E" w:rsidRPr="00CC59CF" w:rsidTr="00504979">
        <w:tc>
          <w:tcPr>
            <w:tcW w:w="3159" w:type="dxa"/>
            <w:vAlign w:val="center"/>
          </w:tcPr>
          <w:p w:rsidR="00F8755E" w:rsidRPr="00CC59CF" w:rsidRDefault="00F8755E" w:rsidP="00504979">
            <w:pPr>
              <w:spacing w:before="120"/>
              <w:rPr>
                <w:rFonts w:cs="Arial"/>
                <w:bCs/>
              </w:rPr>
            </w:pPr>
            <w:r w:rsidRPr="00CC59CF">
              <w:rPr>
                <w:rFonts w:cs="Arial"/>
                <w:bCs/>
              </w:rPr>
              <w:t xml:space="preserve">Ενημερωτικά έντυπα </w:t>
            </w:r>
          </w:p>
          <w:p w:rsidR="00F8755E" w:rsidRPr="00CC59CF" w:rsidRDefault="00F8755E" w:rsidP="00504979">
            <w:pPr>
              <w:spacing w:before="120"/>
              <w:rPr>
                <w:rFonts w:cs="Arial"/>
                <w:bCs/>
              </w:rPr>
            </w:pPr>
          </w:p>
        </w:tc>
        <w:tc>
          <w:tcPr>
            <w:tcW w:w="3125" w:type="dxa"/>
            <w:vAlign w:val="center"/>
          </w:tcPr>
          <w:p w:rsidR="00F8755E" w:rsidRPr="00CC59CF" w:rsidRDefault="00F8755E" w:rsidP="00504979">
            <w:pPr>
              <w:pStyle w:val="BodyTextIndent2"/>
              <w:spacing w:after="0" w:line="360" w:lineRule="auto"/>
              <w:ind w:left="0"/>
              <w:jc w:val="both"/>
              <w:rPr>
                <w:rFonts w:ascii="Bookman Old Style" w:hAnsi="Bookman Old Style" w:cs="Arial"/>
                <w:bCs/>
                <w:sz w:val="22"/>
                <w:szCs w:val="22"/>
              </w:rPr>
            </w:pPr>
            <w:r w:rsidRPr="00CC59CF">
              <w:rPr>
                <w:rFonts w:ascii="Bookman Old Style" w:hAnsi="Bookman Old Style" w:cs="Arial"/>
                <w:bCs/>
                <w:sz w:val="22"/>
                <w:szCs w:val="22"/>
              </w:rPr>
              <w:t>Παραγωγή 1 ενημερωτικού προωθητικού φυλλαδίου για την προβολή του συνόλου των συγχρηματοδοτούμενων παρεμβάσεων του ΕΠΕΔΒΜ</w:t>
            </w:r>
          </w:p>
          <w:p w:rsidR="00F8755E" w:rsidRPr="00CC59CF" w:rsidRDefault="00F8755E" w:rsidP="00504979">
            <w:pPr>
              <w:pStyle w:val="BodyTextIndent2"/>
              <w:spacing w:after="0" w:line="360" w:lineRule="auto"/>
              <w:ind w:left="0"/>
              <w:jc w:val="both"/>
              <w:rPr>
                <w:rFonts w:ascii="Bookman Old Style" w:hAnsi="Bookman Old Style" w:cs="Arial"/>
                <w:bCs/>
                <w:sz w:val="22"/>
                <w:szCs w:val="22"/>
              </w:rPr>
            </w:pPr>
          </w:p>
        </w:tc>
        <w:tc>
          <w:tcPr>
            <w:tcW w:w="2824" w:type="dxa"/>
            <w:vAlign w:val="center"/>
          </w:tcPr>
          <w:p w:rsidR="00F8755E" w:rsidRPr="00CC59CF" w:rsidRDefault="00F8755E" w:rsidP="00504979">
            <w:pPr>
              <w:pStyle w:val="BodyTextIndent2"/>
              <w:spacing w:after="0" w:line="360" w:lineRule="auto"/>
              <w:ind w:left="0"/>
              <w:jc w:val="both"/>
              <w:rPr>
                <w:rFonts w:ascii="Bookman Old Style" w:hAnsi="Bookman Old Style" w:cs="Arial"/>
                <w:bCs/>
                <w:sz w:val="22"/>
                <w:szCs w:val="22"/>
              </w:rPr>
            </w:pPr>
            <w:r w:rsidRPr="00CC59CF">
              <w:rPr>
                <w:rFonts w:ascii="Bookman Old Style" w:hAnsi="Bookman Old Style" w:cs="Arial"/>
                <w:bCs/>
                <w:sz w:val="22"/>
                <w:szCs w:val="22"/>
              </w:rPr>
              <w:t xml:space="preserve">Διανομή των φυλλαδίων κυρίως στις ετήσιες εκδηλώσεις. </w:t>
            </w:r>
          </w:p>
        </w:tc>
      </w:tr>
      <w:tr w:rsidR="00F8755E" w:rsidRPr="00CC59CF" w:rsidTr="00504979">
        <w:tc>
          <w:tcPr>
            <w:tcW w:w="3159" w:type="dxa"/>
            <w:vAlign w:val="center"/>
          </w:tcPr>
          <w:p w:rsidR="00F8755E" w:rsidRPr="00CC59CF" w:rsidRDefault="00F8755E" w:rsidP="00504979">
            <w:pPr>
              <w:spacing w:before="120"/>
              <w:rPr>
                <w:rFonts w:cs="Arial"/>
                <w:bCs/>
              </w:rPr>
            </w:pPr>
            <w:r w:rsidRPr="00CC59CF">
              <w:rPr>
                <w:rFonts w:cs="Arial"/>
                <w:bCs/>
              </w:rPr>
              <w:t>Ευρεία χρήση του Διαδικτύου</w:t>
            </w:r>
          </w:p>
          <w:p w:rsidR="00F8755E" w:rsidRPr="00CC59CF" w:rsidRDefault="00F8755E" w:rsidP="00504979">
            <w:pPr>
              <w:spacing w:before="120"/>
              <w:rPr>
                <w:rFonts w:cs="Arial"/>
                <w:bCs/>
              </w:rPr>
            </w:pPr>
          </w:p>
        </w:tc>
        <w:tc>
          <w:tcPr>
            <w:tcW w:w="3125" w:type="dxa"/>
            <w:vAlign w:val="center"/>
          </w:tcPr>
          <w:p w:rsidR="00F8755E" w:rsidRPr="00CC59CF" w:rsidRDefault="00F8755E" w:rsidP="00504979">
            <w:pPr>
              <w:pStyle w:val="BodyTextIndent2"/>
              <w:spacing w:after="0" w:line="360" w:lineRule="auto"/>
              <w:ind w:left="0"/>
              <w:jc w:val="both"/>
              <w:rPr>
                <w:rFonts w:ascii="Bookman Old Style" w:hAnsi="Bookman Old Style" w:cs="Arial"/>
                <w:bCs/>
                <w:sz w:val="22"/>
                <w:szCs w:val="22"/>
              </w:rPr>
            </w:pPr>
            <w:r w:rsidRPr="00CC59CF">
              <w:rPr>
                <w:rFonts w:ascii="Bookman Old Style" w:hAnsi="Bookman Old Style" w:cs="Arial"/>
                <w:bCs/>
                <w:sz w:val="22"/>
                <w:szCs w:val="22"/>
              </w:rPr>
              <w:t xml:space="preserve">Κύρια πηγή πληροφόρησης: </w:t>
            </w:r>
            <w:hyperlink r:id="rId105" w:history="1">
              <w:r w:rsidRPr="00CC59CF">
                <w:rPr>
                  <w:rFonts w:ascii="Bookman Old Style" w:hAnsi="Bookman Old Style" w:cs="Arial"/>
                  <w:bCs/>
                  <w:sz w:val="22"/>
                  <w:szCs w:val="22"/>
                </w:rPr>
                <w:t>www.edulll.gr</w:t>
              </w:r>
            </w:hyperlink>
            <w:r w:rsidRPr="00CC59CF">
              <w:rPr>
                <w:rFonts w:ascii="Bookman Old Style" w:hAnsi="Bookman Old Style" w:cs="Arial"/>
                <w:bCs/>
                <w:sz w:val="22"/>
                <w:szCs w:val="22"/>
              </w:rPr>
              <w:t xml:space="preserve">  &amp; </w:t>
            </w:r>
            <w:hyperlink r:id="rId106" w:history="1">
              <w:r w:rsidRPr="00CC59CF">
                <w:rPr>
                  <w:rFonts w:ascii="Bookman Old Style" w:hAnsi="Bookman Old Style" w:cs="Arial"/>
                  <w:bCs/>
                  <w:sz w:val="22"/>
                  <w:szCs w:val="22"/>
                </w:rPr>
                <w:t>http://careers.edulll.gr</w:t>
              </w:r>
            </w:hyperlink>
            <w:r w:rsidRPr="00CC59CF">
              <w:rPr>
                <w:rFonts w:ascii="Bookman Old Style" w:hAnsi="Bookman Old Style" w:cs="Arial"/>
                <w:bCs/>
                <w:sz w:val="22"/>
                <w:szCs w:val="22"/>
              </w:rPr>
              <w:t xml:space="preserve"> </w:t>
            </w:r>
          </w:p>
          <w:p w:rsidR="00F8755E" w:rsidRPr="00CC59CF" w:rsidRDefault="00F8755E" w:rsidP="00504979">
            <w:pPr>
              <w:pStyle w:val="BodyTextIndent2"/>
              <w:spacing w:after="0" w:line="360" w:lineRule="auto"/>
              <w:ind w:left="0"/>
              <w:jc w:val="both"/>
              <w:rPr>
                <w:rFonts w:ascii="Bookman Old Style" w:hAnsi="Bookman Old Style" w:cs="Arial"/>
                <w:bCs/>
                <w:i/>
                <w:sz w:val="22"/>
                <w:szCs w:val="22"/>
              </w:rPr>
            </w:pPr>
            <w:r w:rsidRPr="00CC59CF">
              <w:rPr>
                <w:rFonts w:ascii="Bookman Old Style" w:hAnsi="Bookman Old Style" w:cs="Arial"/>
                <w:bCs/>
                <w:i/>
                <w:sz w:val="22"/>
                <w:szCs w:val="22"/>
              </w:rPr>
              <w:t>(Δευτερεύουσα) παροχή πληροφόρησης της ΕΥΔ προς</w:t>
            </w:r>
          </w:p>
          <w:p w:rsidR="00F8755E" w:rsidRPr="00CC59CF" w:rsidRDefault="00F8755E" w:rsidP="00504979">
            <w:pPr>
              <w:pStyle w:val="BodyTextIndent2"/>
              <w:spacing w:after="0" w:line="360" w:lineRule="auto"/>
              <w:ind w:left="0"/>
              <w:jc w:val="both"/>
              <w:rPr>
                <w:rFonts w:ascii="Bookman Old Style" w:hAnsi="Bookman Old Style" w:cs="Arial"/>
                <w:bCs/>
                <w:i/>
                <w:sz w:val="22"/>
                <w:szCs w:val="22"/>
              </w:rPr>
            </w:pPr>
            <w:hyperlink r:id="rId107" w:history="1">
              <w:r w:rsidRPr="00CC59CF">
                <w:rPr>
                  <w:rFonts w:ascii="Bookman Old Style" w:hAnsi="Bookman Old Style" w:cs="Arial"/>
                  <w:bCs/>
                  <w:i/>
                  <w:sz w:val="22"/>
                  <w:szCs w:val="22"/>
                </w:rPr>
                <w:t>www.anaptyxi.gov.gr</w:t>
              </w:r>
            </w:hyperlink>
          </w:p>
          <w:p w:rsidR="00F8755E" w:rsidRPr="00CC59CF" w:rsidRDefault="00F8755E" w:rsidP="00504979">
            <w:pPr>
              <w:pStyle w:val="BodyTextIndent2"/>
              <w:spacing w:after="0" w:line="360" w:lineRule="auto"/>
              <w:ind w:left="0"/>
              <w:jc w:val="both"/>
              <w:rPr>
                <w:rFonts w:ascii="Bookman Old Style" w:hAnsi="Bookman Old Style" w:cs="Arial"/>
                <w:bCs/>
                <w:sz w:val="22"/>
                <w:szCs w:val="22"/>
              </w:rPr>
            </w:pPr>
            <w:hyperlink r:id="rId108" w:history="1">
              <w:r w:rsidRPr="00CC59CF">
                <w:rPr>
                  <w:rStyle w:val="Hyperlink"/>
                  <w:rFonts w:cs="Arial"/>
                  <w:bCs/>
                  <w:i/>
                  <w:szCs w:val="22"/>
                </w:rPr>
                <w:t>www.Star</w:t>
              </w:r>
              <w:r w:rsidRPr="00CC59CF">
                <w:rPr>
                  <w:rStyle w:val="Hyperlink"/>
                  <w:rFonts w:cs="Arial"/>
                  <w:bCs/>
                  <w:i/>
                  <w:szCs w:val="22"/>
                  <w:lang w:val="en-US"/>
                </w:rPr>
                <w:t>t</w:t>
              </w:r>
              <w:r w:rsidRPr="00CC59CF">
                <w:rPr>
                  <w:rStyle w:val="Hyperlink"/>
                  <w:rFonts w:cs="Arial"/>
                  <w:bCs/>
                  <w:i/>
                  <w:szCs w:val="22"/>
                </w:rPr>
                <w:t>upGreece.gov.gr</w:t>
              </w:r>
            </w:hyperlink>
            <w:r w:rsidRPr="00CC59CF">
              <w:rPr>
                <w:rFonts w:ascii="Bookman Old Style" w:hAnsi="Bookman Old Style" w:cs="Arial"/>
                <w:bCs/>
                <w:sz w:val="22"/>
                <w:szCs w:val="22"/>
              </w:rPr>
              <w:t xml:space="preserve"> </w:t>
            </w:r>
          </w:p>
        </w:tc>
        <w:tc>
          <w:tcPr>
            <w:tcW w:w="2824" w:type="dxa"/>
            <w:vAlign w:val="center"/>
          </w:tcPr>
          <w:p w:rsidR="00F8755E" w:rsidRPr="00CC59CF" w:rsidRDefault="00F8755E" w:rsidP="00504979">
            <w:pPr>
              <w:pStyle w:val="BodyTextIndent2"/>
              <w:spacing w:after="0" w:line="360" w:lineRule="auto"/>
              <w:ind w:left="0"/>
              <w:jc w:val="both"/>
              <w:rPr>
                <w:rFonts w:ascii="Bookman Old Style" w:hAnsi="Bookman Old Style" w:cs="Arial"/>
                <w:bCs/>
                <w:sz w:val="22"/>
                <w:szCs w:val="22"/>
              </w:rPr>
            </w:pPr>
            <w:r w:rsidRPr="00CC59CF">
              <w:rPr>
                <w:rFonts w:ascii="Bookman Old Style" w:hAnsi="Bookman Old Style" w:cs="Arial"/>
                <w:bCs/>
                <w:sz w:val="22"/>
                <w:szCs w:val="22"/>
              </w:rPr>
              <w:t>Για την επισκεψιμότητα βλ. κεφ. 4.3.3.4. «Χρήση διαδικτύου»</w:t>
            </w:r>
          </w:p>
        </w:tc>
      </w:tr>
      <w:tr w:rsidR="00F8755E" w:rsidRPr="00CC59CF" w:rsidTr="00504979">
        <w:tc>
          <w:tcPr>
            <w:tcW w:w="3159" w:type="dxa"/>
            <w:vAlign w:val="center"/>
          </w:tcPr>
          <w:p w:rsidR="00F8755E" w:rsidRPr="00CC59CF" w:rsidRDefault="00F8755E" w:rsidP="00504979">
            <w:pPr>
              <w:spacing w:before="120"/>
              <w:rPr>
                <w:rFonts w:cs="Arial"/>
                <w:bCs/>
              </w:rPr>
            </w:pPr>
            <w:r w:rsidRPr="00CC59CF">
              <w:rPr>
                <w:rFonts w:cs="Arial"/>
                <w:bCs/>
              </w:rPr>
              <w:t>Γραφείο Πληροφόρησης</w:t>
            </w:r>
          </w:p>
          <w:p w:rsidR="00F8755E" w:rsidRPr="00CC59CF" w:rsidRDefault="00F8755E" w:rsidP="00504979">
            <w:pPr>
              <w:spacing w:before="120"/>
              <w:rPr>
                <w:rFonts w:cs="Arial"/>
                <w:bCs/>
              </w:rPr>
            </w:pPr>
          </w:p>
        </w:tc>
        <w:tc>
          <w:tcPr>
            <w:tcW w:w="3125" w:type="dxa"/>
            <w:vAlign w:val="center"/>
          </w:tcPr>
          <w:p w:rsidR="00F8755E" w:rsidRPr="00CC59CF" w:rsidRDefault="00F8755E" w:rsidP="00504979">
            <w:pPr>
              <w:pStyle w:val="BodyTextIndent2"/>
              <w:spacing w:after="0" w:line="360" w:lineRule="auto"/>
              <w:ind w:left="0"/>
              <w:jc w:val="both"/>
              <w:rPr>
                <w:rFonts w:ascii="Bookman Old Style" w:hAnsi="Bookman Old Style" w:cs="Arial"/>
                <w:bCs/>
                <w:sz w:val="22"/>
                <w:szCs w:val="22"/>
              </w:rPr>
            </w:pPr>
            <w:hyperlink r:id="rId109" w:history="1">
              <w:r w:rsidRPr="00CC59CF">
                <w:rPr>
                  <w:rFonts w:ascii="Bookman Old Style" w:hAnsi="Bookman Old Style" w:cs="Arial"/>
                  <w:bCs/>
                  <w:sz w:val="22"/>
                  <w:szCs w:val="22"/>
                </w:rPr>
                <w:t>edulll@epeaek.gr</w:t>
              </w:r>
            </w:hyperlink>
            <w:r w:rsidRPr="00CC59CF">
              <w:rPr>
                <w:rFonts w:ascii="Bookman Old Style" w:hAnsi="Bookman Old Style" w:cs="Arial"/>
                <w:bCs/>
                <w:sz w:val="22"/>
                <w:szCs w:val="22"/>
              </w:rPr>
              <w:t xml:space="preserve"> &amp; τηλεφωνική εξυπηρέτηση &amp;</w:t>
            </w:r>
          </w:p>
          <w:p w:rsidR="00F8755E" w:rsidRPr="00CC59CF" w:rsidRDefault="00F8755E" w:rsidP="00504979">
            <w:pPr>
              <w:pStyle w:val="BodyTextIndent2"/>
              <w:spacing w:after="0" w:line="360" w:lineRule="auto"/>
              <w:ind w:left="0"/>
              <w:jc w:val="both"/>
              <w:rPr>
                <w:rFonts w:ascii="Bookman Old Style" w:hAnsi="Bookman Old Style" w:cs="Arial"/>
                <w:bCs/>
                <w:sz w:val="22"/>
                <w:szCs w:val="22"/>
                <w:lang w:val="en-US"/>
              </w:rPr>
            </w:pPr>
            <w:hyperlink r:id="rId110" w:history="1">
              <w:r w:rsidRPr="00CC59CF">
                <w:rPr>
                  <w:rFonts w:ascii="Bookman Old Style" w:hAnsi="Bookman Old Style" w:cs="Arial"/>
                  <w:bCs/>
                  <w:sz w:val="22"/>
                  <w:szCs w:val="22"/>
                </w:rPr>
                <w:t>infoespa@mnec.gr</w:t>
              </w:r>
            </w:hyperlink>
            <w:r w:rsidRPr="00CC59CF">
              <w:rPr>
                <w:rFonts w:ascii="Bookman Old Style" w:hAnsi="Bookman Old Style" w:cs="Arial"/>
                <w:bCs/>
                <w:sz w:val="22"/>
                <w:szCs w:val="22"/>
                <w:lang w:val="en-US"/>
              </w:rPr>
              <w:t xml:space="preserve"> </w:t>
            </w:r>
          </w:p>
        </w:tc>
        <w:tc>
          <w:tcPr>
            <w:tcW w:w="2824" w:type="dxa"/>
            <w:vAlign w:val="center"/>
          </w:tcPr>
          <w:p w:rsidR="00F8755E" w:rsidRPr="00CC59CF" w:rsidRDefault="00F8755E" w:rsidP="00504979">
            <w:pPr>
              <w:pStyle w:val="BodyTextIndent2"/>
              <w:spacing w:after="0" w:line="360" w:lineRule="auto"/>
              <w:ind w:left="0"/>
              <w:jc w:val="both"/>
              <w:rPr>
                <w:rFonts w:ascii="Bookman Old Style" w:hAnsi="Bookman Old Style" w:cs="Arial"/>
                <w:bCs/>
                <w:sz w:val="22"/>
                <w:szCs w:val="22"/>
              </w:rPr>
            </w:pPr>
            <w:r w:rsidRPr="00CC59CF">
              <w:rPr>
                <w:rFonts w:ascii="Bookman Old Style" w:hAnsi="Bookman Old Style" w:cs="Arial"/>
                <w:bCs/>
                <w:sz w:val="22"/>
                <w:szCs w:val="22"/>
              </w:rPr>
              <w:t>M.O. 180 ερωτήματα μηνιαίως</w:t>
            </w:r>
          </w:p>
        </w:tc>
      </w:tr>
      <w:tr w:rsidR="00F8755E" w:rsidRPr="00CC59CF" w:rsidTr="00504979">
        <w:tc>
          <w:tcPr>
            <w:tcW w:w="3159" w:type="dxa"/>
            <w:vAlign w:val="center"/>
          </w:tcPr>
          <w:p w:rsidR="00F8755E" w:rsidRPr="00CC59CF" w:rsidRDefault="00F8755E" w:rsidP="00504979">
            <w:pPr>
              <w:spacing w:before="120"/>
              <w:rPr>
                <w:rFonts w:cs="Arial"/>
                <w:bCs/>
              </w:rPr>
            </w:pPr>
            <w:r w:rsidRPr="00CC59CF">
              <w:rPr>
                <w:rFonts w:cs="Arial"/>
                <w:bCs/>
              </w:rPr>
              <w:t>Ενημερωτικές/συμβουλευτικές  συναντήσεις εργασίας με Δικαιούχους για θέματα δημοσιότητας</w:t>
            </w:r>
          </w:p>
        </w:tc>
        <w:tc>
          <w:tcPr>
            <w:tcW w:w="3125" w:type="dxa"/>
            <w:vAlign w:val="center"/>
          </w:tcPr>
          <w:p w:rsidR="00F8755E" w:rsidRPr="00CC59CF" w:rsidRDefault="00F8755E" w:rsidP="00504979">
            <w:pPr>
              <w:pStyle w:val="BodyTextIndent2"/>
              <w:spacing w:after="0" w:line="360" w:lineRule="auto"/>
              <w:ind w:left="0"/>
              <w:jc w:val="both"/>
              <w:rPr>
                <w:rFonts w:ascii="Bookman Old Style" w:hAnsi="Bookman Old Style" w:cs="Arial"/>
                <w:bCs/>
                <w:sz w:val="22"/>
                <w:szCs w:val="22"/>
              </w:rPr>
            </w:pPr>
            <w:r w:rsidRPr="00CC59CF">
              <w:rPr>
                <w:rFonts w:ascii="Bookman Old Style" w:hAnsi="Bookman Old Style" w:cs="Arial"/>
                <w:bCs/>
                <w:sz w:val="22"/>
                <w:szCs w:val="22"/>
              </w:rPr>
              <w:t>1 συνάντηση εργασίας/μήνα</w:t>
            </w:r>
          </w:p>
        </w:tc>
        <w:tc>
          <w:tcPr>
            <w:tcW w:w="2824" w:type="dxa"/>
            <w:vAlign w:val="center"/>
          </w:tcPr>
          <w:p w:rsidR="00F8755E" w:rsidRPr="00CC59CF" w:rsidRDefault="00F8755E" w:rsidP="00504979">
            <w:pPr>
              <w:pStyle w:val="BodyTextIndent2"/>
              <w:spacing w:after="0" w:line="360" w:lineRule="auto"/>
              <w:ind w:left="0"/>
              <w:jc w:val="both"/>
              <w:rPr>
                <w:rFonts w:ascii="Bookman Old Style" w:hAnsi="Bookman Old Style" w:cs="Arial"/>
                <w:bCs/>
                <w:sz w:val="22"/>
                <w:szCs w:val="22"/>
              </w:rPr>
            </w:pPr>
            <w:r w:rsidRPr="00CC59CF">
              <w:rPr>
                <w:rFonts w:ascii="Bookman Old Style" w:hAnsi="Bookman Old Style" w:cs="Arial"/>
                <w:bCs/>
                <w:sz w:val="22"/>
                <w:szCs w:val="22"/>
              </w:rPr>
              <w:t>Μ.Ο. 2/μήνα</w:t>
            </w:r>
          </w:p>
        </w:tc>
      </w:tr>
      <w:tr w:rsidR="00F8755E" w:rsidRPr="00CC59CF" w:rsidTr="00504979">
        <w:tc>
          <w:tcPr>
            <w:tcW w:w="3159" w:type="dxa"/>
            <w:vAlign w:val="center"/>
          </w:tcPr>
          <w:p w:rsidR="00F8755E" w:rsidRPr="00CC59CF" w:rsidRDefault="00F8755E" w:rsidP="00504979">
            <w:pPr>
              <w:spacing w:before="120"/>
              <w:rPr>
                <w:rFonts w:cs="Arial"/>
                <w:bCs/>
              </w:rPr>
            </w:pPr>
            <w:r w:rsidRPr="00CC59CF">
              <w:rPr>
                <w:rFonts w:cs="Arial"/>
                <w:bCs/>
              </w:rPr>
              <w:t>Συμβουλευτική επικοινωνία (τηλεφωνική /διαδικτυακή με Δικαιούχους για θέματα δημοσιότητας</w:t>
            </w:r>
          </w:p>
        </w:tc>
        <w:tc>
          <w:tcPr>
            <w:tcW w:w="3125" w:type="dxa"/>
            <w:vAlign w:val="center"/>
          </w:tcPr>
          <w:p w:rsidR="00F8755E" w:rsidRPr="00CC59CF" w:rsidRDefault="00F8755E" w:rsidP="00504979">
            <w:pPr>
              <w:pStyle w:val="BodyTextIndent2"/>
              <w:spacing w:after="0" w:line="360" w:lineRule="auto"/>
              <w:ind w:left="0"/>
              <w:jc w:val="both"/>
              <w:rPr>
                <w:rFonts w:ascii="Bookman Old Style" w:hAnsi="Bookman Old Style" w:cs="Arial"/>
                <w:bCs/>
                <w:sz w:val="22"/>
                <w:szCs w:val="22"/>
              </w:rPr>
            </w:pPr>
            <w:r w:rsidRPr="00CC59CF">
              <w:rPr>
                <w:rFonts w:ascii="Bookman Old Style" w:hAnsi="Bookman Old Style" w:cs="Arial"/>
                <w:bCs/>
                <w:sz w:val="22"/>
                <w:szCs w:val="22"/>
              </w:rPr>
              <w:t xml:space="preserve">           Μ.Ο. 30/μήνα</w:t>
            </w:r>
          </w:p>
        </w:tc>
        <w:tc>
          <w:tcPr>
            <w:tcW w:w="2824" w:type="dxa"/>
            <w:vAlign w:val="center"/>
          </w:tcPr>
          <w:p w:rsidR="00F8755E" w:rsidRPr="00CC59CF" w:rsidRDefault="00F8755E" w:rsidP="00504979">
            <w:pPr>
              <w:pStyle w:val="BodyTextIndent2"/>
              <w:spacing w:after="0" w:line="360" w:lineRule="auto"/>
              <w:ind w:left="0"/>
              <w:jc w:val="both"/>
              <w:rPr>
                <w:rFonts w:ascii="Bookman Old Style" w:hAnsi="Bookman Old Style" w:cs="Arial"/>
                <w:bCs/>
                <w:sz w:val="22"/>
                <w:szCs w:val="22"/>
              </w:rPr>
            </w:pPr>
            <w:r w:rsidRPr="00CC59CF">
              <w:rPr>
                <w:rFonts w:ascii="Bookman Old Style" w:hAnsi="Bookman Old Style" w:cs="Arial"/>
                <w:bCs/>
                <w:sz w:val="22"/>
                <w:szCs w:val="22"/>
              </w:rPr>
              <w:t>Μ.Ο. 50/μήνα</w:t>
            </w:r>
          </w:p>
        </w:tc>
      </w:tr>
      <w:tr w:rsidR="00F8755E" w:rsidRPr="00CC59CF" w:rsidTr="00504979">
        <w:tc>
          <w:tcPr>
            <w:tcW w:w="3159" w:type="dxa"/>
            <w:vAlign w:val="center"/>
          </w:tcPr>
          <w:p w:rsidR="00F8755E" w:rsidRPr="00CC59CF" w:rsidRDefault="00F8755E" w:rsidP="00504979">
            <w:pPr>
              <w:spacing w:before="120"/>
              <w:rPr>
                <w:rFonts w:cs="Arial"/>
                <w:bCs/>
              </w:rPr>
            </w:pPr>
            <w:r w:rsidRPr="00CC59CF">
              <w:rPr>
                <w:rFonts w:cs="Arial"/>
                <w:bCs/>
              </w:rPr>
              <w:t>Προβολή των δράσεων του ΕΠΕΔΒΜ στα Μέσα Κοινωνικής Δικτύωσης με στόχο το ευρύ κοινό</w:t>
            </w:r>
          </w:p>
          <w:p w:rsidR="00F8755E" w:rsidRPr="00CC59CF" w:rsidRDefault="00F8755E" w:rsidP="00504979">
            <w:pPr>
              <w:spacing w:before="120"/>
              <w:rPr>
                <w:rFonts w:cs="Arial"/>
                <w:bCs/>
                <w:strike/>
              </w:rPr>
            </w:pPr>
          </w:p>
        </w:tc>
        <w:tc>
          <w:tcPr>
            <w:tcW w:w="3125" w:type="dxa"/>
            <w:vAlign w:val="center"/>
          </w:tcPr>
          <w:p w:rsidR="00F8755E" w:rsidRPr="00CC59CF" w:rsidRDefault="00F8755E" w:rsidP="00504979">
            <w:pPr>
              <w:pStyle w:val="BodyTextIndent2"/>
              <w:spacing w:after="0" w:line="360" w:lineRule="auto"/>
              <w:ind w:left="0"/>
              <w:jc w:val="both"/>
              <w:rPr>
                <w:rFonts w:ascii="Bookman Old Style" w:hAnsi="Bookman Old Style" w:cs="Arial"/>
                <w:bCs/>
                <w:strike/>
                <w:sz w:val="22"/>
                <w:szCs w:val="22"/>
              </w:rPr>
            </w:pPr>
          </w:p>
        </w:tc>
        <w:tc>
          <w:tcPr>
            <w:tcW w:w="2824" w:type="dxa"/>
            <w:vAlign w:val="center"/>
          </w:tcPr>
          <w:p w:rsidR="00F8755E" w:rsidRPr="00CC59CF" w:rsidRDefault="00F8755E" w:rsidP="00504979">
            <w:pPr>
              <w:pStyle w:val="BodyTextIndent2"/>
              <w:spacing w:after="0" w:line="360" w:lineRule="auto"/>
              <w:ind w:left="0"/>
              <w:jc w:val="both"/>
              <w:rPr>
                <w:rFonts w:ascii="Bookman Old Style" w:hAnsi="Bookman Old Style" w:cs="Arial"/>
                <w:bCs/>
                <w:strike/>
                <w:sz w:val="22"/>
                <w:szCs w:val="22"/>
              </w:rPr>
            </w:pPr>
          </w:p>
          <w:p w:rsidR="00F8755E" w:rsidRPr="00CC59CF" w:rsidRDefault="00F8755E" w:rsidP="00504979">
            <w:pPr>
              <w:pStyle w:val="BodyTextIndent2"/>
              <w:spacing w:after="0" w:line="360" w:lineRule="auto"/>
              <w:ind w:left="0"/>
              <w:jc w:val="both"/>
              <w:rPr>
                <w:rFonts w:ascii="Bookman Old Style" w:hAnsi="Bookman Old Style" w:cs="Arial"/>
                <w:bCs/>
                <w:strike/>
                <w:sz w:val="22"/>
                <w:szCs w:val="22"/>
              </w:rPr>
            </w:pPr>
            <w:r w:rsidRPr="00CC59CF">
              <w:rPr>
                <w:rFonts w:ascii="Bookman Old Style" w:hAnsi="Bookman Old Style" w:cs="Arial"/>
                <w:bCs/>
                <w:sz w:val="22"/>
                <w:szCs w:val="22"/>
              </w:rPr>
              <w:t>Βλ. κεφ. 4.3.3.6 «Δράσεις Πληροφόρησης και Δημοσιότητας στα</w:t>
            </w:r>
            <w:r w:rsidRPr="00CC59CF">
              <w:rPr>
                <w:rFonts w:ascii="Bookman Old Style" w:hAnsi="Bookman Old Style" w:cs="Arial"/>
                <w:bCs/>
                <w:strike/>
                <w:sz w:val="22"/>
                <w:szCs w:val="22"/>
              </w:rPr>
              <w:t xml:space="preserve"> </w:t>
            </w:r>
            <w:r w:rsidRPr="00D12F4B">
              <w:rPr>
                <w:rFonts w:ascii="Bookman Old Style" w:hAnsi="Bookman Old Style" w:cs="Arial"/>
                <w:bCs/>
                <w:sz w:val="22"/>
                <w:szCs w:val="22"/>
              </w:rPr>
              <w:t>Μέσα Κοινωνικής Δικτύωσης»</w:t>
            </w:r>
          </w:p>
        </w:tc>
      </w:tr>
    </w:tbl>
    <w:p w:rsidR="00F8755E" w:rsidRPr="00CC59CF" w:rsidRDefault="00F8755E" w:rsidP="00FB75BA">
      <w:pPr>
        <w:pStyle w:val="Default"/>
        <w:tabs>
          <w:tab w:val="left" w:pos="1260"/>
          <w:tab w:val="left" w:pos="1440"/>
        </w:tabs>
        <w:jc w:val="both"/>
        <w:rPr>
          <w:rFonts w:ascii="Bookman Old Style" w:hAnsi="Bookman Old Style" w:cs="Arial"/>
          <w:color w:val="auto"/>
          <w:sz w:val="22"/>
          <w:szCs w:val="22"/>
          <w:lang w:eastAsia="en-US"/>
        </w:rPr>
      </w:pPr>
    </w:p>
    <w:p w:rsidR="00F8755E" w:rsidRPr="00CC59CF" w:rsidRDefault="00F8755E" w:rsidP="00FB75BA">
      <w:pPr>
        <w:pStyle w:val="default0"/>
        <w:spacing w:line="360" w:lineRule="auto"/>
        <w:jc w:val="both"/>
        <w:rPr>
          <w:rFonts w:ascii="Bookman Old Style" w:hAnsi="Bookman Old Style" w:cs="Arial"/>
          <w:bCs/>
          <w:color w:val="auto"/>
          <w:sz w:val="22"/>
          <w:szCs w:val="22"/>
        </w:rPr>
      </w:pPr>
    </w:p>
    <w:p w:rsidR="00F8755E" w:rsidRPr="00CC59CF" w:rsidRDefault="00F8755E" w:rsidP="00FB75BA">
      <w:pPr>
        <w:pStyle w:val="default0"/>
        <w:spacing w:line="360" w:lineRule="auto"/>
        <w:jc w:val="both"/>
        <w:rPr>
          <w:rFonts w:ascii="Bookman Old Style" w:hAnsi="Bookman Old Style" w:cs="Arial"/>
          <w:bCs/>
          <w:color w:val="auto"/>
          <w:sz w:val="22"/>
          <w:szCs w:val="22"/>
        </w:rPr>
      </w:pPr>
      <w:r w:rsidRPr="00CC59CF">
        <w:rPr>
          <w:rFonts w:ascii="Bookman Old Style" w:hAnsi="Bookman Old Style" w:cs="Arial"/>
          <w:bCs/>
          <w:color w:val="auto"/>
          <w:sz w:val="22"/>
          <w:szCs w:val="22"/>
        </w:rPr>
        <w:t xml:space="preserve">Συμπερασματικά, αξίζει να αναφερθεί ότι στο σύνολο των δράσεων που πραγματοποίησε η ΕΥΔ υπήρξε θετική ανταπόκριση. Λαμβάνοντας υπόψη τόσο τους δείκτες υλοποίησης και αποτελέσματος των ενεργειών πληροφόρησης και δημοσιότητας όσο και την ανταπόκριση των ομάδων στόχευσης στις πραγματοποιθείσες ενέργειες, η επιλογή των δράσεων εμφανίζει θετικές ενδείξεις. Ειδικότερα,  η ανταπόκριση και η αναγνωρισιμότητα του Ε.Π. με την προβολή της προστιθέμενης αξίας του Ευρωπαϊκού Κοινωνικού Ταμείου, προκύπτει μέσα από αυξημένη ζήτηση πληροφόρησης του ευρέος κοινού τόσο στην ετήσια εκδήλωση όσο και μέσα από τις ερωτήσεις που απευθύνονται στο γραφείο πληροφόρησης. Ακόμη, υπήρξε ανταπόκριση των Δικαιούχων -ως πολλαπλασιαστές της πληροφόρησης- και αποδοχή της ενιαίας ταυτότητας και είναι εμφανής η προσπάθειά τους για συστηματική επικοινωνία με την ΕΥΔ και διαρκή συνεργασία στο πλαίσιο αυτό. Επιπλέον, η παραγωγή και διανομή ενημερωτικού υλικού σχετικά με το πρόγραμμα, καθώς και το ενδιαφέρον των ΜΜΕ για το επιχειρησιακό πρόγραμμα καταδεικνύει ότι το ευρύ κοινό έχει συνεχή ενημέρωση για τις δραστηριότητες του προγράμματος και τους στόχους του. Επιπρόσθετα, λαμβάνονται υπόψη και οι δείκτες ακροαματικότητας και θεαματικότητας καθώς και οι σελιδοπροβολές των ενεργειών δημοσιότητας στα ΜΜΕ. </w:t>
      </w:r>
    </w:p>
    <w:p w:rsidR="00F8755E" w:rsidRPr="00CC59CF" w:rsidRDefault="00F8755E" w:rsidP="00FB75BA">
      <w:pPr>
        <w:pStyle w:val="default0"/>
        <w:spacing w:line="360" w:lineRule="auto"/>
        <w:jc w:val="both"/>
        <w:rPr>
          <w:rFonts w:ascii="Bookman Old Style" w:hAnsi="Bookman Old Style" w:cs="Arial"/>
          <w:bCs/>
          <w:color w:val="auto"/>
          <w:sz w:val="22"/>
          <w:szCs w:val="22"/>
        </w:rPr>
      </w:pPr>
      <w:r w:rsidRPr="00CC59CF">
        <w:rPr>
          <w:rFonts w:ascii="Bookman Old Style" w:hAnsi="Bookman Old Style" w:cs="Arial"/>
          <w:bCs/>
          <w:color w:val="auto"/>
          <w:sz w:val="22"/>
          <w:szCs w:val="22"/>
        </w:rPr>
        <w:t xml:space="preserve">Τέλος, ενδείξεις δίνουν και η συχνότητα που παρουσιάζεται στο διαδίκτυο η ιστοσελίδα του ΕΠΕΔΒΜ (Search Engine Optimization) όπως θα αναφερθεί παρακάτω. </w:t>
      </w:r>
    </w:p>
    <w:p w:rsidR="00F8755E" w:rsidRPr="00CC59CF" w:rsidRDefault="00F8755E" w:rsidP="00FB75BA">
      <w:pPr>
        <w:pStyle w:val="default0"/>
        <w:spacing w:line="360" w:lineRule="auto"/>
        <w:jc w:val="both"/>
        <w:rPr>
          <w:rFonts w:ascii="Bookman Old Style" w:hAnsi="Bookman Old Style" w:cs="Arial"/>
          <w:bCs/>
          <w:color w:val="auto"/>
          <w:sz w:val="22"/>
          <w:szCs w:val="22"/>
        </w:rPr>
      </w:pPr>
      <w:r w:rsidRPr="00CC59CF">
        <w:rPr>
          <w:rFonts w:ascii="Bookman Old Style" w:hAnsi="Bookman Old Style" w:cs="Arial"/>
          <w:bCs/>
          <w:color w:val="auto"/>
          <w:sz w:val="22"/>
          <w:szCs w:val="22"/>
        </w:rPr>
        <w:t>Αξίζει επίσης να τονιστεί πως στην παρούσα φάση υπάρχει επαρκώς ανεπτυγμένη εταιρική ταυτότητα και βασικά στοιχεία οπτικής αναγνώρισης τηρούνται με συνέπεια ως προς το γραφιστικό σκέλος στις εκδόσεις και τα έγγραφα του προγράμματος καθώς και στα διαδικτυακά εργαλεία (sites, social media) που χρησιμοποιεί η ΕΥΔ ΕΠΕΔΒΜ.</w:t>
      </w:r>
    </w:p>
    <w:p w:rsidR="00F8755E" w:rsidRPr="00CC59CF" w:rsidRDefault="00F8755E" w:rsidP="00FB75BA">
      <w:pPr>
        <w:pStyle w:val="default0"/>
        <w:spacing w:line="360" w:lineRule="auto"/>
        <w:jc w:val="both"/>
        <w:rPr>
          <w:rFonts w:ascii="Bookman Old Style" w:hAnsi="Bookman Old Style" w:cs="Arial"/>
          <w:bCs/>
          <w:color w:val="auto"/>
          <w:sz w:val="22"/>
          <w:szCs w:val="22"/>
        </w:rPr>
      </w:pPr>
      <w:r w:rsidRPr="00CC59CF">
        <w:rPr>
          <w:rFonts w:ascii="Bookman Old Style" w:hAnsi="Bookman Old Style" w:cs="Arial"/>
          <w:bCs/>
          <w:color w:val="auto"/>
          <w:sz w:val="22"/>
          <w:szCs w:val="22"/>
        </w:rPr>
        <w:t xml:space="preserve">Τα ΜΜΕ και ο Τύπος σε τοπικό, περιφερειακό και εθνικό επίπεδο έχουν λειτουργήσει ως πολλαπλασιαστές πληροφορίας. Η  πρόσβαση στα ΜΜΕ έχει βασιστεί κυρίως σε Προκηρύξεις έργων που αναρτώνται στον ιστότοπο της ΕΥΔ, σε Δελτία Τύπου του ΥΠΑΙΘ σχετικά με τις συγχρηματοδοτούμενες πράξεις καθώς και στους λογαριασμούς των Μέσων Κοινωνικής Δικτύωσης που διαθέτει πλέον η ΕΥΔ ΕΠΕΔΒΜ. Τα παραπάνω δημοσιεύθηκαν ή/και διανεμήθηκαν σε μεγάλη κλίμακα καθώς και σε συναντήσεις εργασίας με δημοσιογράφους που δημιουργούν θετικό περιβάλλον για την απήχηση του Προγράμματος στο ευρύ κοινό.  Αξίζει να σημειωθεί η σχεδόν μηδενική αρνητική δημοσιότητα για το ΕΠΕΔΒΜ όπως και το γεγονός πως κανένα τηλεοπτικό ή ραδιοφωνικό ρεπορτάζ δεν άσκησε αρνητική κριτική στο Επιχειρησιακό Πρόγραμμα. </w:t>
      </w:r>
    </w:p>
    <w:p w:rsidR="00F8755E" w:rsidRPr="00CC59CF" w:rsidRDefault="00F8755E" w:rsidP="00FB75BA">
      <w:pPr>
        <w:spacing w:before="0" w:after="200" w:line="360" w:lineRule="auto"/>
        <w:rPr>
          <w:rFonts w:cs="Arial"/>
          <w:bCs/>
          <w:lang w:eastAsia="el-GR"/>
        </w:rPr>
      </w:pPr>
      <w:r w:rsidRPr="00CC59CF">
        <w:rPr>
          <w:rFonts w:cs="Arial"/>
          <w:bCs/>
          <w:lang w:eastAsia="el-GR"/>
        </w:rPr>
        <w:t>Από τη συσχέτιση δημοσιευμάτων με την παρακολούθηση συζητήσεων σε on line κοινότητες του ελληνικού διαδικτύου, προκύπτει ότι οι αναφορές στο ΕΠΕΔΒΜ σχετίζονται άμεσα με θέματα που υπάρχουν στην ατζέντα του ελληνικού δημόσιου διαλόγου και συνδέουν την πρωταγωνιστική συνεισφορά της εκπαίδευσης και της κατάρτισης, σε μείζονα ζητούμενα «εθνικού χαρακτήρα» καθώς η κρίση αποσταθεροποιεί στερεότυπα και δεδομένα, δημιουργώντας μια εκ των πραγμάτων αδήριτη ανάγκη για διαρκή ποιοτική αναβάθμιση της χώρας ως ισότιμο μέλος της Ευρωπαϊκής Ένωσης .</w:t>
      </w:r>
    </w:p>
    <w:p w:rsidR="00F8755E" w:rsidRPr="00CC59CF" w:rsidRDefault="00F8755E" w:rsidP="00FB75BA">
      <w:pPr>
        <w:spacing w:before="0" w:after="200" w:line="360" w:lineRule="auto"/>
        <w:rPr>
          <w:rFonts w:cs="Arial"/>
          <w:bCs/>
          <w:lang w:eastAsia="el-GR"/>
        </w:rPr>
      </w:pPr>
      <w:r w:rsidRPr="00CC59CF">
        <w:rPr>
          <w:rFonts w:cs="Arial"/>
          <w:bCs/>
          <w:lang w:eastAsia="el-GR"/>
        </w:rPr>
        <w:t>Η εικόνα του ΕΠΕΔΒΜ, όπως προκύπτει διαδικτυακά (on line reputation management) –ενδεικτικά- μέσα από μία από τις γνωστότερες μηχανές αναζήτησης, το Google, αποτιμάται ως θετική. Με τη φράση-κλειδί «Εκπαίδευση και Δια Βίου Μάθηση 2013 » εμφανίζονται 797.000 (ενώ το 2012 μόλις 280.000) αποτελέσματα που αφορούν στην συντριπτική τους πλειοψηφία σε δράσεις του επιχειρησιακού προγράμματος.  Το σύνολο σχεδόν των αναφορών δεν εμπεριέχει στοιχεία αρνητικής δημοσιότητας. Επιπλέον, με την ίδια φράση, η σελίδα του Επιχειρησιακού Προγράμματος (</w:t>
      </w:r>
      <w:hyperlink r:id="rId111" w:history="1">
        <w:r w:rsidRPr="00CC59CF">
          <w:rPr>
            <w:rFonts w:cs="Arial"/>
            <w:bCs/>
            <w:lang w:eastAsia="el-GR"/>
          </w:rPr>
          <w:t>http://www.edulll.gr/</w:t>
        </w:r>
      </w:hyperlink>
      <w:r w:rsidRPr="00CC59CF">
        <w:rPr>
          <w:rFonts w:cs="Arial"/>
          <w:bCs/>
          <w:lang w:eastAsia="el-GR"/>
        </w:rPr>
        <w:t xml:space="preserve">)  εμφανίζεται πρώτη, ενώ  ενδεικτικά αξίζει να αναφερθεί ότι με τη φράση «πρόγραμμα μαθητείας» που είναι μία από τις πιο δημοφιλείς αναζητήσεις αυτή την περίοδο στην Ελλάδα, ο ιστότοπος </w:t>
      </w:r>
      <w:hyperlink r:id="rId112" w:history="1">
        <w:r w:rsidRPr="00CC59CF">
          <w:rPr>
            <w:rFonts w:cs="Arial"/>
            <w:bCs/>
            <w:lang w:eastAsia="el-GR"/>
          </w:rPr>
          <w:t>http://www.mathiteia4u.gov.gr</w:t>
        </w:r>
      </w:hyperlink>
      <w:r w:rsidRPr="00CC59CF">
        <w:rPr>
          <w:rFonts w:cs="Arial"/>
          <w:bCs/>
          <w:lang w:eastAsia="el-GR"/>
        </w:rPr>
        <w:t xml:space="preserve"> εμφανίζεται επίσης πρώτος ανάμεσα σε 169.000 αποτελέσματα. Και οι δύο αυτές επιδόσεις στο Search engine optimization (SEO) βεβαιώνουν την ικανοποιητική διάχυση πληροφοριών του προγράμματος στο ελληνικό διαδίκτυο.</w:t>
      </w:r>
    </w:p>
    <w:p w:rsidR="00F8755E" w:rsidRPr="00CC59CF" w:rsidRDefault="00F8755E" w:rsidP="00FB75BA">
      <w:pPr>
        <w:spacing w:before="0" w:after="200" w:line="360" w:lineRule="auto"/>
        <w:rPr>
          <w:rFonts w:cs="Arial"/>
          <w:bCs/>
          <w:lang w:eastAsia="el-GR"/>
        </w:rPr>
      </w:pPr>
      <w:r w:rsidRPr="00CC59CF">
        <w:rPr>
          <w:rFonts w:cs="Arial"/>
          <w:bCs/>
          <w:lang w:eastAsia="el-GR"/>
        </w:rPr>
        <w:t xml:space="preserve">Ωστόσο, για τη διεξαγωγή ενός αξιόπιστου αποτελέσματος που θα αφορά στην αποτίμηση των δράσεων δημοσιότητας, έχουν προγραμματιστεί, εντός του 2014 μέχρι και «τρεις (3) πανελλαδικές μετρήσεις στο ευρύ κοινό με διαστρωμάτωση σε επιμέρους ομάδες πληθυσμού (νέοι, γυναίκες άνεργοι, πολίτες της περιφέρειας κλπ) αναφορικά με την αναγνωρισιμότητα των παρεμβάσεων του ΕΠΕΔΒΜ. Οι μετρήσεις θα διενεργούνται από ανεξάρτητη εταιρία ερευνών» όπως χαρακτηριστικά αναφέρεται στο τεύχος προκήρυξης του διεθνούς ανοιχτού διαγωνισμού επιλογής αναδόχου  για την εκτέλεση του έργου «Υλοποίηση δράσεων δημοσιότητας στα ΜΜΕ με σκοπό την προβολή των ενεργειών του Επιχειρησιακού Προγράμματος «Εκπαίδευση και Διά Βίου Μάθηση», η διενέργεια του οποίου ολοκληρώθηκε εντός του έτους αναφοράς. </w:t>
      </w:r>
    </w:p>
    <w:p w:rsidR="00F8755E" w:rsidRPr="00CC59CF" w:rsidRDefault="00F8755E" w:rsidP="00FB75BA">
      <w:pPr>
        <w:pStyle w:val="Default"/>
        <w:tabs>
          <w:tab w:val="left" w:pos="1260"/>
          <w:tab w:val="left" w:pos="1440"/>
        </w:tabs>
        <w:spacing w:line="360" w:lineRule="auto"/>
        <w:jc w:val="both"/>
        <w:rPr>
          <w:rFonts w:ascii="Bookman Old Style" w:hAnsi="Bookman Old Style" w:cs="Arial"/>
          <w:bCs/>
          <w:color w:val="auto"/>
          <w:sz w:val="22"/>
          <w:szCs w:val="22"/>
        </w:rPr>
      </w:pPr>
      <w:r w:rsidRPr="00CC59CF">
        <w:rPr>
          <w:rFonts w:ascii="Bookman Old Style" w:hAnsi="Bookman Old Style" w:cs="Arial"/>
          <w:bCs/>
          <w:color w:val="auto"/>
          <w:sz w:val="22"/>
          <w:szCs w:val="22"/>
        </w:rPr>
        <w:t xml:space="preserve">Στόχος των ερευνών κοινής γνώμης είναι να εξαχθούν συμπεράσματα για την αποτελεσματικότητα του σχεδίου δράσης που ακολουθήθηκε, τη δύναμη της επικοινωνίας του προβαλλόμενου μηνύματος, την κατανόηση και την αναγνωρισιμότητα των διαφημιστικών μηνυμάτων, τη δυνατότητα ανάκλησης οπτικοακουστικών μηνυμάτων, την αποτελεσματικότητα των μέσων επικοινωνίας που επιλέχθηκαν και γενικότερα θετικές και αρνητικές εντυπώσεις, προτάσεις και προσδοκίες του κοινού, τα οποία θα αξιοποιηθούν γενικότερα και ειδικότερα για τον προγραμματισμό των νέων ενεργειών πληροφόρησης και δημοσιότητας. </w:t>
      </w:r>
    </w:p>
    <w:p w:rsidR="00F8755E" w:rsidRDefault="00F8755E" w:rsidP="007F7DB0">
      <w:pPr>
        <w:pStyle w:val="Heading3"/>
        <w:rPr>
          <w:rFonts w:cs="Arial"/>
          <w:bCs/>
        </w:rPr>
      </w:pPr>
    </w:p>
    <w:p w:rsidR="00F8755E" w:rsidRPr="000203B8" w:rsidRDefault="00F8755E" w:rsidP="007F7DB0">
      <w:pPr>
        <w:pStyle w:val="Heading3"/>
        <w:rPr>
          <w:color w:val="000000"/>
        </w:rPr>
      </w:pPr>
      <w:bookmarkStart w:id="97" w:name="_Toc389660605"/>
      <w:r>
        <w:t xml:space="preserve">4.3.5 </w:t>
      </w:r>
      <w:r w:rsidRPr="000203B8">
        <w:t xml:space="preserve">Συνοπτικά προγραμματίζεται για το </w:t>
      </w:r>
      <w:r>
        <w:t>2014</w:t>
      </w:r>
      <w:bookmarkEnd w:id="97"/>
      <w:r w:rsidRPr="000203B8">
        <w:t xml:space="preserve">  </w:t>
      </w:r>
    </w:p>
    <w:p w:rsidR="00F8755E" w:rsidRPr="00CC59CF" w:rsidRDefault="00F8755E" w:rsidP="00FB75BA">
      <w:pPr>
        <w:tabs>
          <w:tab w:val="left" w:pos="3975"/>
        </w:tabs>
        <w:autoSpaceDE w:val="0"/>
        <w:autoSpaceDN w:val="0"/>
        <w:adjustRightInd w:val="0"/>
        <w:spacing w:line="360" w:lineRule="auto"/>
        <w:rPr>
          <w:rFonts w:cs="Arial"/>
          <w:bCs/>
        </w:rPr>
      </w:pPr>
      <w:r w:rsidRPr="00CC59CF">
        <w:rPr>
          <w:rFonts w:cs="Arial"/>
          <w:bCs/>
        </w:rPr>
        <w:t>Λαμβάνοντας υπόψη τη μετάβαση από τη Β’ επικοινωνιακή φάση στη Γ’ και έχοντας πάντα ως δεδομένο την προβολή δράσεων με χαρακτήρα χρηστικής πληροφόρησης για τον ωφελούμενο προγραμματίζονται (ενδεικτικά)</w:t>
      </w:r>
    </w:p>
    <w:p w:rsidR="00F8755E" w:rsidRDefault="00F8755E" w:rsidP="00E36870">
      <w:pPr>
        <w:numPr>
          <w:ilvl w:val="0"/>
          <w:numId w:val="62"/>
        </w:numPr>
        <w:tabs>
          <w:tab w:val="left" w:pos="3975"/>
        </w:tabs>
        <w:autoSpaceDE w:val="0"/>
        <w:autoSpaceDN w:val="0"/>
        <w:adjustRightInd w:val="0"/>
        <w:spacing w:before="0" w:line="360" w:lineRule="auto"/>
        <w:rPr>
          <w:rFonts w:cs="Arial"/>
          <w:bCs/>
        </w:rPr>
      </w:pPr>
      <w:r w:rsidRPr="00CC59CF">
        <w:rPr>
          <w:rFonts w:cs="Arial"/>
          <w:bCs/>
        </w:rPr>
        <w:t xml:space="preserve">η ετήσια εκδήλωση με την εκ νέου συμμετοχή της ΕΥΔ ΕΠΕΔΒΜ στην επικοινωνιακή καμπάνια «Νεολαίας σε Κίνηση», εντός του β’ εξαμήνου του 2014 </w:t>
      </w:r>
    </w:p>
    <w:p w:rsidR="00F8755E" w:rsidRDefault="00F8755E" w:rsidP="00E36870">
      <w:pPr>
        <w:numPr>
          <w:ilvl w:val="0"/>
          <w:numId w:val="62"/>
        </w:numPr>
        <w:tabs>
          <w:tab w:val="left" w:pos="3975"/>
        </w:tabs>
        <w:autoSpaceDE w:val="0"/>
        <w:autoSpaceDN w:val="0"/>
        <w:adjustRightInd w:val="0"/>
        <w:spacing w:before="0" w:line="360" w:lineRule="auto"/>
        <w:rPr>
          <w:rFonts w:cs="Arial"/>
          <w:bCs/>
        </w:rPr>
      </w:pPr>
      <w:r w:rsidRPr="00CC59CF">
        <w:rPr>
          <w:rFonts w:cs="Arial"/>
          <w:bCs/>
        </w:rPr>
        <w:t xml:space="preserve">η ευρεία, καθημερινή παρουσία του Ε.Π, «Εκπαίδευση και Διά Βίου Μάθηση» στα μέσα κοινωνικής δικτύωσης για προβολή της υλοποίησης των δράσεων του ΕΠΕΔΒΜ και προβολής καλών πρακτικών </w:t>
      </w:r>
    </w:p>
    <w:p w:rsidR="00F8755E" w:rsidRDefault="00F8755E" w:rsidP="00E36870">
      <w:pPr>
        <w:numPr>
          <w:ilvl w:val="0"/>
          <w:numId w:val="62"/>
        </w:numPr>
        <w:tabs>
          <w:tab w:val="left" w:pos="3975"/>
        </w:tabs>
        <w:autoSpaceDE w:val="0"/>
        <w:autoSpaceDN w:val="0"/>
        <w:adjustRightInd w:val="0"/>
        <w:spacing w:before="0" w:line="360" w:lineRule="auto"/>
        <w:rPr>
          <w:rFonts w:cs="Arial"/>
          <w:bCs/>
        </w:rPr>
      </w:pPr>
      <w:r w:rsidRPr="00CC59CF">
        <w:rPr>
          <w:rFonts w:cs="Arial"/>
          <w:bCs/>
        </w:rPr>
        <w:t>κατόπιν κατακύρωσης του σχετικού αναδόχου, η «Υλοποίηση δράσεων δημοσιότητας στα ΜΜΕ με σκοπό την προβολή των ενεργειών του Επιχειρησιακού Προγράμματος «Εκπαίδευση και Διά Βίου Μάθηση» στοχεύοντας (ενδεικτικά) σε δράσεις καλών πρακτικών της έρευνας και της καινοτομίας καθώς και σε ευαισθητοποίηση της σπουδαιότητας της τεχνικής εκπαίδευσης</w:t>
      </w:r>
    </w:p>
    <w:p w:rsidR="00F8755E" w:rsidRDefault="00F8755E" w:rsidP="00E36870">
      <w:pPr>
        <w:numPr>
          <w:ilvl w:val="0"/>
          <w:numId w:val="62"/>
        </w:numPr>
        <w:tabs>
          <w:tab w:val="left" w:pos="3975"/>
        </w:tabs>
        <w:autoSpaceDE w:val="0"/>
        <w:autoSpaceDN w:val="0"/>
        <w:adjustRightInd w:val="0"/>
        <w:spacing w:before="0" w:line="360" w:lineRule="auto"/>
        <w:rPr>
          <w:rFonts w:cs="Arial"/>
          <w:strike/>
        </w:rPr>
      </w:pPr>
      <w:r w:rsidRPr="00CC59CF">
        <w:rPr>
          <w:rFonts w:cs="Arial"/>
          <w:bCs/>
        </w:rPr>
        <w:t>η συνέχιση όλων των δράσεων για τη Γ’ φάση εφαρμογής του Προγράμματος όπως περιγράφεται στο Επικοινωνιακό Σχέδιο Δράσης.</w:t>
      </w:r>
    </w:p>
    <w:p w:rsidR="00F8755E" w:rsidRPr="000203B8" w:rsidRDefault="00F8755E" w:rsidP="00E87E6A">
      <w:pPr>
        <w:tabs>
          <w:tab w:val="left" w:pos="3975"/>
        </w:tabs>
        <w:autoSpaceDE w:val="0"/>
        <w:autoSpaceDN w:val="0"/>
        <w:adjustRightInd w:val="0"/>
        <w:spacing w:line="360" w:lineRule="auto"/>
        <w:rPr>
          <w:rFonts w:cs="Arial"/>
          <w:strike/>
          <w:color w:val="000000"/>
        </w:rPr>
      </w:pPr>
    </w:p>
    <w:p w:rsidR="00F8755E" w:rsidRDefault="00F8755E" w:rsidP="00E36870">
      <w:pPr>
        <w:pStyle w:val="Heading2"/>
        <w:numPr>
          <w:ilvl w:val="1"/>
          <w:numId w:val="16"/>
        </w:numPr>
        <w:rPr>
          <w:sz w:val="22"/>
          <w:szCs w:val="22"/>
        </w:rPr>
      </w:pPr>
      <w:bookmarkStart w:id="98" w:name="_Toc389660606"/>
      <w:r w:rsidRPr="00E96752">
        <w:rPr>
          <w:sz w:val="22"/>
          <w:szCs w:val="22"/>
        </w:rPr>
        <w:t>Έργα Προτεραιότητας ΕΠΕΔΒΜ</w:t>
      </w:r>
      <w:bookmarkEnd w:id="98"/>
    </w:p>
    <w:p w:rsidR="00F8755E" w:rsidRPr="00D96A6C" w:rsidRDefault="00F8755E" w:rsidP="00CC4593">
      <w:r w:rsidRPr="00D96A6C">
        <w:t xml:space="preserve">Σε συνέχεια της συνάντησης που πραγματοποιήθηκε τον Σεπτέμβριο του 2011 με τον Επίτροπο κ. </w:t>
      </w:r>
      <w:r w:rsidRPr="00D96A6C">
        <w:rPr>
          <w:lang w:val="en-US"/>
        </w:rPr>
        <w:t>J</w:t>
      </w:r>
      <w:r w:rsidRPr="00D96A6C">
        <w:t xml:space="preserve">. </w:t>
      </w:r>
      <w:r w:rsidRPr="00D96A6C">
        <w:rPr>
          <w:lang w:val="en-US"/>
        </w:rPr>
        <w:t>Hahn</w:t>
      </w:r>
      <w:r w:rsidRPr="00D96A6C">
        <w:t xml:space="preserve"> και την Ειδική Γραμματεία ΕΣΠΑ ανακοινώθηκε ένας κατάλογος έργων άμεσης απόδοσης, ο οποίος συμπληρώθηκε σε ένα τελικό κατάλογο «Έργων Προτεραιότητας». Τα έργα αυτά χρηματοδοτούνται από το ΕΤΠΑ, το Ταμείο Συνοχής και το ΕΚΤ.</w:t>
      </w:r>
    </w:p>
    <w:p w:rsidR="00F8755E" w:rsidRPr="00D96A6C" w:rsidRDefault="00F8755E" w:rsidP="00CC4593">
      <w:r w:rsidRPr="00D96A6C">
        <w:t>Στο πλαίσιο αυτό συντάχθηκε πίνακας στον οποίο αποτυπώθηκε η πρόοδος υλοποίησης των έργων προτεραιότητας και για κάθε έργο τέθηκαν διοικητικοί και ποσοτικοί στόχοι. Τα στοιχεία αυτά παρουσιάστηκαν στην Ε.Ε. στο πλαίσιο της ετήσιας διάσκεψης των Προέδρων των Επιτροπών Παρακολούθησης που πραγματοποιήθηκε στην Αθήνα στις 14-12-2011.</w:t>
      </w:r>
    </w:p>
    <w:p w:rsidR="00F8755E" w:rsidRPr="00D96A6C" w:rsidRDefault="00F8755E" w:rsidP="00CC4593">
      <w:r w:rsidRPr="00D96A6C">
        <w:t>Στους σχετικούς πίνακες καταγράφονται μεταξύ των άλλων η παρούσα κατάσταση, τα βασικά οικονομικά μεγέθη, οι απαιτούμενες ενέργειες και το χρονοδιάγραμμα υλοποίησης των Έργων. Τα στοιχεία θα επικαιροποιούνται ανά τρίμηνο και θα αναρτώνται στην ιστοσελίδα του ΕΣΠΑ.</w:t>
      </w:r>
    </w:p>
    <w:p w:rsidR="00F8755E" w:rsidRPr="00D96A6C" w:rsidRDefault="00F8755E" w:rsidP="00CC4593">
      <w:r w:rsidRPr="00D96A6C">
        <w:t xml:space="preserve">Με τις αρ. 1880/ΕΥΔ&amp;ΠΛΑΠ70/16-01-2012 και 5421/ΥΕΔ&amp;ΠΛΑΠ197/3-2-2012 επιστολές αποστάλθηκαν οι σχετικοί πίνακες με τους διοικητικούς και οικονομικούς στόχους του ά τριμήνου 2012 και η σχετική κατηγοριοποίηση των Έργων. </w:t>
      </w:r>
    </w:p>
    <w:p w:rsidR="00F8755E" w:rsidRDefault="00F8755E" w:rsidP="00CC4593">
      <w:r w:rsidRPr="00D96A6C">
        <w:t xml:space="preserve">Η παρακολούθηση των έργων είναι εργοκεντρική και γίνεται με την αξιοποίηση όλων των διαθέσιμων εργαλείων και στοιχείων του ΟΠΣ προκειμένου αφενός να τηρείται το σύστημα διαχείρισης και ελέγχου και αφετέρου να μην προκαλείται επιπλέον διαχειριστικός φόρτος. Παράλληλα θα υπάρχει δυνατότητα να εισάγονται στοιχεία στο ΟΠΣ για έργα προτεραιότητας που ακόμη δεν έχουν κωδικό </w:t>
      </w:r>
      <w:r w:rsidRPr="00D96A6C">
        <w:rPr>
          <w:lang w:val="en-US"/>
        </w:rPr>
        <w:t>MIS</w:t>
      </w:r>
      <w:r w:rsidRPr="00D96A6C">
        <w:t xml:space="preserve">. Επιπλέον θα εκτυπώνονται μέσω του ΟΠΣ </w:t>
      </w:r>
      <w:r>
        <w:t>η επιτελική αναφορά, ο εποπτικός</w:t>
      </w:r>
      <w:r w:rsidRPr="00D96A6C">
        <w:t xml:space="preserve"> έλεγχος με όλα τα έργα προτεραιότητας με κατηγοριοποίηση, δελτία αποτύπωσης της κατάστασης των έργων και αναλυτικά δελτία έργων προς διευκόλυνση της σύνταξης του σχετικού φακέλου που θα αποστέλλεται στην Ευρωπαϊκή Επιτροπή.</w:t>
      </w:r>
    </w:p>
    <w:p w:rsidR="00F8755E" w:rsidRDefault="00F8755E" w:rsidP="00CC4593">
      <w:r>
        <w:t>Με το αρ. 5012/23121/31-01-2012 έγγραφο του Υπουργείου Ανάπτυξης, Ανταγωνιστικότητας, Υποδομών, Μεταφορών και Δικτύων και λαμβάνοντας υπόψη ότι το τελευταίο έχει τη συνολική ευθύνη του ΕΣΠΑ και ειδικότερα της παρακολούθησης της ομαλής υλοποίησης των έργων προτεραιότητας, αποφασίστηκε να οριστεί σύμβουλος διοίκησης με στόχο να επιταχυνθούν οι ρυθμοί εκτέλεσής τους. Με τον τρόπο αυτό επιδιώκεται, αφενός μεν να μεγιστοποιηθούν εντός του τρέχοντος έτους (2013) οι αναμενόμενες απορροφήσεις, αφετέρου δε να επιτευχθεί η ολοκλήρωσή τους εντός της τρέχουσας προγραμματικής περιόδου.</w:t>
      </w:r>
    </w:p>
    <w:p w:rsidR="00F8755E" w:rsidRDefault="00F8755E" w:rsidP="00CC4593">
      <w:r>
        <w:t>Το ΕΠ «Εκπαίδευση και Δια Βίου Μάθηση» συμμετέχει με τα παρακάτω έργα:</w:t>
      </w:r>
    </w:p>
    <w:p w:rsidR="00F8755E" w:rsidRPr="00C31629" w:rsidRDefault="00F8755E" w:rsidP="00CC4593">
      <w:pPr>
        <w:rPr>
          <w:i/>
        </w:rPr>
      </w:pPr>
      <w:r w:rsidRPr="00C31629">
        <w:rPr>
          <w:i/>
        </w:rPr>
        <w:t>Νέο σχολείο (σχολείο 21ου αιώνα) - Στήριξη σχολείων με ενιαίο αναμορφωμένο εκπαιδευτικό πρόγραμμα</w:t>
      </w:r>
    </w:p>
    <w:p w:rsidR="00F8755E" w:rsidRPr="00C31629" w:rsidRDefault="00F8755E" w:rsidP="00CC4593">
      <w:pPr>
        <w:rPr>
          <w:i/>
        </w:rPr>
      </w:pPr>
      <w:r w:rsidRPr="00C31629">
        <w:rPr>
          <w:i/>
        </w:rPr>
        <w:t>Ανάπτυξη Ψηφιακού Εκπαιδευτικού Υλικού (Ψηφιακής Εκπαιδευτικής Πλατφόρμας) - Ψηφιακό Υλικό για τα Σχολεία</w:t>
      </w:r>
    </w:p>
    <w:p w:rsidR="00F8755E" w:rsidRPr="00C31629" w:rsidRDefault="00F8755E" w:rsidP="00CC4593">
      <w:pPr>
        <w:rPr>
          <w:i/>
        </w:rPr>
      </w:pPr>
      <w:r w:rsidRPr="00C31629">
        <w:rPr>
          <w:i/>
        </w:rPr>
        <w:t>Πρακτική Άσκηση τριτοβάθμιας εκπαίδευσης (Πανεπιστήμια)</w:t>
      </w:r>
    </w:p>
    <w:p w:rsidR="00F8755E" w:rsidRPr="00C31629" w:rsidRDefault="00F8755E" w:rsidP="00CC4593">
      <w:pPr>
        <w:rPr>
          <w:i/>
        </w:rPr>
      </w:pPr>
      <w:r w:rsidRPr="00C31629">
        <w:rPr>
          <w:i/>
        </w:rPr>
        <w:t>Ενίσχυση βασικής και εφαρμοσμένης έρευνας (Πρόγραμμα ΘΑΛΗΣ)</w:t>
      </w:r>
    </w:p>
    <w:p w:rsidR="00F8755E" w:rsidRPr="00C31629" w:rsidRDefault="00F8755E" w:rsidP="00CC4593">
      <w:pPr>
        <w:rPr>
          <w:i/>
        </w:rPr>
      </w:pPr>
      <w:r w:rsidRPr="00C31629">
        <w:rPr>
          <w:i/>
        </w:rPr>
        <w:t>Σχολεία Δεύτερης Ευκαιρίας</w:t>
      </w:r>
    </w:p>
    <w:p w:rsidR="00F8755E" w:rsidRPr="00A86EDA" w:rsidRDefault="00F8755E" w:rsidP="00CC4593">
      <w:r w:rsidRPr="00295E8A">
        <w:rPr>
          <w:u w:val="single"/>
        </w:rPr>
        <w:t xml:space="preserve">Αναλυτικά στοιχεία για τις δράσεις αυτές καθώς και το βαθμό υλοποίησής τους παρέχονται στο </w:t>
      </w:r>
      <w:r w:rsidRPr="00295E8A">
        <w:rPr>
          <w:b/>
          <w:u w:val="single"/>
        </w:rPr>
        <w:t xml:space="preserve">κεφάλαιο 3 </w:t>
      </w:r>
      <w:r w:rsidRPr="00075E32">
        <w:rPr>
          <w:u w:val="single"/>
        </w:rPr>
        <w:t>καθώς και στον πίνακα που ακολουθεί</w:t>
      </w:r>
      <w:r w:rsidRPr="00295E8A">
        <w:rPr>
          <w:b/>
          <w:u w:val="single"/>
        </w:rPr>
        <w:t>.</w:t>
      </w:r>
    </w:p>
    <w:p w:rsidR="00F8755E" w:rsidRPr="00D96A6C" w:rsidRDefault="00F8755E" w:rsidP="00CC4593">
      <w:r w:rsidRPr="00075E32">
        <w:t xml:space="preserve">Σχετικός πίνακας με τα Έργα Προτεραιότητας που έχουν επιλεγεί για το ΕΠ «Εκπαίδευση και Δια Βίου Μάθηση» επισυνάπτεται στο </w:t>
      </w:r>
      <w:r w:rsidRPr="00075E32">
        <w:rPr>
          <w:b/>
        </w:rPr>
        <w:t>Παράρτημα 4</w:t>
      </w:r>
      <w:r w:rsidRPr="00075E32">
        <w:t xml:space="preserve"> της Ετήσιας Έκθεσης.</w:t>
      </w:r>
    </w:p>
    <w:p w:rsidR="00F8755E" w:rsidRDefault="00F8755E" w:rsidP="00CC4593"/>
    <w:p w:rsidR="00F8755E" w:rsidRDefault="00F8755E" w:rsidP="00CC4593"/>
    <w:p w:rsidR="00F8755E" w:rsidRDefault="00F8755E" w:rsidP="00CC4593"/>
    <w:p w:rsidR="00F8755E" w:rsidRDefault="00F8755E" w:rsidP="00CC4593"/>
    <w:p w:rsidR="00F8755E" w:rsidRDefault="00F8755E" w:rsidP="00CC4593"/>
    <w:p w:rsidR="00F8755E" w:rsidRDefault="00F8755E" w:rsidP="00CC4593"/>
    <w:p w:rsidR="00F8755E" w:rsidRDefault="00F8755E" w:rsidP="00CC4593"/>
    <w:p w:rsidR="00F8755E" w:rsidRDefault="00F8755E" w:rsidP="00CC4593"/>
    <w:p w:rsidR="00F8755E" w:rsidRDefault="00F8755E" w:rsidP="00CC4593"/>
    <w:p w:rsidR="00F8755E" w:rsidRDefault="00F8755E" w:rsidP="00F70641">
      <w:pPr>
        <w:rPr>
          <w:b/>
          <w:bCs/>
        </w:rPr>
        <w:sectPr w:rsidR="00F8755E" w:rsidSect="00D346D4">
          <w:pgSz w:w="11906" w:h="16838"/>
          <w:pgMar w:top="1440" w:right="1800" w:bottom="1440" w:left="1800" w:header="708" w:footer="708" w:gutter="0"/>
          <w:cols w:space="708"/>
          <w:titlePg/>
          <w:docGrid w:linePitch="360"/>
        </w:sectPr>
      </w:pPr>
    </w:p>
    <w:tbl>
      <w:tblPr>
        <w:tblW w:w="14055" w:type="dxa"/>
        <w:tblCellSpacing w:w="0" w:type="dxa"/>
        <w:tblLayout w:type="fixed"/>
        <w:tblCellMar>
          <w:left w:w="0" w:type="dxa"/>
          <w:right w:w="0" w:type="dxa"/>
        </w:tblCellMar>
        <w:tblLook w:val="0000"/>
      </w:tblPr>
      <w:tblGrid>
        <w:gridCol w:w="3795"/>
        <w:gridCol w:w="2160"/>
        <w:gridCol w:w="1980"/>
        <w:gridCol w:w="1620"/>
        <w:gridCol w:w="2340"/>
        <w:gridCol w:w="2160"/>
      </w:tblGrid>
      <w:tr w:rsidR="00F8755E" w:rsidRPr="00F70641" w:rsidTr="00F70641">
        <w:trPr>
          <w:trHeight w:val="810"/>
          <w:tblCellSpacing w:w="0" w:type="dxa"/>
        </w:trPr>
        <w:tc>
          <w:tcPr>
            <w:tcW w:w="3795" w:type="dxa"/>
            <w:tcBorders>
              <w:top w:val="single" w:sz="6" w:space="0" w:color="FFFFFF"/>
              <w:left w:val="single" w:sz="6" w:space="0" w:color="FFFFFF"/>
              <w:bottom w:val="single" w:sz="18" w:space="0" w:color="FFFFFF"/>
              <w:right w:val="single" w:sz="6" w:space="0" w:color="FFFFFF"/>
            </w:tcBorders>
            <w:shd w:val="clear" w:color="auto" w:fill="4F81BD"/>
            <w:vAlign w:val="center"/>
          </w:tcPr>
          <w:p w:rsidR="00F8755E" w:rsidRPr="00F70641" w:rsidRDefault="00F8755E" w:rsidP="00F70641">
            <w:r w:rsidRPr="00F70641">
              <w:rPr>
                <w:b/>
                <w:bCs/>
              </w:rPr>
              <w:t>ΕΡΓΟ</w:t>
            </w:r>
          </w:p>
        </w:tc>
        <w:tc>
          <w:tcPr>
            <w:tcW w:w="2160" w:type="dxa"/>
            <w:tcBorders>
              <w:top w:val="single" w:sz="6" w:space="0" w:color="FFFFFF"/>
              <w:left w:val="single" w:sz="6" w:space="0" w:color="FFFFFF"/>
              <w:bottom w:val="single" w:sz="18" w:space="0" w:color="FFFFFF"/>
              <w:right w:val="single" w:sz="6" w:space="0" w:color="FFFFFF"/>
            </w:tcBorders>
            <w:shd w:val="clear" w:color="auto" w:fill="4F81BD"/>
            <w:vAlign w:val="center"/>
          </w:tcPr>
          <w:p w:rsidR="00F8755E" w:rsidRPr="00F70641" w:rsidRDefault="00F8755E" w:rsidP="00F70641">
            <w:pPr>
              <w:rPr>
                <w:b/>
                <w:bCs/>
              </w:rPr>
            </w:pPr>
            <w:r w:rsidRPr="00F70641">
              <w:rPr>
                <w:b/>
                <w:bCs/>
              </w:rPr>
              <w:t>ΕΝΤΑΞΕΙΣ</w:t>
            </w:r>
          </w:p>
          <w:p w:rsidR="00F8755E" w:rsidRPr="00F70641" w:rsidRDefault="00F8755E" w:rsidP="00F70641">
            <w:r w:rsidRPr="00F70641">
              <w:rPr>
                <w:b/>
                <w:bCs/>
                <w:lang w:val="en-US"/>
              </w:rPr>
              <w:t>M</w:t>
            </w:r>
            <w:r w:rsidRPr="00F70641">
              <w:rPr>
                <w:b/>
                <w:bCs/>
              </w:rPr>
              <w:t>€</w:t>
            </w:r>
          </w:p>
        </w:tc>
        <w:tc>
          <w:tcPr>
            <w:tcW w:w="1980" w:type="dxa"/>
            <w:tcBorders>
              <w:top w:val="single" w:sz="6" w:space="0" w:color="FFFFFF"/>
              <w:left w:val="single" w:sz="6" w:space="0" w:color="FFFFFF"/>
              <w:bottom w:val="single" w:sz="18" w:space="0" w:color="FFFFFF"/>
              <w:right w:val="single" w:sz="6" w:space="0" w:color="FFFFFF"/>
            </w:tcBorders>
            <w:shd w:val="clear" w:color="auto" w:fill="4F81BD"/>
            <w:vAlign w:val="center"/>
          </w:tcPr>
          <w:p w:rsidR="00F8755E" w:rsidRPr="00F70641" w:rsidRDefault="00F8755E" w:rsidP="00F70641">
            <w:pPr>
              <w:rPr>
                <w:b/>
                <w:bCs/>
              </w:rPr>
            </w:pPr>
            <w:r w:rsidRPr="00F70641">
              <w:rPr>
                <w:b/>
                <w:bCs/>
              </w:rPr>
              <w:t xml:space="preserve">ΝΟΜ. ΔΕΣΜ. </w:t>
            </w:r>
          </w:p>
          <w:p w:rsidR="00F8755E" w:rsidRPr="00F70641" w:rsidRDefault="00F8755E" w:rsidP="00F70641">
            <w:r w:rsidRPr="00F70641">
              <w:rPr>
                <w:b/>
                <w:bCs/>
                <w:lang w:val="en-US"/>
              </w:rPr>
              <w:t>M</w:t>
            </w:r>
            <w:r w:rsidRPr="00F70641">
              <w:rPr>
                <w:b/>
                <w:bCs/>
              </w:rPr>
              <w:t>€</w:t>
            </w:r>
          </w:p>
        </w:tc>
        <w:tc>
          <w:tcPr>
            <w:tcW w:w="1620" w:type="dxa"/>
            <w:tcBorders>
              <w:top w:val="single" w:sz="6" w:space="0" w:color="FFFFFF"/>
              <w:left w:val="single" w:sz="6" w:space="0" w:color="FFFFFF"/>
              <w:bottom w:val="single" w:sz="18" w:space="0" w:color="FFFFFF"/>
              <w:right w:val="single" w:sz="6" w:space="0" w:color="FFFFFF"/>
            </w:tcBorders>
            <w:shd w:val="clear" w:color="auto" w:fill="4F81BD"/>
            <w:vAlign w:val="center"/>
          </w:tcPr>
          <w:p w:rsidR="00F8755E" w:rsidRPr="00F70641" w:rsidRDefault="00F8755E" w:rsidP="00F70641">
            <w:pPr>
              <w:rPr>
                <w:b/>
                <w:bCs/>
              </w:rPr>
            </w:pPr>
            <w:r w:rsidRPr="00F70641">
              <w:rPr>
                <w:b/>
                <w:bCs/>
              </w:rPr>
              <w:t xml:space="preserve">ΔΑΠΑΝΕΣ </w:t>
            </w:r>
          </w:p>
          <w:p w:rsidR="00F8755E" w:rsidRPr="00F70641" w:rsidRDefault="00F8755E" w:rsidP="00F70641">
            <w:r w:rsidRPr="00F70641">
              <w:rPr>
                <w:b/>
                <w:bCs/>
                <w:lang w:val="en-US"/>
              </w:rPr>
              <w:t>M</w:t>
            </w:r>
            <w:r w:rsidRPr="00F70641">
              <w:rPr>
                <w:b/>
                <w:bCs/>
              </w:rPr>
              <w:t>€</w:t>
            </w:r>
          </w:p>
        </w:tc>
        <w:tc>
          <w:tcPr>
            <w:tcW w:w="2340" w:type="dxa"/>
            <w:tcBorders>
              <w:top w:val="single" w:sz="6" w:space="0" w:color="FFFFFF"/>
              <w:left w:val="single" w:sz="6" w:space="0" w:color="FFFFFF"/>
              <w:bottom w:val="single" w:sz="18" w:space="0" w:color="FFFFFF"/>
              <w:right w:val="single" w:sz="6" w:space="0" w:color="FFFFFF"/>
            </w:tcBorders>
            <w:shd w:val="clear" w:color="auto" w:fill="4F81BD"/>
            <w:vAlign w:val="center"/>
          </w:tcPr>
          <w:p w:rsidR="00F8755E" w:rsidRPr="00F70641" w:rsidRDefault="00F8755E" w:rsidP="00F70641">
            <w:r w:rsidRPr="00F70641">
              <w:rPr>
                <w:b/>
                <w:bCs/>
              </w:rPr>
              <w:t>ΩΦΕΛΟΥΜΕΝΟΙ</w:t>
            </w:r>
          </w:p>
        </w:tc>
        <w:tc>
          <w:tcPr>
            <w:tcW w:w="2160" w:type="dxa"/>
            <w:tcBorders>
              <w:top w:val="single" w:sz="6" w:space="0" w:color="FFFFFF"/>
              <w:left w:val="single" w:sz="6" w:space="0" w:color="FFFFFF"/>
              <w:bottom w:val="single" w:sz="18" w:space="0" w:color="FFFFFF"/>
              <w:right w:val="single" w:sz="6" w:space="0" w:color="FFFFFF"/>
            </w:tcBorders>
            <w:shd w:val="clear" w:color="auto" w:fill="4F81BD"/>
            <w:vAlign w:val="center"/>
          </w:tcPr>
          <w:p w:rsidR="00F8755E" w:rsidRPr="00F70641" w:rsidRDefault="00F8755E" w:rsidP="00F70641">
            <w:r w:rsidRPr="00F70641">
              <w:rPr>
                <w:b/>
                <w:bCs/>
              </w:rPr>
              <w:t>ΥΛΟΠΟΙΗΣΗ</w:t>
            </w:r>
          </w:p>
        </w:tc>
      </w:tr>
      <w:tr w:rsidR="00F8755E" w:rsidRPr="00F70641" w:rsidTr="00F70641">
        <w:trPr>
          <w:trHeight w:val="1080"/>
          <w:tblCellSpacing w:w="0" w:type="dxa"/>
        </w:trPr>
        <w:tc>
          <w:tcPr>
            <w:tcW w:w="3795" w:type="dxa"/>
            <w:tcBorders>
              <w:top w:val="single" w:sz="18" w:space="0" w:color="FFFFFF"/>
              <w:left w:val="single" w:sz="6" w:space="0" w:color="FFFFFF"/>
              <w:bottom w:val="single" w:sz="6" w:space="0" w:color="FFFFFF"/>
              <w:right w:val="single" w:sz="6" w:space="0" w:color="FFFFFF"/>
            </w:tcBorders>
            <w:shd w:val="clear" w:color="auto" w:fill="4F81BD"/>
            <w:vAlign w:val="bottom"/>
          </w:tcPr>
          <w:p w:rsidR="00F8755E" w:rsidRPr="00F70641" w:rsidRDefault="00F8755E" w:rsidP="00F70641">
            <w:r w:rsidRPr="00F70641">
              <w:rPr>
                <w:b/>
                <w:bCs/>
              </w:rPr>
              <w:t>Νέο σχολείο (σχολείο 21ου αιώνα) - Στήριξη σχολείων με ενιαίο αναμορφωμένο εκπαιδευτικό πρόγραμμα</w:t>
            </w:r>
          </w:p>
        </w:tc>
        <w:tc>
          <w:tcPr>
            <w:tcW w:w="2160" w:type="dxa"/>
            <w:tcBorders>
              <w:top w:val="single" w:sz="18" w:space="0" w:color="FFFFFF"/>
              <w:left w:val="single" w:sz="6" w:space="0" w:color="FFFFFF"/>
              <w:bottom w:val="single" w:sz="6" w:space="0" w:color="FFFFFF"/>
              <w:right w:val="single" w:sz="6" w:space="0" w:color="FFFFFF"/>
            </w:tcBorders>
            <w:shd w:val="clear" w:color="auto" w:fill="4F81BD"/>
            <w:vAlign w:val="bottom"/>
          </w:tcPr>
          <w:p w:rsidR="00F8755E" w:rsidRPr="00F70641" w:rsidRDefault="00F8755E" w:rsidP="00F70641">
            <w:r w:rsidRPr="00F70641">
              <w:rPr>
                <w:b/>
                <w:bCs/>
              </w:rPr>
              <w:t>88,2</w:t>
            </w:r>
          </w:p>
        </w:tc>
        <w:tc>
          <w:tcPr>
            <w:tcW w:w="1980" w:type="dxa"/>
            <w:tcBorders>
              <w:top w:val="single" w:sz="18" w:space="0" w:color="FFFFFF"/>
              <w:left w:val="single" w:sz="6" w:space="0" w:color="FFFFFF"/>
              <w:bottom w:val="single" w:sz="6" w:space="0" w:color="FFFFFF"/>
              <w:right w:val="single" w:sz="6" w:space="0" w:color="FFFFFF"/>
            </w:tcBorders>
            <w:shd w:val="clear" w:color="auto" w:fill="D0D8E8"/>
            <w:vAlign w:val="bottom"/>
          </w:tcPr>
          <w:p w:rsidR="00F8755E" w:rsidRPr="00F70641" w:rsidRDefault="00F8755E" w:rsidP="00F70641">
            <w:r w:rsidRPr="00F70641">
              <w:rPr>
                <w:b/>
                <w:bCs/>
              </w:rPr>
              <w:t>88,0</w:t>
            </w:r>
          </w:p>
        </w:tc>
        <w:tc>
          <w:tcPr>
            <w:tcW w:w="1620" w:type="dxa"/>
            <w:tcBorders>
              <w:top w:val="single" w:sz="18" w:space="0" w:color="FFFFFF"/>
              <w:left w:val="single" w:sz="6" w:space="0" w:color="FFFFFF"/>
              <w:bottom w:val="single" w:sz="6" w:space="0" w:color="FFFFFF"/>
              <w:right w:val="single" w:sz="6" w:space="0" w:color="FFFFFF"/>
            </w:tcBorders>
            <w:shd w:val="clear" w:color="auto" w:fill="D0D8E8"/>
            <w:vAlign w:val="bottom"/>
          </w:tcPr>
          <w:p w:rsidR="00F8755E" w:rsidRPr="00F70641" w:rsidRDefault="00F8755E" w:rsidP="00F70641">
            <w:r w:rsidRPr="00F70641">
              <w:rPr>
                <w:b/>
                <w:bCs/>
              </w:rPr>
              <w:t>72,6</w:t>
            </w:r>
          </w:p>
        </w:tc>
        <w:tc>
          <w:tcPr>
            <w:tcW w:w="2340" w:type="dxa"/>
            <w:tcBorders>
              <w:top w:val="single" w:sz="18" w:space="0" w:color="FFFFFF"/>
              <w:left w:val="single" w:sz="6" w:space="0" w:color="FFFFFF"/>
              <w:bottom w:val="single" w:sz="6" w:space="0" w:color="FFFFFF"/>
              <w:right w:val="single" w:sz="6" w:space="0" w:color="FFFFFF"/>
            </w:tcBorders>
            <w:shd w:val="clear" w:color="auto" w:fill="4F81BD"/>
            <w:vAlign w:val="bottom"/>
          </w:tcPr>
          <w:p w:rsidR="00F8755E" w:rsidRPr="00F70641" w:rsidRDefault="00F8755E" w:rsidP="00F70641">
            <w:r w:rsidRPr="00F70641">
              <w:rPr>
                <w:b/>
                <w:bCs/>
              </w:rPr>
              <w:t>1323 Σχ</w:t>
            </w:r>
            <w:r w:rsidRPr="00F70641">
              <w:rPr>
                <w:b/>
                <w:bCs/>
                <w:lang w:val="en-US"/>
              </w:rPr>
              <w:t>.</w:t>
            </w:r>
            <w:r w:rsidRPr="00F70641">
              <w:rPr>
                <w:b/>
                <w:bCs/>
              </w:rPr>
              <w:t xml:space="preserve"> Μονάδες</w:t>
            </w:r>
          </w:p>
        </w:tc>
        <w:tc>
          <w:tcPr>
            <w:tcW w:w="2160" w:type="dxa"/>
            <w:tcBorders>
              <w:top w:val="single" w:sz="18" w:space="0" w:color="FFFFFF"/>
              <w:left w:val="single" w:sz="6" w:space="0" w:color="FFFFFF"/>
              <w:bottom w:val="single" w:sz="6" w:space="0" w:color="FFFFFF"/>
              <w:right w:val="single" w:sz="6" w:space="0" w:color="FFFFFF"/>
            </w:tcBorders>
            <w:shd w:val="clear" w:color="auto" w:fill="D0D8E8"/>
            <w:vAlign w:val="bottom"/>
          </w:tcPr>
          <w:p w:rsidR="00F8755E" w:rsidRPr="00F70641" w:rsidRDefault="00F8755E" w:rsidP="00F70641">
            <w:r w:rsidRPr="00F70641">
              <w:rPr>
                <w:b/>
                <w:bCs/>
              </w:rPr>
              <w:t>ΟΜΑΛΗ</w:t>
            </w:r>
          </w:p>
        </w:tc>
      </w:tr>
      <w:tr w:rsidR="00F8755E" w:rsidRPr="00F70641" w:rsidTr="00F70641">
        <w:trPr>
          <w:trHeight w:val="1110"/>
          <w:tblCellSpacing w:w="0" w:type="dxa"/>
        </w:trPr>
        <w:tc>
          <w:tcPr>
            <w:tcW w:w="3795" w:type="dxa"/>
            <w:tcBorders>
              <w:top w:val="single" w:sz="6" w:space="0" w:color="FFFFFF"/>
              <w:left w:val="single" w:sz="6" w:space="0" w:color="FFFFFF"/>
              <w:bottom w:val="single" w:sz="6" w:space="0" w:color="FFFFFF"/>
              <w:right w:val="single" w:sz="6" w:space="0" w:color="FFFFFF"/>
            </w:tcBorders>
            <w:shd w:val="clear" w:color="auto" w:fill="4F81BD"/>
            <w:vAlign w:val="bottom"/>
          </w:tcPr>
          <w:p w:rsidR="00F8755E" w:rsidRPr="00F70641" w:rsidRDefault="00F8755E" w:rsidP="00F70641">
            <w:r w:rsidRPr="00F70641">
              <w:rPr>
                <w:b/>
                <w:bCs/>
              </w:rPr>
              <w:t>Ανάπτυξη Ψηφιακού Εκπαιδευτικού Υλικού στα σχολεία- Ψηφιακή Εκπαιδευτική Πλατφόρμα</w:t>
            </w:r>
          </w:p>
        </w:tc>
        <w:tc>
          <w:tcPr>
            <w:tcW w:w="2160" w:type="dxa"/>
            <w:tcBorders>
              <w:top w:val="single" w:sz="6" w:space="0" w:color="FFFFFF"/>
              <w:left w:val="single" w:sz="6" w:space="0" w:color="FFFFFF"/>
              <w:bottom w:val="single" w:sz="6" w:space="0" w:color="FFFFFF"/>
              <w:right w:val="single" w:sz="6" w:space="0" w:color="FFFFFF"/>
            </w:tcBorders>
            <w:shd w:val="clear" w:color="auto" w:fill="4F81BD"/>
            <w:vAlign w:val="bottom"/>
          </w:tcPr>
          <w:p w:rsidR="00F8755E" w:rsidRPr="00F70641" w:rsidRDefault="00F8755E" w:rsidP="00F70641">
            <w:r w:rsidRPr="00F70641">
              <w:rPr>
                <w:b/>
                <w:bCs/>
              </w:rPr>
              <w:t>9,3</w:t>
            </w:r>
          </w:p>
        </w:tc>
        <w:tc>
          <w:tcPr>
            <w:tcW w:w="1980" w:type="dxa"/>
            <w:tcBorders>
              <w:top w:val="single" w:sz="6" w:space="0" w:color="FFFFFF"/>
              <w:left w:val="single" w:sz="6" w:space="0" w:color="FFFFFF"/>
              <w:bottom w:val="single" w:sz="6" w:space="0" w:color="FFFFFF"/>
              <w:right w:val="single" w:sz="6" w:space="0" w:color="FFFFFF"/>
            </w:tcBorders>
            <w:shd w:val="clear" w:color="auto" w:fill="E9EDF4"/>
            <w:vAlign w:val="bottom"/>
          </w:tcPr>
          <w:p w:rsidR="00F8755E" w:rsidRPr="00F70641" w:rsidRDefault="00F8755E" w:rsidP="00F70641">
            <w:r w:rsidRPr="00F70641">
              <w:rPr>
                <w:b/>
                <w:bCs/>
              </w:rPr>
              <w:t>9,3</w:t>
            </w:r>
          </w:p>
        </w:tc>
        <w:tc>
          <w:tcPr>
            <w:tcW w:w="1620" w:type="dxa"/>
            <w:tcBorders>
              <w:top w:val="single" w:sz="6" w:space="0" w:color="FFFFFF"/>
              <w:left w:val="single" w:sz="6" w:space="0" w:color="FFFFFF"/>
              <w:bottom w:val="single" w:sz="6" w:space="0" w:color="FFFFFF"/>
              <w:right w:val="single" w:sz="6" w:space="0" w:color="FFFFFF"/>
            </w:tcBorders>
            <w:shd w:val="clear" w:color="auto" w:fill="E9EDF4"/>
            <w:vAlign w:val="bottom"/>
          </w:tcPr>
          <w:p w:rsidR="00F8755E" w:rsidRPr="00F70641" w:rsidRDefault="00F8755E" w:rsidP="00F70641">
            <w:r w:rsidRPr="00F70641">
              <w:rPr>
                <w:b/>
                <w:bCs/>
              </w:rPr>
              <w:t>4,7</w:t>
            </w:r>
          </w:p>
        </w:tc>
        <w:tc>
          <w:tcPr>
            <w:tcW w:w="2340" w:type="dxa"/>
            <w:tcBorders>
              <w:top w:val="single" w:sz="6" w:space="0" w:color="FFFFFF"/>
              <w:left w:val="single" w:sz="6" w:space="0" w:color="FFFFFF"/>
              <w:bottom w:val="single" w:sz="6" w:space="0" w:color="FFFFFF"/>
              <w:right w:val="single" w:sz="6" w:space="0" w:color="FFFFFF"/>
            </w:tcBorders>
            <w:shd w:val="clear" w:color="auto" w:fill="4F81BD"/>
            <w:vAlign w:val="bottom"/>
          </w:tcPr>
          <w:p w:rsidR="00F8755E" w:rsidRPr="00F70641" w:rsidRDefault="00F8755E" w:rsidP="00F70641">
            <w:r w:rsidRPr="00F70641">
              <w:t> </w:t>
            </w:r>
          </w:p>
        </w:tc>
        <w:tc>
          <w:tcPr>
            <w:tcW w:w="2160" w:type="dxa"/>
            <w:tcBorders>
              <w:top w:val="single" w:sz="6" w:space="0" w:color="FFFFFF"/>
              <w:left w:val="single" w:sz="6" w:space="0" w:color="FFFFFF"/>
              <w:bottom w:val="single" w:sz="6" w:space="0" w:color="FFFFFF"/>
              <w:right w:val="single" w:sz="6" w:space="0" w:color="FFFFFF"/>
            </w:tcBorders>
            <w:shd w:val="clear" w:color="auto" w:fill="E9EDF4"/>
            <w:vAlign w:val="bottom"/>
          </w:tcPr>
          <w:p w:rsidR="00F8755E" w:rsidRPr="00F70641" w:rsidRDefault="00F8755E" w:rsidP="00F70641">
            <w:r w:rsidRPr="00F70641">
              <w:rPr>
                <w:b/>
                <w:bCs/>
              </w:rPr>
              <w:t>ΟΜΑΛΗ</w:t>
            </w:r>
          </w:p>
        </w:tc>
      </w:tr>
      <w:tr w:rsidR="00F8755E" w:rsidRPr="00F70641" w:rsidTr="00F70641">
        <w:trPr>
          <w:trHeight w:val="480"/>
          <w:tblCellSpacing w:w="0" w:type="dxa"/>
        </w:trPr>
        <w:tc>
          <w:tcPr>
            <w:tcW w:w="3795" w:type="dxa"/>
            <w:tcBorders>
              <w:top w:val="single" w:sz="6" w:space="0" w:color="FFFFFF"/>
              <w:left w:val="single" w:sz="6" w:space="0" w:color="FFFFFF"/>
              <w:bottom w:val="single" w:sz="6" w:space="0" w:color="FFFFFF"/>
              <w:right w:val="single" w:sz="6" w:space="0" w:color="FFFFFF"/>
            </w:tcBorders>
            <w:shd w:val="clear" w:color="auto" w:fill="4F81BD"/>
            <w:vAlign w:val="bottom"/>
          </w:tcPr>
          <w:p w:rsidR="00F8755E" w:rsidRPr="00F70641" w:rsidRDefault="00F8755E" w:rsidP="00F70641">
            <w:r w:rsidRPr="00F70641">
              <w:rPr>
                <w:b/>
                <w:bCs/>
              </w:rPr>
              <w:t>Σχολεία Δεύτερης Ευκαιρίας</w:t>
            </w:r>
          </w:p>
        </w:tc>
        <w:tc>
          <w:tcPr>
            <w:tcW w:w="2160" w:type="dxa"/>
            <w:tcBorders>
              <w:top w:val="single" w:sz="6" w:space="0" w:color="FFFFFF"/>
              <w:left w:val="single" w:sz="6" w:space="0" w:color="FFFFFF"/>
              <w:bottom w:val="single" w:sz="6" w:space="0" w:color="FFFFFF"/>
              <w:right w:val="single" w:sz="6" w:space="0" w:color="FFFFFF"/>
            </w:tcBorders>
            <w:shd w:val="clear" w:color="auto" w:fill="4F81BD"/>
            <w:vAlign w:val="bottom"/>
          </w:tcPr>
          <w:p w:rsidR="00F8755E" w:rsidRPr="00F70641" w:rsidRDefault="00F8755E" w:rsidP="00F70641">
            <w:r w:rsidRPr="00F70641">
              <w:rPr>
                <w:b/>
                <w:bCs/>
              </w:rPr>
              <w:t>25,0</w:t>
            </w:r>
          </w:p>
        </w:tc>
        <w:tc>
          <w:tcPr>
            <w:tcW w:w="1980" w:type="dxa"/>
            <w:tcBorders>
              <w:top w:val="single" w:sz="6" w:space="0" w:color="FFFFFF"/>
              <w:left w:val="single" w:sz="6" w:space="0" w:color="FFFFFF"/>
              <w:bottom w:val="single" w:sz="6" w:space="0" w:color="FFFFFF"/>
              <w:right w:val="single" w:sz="6" w:space="0" w:color="FFFFFF"/>
            </w:tcBorders>
            <w:shd w:val="clear" w:color="auto" w:fill="D0D8E8"/>
            <w:vAlign w:val="bottom"/>
          </w:tcPr>
          <w:p w:rsidR="00F8755E" w:rsidRPr="00F70641" w:rsidRDefault="00F8755E" w:rsidP="00F70641">
            <w:r w:rsidRPr="00F70641">
              <w:rPr>
                <w:b/>
                <w:bCs/>
              </w:rPr>
              <w:t>24,8</w:t>
            </w:r>
          </w:p>
        </w:tc>
        <w:tc>
          <w:tcPr>
            <w:tcW w:w="1620" w:type="dxa"/>
            <w:tcBorders>
              <w:top w:val="single" w:sz="6" w:space="0" w:color="FFFFFF"/>
              <w:left w:val="single" w:sz="6" w:space="0" w:color="FFFFFF"/>
              <w:bottom w:val="single" w:sz="6" w:space="0" w:color="FFFFFF"/>
              <w:right w:val="single" w:sz="6" w:space="0" w:color="FFFFFF"/>
            </w:tcBorders>
            <w:shd w:val="clear" w:color="auto" w:fill="D0D8E8"/>
            <w:vAlign w:val="bottom"/>
          </w:tcPr>
          <w:p w:rsidR="00F8755E" w:rsidRPr="00F70641" w:rsidRDefault="00F8755E" w:rsidP="00F70641">
            <w:r w:rsidRPr="00F70641">
              <w:rPr>
                <w:b/>
                <w:bCs/>
              </w:rPr>
              <w:t>15,4</w:t>
            </w:r>
          </w:p>
        </w:tc>
        <w:tc>
          <w:tcPr>
            <w:tcW w:w="2340" w:type="dxa"/>
            <w:tcBorders>
              <w:top w:val="single" w:sz="6" w:space="0" w:color="FFFFFF"/>
              <w:left w:val="single" w:sz="6" w:space="0" w:color="FFFFFF"/>
              <w:bottom w:val="single" w:sz="6" w:space="0" w:color="FFFFFF"/>
              <w:right w:val="single" w:sz="6" w:space="0" w:color="FFFFFF"/>
            </w:tcBorders>
            <w:shd w:val="clear" w:color="auto" w:fill="4F81BD"/>
            <w:vAlign w:val="bottom"/>
          </w:tcPr>
          <w:p w:rsidR="00F8755E" w:rsidRPr="00F70641" w:rsidRDefault="00F8755E" w:rsidP="00F70641">
            <w:r w:rsidRPr="00F70641">
              <w:rPr>
                <w:b/>
                <w:bCs/>
              </w:rPr>
              <w:t>1</w:t>
            </w:r>
            <w:r w:rsidRPr="00F70641">
              <w:rPr>
                <w:b/>
                <w:bCs/>
                <w:lang w:val="en-US"/>
              </w:rPr>
              <w:t>9</w:t>
            </w:r>
            <w:r w:rsidRPr="00F70641">
              <w:rPr>
                <w:b/>
                <w:bCs/>
              </w:rPr>
              <w:t>.</w:t>
            </w:r>
            <w:r w:rsidRPr="00F70641">
              <w:rPr>
                <w:b/>
                <w:bCs/>
                <w:lang w:val="en-US"/>
              </w:rPr>
              <w:t>600</w:t>
            </w:r>
            <w:r w:rsidRPr="00F70641">
              <w:rPr>
                <w:b/>
                <w:bCs/>
              </w:rPr>
              <w:t xml:space="preserve"> άτομα</w:t>
            </w:r>
          </w:p>
        </w:tc>
        <w:tc>
          <w:tcPr>
            <w:tcW w:w="2160" w:type="dxa"/>
            <w:tcBorders>
              <w:top w:val="single" w:sz="6" w:space="0" w:color="FFFFFF"/>
              <w:left w:val="single" w:sz="6" w:space="0" w:color="FFFFFF"/>
              <w:bottom w:val="single" w:sz="6" w:space="0" w:color="FFFFFF"/>
              <w:right w:val="single" w:sz="6" w:space="0" w:color="FFFFFF"/>
            </w:tcBorders>
            <w:shd w:val="clear" w:color="auto" w:fill="D0D8E8"/>
            <w:vAlign w:val="bottom"/>
          </w:tcPr>
          <w:p w:rsidR="00F8755E" w:rsidRPr="00F70641" w:rsidRDefault="00F8755E" w:rsidP="00F70641">
            <w:r w:rsidRPr="00F70641">
              <w:rPr>
                <w:b/>
                <w:bCs/>
              </w:rPr>
              <w:t>ΟΜΑΛΗ</w:t>
            </w:r>
          </w:p>
        </w:tc>
      </w:tr>
      <w:tr w:rsidR="00F8755E" w:rsidRPr="00F70641" w:rsidTr="00F70641">
        <w:trPr>
          <w:trHeight w:val="540"/>
          <w:tblCellSpacing w:w="0" w:type="dxa"/>
        </w:trPr>
        <w:tc>
          <w:tcPr>
            <w:tcW w:w="3795" w:type="dxa"/>
            <w:tcBorders>
              <w:top w:val="single" w:sz="6" w:space="0" w:color="FFFFFF"/>
              <w:left w:val="single" w:sz="6" w:space="0" w:color="FFFFFF"/>
              <w:bottom w:val="single" w:sz="6" w:space="0" w:color="FFFFFF"/>
              <w:right w:val="single" w:sz="6" w:space="0" w:color="FFFFFF"/>
            </w:tcBorders>
            <w:shd w:val="clear" w:color="auto" w:fill="4F81BD"/>
            <w:vAlign w:val="bottom"/>
          </w:tcPr>
          <w:p w:rsidR="00F8755E" w:rsidRPr="00F70641" w:rsidRDefault="00F8755E" w:rsidP="00F70641">
            <w:r w:rsidRPr="00F70641">
              <w:rPr>
                <w:b/>
                <w:bCs/>
              </w:rPr>
              <w:t>Πρακτική Άσκηση στα Πανεπιστήμια</w:t>
            </w:r>
          </w:p>
        </w:tc>
        <w:tc>
          <w:tcPr>
            <w:tcW w:w="2160" w:type="dxa"/>
            <w:tcBorders>
              <w:top w:val="single" w:sz="6" w:space="0" w:color="FFFFFF"/>
              <w:left w:val="single" w:sz="6" w:space="0" w:color="FFFFFF"/>
              <w:bottom w:val="single" w:sz="6" w:space="0" w:color="FFFFFF"/>
              <w:right w:val="single" w:sz="6" w:space="0" w:color="FFFFFF"/>
            </w:tcBorders>
            <w:shd w:val="clear" w:color="auto" w:fill="4F81BD"/>
            <w:vAlign w:val="bottom"/>
          </w:tcPr>
          <w:p w:rsidR="00F8755E" w:rsidRPr="00F70641" w:rsidRDefault="00F8755E" w:rsidP="00F70641">
            <w:r w:rsidRPr="00F70641">
              <w:rPr>
                <w:b/>
                <w:bCs/>
              </w:rPr>
              <w:t>53,4</w:t>
            </w:r>
          </w:p>
        </w:tc>
        <w:tc>
          <w:tcPr>
            <w:tcW w:w="1980" w:type="dxa"/>
            <w:tcBorders>
              <w:top w:val="single" w:sz="6" w:space="0" w:color="FFFFFF"/>
              <w:left w:val="single" w:sz="6" w:space="0" w:color="FFFFFF"/>
              <w:bottom w:val="single" w:sz="6" w:space="0" w:color="FFFFFF"/>
              <w:right w:val="single" w:sz="6" w:space="0" w:color="FFFFFF"/>
            </w:tcBorders>
            <w:shd w:val="clear" w:color="auto" w:fill="E9EDF4"/>
            <w:vAlign w:val="bottom"/>
          </w:tcPr>
          <w:p w:rsidR="00F8755E" w:rsidRPr="00F70641" w:rsidRDefault="00F8755E" w:rsidP="00F70641">
            <w:r w:rsidRPr="00F70641">
              <w:rPr>
                <w:b/>
                <w:bCs/>
              </w:rPr>
              <w:t>51,8</w:t>
            </w:r>
          </w:p>
        </w:tc>
        <w:tc>
          <w:tcPr>
            <w:tcW w:w="1620" w:type="dxa"/>
            <w:tcBorders>
              <w:top w:val="single" w:sz="6" w:space="0" w:color="FFFFFF"/>
              <w:left w:val="single" w:sz="6" w:space="0" w:color="FFFFFF"/>
              <w:bottom w:val="single" w:sz="6" w:space="0" w:color="FFFFFF"/>
              <w:right w:val="single" w:sz="6" w:space="0" w:color="FFFFFF"/>
            </w:tcBorders>
            <w:shd w:val="clear" w:color="auto" w:fill="E9EDF4"/>
            <w:vAlign w:val="bottom"/>
          </w:tcPr>
          <w:p w:rsidR="00F8755E" w:rsidRPr="00F70641" w:rsidRDefault="00F8755E" w:rsidP="00F70641">
            <w:r w:rsidRPr="00F70641">
              <w:rPr>
                <w:b/>
                <w:bCs/>
              </w:rPr>
              <w:t>28,2</w:t>
            </w:r>
          </w:p>
        </w:tc>
        <w:tc>
          <w:tcPr>
            <w:tcW w:w="2340" w:type="dxa"/>
            <w:tcBorders>
              <w:top w:val="single" w:sz="6" w:space="0" w:color="FFFFFF"/>
              <w:left w:val="single" w:sz="6" w:space="0" w:color="FFFFFF"/>
              <w:bottom w:val="single" w:sz="6" w:space="0" w:color="FFFFFF"/>
              <w:right w:val="single" w:sz="6" w:space="0" w:color="FFFFFF"/>
            </w:tcBorders>
            <w:shd w:val="clear" w:color="auto" w:fill="4F81BD"/>
            <w:vAlign w:val="bottom"/>
          </w:tcPr>
          <w:p w:rsidR="00F8755E" w:rsidRPr="00F70641" w:rsidRDefault="00F8755E" w:rsidP="00F70641">
            <w:r w:rsidRPr="00F70641">
              <w:rPr>
                <w:b/>
                <w:bCs/>
                <w:lang w:val="en-US"/>
              </w:rPr>
              <w:t xml:space="preserve">40.100 </w:t>
            </w:r>
            <w:r w:rsidRPr="00F70641">
              <w:rPr>
                <w:b/>
                <w:bCs/>
              </w:rPr>
              <w:t>φοιτητές</w:t>
            </w:r>
          </w:p>
        </w:tc>
        <w:tc>
          <w:tcPr>
            <w:tcW w:w="2160" w:type="dxa"/>
            <w:tcBorders>
              <w:top w:val="single" w:sz="6" w:space="0" w:color="FFFFFF"/>
              <w:left w:val="single" w:sz="6" w:space="0" w:color="FFFFFF"/>
              <w:bottom w:val="single" w:sz="6" w:space="0" w:color="FFFFFF"/>
              <w:right w:val="single" w:sz="6" w:space="0" w:color="FFFFFF"/>
            </w:tcBorders>
            <w:shd w:val="clear" w:color="auto" w:fill="E9EDF4"/>
            <w:vAlign w:val="bottom"/>
          </w:tcPr>
          <w:p w:rsidR="00F8755E" w:rsidRPr="00F70641" w:rsidRDefault="00F8755E" w:rsidP="00F70641">
            <w:r w:rsidRPr="00F70641">
              <w:rPr>
                <w:b/>
                <w:bCs/>
              </w:rPr>
              <w:t>ΟΜΑΛΗ</w:t>
            </w:r>
          </w:p>
        </w:tc>
      </w:tr>
      <w:tr w:rsidR="00F8755E" w:rsidRPr="00F70641" w:rsidTr="00F70641">
        <w:trPr>
          <w:trHeight w:val="645"/>
          <w:tblCellSpacing w:w="0" w:type="dxa"/>
        </w:trPr>
        <w:tc>
          <w:tcPr>
            <w:tcW w:w="3795" w:type="dxa"/>
            <w:tcBorders>
              <w:top w:val="single" w:sz="6" w:space="0" w:color="FFFFFF"/>
              <w:left w:val="single" w:sz="6" w:space="0" w:color="FFFFFF"/>
              <w:bottom w:val="single" w:sz="6" w:space="0" w:color="FFFFFF"/>
              <w:right w:val="single" w:sz="6" w:space="0" w:color="FFFFFF"/>
            </w:tcBorders>
            <w:shd w:val="clear" w:color="auto" w:fill="4F81BD"/>
            <w:vAlign w:val="bottom"/>
          </w:tcPr>
          <w:p w:rsidR="00F8755E" w:rsidRPr="00F70641" w:rsidRDefault="00F8755E" w:rsidP="00F70641">
            <w:r w:rsidRPr="00F70641">
              <w:rPr>
                <w:b/>
                <w:bCs/>
              </w:rPr>
              <w:t>Ερευνητικό Πρόγραμμα ΘΑΛΗΣ</w:t>
            </w:r>
          </w:p>
        </w:tc>
        <w:tc>
          <w:tcPr>
            <w:tcW w:w="2160" w:type="dxa"/>
            <w:tcBorders>
              <w:top w:val="single" w:sz="6" w:space="0" w:color="FFFFFF"/>
              <w:left w:val="single" w:sz="6" w:space="0" w:color="FFFFFF"/>
              <w:bottom w:val="single" w:sz="6" w:space="0" w:color="FFFFFF"/>
              <w:right w:val="single" w:sz="6" w:space="0" w:color="FFFFFF"/>
            </w:tcBorders>
            <w:shd w:val="clear" w:color="auto" w:fill="4F81BD"/>
            <w:vAlign w:val="bottom"/>
          </w:tcPr>
          <w:p w:rsidR="00F8755E" w:rsidRPr="00F70641" w:rsidRDefault="00F8755E" w:rsidP="00F70641">
            <w:r w:rsidRPr="00F70641">
              <w:rPr>
                <w:b/>
                <w:bCs/>
              </w:rPr>
              <w:t>126,6</w:t>
            </w:r>
          </w:p>
        </w:tc>
        <w:tc>
          <w:tcPr>
            <w:tcW w:w="1980" w:type="dxa"/>
            <w:tcBorders>
              <w:top w:val="single" w:sz="6" w:space="0" w:color="FFFFFF"/>
              <w:left w:val="single" w:sz="6" w:space="0" w:color="FFFFFF"/>
              <w:bottom w:val="single" w:sz="6" w:space="0" w:color="FFFFFF"/>
              <w:right w:val="single" w:sz="6" w:space="0" w:color="FFFFFF"/>
            </w:tcBorders>
            <w:shd w:val="clear" w:color="auto" w:fill="D0D8E8"/>
            <w:vAlign w:val="bottom"/>
          </w:tcPr>
          <w:p w:rsidR="00F8755E" w:rsidRPr="00F70641" w:rsidRDefault="00F8755E" w:rsidP="00F70641">
            <w:r w:rsidRPr="00F70641">
              <w:rPr>
                <w:b/>
                <w:bCs/>
              </w:rPr>
              <w:t>122,8</w:t>
            </w:r>
          </w:p>
        </w:tc>
        <w:tc>
          <w:tcPr>
            <w:tcW w:w="1620" w:type="dxa"/>
            <w:tcBorders>
              <w:top w:val="single" w:sz="6" w:space="0" w:color="FFFFFF"/>
              <w:left w:val="single" w:sz="6" w:space="0" w:color="FFFFFF"/>
              <w:bottom w:val="single" w:sz="6" w:space="0" w:color="FFFFFF"/>
              <w:right w:val="single" w:sz="6" w:space="0" w:color="FFFFFF"/>
            </w:tcBorders>
            <w:shd w:val="clear" w:color="auto" w:fill="D0D8E8"/>
            <w:vAlign w:val="bottom"/>
          </w:tcPr>
          <w:p w:rsidR="00F8755E" w:rsidRPr="00F70641" w:rsidRDefault="00F8755E" w:rsidP="00F70641">
            <w:r w:rsidRPr="00F70641">
              <w:rPr>
                <w:b/>
                <w:bCs/>
              </w:rPr>
              <w:t>22,5</w:t>
            </w:r>
          </w:p>
        </w:tc>
        <w:tc>
          <w:tcPr>
            <w:tcW w:w="2340" w:type="dxa"/>
            <w:tcBorders>
              <w:top w:val="single" w:sz="6" w:space="0" w:color="FFFFFF"/>
              <w:left w:val="single" w:sz="6" w:space="0" w:color="FFFFFF"/>
              <w:bottom w:val="single" w:sz="6" w:space="0" w:color="FFFFFF"/>
              <w:right w:val="single" w:sz="6" w:space="0" w:color="FFFFFF"/>
            </w:tcBorders>
            <w:shd w:val="clear" w:color="auto" w:fill="4F81BD"/>
            <w:vAlign w:val="bottom"/>
          </w:tcPr>
          <w:p w:rsidR="00F8755E" w:rsidRPr="00F70641" w:rsidRDefault="00F8755E" w:rsidP="00F70641">
            <w:r w:rsidRPr="00F70641">
              <w:rPr>
                <w:b/>
                <w:bCs/>
              </w:rPr>
              <w:t>2</w:t>
            </w:r>
            <w:r w:rsidRPr="00F70641">
              <w:rPr>
                <w:b/>
                <w:bCs/>
                <w:lang w:val="en-US"/>
              </w:rPr>
              <w:t>37</w:t>
            </w:r>
            <w:r w:rsidRPr="00F70641">
              <w:rPr>
                <w:b/>
                <w:bCs/>
              </w:rPr>
              <w:t xml:space="preserve"> ερ</w:t>
            </w:r>
            <w:r w:rsidRPr="00F70641">
              <w:rPr>
                <w:b/>
                <w:bCs/>
                <w:lang w:val="en-US"/>
              </w:rPr>
              <w:t xml:space="preserve">. </w:t>
            </w:r>
            <w:r w:rsidRPr="00F70641">
              <w:rPr>
                <w:b/>
                <w:bCs/>
              </w:rPr>
              <w:t xml:space="preserve">έργα </w:t>
            </w:r>
          </w:p>
        </w:tc>
        <w:tc>
          <w:tcPr>
            <w:tcW w:w="2160" w:type="dxa"/>
            <w:tcBorders>
              <w:top w:val="single" w:sz="6" w:space="0" w:color="FFFFFF"/>
              <w:left w:val="single" w:sz="6" w:space="0" w:color="FFFFFF"/>
              <w:bottom w:val="single" w:sz="6" w:space="0" w:color="FFFFFF"/>
              <w:right w:val="single" w:sz="6" w:space="0" w:color="FFFFFF"/>
            </w:tcBorders>
            <w:shd w:val="clear" w:color="auto" w:fill="D0D8E8"/>
            <w:vAlign w:val="bottom"/>
          </w:tcPr>
          <w:p w:rsidR="00F8755E" w:rsidRPr="00F70641" w:rsidRDefault="00F8755E" w:rsidP="00F70641">
            <w:r w:rsidRPr="00F70641">
              <w:rPr>
                <w:b/>
                <w:bCs/>
              </w:rPr>
              <w:t>ΟΜΑΛΗ</w:t>
            </w:r>
          </w:p>
        </w:tc>
      </w:tr>
    </w:tbl>
    <w:p w:rsidR="00F8755E" w:rsidRDefault="00F8755E" w:rsidP="00CC4593">
      <w:pPr>
        <w:sectPr w:rsidR="00F8755E" w:rsidSect="00F70641">
          <w:pgSz w:w="16838" w:h="11906" w:orient="landscape"/>
          <w:pgMar w:top="1797" w:right="1440" w:bottom="1797" w:left="1440" w:header="709" w:footer="709" w:gutter="0"/>
          <w:cols w:space="708"/>
          <w:titlePg/>
          <w:docGrid w:linePitch="360"/>
        </w:sectPr>
      </w:pPr>
    </w:p>
    <w:p w:rsidR="00F8755E" w:rsidRPr="00D96A6C" w:rsidRDefault="00F8755E" w:rsidP="00CC4593"/>
    <w:p w:rsidR="00F8755E" w:rsidRDefault="00F8755E" w:rsidP="00E36870">
      <w:pPr>
        <w:pStyle w:val="Heading2"/>
        <w:numPr>
          <w:ilvl w:val="1"/>
          <w:numId w:val="16"/>
        </w:numPr>
        <w:rPr>
          <w:sz w:val="22"/>
          <w:szCs w:val="22"/>
        </w:rPr>
      </w:pPr>
      <w:bookmarkStart w:id="99" w:name="_Toc326332391"/>
      <w:bookmarkStart w:id="100" w:name="_Toc326332411"/>
      <w:bookmarkStart w:id="101" w:name="_Toc326332422"/>
      <w:bookmarkStart w:id="102" w:name="_Toc326332457"/>
      <w:bookmarkStart w:id="103" w:name="_Toc326332482"/>
      <w:bookmarkStart w:id="104" w:name="_Toc326332533"/>
      <w:bookmarkStart w:id="105" w:name="_Toc326332574"/>
      <w:bookmarkStart w:id="106" w:name="_Toc326332583"/>
      <w:bookmarkStart w:id="107" w:name="_Toc389660607"/>
      <w:bookmarkEnd w:id="99"/>
      <w:bookmarkEnd w:id="100"/>
      <w:bookmarkEnd w:id="101"/>
      <w:bookmarkEnd w:id="102"/>
      <w:bookmarkEnd w:id="103"/>
      <w:bookmarkEnd w:id="104"/>
      <w:bookmarkEnd w:id="105"/>
      <w:bookmarkEnd w:id="106"/>
      <w:r>
        <w:rPr>
          <w:sz w:val="22"/>
          <w:szCs w:val="22"/>
        </w:rPr>
        <w:t>Σχέδιο Δράσης για την απασχόληση των νέων</w:t>
      </w:r>
      <w:bookmarkEnd w:id="107"/>
    </w:p>
    <w:p w:rsidR="00F8755E" w:rsidRDefault="00F8755E" w:rsidP="00ED3439">
      <w:r>
        <w:t>Σύμφωνα με το άρθρο 3 της Συνθήκης ΕΕ η πλήρης απασχόληση και η κοινωνική συνοχή αποτελούν στόχους της ΕΕ. Οι στόχοι αυτοί εξακολουθούν να αποτελούν τις βασικές μέριμνες των πολιτών της ΕΕ και αποτελούν τον πυρήνα της στρατηγικής «Ευρώπη 2020». Η στρατηγική της ΕΕ «Ευρώπη 2020 για έξυπνη, διατηρήσιμη και χωρίς αποκλεισμούς ανάπτυξη» έχει θέσει ως στόχο το 75% των ατόμων ηλικίας 20-64 ετών να απασχολείται ως το 2020. Η επιβράδυνση της ανάπτυξης από τα μέσα του 2011, οι λιγότερο ευοίωνες προοπτικές για τι 2012 και η διεύρυνση των αποκλίσεων που παρατηρούνται μεταξύ των κρατών μελών και μεταξύ των περιφερειών, κατέστησαν ακόμη πιο φιλόδοξη την πρόκληση όσον αφορά την απασχόληση, την κοινωνική ένταξη και την καταπολέμηση της φτώχιας.</w:t>
      </w:r>
    </w:p>
    <w:p w:rsidR="00F8755E" w:rsidRPr="000B50E3" w:rsidRDefault="00F8755E" w:rsidP="00ED3439">
      <w:pPr>
        <w:autoSpaceDE w:val="0"/>
        <w:autoSpaceDN w:val="0"/>
        <w:adjustRightInd w:val="0"/>
        <w:rPr>
          <w:rFonts w:cs="Calibri"/>
          <w:bCs/>
        </w:rPr>
      </w:pPr>
      <w:r w:rsidRPr="000B50E3">
        <w:rPr>
          <w:rFonts w:cs="Calibri"/>
          <w:bCs/>
        </w:rPr>
        <w:t xml:space="preserve">Σε αυτό το πλαίσιο οι βασικές προτεραιότητες της νέας Ευρωπαϊκής Στρατηγικής </w:t>
      </w:r>
      <w:r w:rsidRPr="000B50E3">
        <w:rPr>
          <w:rFonts w:cs="Calibri"/>
          <w:b/>
          <w:bCs/>
        </w:rPr>
        <w:t>«Ευρώπη 2020»</w:t>
      </w:r>
      <w:r w:rsidRPr="000B50E3">
        <w:rPr>
          <w:rStyle w:val="FootnoteReference"/>
          <w:rFonts w:cs="Calibri"/>
          <w:b/>
          <w:bCs/>
        </w:rPr>
        <w:footnoteReference w:id="14"/>
      </w:r>
      <w:r w:rsidRPr="000B50E3">
        <w:rPr>
          <w:rFonts w:cs="Calibri"/>
          <w:bCs/>
        </w:rPr>
        <w:t xml:space="preserve">, όπως αποτυπώνονται στις εμβληματικές πρωτοβουλίες </w:t>
      </w:r>
      <w:r w:rsidRPr="000B50E3">
        <w:rPr>
          <w:rFonts w:cs="Calibri"/>
          <w:b/>
          <w:bCs/>
        </w:rPr>
        <w:t>«Ατζέντα για νέες δεξιότητες και θέσεις εργασίας»</w:t>
      </w:r>
      <w:r w:rsidRPr="000B50E3">
        <w:rPr>
          <w:rStyle w:val="FootnoteReference"/>
          <w:rFonts w:cs="Calibri"/>
          <w:b/>
          <w:bCs/>
        </w:rPr>
        <w:footnoteReference w:id="15"/>
      </w:r>
      <w:r w:rsidRPr="000B50E3">
        <w:rPr>
          <w:rFonts w:cs="Calibri"/>
          <w:bCs/>
        </w:rPr>
        <w:t xml:space="preserve"> και </w:t>
      </w:r>
      <w:r w:rsidRPr="000B50E3">
        <w:rPr>
          <w:rFonts w:cs="Calibri"/>
          <w:b/>
          <w:bCs/>
        </w:rPr>
        <w:t>«Νεολαία σε κίνηση»</w:t>
      </w:r>
      <w:r w:rsidRPr="000B50E3">
        <w:rPr>
          <w:rStyle w:val="FootnoteReference"/>
          <w:rFonts w:cs="Calibri"/>
          <w:b/>
          <w:bCs/>
        </w:rPr>
        <w:footnoteReference w:id="16"/>
      </w:r>
      <w:r w:rsidRPr="000B50E3">
        <w:rPr>
          <w:rFonts w:cs="Calibri"/>
          <w:bCs/>
        </w:rPr>
        <w:t xml:space="preserve">, καθώς και η πρωτοβουλία της Ευρωπαϊκής Επιτροπής </w:t>
      </w:r>
      <w:r w:rsidRPr="000B50E3">
        <w:rPr>
          <w:rFonts w:cs="Calibri"/>
          <w:b/>
          <w:bCs/>
        </w:rPr>
        <w:t>«Youth Opportunities Initiative»</w:t>
      </w:r>
      <w:r w:rsidRPr="000B50E3">
        <w:rPr>
          <w:rFonts w:cs="Calibri"/>
          <w:bCs/>
        </w:rPr>
        <w:t xml:space="preserve"> </w:t>
      </w:r>
      <w:r w:rsidRPr="000B50E3">
        <w:rPr>
          <w:rFonts w:cs="Calibri"/>
          <w:b/>
          <w:bCs/>
        </w:rPr>
        <w:t>/ «Ευκαιρίες για τους Νέους»</w:t>
      </w:r>
      <w:r w:rsidRPr="000B50E3">
        <w:rPr>
          <w:rStyle w:val="FootnoteReference"/>
          <w:rFonts w:cs="Calibri"/>
          <w:b/>
          <w:bCs/>
        </w:rPr>
        <w:footnoteReference w:id="17"/>
      </w:r>
      <w:r w:rsidRPr="000B50E3">
        <w:rPr>
          <w:rFonts w:cs="Calibri"/>
          <w:bCs/>
        </w:rPr>
        <w:t xml:space="preserve">, στοχεύουν στην αντιμετώπιση της ανεργίας των νέων δίνοντας βάρος στη μετάβαση από την εκπαίδευση στην αγορά εργασίας μέσω της αποτελεσματικότερης αξιοποίησης των πόρων των Διαρθρωτικών Ταμείων και ιδίως του Ευρωπαϊκού Κοινωνικού Ταμείου.  </w:t>
      </w:r>
    </w:p>
    <w:p w:rsidR="00F8755E" w:rsidRDefault="00F8755E" w:rsidP="00ED3439">
      <w:r>
        <w:t>Η ανακοίνωση της πολιτικής για την «Απασχόληση των Νέων» έχει σκοπό να συμπληρώσει τις προτεραιότητες σχετικά με την απασχόληση παρέχοντας μεσοπρόθεσμη πολιτική καθοδήγηση σε σχέση με τους στόχους της στρατηγικής «Ευρώπη 2020» για την απασχόληση. Αποτελεί συνέχεια των κατευθυντήριων γραμμών για την απασχόληση, καθορίζει ενέργειες που απαιτούν ιδιαίτερη έμφαση στην παρούσα συγκυρία και αποσκοπεί στην οικοδόμηση εμπιστοσύνης μεταξύ όλων των παραγόντων και στην ενίσχυση του αισθήματος ασφάλειας, έτσι ώστε να τεθούν σε κίνηση οι απαραίτητες μεταρρυθμίσεις στον τομέα της απασχόλησης. Στο πλαίσιο αυτό, η πρωτοβουλία της ΕΕ θέτει σε κίνηση τους μοχλούς της, έτσι ώστε να στηρίξει την ανάκαμψη που συνοδεύεται από άφθονες θέσεις εργασίας, τόσο από την πλευρά της ζήτησης όσο και από την πλευρά της προσφοράς στην αγορά εργασίας, και προχωρώντας και άλλο στην οδό μιας πραγματικής ευρωπαϊκής αγοράς εργασίας.</w:t>
      </w:r>
    </w:p>
    <w:p w:rsidR="00F8755E" w:rsidRPr="00AF3EB5" w:rsidRDefault="00F8755E" w:rsidP="00ED3439">
      <w:pPr>
        <w:rPr>
          <w:rFonts w:cs="Arial"/>
          <w:szCs w:val="20"/>
        </w:rPr>
      </w:pPr>
      <w:r w:rsidRPr="006450AF">
        <w:rPr>
          <w:rFonts w:cs="Arial"/>
          <w:szCs w:val="20"/>
        </w:rPr>
        <w:t>Στο πλαίσιο της πρωτοβουλίας της ΕΕ «Απασχόληση των Νέων» (</w:t>
      </w:r>
      <w:r w:rsidRPr="006450AF">
        <w:rPr>
          <w:rFonts w:cs="Arial"/>
          <w:szCs w:val="20"/>
          <w:lang w:val="en-US"/>
        </w:rPr>
        <w:t>Youth</w:t>
      </w:r>
      <w:r w:rsidRPr="006450AF">
        <w:rPr>
          <w:rFonts w:cs="Arial"/>
          <w:szCs w:val="20"/>
        </w:rPr>
        <w:t xml:space="preserve"> </w:t>
      </w:r>
      <w:r w:rsidRPr="006450AF">
        <w:rPr>
          <w:rFonts w:cs="Arial"/>
          <w:szCs w:val="20"/>
          <w:lang w:val="en-US"/>
        </w:rPr>
        <w:t>Initiative</w:t>
      </w:r>
      <w:r w:rsidRPr="006450AF">
        <w:rPr>
          <w:rFonts w:cs="Arial"/>
          <w:szCs w:val="20"/>
        </w:rPr>
        <w:t>) θα προγραμματισθούν στοχευμένες δράσεις με στόχο τη στήριξη των νέων οι οποίοι υφίστανται σε μεγαλύτερο βαθμό της συνέπειες της οικονομικής κρίσης. Ειδικότερα, ήδη εκπονείται σε συνεργασία με τις υπηρεσίες της ΕΕ Σχέδιο Δράσης για την ενεργοποίηση παρεμβάσεων για την στήριξη της απασχόλησης, την προώθηση της επιχειρηματικότητας και την αντιμετώπιση της ανεργίας των νέων.  Το συγκεκριμένο Σχέδιο Δράσης θα συγχρηματοδοτηθεί μέσω των ΕΠ «Ανάπτυξη Ανθρώπινου Δυναμικού» «Εκπαίδευση &amp; Δια Βίου Μάθηση», «Εθνικό Αποθεματικό Απροβλέπτων», «Ανταγωνιστικότητα &amp; Επιχειρηματικότητα» του ΕΣΠΑ και των ΠΕΠ.</w:t>
      </w:r>
      <w:r w:rsidRPr="00AF3EB5">
        <w:rPr>
          <w:rFonts w:cs="Arial"/>
          <w:szCs w:val="20"/>
        </w:rPr>
        <w:t xml:space="preserve"> </w:t>
      </w:r>
      <w:r>
        <w:rPr>
          <w:rFonts w:cs="Arial"/>
          <w:szCs w:val="20"/>
        </w:rPr>
        <w:t xml:space="preserve">Η διαμόρφωση του όλου εγχειρήματος έγινε από τις </w:t>
      </w:r>
      <w:r w:rsidRPr="000B50E3">
        <w:rPr>
          <w:rFonts w:cs="Calibri"/>
          <w:bCs/>
        </w:rPr>
        <w:t>Υπηρεσίες του Υπουργείου Εργασίας Κοινωνικής Ασφάλισης και Πρόνοιας με το συντονισμό της Ειδικής Υπηρεσίας Συντονισμού Δράσεων Ευρωπαϊκού Κοινωνικού Ταμείου</w:t>
      </w:r>
      <w:r>
        <w:rPr>
          <w:rFonts w:cs="Calibri"/>
          <w:bCs/>
        </w:rPr>
        <w:t xml:space="preserve"> </w:t>
      </w:r>
      <w:r w:rsidRPr="000B50E3">
        <w:rPr>
          <w:rFonts w:cs="Calibri"/>
          <w:bCs/>
        </w:rPr>
        <w:t>σε συνεργασία με τις Υπηρεσίες των συναρμόδιων Υπουργείων Παιδείας Θρησκευμάτων Πολιτισμού και Αθλητισμού και Ανάπτυξης, Ανταγωνιστικότητας, Υποδομών, Μεταφορών και Δικτύων</w:t>
      </w:r>
      <w:r w:rsidRPr="000B50E3">
        <w:rPr>
          <w:rFonts w:cs="Arial"/>
        </w:rPr>
        <w:t>.</w:t>
      </w:r>
    </w:p>
    <w:p w:rsidR="00F8755E" w:rsidRPr="000B50E3" w:rsidRDefault="00F8755E" w:rsidP="00ED3439">
      <w:pPr>
        <w:rPr>
          <w:rFonts w:cs="Arial"/>
          <w:b/>
        </w:rPr>
      </w:pPr>
      <w:r w:rsidRPr="000B50E3">
        <w:rPr>
          <w:rFonts w:cs="Arial"/>
        </w:rPr>
        <w:t xml:space="preserve">Το εν λόγω Σχέδιο Δράσης απαντά στην επιτακτική ανάγκη ανάληψης συντονισμένων δράσεων και εθνικών πρωτοβουλιών αντιμετώπισης του μείζονος ζητήματος της χαμηλής απασχόλησης των νέων διασφαλίζοντας τη μέγιστη συνεισφορά των κοινοτικών πόρων μέσω των συγχρηματοδοτούμενων Επιχειρησιακών Προγραμμάτων του ΕΣΠΑ 2007 – 2013 (μετά και την αναθεώρηση τους) και την πλήρη ενεργοποίηση των θεσμικών φορέων που εμπλέκονται στο σχεδιασμό και την υλοποίηση σχετικών δράσεων. Αποτελεί δε σημαντικότατη επένδυση στο ανθρώπινο δυναμικό με ευρύτερες θετικές, οικονομικές και κοινωνικές επιπτώσεις καθώς παρέχει ευκαιρίες και προοπτικές σε ένα μεγάλο τμήμα του παραγωγικού δυναμικού της χώρας μας αξιοποιώντας τη δημιουργικότητα και καινοτομία των νέων </w:t>
      </w:r>
    </w:p>
    <w:p w:rsidR="00F8755E" w:rsidRPr="000B50E3" w:rsidRDefault="00F8755E" w:rsidP="00ED3439">
      <w:pPr>
        <w:rPr>
          <w:rFonts w:cs="Arial"/>
        </w:rPr>
      </w:pPr>
      <w:r w:rsidRPr="000B50E3">
        <w:rPr>
          <w:rFonts w:cs="Arial"/>
          <w:b/>
        </w:rPr>
        <w:t>Κεντρικός στόχος</w:t>
      </w:r>
      <w:r w:rsidRPr="000B50E3">
        <w:rPr>
          <w:rFonts w:cs="Arial"/>
        </w:rPr>
        <w:t xml:space="preserve"> του Σχεδίου Δράσης είναι η ανάδειξη συγκεκριμένων πολιτικών και μέτρων ανάπτυξης της απασχόλησης και της επιχειρηματικότητας των νέων δύο ηλικιακών κατηγοριών 15-24 και 25-35 στην Ελλάδα δίνοντας ιδιαίτερη έμφαση στους ακόλουθους θεματικούς άξονες προτεραιότητας: </w:t>
      </w:r>
    </w:p>
    <w:p w:rsidR="00F8755E" w:rsidRDefault="00F8755E" w:rsidP="00E36870">
      <w:pPr>
        <w:numPr>
          <w:ilvl w:val="0"/>
          <w:numId w:val="63"/>
        </w:numPr>
        <w:spacing w:before="120" w:after="0"/>
        <w:rPr>
          <w:rFonts w:cs="Arial"/>
        </w:rPr>
      </w:pPr>
      <w:r w:rsidRPr="000B50E3">
        <w:rPr>
          <w:rFonts w:cs="Arial"/>
        </w:rPr>
        <w:t>Δημιουργία Θέσεων Εργασίας για νέους ανάλογα με τα τυπικά τους προσόντα.</w:t>
      </w:r>
    </w:p>
    <w:p w:rsidR="00F8755E" w:rsidRDefault="00F8755E" w:rsidP="00E36870">
      <w:pPr>
        <w:numPr>
          <w:ilvl w:val="0"/>
          <w:numId w:val="63"/>
        </w:numPr>
        <w:spacing w:before="120" w:after="0"/>
        <w:rPr>
          <w:rFonts w:cs="Arial"/>
        </w:rPr>
      </w:pPr>
      <w:r w:rsidRPr="000B50E3">
        <w:rPr>
          <w:rFonts w:cs="Arial"/>
        </w:rPr>
        <w:t>Ενίσχυση της επαγγελματικής εκπαίδευσης και κατάρτισης και των συστημάτων μαθητείας με έμφαση στον συνδυασμό κατάρτισης και εργασιακής εμπειρίας και περαιτέρω επένδυση στην τοποθέτηση σε θέσεις εργασίας και στην πρακτική άσκηση κατά τη διάρκεια και μετά την εκπαίδευση.</w:t>
      </w:r>
    </w:p>
    <w:p w:rsidR="00F8755E" w:rsidRDefault="00F8755E" w:rsidP="00E36870">
      <w:pPr>
        <w:numPr>
          <w:ilvl w:val="0"/>
          <w:numId w:val="63"/>
        </w:numPr>
        <w:spacing w:before="120" w:after="0"/>
        <w:rPr>
          <w:rFonts w:cs="Arial"/>
        </w:rPr>
      </w:pPr>
      <w:r w:rsidRPr="000B50E3">
        <w:rPr>
          <w:rFonts w:cs="Arial"/>
        </w:rPr>
        <w:t>Θέσπιση συστηματικών προγραμμάτων μετάβασης από την εκπαίδευση στην εργασία (school-to-work programmes) ώστε να υποστηριχθεί η απόκτηση πρώτης εργασιακής εμπειρίας (με συνδυασμό καθοδήγησης, συμβουλευτικής,  κατάρτισης και απασχόλησης) προσαρμοσμένα  στο ιδιαίτερο προφίλ και τις ανάγκες των νέων ανέργων.</w:t>
      </w:r>
    </w:p>
    <w:p w:rsidR="00F8755E" w:rsidRDefault="00F8755E" w:rsidP="00E36870">
      <w:pPr>
        <w:numPr>
          <w:ilvl w:val="0"/>
          <w:numId w:val="63"/>
        </w:numPr>
        <w:spacing w:before="120" w:after="0"/>
        <w:rPr>
          <w:rFonts w:cs="Arial"/>
        </w:rPr>
      </w:pPr>
      <w:r w:rsidRPr="000B50E3">
        <w:rPr>
          <w:rFonts w:cs="Arial"/>
        </w:rPr>
        <w:t>Ενίσχυση της συμβουλευτικής και του επαγγελματικού προσανατολισμού με έμφαση σε νέους ανέργους. Ενίσχυση του σχολικού επαγγελματικού προσανατολισμού, της καθοδήγησης σταδιοδρομίας και της συμβουλευτικής για την επιχειρηματικότητα στην τριτοβάθμια εκπαίδευση.</w:t>
      </w:r>
    </w:p>
    <w:p w:rsidR="00F8755E" w:rsidRDefault="00F8755E" w:rsidP="00E36870">
      <w:pPr>
        <w:numPr>
          <w:ilvl w:val="0"/>
          <w:numId w:val="63"/>
        </w:numPr>
        <w:spacing w:before="120" w:after="0"/>
        <w:rPr>
          <w:rFonts w:cs="Arial"/>
        </w:rPr>
      </w:pPr>
      <w:r w:rsidRPr="000B50E3">
        <w:rPr>
          <w:rFonts w:cs="Arial"/>
        </w:rPr>
        <w:t>Ενίσχυση της επιχειρηματικότητας των νέων, εστίαση σε νέα/καινοτόμα προϊόντα, υπηρεσίες και τομείς επιχειρηματικότητας.</w:t>
      </w:r>
    </w:p>
    <w:p w:rsidR="00F8755E" w:rsidRPr="00A86EDA" w:rsidRDefault="00F8755E" w:rsidP="00ED3439">
      <w:r w:rsidRPr="00075E32">
        <w:t xml:space="preserve">Στο πλαίσιο του Σχεδίου Δράσης διατίθενται ήδη </w:t>
      </w:r>
      <w:r w:rsidRPr="00295E8A">
        <w:rPr>
          <w:rFonts w:ascii="Comic Sans MS" w:hAnsi="Comic Sans MS"/>
          <w:sz w:val="20"/>
          <w:szCs w:val="20"/>
        </w:rPr>
        <w:t>151.706.916</w:t>
      </w:r>
      <w:r w:rsidRPr="00075E32">
        <w:t xml:space="preserve">€, ενώ οι ωφελούμενοι των δράσεων αναμένονται να υπερβούν τους 400.000. </w:t>
      </w:r>
    </w:p>
    <w:p w:rsidR="00F8755E" w:rsidRPr="00295E8A" w:rsidRDefault="00F8755E" w:rsidP="00ED3439">
      <w:r w:rsidRPr="00075E32">
        <w:t>Οι δράσεις που συνεισφέρουν στο πλαίσιο του ΕΠ «Εκπαίδευση και Δια Βίου Μάθηση» καθώς και σύντομη αποτίμησή τους είναι οι ακόλουθες:</w:t>
      </w:r>
    </w:p>
    <w:p w:rsidR="00F8755E" w:rsidRPr="00D67F0B" w:rsidRDefault="00F8755E" w:rsidP="006B46C1">
      <w:pPr>
        <w:spacing w:line="40" w:lineRule="atLeast"/>
      </w:pPr>
      <w:r w:rsidRPr="00D67F0B">
        <w:t>ΑΞΟΝΑΣ 2: Ενίσχυση της επαγγελματικής εκπαίδευσης και κατάρτισης και των συστημάτων μαθητείας με έμφαση στο συνδυασμό κατάρτισης και εργασιακής εμπειρίας και περαιτέρω επένδυση  στην τοποθέτηση σε θέσεις εργασίας και στην πρακτική άσκηση κατά τη διάρκεια και μετά την εκπαίδευση.</w:t>
      </w:r>
    </w:p>
    <w:p w:rsidR="00F8755E" w:rsidRPr="00D67F0B" w:rsidRDefault="00F8755E" w:rsidP="006B46C1">
      <w:pPr>
        <w:spacing w:line="40" w:lineRule="atLeast"/>
      </w:pPr>
    </w:p>
    <w:p w:rsidR="00F8755E" w:rsidRPr="00D67F0B" w:rsidRDefault="00F8755E" w:rsidP="006B46C1">
      <w:pPr>
        <w:spacing w:line="40" w:lineRule="atLeast"/>
      </w:pPr>
      <w:r w:rsidRPr="00D67F0B">
        <w:t>Πρακτική Άσκηση Τριτοβάθμιας Εκπαίδευσης (Πανεπιστήμια)</w:t>
      </w:r>
    </w:p>
    <w:p w:rsidR="00F8755E" w:rsidRPr="00D67F0B" w:rsidRDefault="00F8755E" w:rsidP="006B46C1">
      <w:pPr>
        <w:spacing w:line="40" w:lineRule="atLeast"/>
        <w:ind w:left="2100" w:hanging="2100"/>
        <w:outlineLvl w:val="0"/>
      </w:pPr>
      <w:bookmarkStart w:id="108" w:name="_Toc389660608"/>
      <w:r w:rsidRPr="00D67F0B">
        <w:t>Προϋπολογισμός Δράσης: 22.611.411€</w:t>
      </w:r>
      <w:bookmarkEnd w:id="108"/>
    </w:p>
    <w:p w:rsidR="00F8755E" w:rsidRPr="00D67F0B" w:rsidRDefault="00F8755E" w:rsidP="006B46C1">
      <w:pPr>
        <w:spacing w:line="40" w:lineRule="atLeast"/>
        <w:ind w:left="2100" w:hanging="2100"/>
      </w:pPr>
      <w:r w:rsidRPr="00D67F0B">
        <w:t>Ωφελούμενοι Δράσης: 20.472 Φοιτητές, Σπουδαστές Πανεπιστημίων</w:t>
      </w:r>
    </w:p>
    <w:p w:rsidR="00F8755E" w:rsidRPr="00D67F0B" w:rsidRDefault="00F8755E" w:rsidP="006B46C1">
      <w:pPr>
        <w:spacing w:line="40" w:lineRule="atLeast"/>
      </w:pPr>
      <w:r w:rsidRPr="00D67F0B">
        <w:t>Το έργο βρίσκεται σε φάση πλήρους υλοποίησης, ενώ οι δαπάνες μέχρι σήμερα ανέρχονται σε 16.862.434€. Αναφορικά με το φυσικό αντικείμενο της δράσης μέχρι σήμερα έχουν ωφεληθεί 19.028 φοιτητές ΑΕΙ από προγράμματα πρακτικής άσκησης. Το έργο αναμένεται να ολοκληρωθεί στις 31.12.2015 και δεν παρουσιάζει προβλήματα/καθυστερήσεις στην υλοποίησή του.</w:t>
      </w:r>
    </w:p>
    <w:p w:rsidR="00F8755E" w:rsidRPr="00D67F0B" w:rsidRDefault="00F8755E" w:rsidP="006B46C1">
      <w:pPr>
        <w:spacing w:line="40" w:lineRule="atLeast"/>
      </w:pPr>
    </w:p>
    <w:p w:rsidR="00F8755E" w:rsidRPr="00D67F0B" w:rsidRDefault="00F8755E" w:rsidP="006B46C1">
      <w:pPr>
        <w:spacing w:line="40" w:lineRule="atLeast"/>
      </w:pPr>
      <w:r w:rsidRPr="00D67F0B">
        <w:t>Πρακτική Άσκηση γ΄ βάθμιας Εκπαίδευσης (ΤΕΙ)</w:t>
      </w:r>
    </w:p>
    <w:p w:rsidR="00F8755E" w:rsidRPr="00D67F0B" w:rsidRDefault="00F8755E" w:rsidP="006B46C1">
      <w:pPr>
        <w:spacing w:line="40" w:lineRule="atLeast"/>
        <w:ind w:left="2100" w:hanging="2100"/>
        <w:outlineLvl w:val="0"/>
      </w:pPr>
      <w:bookmarkStart w:id="109" w:name="_Toc389660609"/>
      <w:r w:rsidRPr="00D67F0B">
        <w:t>Προϋπολογισμός Δράσης: 26.347.155€</w:t>
      </w:r>
      <w:bookmarkEnd w:id="109"/>
    </w:p>
    <w:p w:rsidR="00F8755E" w:rsidRPr="00D67F0B" w:rsidRDefault="00F8755E" w:rsidP="006B46C1">
      <w:pPr>
        <w:spacing w:line="40" w:lineRule="atLeast"/>
        <w:ind w:left="2100" w:hanging="2100"/>
      </w:pPr>
      <w:r w:rsidRPr="00D67F0B">
        <w:t>Ωφελούμενοι Δράσης: 10.060 Σπουδαστές ΤΕΙ</w:t>
      </w:r>
    </w:p>
    <w:p w:rsidR="00F8755E" w:rsidRPr="00D67F0B" w:rsidRDefault="00F8755E" w:rsidP="006B46C1">
      <w:pPr>
        <w:tabs>
          <w:tab w:val="left" w:pos="0"/>
        </w:tabs>
        <w:spacing w:line="40" w:lineRule="atLeast"/>
      </w:pPr>
      <w:r w:rsidRPr="00D67F0B">
        <w:t>Το έργο βρίσκεται σε φάση πλήρους ενεργοποίησης, ενώ οι δαπάνες του έργου ανέρχονται σε 18.992.380€. Οι ωφελούμενοι, αντιστοίχως, της δράσης μέχρι σήμερα ανέρχονται σε 7.970 σπουδαστές ΤΕΙ από προγράμματα πρακτικής άσκησης.Το έργο αναμένεται να ολοκληρωθεί στις 31.12.2015 και δεν παρουσιάζει προβλήματα/καθυστερήσεις στην υλοποίησή του .</w:t>
      </w:r>
    </w:p>
    <w:p w:rsidR="00F8755E" w:rsidRPr="00D67F0B" w:rsidRDefault="00F8755E" w:rsidP="006B46C1">
      <w:pPr>
        <w:spacing w:line="40" w:lineRule="atLeast"/>
      </w:pPr>
    </w:p>
    <w:p w:rsidR="00F8755E" w:rsidRPr="00D67F0B" w:rsidRDefault="00F8755E" w:rsidP="006B46C1">
      <w:pPr>
        <w:spacing w:line="40" w:lineRule="atLeast"/>
      </w:pPr>
      <w:r w:rsidRPr="00D67F0B">
        <w:t>Πρακτική Άσκηση ΙΕΚ και άλλων φορέων αρχικής επαγγελματικής κατάρτισης</w:t>
      </w:r>
    </w:p>
    <w:p w:rsidR="00F8755E" w:rsidRPr="00D67F0B" w:rsidRDefault="00F8755E" w:rsidP="006B46C1">
      <w:pPr>
        <w:spacing w:line="40" w:lineRule="atLeast"/>
        <w:ind w:left="2100" w:hanging="2100"/>
        <w:outlineLvl w:val="0"/>
      </w:pPr>
      <w:bookmarkStart w:id="110" w:name="_Toc389660610"/>
      <w:r w:rsidRPr="00D67F0B">
        <w:t>Προϋπολογισμός Δράσης: 14.390.928€</w:t>
      </w:r>
      <w:bookmarkEnd w:id="110"/>
    </w:p>
    <w:p w:rsidR="00F8755E" w:rsidRPr="00D67F0B" w:rsidRDefault="00F8755E" w:rsidP="006B46C1">
      <w:pPr>
        <w:spacing w:line="40" w:lineRule="atLeast"/>
      </w:pPr>
      <w:r w:rsidRPr="00D67F0B">
        <w:t>Ωφελούμενοι Δράσης: 15.217 σπουδαστές ΙΕΚ και άλλων φορέων αρχικής επαγγελματικής κατάρτισης</w:t>
      </w:r>
    </w:p>
    <w:p w:rsidR="00F8755E" w:rsidRPr="00D67F0B" w:rsidRDefault="00F8755E" w:rsidP="006B46C1">
      <w:pPr>
        <w:spacing w:line="40" w:lineRule="atLeast"/>
      </w:pPr>
      <w:r w:rsidRPr="00D67F0B">
        <w:t>Το έργο παρόλο ότι έχει συμβασιοποιηθεί στο σύνολό του παρουσιάζει σχετικά αργή απορρόφηση και χαμηλή δήλωση των σχετικών δαπανών που ανέρχονται μέχρι σήμερα σε 4.386.118€. Το έργο βρίσκεται σε φάση υλοποίησης και μέχρι σήμερα 932 σπουδαστές έχουν ωφεληθεί από προγράμματα πρακτικής άσκησης. Το έργο αναμένεται να ολοκληρωθεί στις 31.12.2015.</w:t>
      </w:r>
    </w:p>
    <w:p w:rsidR="00F8755E" w:rsidRPr="00D67F0B" w:rsidRDefault="00F8755E" w:rsidP="006B46C1">
      <w:pPr>
        <w:spacing w:line="40" w:lineRule="atLeast"/>
      </w:pPr>
    </w:p>
    <w:p w:rsidR="00F8755E" w:rsidRPr="00D67F0B" w:rsidRDefault="00F8755E" w:rsidP="006B46C1">
      <w:pPr>
        <w:spacing w:line="40" w:lineRule="atLeast"/>
      </w:pPr>
      <w:r w:rsidRPr="00D67F0B">
        <w:t>Πρακτική Άσκηση ΕΠΑΣ Μαθητείας - ΟΑΕΔ.</w:t>
      </w:r>
    </w:p>
    <w:p w:rsidR="00F8755E" w:rsidRPr="00D67F0B" w:rsidRDefault="00F8755E" w:rsidP="006B46C1">
      <w:pPr>
        <w:spacing w:line="40" w:lineRule="atLeast"/>
        <w:ind w:left="2100" w:hanging="2100"/>
        <w:outlineLvl w:val="0"/>
      </w:pPr>
      <w:bookmarkStart w:id="111" w:name="_Toc389660611"/>
      <w:r w:rsidRPr="00D67F0B">
        <w:t>Προϋπολογισμός Δράσης: 19.856.000€</w:t>
      </w:r>
      <w:bookmarkEnd w:id="111"/>
    </w:p>
    <w:p w:rsidR="00F8755E" w:rsidRPr="00D67F0B" w:rsidRDefault="00F8755E" w:rsidP="006B46C1">
      <w:pPr>
        <w:spacing w:line="40" w:lineRule="atLeast"/>
      </w:pPr>
      <w:r w:rsidRPr="00D67F0B">
        <w:t>Ωφελούμενοι Δράσης: 5.042 Μαθητές - Σπουδαστές των Επαγγελματικών Σχολών ΟΑΕΔ.</w:t>
      </w:r>
    </w:p>
    <w:p w:rsidR="00F8755E" w:rsidRPr="00D67F0B" w:rsidRDefault="00F8755E" w:rsidP="006B46C1">
      <w:pPr>
        <w:spacing w:line="40" w:lineRule="atLeast"/>
      </w:pPr>
      <w:r w:rsidRPr="00D67F0B">
        <w:t>Το έργο βρίσκεται σε φάση πλήρους υλοποίησης, ενώ σημειώνεται ότι το φυσικό αντικείμενό του έχει ήδη υπερκεράσει τον επιδιωκόμενο στόχο, καθώς οι ωφελούμενοι μαθητές/σπουδαστές οι οποίοι παρακολουθούν πρόγραμμα πρακτικής άσκησης ανέρχονται σε 6.193 σε σχέση με την αρχική τιμή στόχο που ήταν 5.042. Οι δαπάνες του έργου ανέρχονται στα 16.597.507€ και αναμένεται να έχει ολοκληρωθεί στις 31.12.2015 χωρίς να παρουσιάζει ιδιαίτερα προβλήματα ή καθυστερήσεις.</w:t>
      </w:r>
    </w:p>
    <w:p w:rsidR="00F8755E" w:rsidRPr="00D67F0B" w:rsidRDefault="00F8755E" w:rsidP="006B46C1">
      <w:pPr>
        <w:spacing w:line="40" w:lineRule="atLeast"/>
      </w:pPr>
    </w:p>
    <w:p w:rsidR="00F8755E" w:rsidRPr="00D67F0B" w:rsidRDefault="00F8755E" w:rsidP="006B46C1">
      <w:pPr>
        <w:spacing w:line="40" w:lineRule="atLeast"/>
      </w:pPr>
      <w:r w:rsidRPr="00D67F0B">
        <w:t>Πρακτική Άσκηση Σπουδαστών των Ακαδημιών Εμπορικού Ναυτικού (ΑΕΝ).</w:t>
      </w:r>
    </w:p>
    <w:p w:rsidR="00F8755E" w:rsidRPr="00D67F0B" w:rsidRDefault="00F8755E" w:rsidP="006B46C1">
      <w:pPr>
        <w:spacing w:line="40" w:lineRule="atLeast"/>
        <w:ind w:left="2100" w:hanging="2100"/>
        <w:outlineLvl w:val="0"/>
      </w:pPr>
      <w:bookmarkStart w:id="112" w:name="_Toc389660612"/>
      <w:r w:rsidRPr="00D67F0B">
        <w:t>Προϋπολογισμός Δράσης: 31.131.955€</w:t>
      </w:r>
      <w:bookmarkEnd w:id="112"/>
    </w:p>
    <w:p w:rsidR="00F8755E" w:rsidRPr="00D67F0B" w:rsidRDefault="00F8755E" w:rsidP="006B46C1">
      <w:pPr>
        <w:spacing w:line="40" w:lineRule="atLeast"/>
        <w:ind w:left="2100" w:hanging="2100"/>
      </w:pPr>
      <w:r w:rsidRPr="00D67F0B">
        <w:t>Ωφελούμενοι Δράσης: 5.173 πρωτοετείς σπουδαστές ΑΕΝ.</w:t>
      </w:r>
    </w:p>
    <w:p w:rsidR="00F8755E" w:rsidRPr="00D67F0B" w:rsidRDefault="00F8755E" w:rsidP="006B46C1">
      <w:pPr>
        <w:spacing w:line="40" w:lineRule="atLeast"/>
      </w:pPr>
      <w:r w:rsidRPr="00D67F0B">
        <w:t>Το έργο βρίσκεται σε φάση υλοποίησης και μέχρι σήμερα 3.251 πρωτοετείς σπουδαστές παρακολουθούν πρόγραμμα πρακτικής άσκησης/μαθητείας, ο πρώτος κύκλος της δράσης έχει ολοκληρωθεί και ήδη έχει ξεκινήσει ο δεύτερος κύκλος σπουδών για τους πρωτοετείς σπουδαστές. Οι δαπάνες του έργου ανέρχονται στα  5.127.321€. Το έργο αναμένεται να ολοκληρωθεί στις 31.12.2015.</w:t>
      </w:r>
    </w:p>
    <w:p w:rsidR="00F8755E" w:rsidRPr="00D67F0B" w:rsidRDefault="00F8755E" w:rsidP="006B46C1">
      <w:pPr>
        <w:spacing w:line="40" w:lineRule="atLeast"/>
      </w:pPr>
    </w:p>
    <w:p w:rsidR="00F8755E" w:rsidRPr="00D67F0B" w:rsidRDefault="00F8755E" w:rsidP="006B46C1">
      <w:pPr>
        <w:spacing w:line="40" w:lineRule="atLeast"/>
      </w:pPr>
      <w:r w:rsidRPr="00D67F0B">
        <w:t>Πρόγραμμα Μαθητείας Αποφοίτων Τεχνικής Εκπαίδευσης.</w:t>
      </w:r>
    </w:p>
    <w:p w:rsidR="00F8755E" w:rsidRPr="00D67F0B" w:rsidRDefault="00F8755E" w:rsidP="006B46C1">
      <w:pPr>
        <w:spacing w:line="40" w:lineRule="atLeast"/>
        <w:ind w:left="2100" w:hanging="2100"/>
        <w:outlineLvl w:val="0"/>
      </w:pPr>
      <w:bookmarkStart w:id="113" w:name="_Toc389660613"/>
      <w:r w:rsidRPr="00D67F0B">
        <w:t>Προϋπολογισμός Δράσης: 16.600.000€</w:t>
      </w:r>
      <w:bookmarkEnd w:id="113"/>
    </w:p>
    <w:p w:rsidR="00F8755E" w:rsidRPr="00D67F0B" w:rsidRDefault="00F8755E" w:rsidP="006B46C1">
      <w:pPr>
        <w:spacing w:line="40" w:lineRule="atLeast"/>
      </w:pPr>
      <w:r w:rsidRPr="00D67F0B">
        <w:t>Ωφελούμενοι Δράσης: 8.475 Απόφοιτοι Σχολών Τεχνικής Εκπαίδευσης</w:t>
      </w:r>
    </w:p>
    <w:p w:rsidR="00F8755E" w:rsidRPr="00D67F0B" w:rsidRDefault="00F8755E" w:rsidP="006B46C1">
      <w:pPr>
        <w:spacing w:line="40" w:lineRule="atLeast"/>
      </w:pPr>
      <w:r w:rsidRPr="00D67F0B">
        <w:t xml:space="preserve">Μέχρι σήμερα, το έργο δεν παρουσιάζει ιδαίτερη πρόοδο αναφορικά με το παραγόμενο φυσικό του αντικείμενο, ενώ οι δαπάνες του ανέρχονται στα 125.748 €. </w:t>
      </w:r>
      <w:r w:rsidRPr="00D67F0B">
        <w:rPr>
          <w:iCs/>
        </w:rPr>
        <w:t xml:space="preserve">Έχει γίνει τροποποίηση της πράξης και ο νέος Π/Υ ένταξης ανέρχεται στα 2.200.000€. </w:t>
      </w:r>
      <w:r w:rsidRPr="00D67F0B">
        <w:t>Το έργο αναμένεται να ολοκληρωθεί στις 31.12.2015.</w:t>
      </w:r>
    </w:p>
    <w:p w:rsidR="00F8755E" w:rsidRPr="00D67F0B" w:rsidRDefault="00F8755E" w:rsidP="006B46C1">
      <w:pPr>
        <w:spacing w:line="40" w:lineRule="atLeast"/>
      </w:pPr>
    </w:p>
    <w:p w:rsidR="00F8755E" w:rsidRPr="00D67F0B" w:rsidRDefault="00F8755E" w:rsidP="006B46C1">
      <w:pPr>
        <w:spacing w:line="40" w:lineRule="atLeast"/>
      </w:pPr>
      <w:r w:rsidRPr="00D67F0B">
        <w:t>ΑΞΟΝΑΣ 4: Αύξηση της ενίσχυσης της συμβουλευτικής και του επαγγελματικού προσανατολισμού με έμφαση σε νέους ανέργους. Ενίσχυση του σχολικού επαγγελματικού προσανατολισμού, της καθοδήγησης σταδιοδρομίας και της συμβουλευτικής για την επιχειρηματικότητα στην τριτοβάθμια εκπαίδευση.</w:t>
      </w:r>
    </w:p>
    <w:p w:rsidR="00F8755E" w:rsidRPr="00D67F0B" w:rsidRDefault="00F8755E" w:rsidP="006B46C1">
      <w:pPr>
        <w:spacing w:line="40" w:lineRule="atLeast"/>
      </w:pPr>
    </w:p>
    <w:p w:rsidR="00F8755E" w:rsidRPr="00D67F0B" w:rsidRDefault="00F8755E" w:rsidP="006B46C1">
      <w:pPr>
        <w:spacing w:line="40" w:lineRule="atLeast"/>
      </w:pPr>
      <w:r w:rsidRPr="00D67F0B">
        <w:t>Γραφεία Διασύνδεσης Επαγγελματικής Εκπαίδευσης του ΟΑΕΔ</w:t>
      </w:r>
    </w:p>
    <w:p w:rsidR="00F8755E" w:rsidRPr="00D67F0B" w:rsidRDefault="00F8755E" w:rsidP="006B46C1">
      <w:pPr>
        <w:spacing w:line="40" w:lineRule="atLeast"/>
        <w:ind w:left="2100" w:hanging="2100"/>
        <w:outlineLvl w:val="0"/>
      </w:pPr>
      <w:bookmarkStart w:id="114" w:name="_Toc389660614"/>
      <w:r w:rsidRPr="00D67F0B">
        <w:t>Προϋπολογισμός Δράσης: 375.775. €</w:t>
      </w:r>
      <w:bookmarkEnd w:id="114"/>
    </w:p>
    <w:p w:rsidR="00F8755E" w:rsidRPr="00D67F0B" w:rsidRDefault="00F8755E" w:rsidP="006B46C1">
      <w:pPr>
        <w:spacing w:line="40" w:lineRule="atLeast"/>
        <w:ind w:left="2100" w:hanging="2100"/>
        <w:outlineLvl w:val="0"/>
      </w:pPr>
      <w:bookmarkStart w:id="115" w:name="_Toc389660615"/>
      <w:r w:rsidRPr="00D67F0B">
        <w:t>Ωφελούμενοι Δράσης: 0.</w:t>
      </w:r>
      <w:bookmarkEnd w:id="115"/>
    </w:p>
    <w:p w:rsidR="00F8755E" w:rsidRPr="00D67F0B" w:rsidRDefault="00F8755E" w:rsidP="006B46C1">
      <w:pPr>
        <w:spacing w:line="40" w:lineRule="atLeast"/>
      </w:pPr>
      <w:r w:rsidRPr="00D67F0B">
        <w:t xml:space="preserve">Από το έργο αναμένεται να ωφεληθούν Μαθητές - Σπουδαστές των Επαγγελματικών Σχολών του ΟΑΕΔ με στόχο την σύνδεση του εκπαιδευτικού συστήματος με την αγορά εργασίας. Η δράση υλοποιείται από </w:t>
      </w:r>
      <w:r w:rsidRPr="00D67F0B">
        <w:rPr>
          <w:iCs/>
        </w:rPr>
        <w:t>τον ΟΑΕΔ.</w:t>
      </w:r>
      <w:r w:rsidRPr="00D67F0B">
        <w:t xml:space="preserve"> Το έργο βρίσκεται σε φάση υλοποίησης, έχει εκδοθεί ο κανονισμός λειτουργίας των Γραφείων Διαδύνδεσης και αναμένεται η έναρξη της λειτουργίας τους. Οι δαπάνες του έργου ανέρχονται στα 64.688€. Το έργο αναμένεται να ολοκληρωθεί στις 31.12.2015.</w:t>
      </w:r>
    </w:p>
    <w:p w:rsidR="00F8755E" w:rsidRPr="00D67F0B" w:rsidRDefault="00F8755E" w:rsidP="006B46C1">
      <w:pPr>
        <w:spacing w:line="40" w:lineRule="atLeast"/>
      </w:pPr>
    </w:p>
    <w:p w:rsidR="00F8755E" w:rsidRPr="00D67F0B" w:rsidRDefault="00F8755E" w:rsidP="006B46C1">
      <w:pPr>
        <w:spacing w:line="40" w:lineRule="atLeast"/>
      </w:pPr>
      <w:r w:rsidRPr="00D67F0B">
        <w:t>Γραφεία Διασύνδεσης Τριτοβάθμιας Εκπαίδευσης (Πανεπιστήμια)</w:t>
      </w:r>
    </w:p>
    <w:p w:rsidR="00F8755E" w:rsidRPr="00D67F0B" w:rsidRDefault="00F8755E" w:rsidP="006B46C1">
      <w:pPr>
        <w:spacing w:line="40" w:lineRule="atLeast"/>
        <w:ind w:left="2100" w:hanging="2100"/>
        <w:outlineLvl w:val="0"/>
      </w:pPr>
      <w:bookmarkStart w:id="116" w:name="_Toc389660616"/>
      <w:r w:rsidRPr="00D67F0B">
        <w:t>Προϋπολογισμός Δράσης: 4.000.000€</w:t>
      </w:r>
      <w:bookmarkEnd w:id="116"/>
    </w:p>
    <w:p w:rsidR="00F8755E" w:rsidRPr="00D67F0B" w:rsidRDefault="00F8755E" w:rsidP="006B46C1">
      <w:pPr>
        <w:spacing w:line="40" w:lineRule="atLeast"/>
      </w:pPr>
      <w:r w:rsidRPr="00D67F0B">
        <w:t>Ωφελούμενοι Δράσης: 97.681 Φοιτητές, σπουδαστές και απόφοιτοι Πανεπιστημίων.</w:t>
      </w:r>
    </w:p>
    <w:p w:rsidR="00F8755E" w:rsidRPr="00D67F0B" w:rsidRDefault="00F8755E" w:rsidP="006B46C1">
      <w:pPr>
        <w:spacing w:line="40" w:lineRule="atLeast"/>
      </w:pPr>
      <w:r w:rsidRPr="00D67F0B">
        <w:t>Το έργο βρίσκεται σε φάση υλοποίησης και μέχρι σήμερα 48.463 φοιτητές, σπουδαστές και απόφοιτοι ωφελήθηκαν από τα είκοσι εννέα (29) Γραφεία Διασύνδεσης που λειτουργούν σε όλα τα πανεπιστημιακά ιδρύματα. Οι δαπάνες του έργου ανέρχονται στα 1.757.874€. Το έργο αναμένεται να ολοκληρωθεί στις 31.12.2015.</w:t>
      </w:r>
    </w:p>
    <w:p w:rsidR="00F8755E" w:rsidRPr="00D67F0B" w:rsidRDefault="00F8755E" w:rsidP="006B46C1">
      <w:pPr>
        <w:spacing w:line="40" w:lineRule="atLeast"/>
      </w:pPr>
    </w:p>
    <w:p w:rsidR="00F8755E" w:rsidRPr="00D67F0B" w:rsidRDefault="00F8755E" w:rsidP="006B46C1">
      <w:pPr>
        <w:spacing w:line="40" w:lineRule="atLeast"/>
        <w:ind w:left="1300" w:hanging="1300"/>
      </w:pPr>
      <w:r w:rsidRPr="00D67F0B">
        <w:t>Γραφεία Διασύνδεσης Τριτοβάθμιας Εκπαίδευσης (ΤΕΙ)</w:t>
      </w:r>
    </w:p>
    <w:p w:rsidR="00F8755E" w:rsidRPr="00D67F0B" w:rsidRDefault="00F8755E" w:rsidP="006B46C1">
      <w:pPr>
        <w:spacing w:line="40" w:lineRule="atLeast"/>
        <w:ind w:left="2100" w:hanging="2100"/>
        <w:outlineLvl w:val="0"/>
      </w:pPr>
      <w:bookmarkStart w:id="117" w:name="_Toc389660617"/>
      <w:r w:rsidRPr="00D67F0B">
        <w:t>Προϋπολογισμός Δράσης: 2.805.000€</w:t>
      </w:r>
      <w:bookmarkEnd w:id="117"/>
    </w:p>
    <w:p w:rsidR="00F8755E" w:rsidRPr="00D67F0B" w:rsidRDefault="00F8755E" w:rsidP="006B46C1">
      <w:pPr>
        <w:spacing w:line="40" w:lineRule="atLeast"/>
        <w:ind w:left="2100" w:hanging="2100"/>
      </w:pPr>
      <w:r w:rsidRPr="00D67F0B">
        <w:t>Ωφελούμενοι Δράσης: 65.931 Σπουδαστές και Απόφοιτοι ΤΕΙ</w:t>
      </w:r>
    </w:p>
    <w:p w:rsidR="00F8755E" w:rsidRPr="00D67F0B" w:rsidRDefault="00F8755E" w:rsidP="006B46C1">
      <w:pPr>
        <w:spacing w:line="40" w:lineRule="atLeast"/>
      </w:pPr>
      <w:r w:rsidRPr="00D67F0B">
        <w:t>Το έργο βρίσκεται σε φάση υλοποίησης και μέχρι σήμερα 22.344 σπουδαστές και απόφοιτοι ωφελήθηκαν από τα είκοσι τέσσερα (24) Γραφεία Διασύνδεσης που λειτουργούν στα ΤΕΙ. Οι δαπάνες του έργου ανέρχονται στα  929.430€. Το έργο αναμένεται να ολοκληρωθεί στις 31.12.2015.</w:t>
      </w:r>
    </w:p>
    <w:p w:rsidR="00F8755E" w:rsidRPr="00D67F0B" w:rsidRDefault="00F8755E" w:rsidP="006B46C1">
      <w:pPr>
        <w:spacing w:line="40" w:lineRule="atLeast"/>
      </w:pPr>
    </w:p>
    <w:p w:rsidR="00F8755E" w:rsidRPr="00D67F0B" w:rsidRDefault="00F8755E" w:rsidP="006B46C1">
      <w:pPr>
        <w:spacing w:line="40" w:lineRule="atLeast"/>
      </w:pPr>
      <w:r w:rsidRPr="00D67F0B">
        <w:t>Μονάδες Καινοτομίας και Επιχειρηματικότητας Νέων τριτοβάθμιας Εκπαίδευσης (Πανεπιστήμια)</w:t>
      </w:r>
    </w:p>
    <w:p w:rsidR="00F8755E" w:rsidRPr="00D67F0B" w:rsidRDefault="00F8755E" w:rsidP="006B46C1">
      <w:pPr>
        <w:spacing w:line="40" w:lineRule="atLeast"/>
        <w:ind w:left="1300" w:hanging="1300"/>
        <w:outlineLvl w:val="0"/>
      </w:pPr>
      <w:bookmarkStart w:id="118" w:name="_Toc389660618"/>
      <w:r w:rsidRPr="00D67F0B">
        <w:t>Προϋπολογισμός Δράσης: 4.585.532€</w:t>
      </w:r>
      <w:bookmarkEnd w:id="118"/>
    </w:p>
    <w:p w:rsidR="00F8755E" w:rsidRPr="00D67F0B" w:rsidRDefault="00F8755E" w:rsidP="006B46C1">
      <w:pPr>
        <w:spacing w:line="40" w:lineRule="atLeast"/>
        <w:ind w:left="2100" w:hanging="2100"/>
      </w:pPr>
      <w:r w:rsidRPr="00D67F0B">
        <w:t>Ωφελούμενοι Δράσης: 45.534 Φοιτητές σπουδαστές Πανεπιστημίων.</w:t>
      </w:r>
    </w:p>
    <w:p w:rsidR="00F8755E" w:rsidRPr="00D67F0B" w:rsidRDefault="00F8755E" w:rsidP="006B46C1">
      <w:pPr>
        <w:tabs>
          <w:tab w:val="left" w:pos="0"/>
        </w:tabs>
        <w:spacing w:line="40" w:lineRule="atLeast"/>
      </w:pPr>
      <w:r w:rsidRPr="00D67F0B">
        <w:t>Το έργο βρίσκεται σε φάση υλοποίησης και μέχρι σήμερα οι ωφελούμενοι ανέρχονται σε 15.887 από τις Μονάδες Καινοτομίας και Επιχειρηματικότητας που λειτουργούν στα πανεπιστημιακά ιδρύματα. Οι δαπάνες του έργου ανέρχονται στα 1.903.168€. Το έργο αναμένεται να ολοκληρωθεί στις 31.12.2015.</w:t>
      </w:r>
    </w:p>
    <w:p w:rsidR="00F8755E" w:rsidRPr="00D67F0B" w:rsidRDefault="00F8755E" w:rsidP="006B46C1">
      <w:pPr>
        <w:spacing w:line="40" w:lineRule="atLeast"/>
      </w:pPr>
    </w:p>
    <w:p w:rsidR="00F8755E" w:rsidRPr="00D67F0B" w:rsidRDefault="00F8755E" w:rsidP="006B46C1">
      <w:pPr>
        <w:spacing w:line="40" w:lineRule="atLeast"/>
      </w:pPr>
      <w:r w:rsidRPr="00D67F0B">
        <w:t>Μονάδες Καινοτομίας και Επιχειρηματικότητας Νέων Τριτοβάθμιας Εκπαίδευσης (ΤΕΙ)</w:t>
      </w:r>
    </w:p>
    <w:p w:rsidR="00F8755E" w:rsidRPr="00D67F0B" w:rsidRDefault="00F8755E" w:rsidP="006B46C1">
      <w:pPr>
        <w:spacing w:line="40" w:lineRule="atLeast"/>
        <w:ind w:left="2100" w:hanging="2100"/>
      </w:pPr>
      <w:r w:rsidRPr="00D67F0B">
        <w:t>Προϋπολογισμός Δράσης: 3.340.309€</w:t>
      </w:r>
    </w:p>
    <w:p w:rsidR="00F8755E" w:rsidRPr="00D67F0B" w:rsidRDefault="00F8755E" w:rsidP="006B46C1">
      <w:pPr>
        <w:spacing w:line="40" w:lineRule="atLeast"/>
        <w:ind w:left="2100" w:hanging="2100"/>
        <w:outlineLvl w:val="0"/>
      </w:pPr>
      <w:bookmarkStart w:id="119" w:name="_Toc389660619"/>
      <w:r w:rsidRPr="00D67F0B">
        <w:t>Ωφελούμενοι Δράσης: 17.901 Σπουδαστές ΤΕΙ.</w:t>
      </w:r>
      <w:bookmarkEnd w:id="119"/>
    </w:p>
    <w:p w:rsidR="00F8755E" w:rsidRPr="00D67F0B" w:rsidRDefault="00F8755E" w:rsidP="006B46C1">
      <w:pPr>
        <w:spacing w:line="40" w:lineRule="atLeast"/>
      </w:pPr>
      <w:r w:rsidRPr="00D67F0B">
        <w:t>Το έργο βρίσκεται σε φάση υλοποίησης και μέχρι σήμερα οι ωφελούμενοι ανέρχονται σε 10.260 από τις Μονάδες Καινοτομίας και Επιχειρηματικότητας που λειτουργούν που λειτουργούν στα ΤΕΙ. Οι δαπάνες του έργου ανέρχονται στα 1.075.388€. Το έργο αναμένεται να ολοκληρωθεί στις 31.12.2015.</w:t>
      </w:r>
    </w:p>
    <w:p w:rsidR="00F8755E" w:rsidRPr="00D67F0B" w:rsidRDefault="00F8755E" w:rsidP="006B46C1">
      <w:pPr>
        <w:spacing w:line="40" w:lineRule="atLeast"/>
      </w:pPr>
    </w:p>
    <w:p w:rsidR="00F8755E" w:rsidRPr="00D67F0B" w:rsidRDefault="00F8755E" w:rsidP="006B46C1">
      <w:pPr>
        <w:spacing w:line="40" w:lineRule="atLeast"/>
      </w:pPr>
      <w:r w:rsidRPr="00D67F0B">
        <w:t>Κυψέλες Επιχειρηματικότητας</w:t>
      </w:r>
    </w:p>
    <w:p w:rsidR="00F8755E" w:rsidRPr="00D67F0B" w:rsidRDefault="00F8755E" w:rsidP="006B46C1">
      <w:pPr>
        <w:spacing w:line="40" w:lineRule="atLeast"/>
        <w:ind w:left="2100" w:hanging="2100"/>
        <w:outlineLvl w:val="0"/>
      </w:pPr>
      <w:bookmarkStart w:id="120" w:name="_Toc389660620"/>
      <w:r w:rsidRPr="00D67F0B">
        <w:t>Προϋπολογισμός Δράσης: 7.068.400€</w:t>
      </w:r>
      <w:bookmarkEnd w:id="120"/>
    </w:p>
    <w:p w:rsidR="00F8755E" w:rsidRPr="00D67F0B" w:rsidRDefault="00F8755E" w:rsidP="006B46C1">
      <w:pPr>
        <w:spacing w:line="40" w:lineRule="atLeast"/>
        <w:ind w:left="2100" w:hanging="2100"/>
      </w:pPr>
      <w:r w:rsidRPr="00D67F0B">
        <w:t>Ωφελούμενοι Δράσης: 1.520 Απόφοιτοι φοιτητές και σπουδαστές.</w:t>
      </w:r>
    </w:p>
    <w:p w:rsidR="00F8755E" w:rsidRPr="00D67F0B" w:rsidRDefault="00F8755E" w:rsidP="006B46C1">
      <w:pPr>
        <w:spacing w:line="40" w:lineRule="atLeast"/>
      </w:pPr>
      <w:r w:rsidRPr="00D67F0B">
        <w:rPr>
          <w:iCs/>
        </w:rPr>
        <w:t>Το έργο έχει ενταχθεί και αναμένονται να αναληφθούν οι νομικές δεσμεύσεις για να ξεκινήσει η υλοποίησή του. Έχει γίνει τροποποίηση της πράξης και ο νέος Π/Υ ένταξης ανέρχεται στα 5.662.851 €.</w:t>
      </w:r>
      <w:r w:rsidRPr="00D67F0B">
        <w:t xml:space="preserve"> Οι δαπάνες του έργου έως σήμερα ανέρχονται στα  189.424€.</w:t>
      </w:r>
    </w:p>
    <w:p w:rsidR="00F8755E" w:rsidRPr="00D96A6C" w:rsidRDefault="00F8755E" w:rsidP="00ED3439">
      <w:r w:rsidRPr="00D96A6C">
        <w:t xml:space="preserve">Σχετικός πίνακας με τα Έργα </w:t>
      </w:r>
      <w:r>
        <w:t>του Σχεδίου Δράσης για την απασχόληση των νέων</w:t>
      </w:r>
      <w:r w:rsidRPr="00D96A6C">
        <w:t xml:space="preserve"> που έχουν επιλεγεί για το ΕΠ «Εκπαίδευση και Δια Βίου Μάθηση» επισυνάπτεται στο </w:t>
      </w:r>
      <w:r w:rsidRPr="00D67F0B">
        <w:t>Παράρτημα 5</w:t>
      </w:r>
      <w:r w:rsidRPr="00D96A6C">
        <w:t xml:space="preserve"> </w:t>
      </w:r>
      <w:r>
        <w:t>της Ετήσιας Έκθεσης.</w:t>
      </w:r>
    </w:p>
    <w:p w:rsidR="00F8755E" w:rsidRPr="00F64CB2" w:rsidRDefault="00F8755E" w:rsidP="00F64CB2"/>
    <w:p w:rsidR="00F8755E" w:rsidRDefault="00F8755E" w:rsidP="00E36870">
      <w:pPr>
        <w:pStyle w:val="Heading2"/>
        <w:numPr>
          <w:ilvl w:val="1"/>
          <w:numId w:val="16"/>
        </w:numPr>
        <w:rPr>
          <w:sz w:val="22"/>
          <w:szCs w:val="22"/>
        </w:rPr>
      </w:pPr>
      <w:bookmarkStart w:id="121" w:name="_Toc389660621"/>
      <w:r w:rsidRPr="00B456B8">
        <w:rPr>
          <w:sz w:val="22"/>
          <w:szCs w:val="22"/>
        </w:rPr>
        <w:t>Συμπεράσματα ετήσιων συναντήσεων Ε.Ε. και Δ.Α.</w:t>
      </w:r>
      <w:bookmarkEnd w:id="121"/>
    </w:p>
    <w:p w:rsidR="00F8755E" w:rsidRPr="008B62EF" w:rsidRDefault="00F8755E" w:rsidP="001F3A01">
      <w:pPr>
        <w:spacing w:before="100" w:beforeAutospacing="1" w:after="0"/>
      </w:pPr>
      <w:r w:rsidRPr="00E53B1B">
        <w:t>Στ</w:t>
      </w:r>
      <w:r>
        <w:t xml:space="preserve">ο </w:t>
      </w:r>
      <w:r w:rsidRPr="00A16CBD">
        <w:t>σχέδιο συμπερασμάτων</w:t>
      </w:r>
      <w:r>
        <w:t xml:space="preserve"> της Ετήσιας Συνάντησης τ</w:t>
      </w:r>
      <w:r w:rsidRPr="00E53B1B">
        <w:t xml:space="preserve">ων υπηρεσιών της Ευρωπαϊκής Επιτροπής με την </w:t>
      </w:r>
      <w:r>
        <w:t>ΕΥΔ ΕΠΕΔΒΜ</w:t>
      </w:r>
      <w:r w:rsidRPr="00E53B1B">
        <w:t xml:space="preserve"> </w:t>
      </w:r>
      <w:r>
        <w:t xml:space="preserve">στις 28 Μαρτίου 2014 </w:t>
      </w:r>
      <w:r w:rsidRPr="00E53B1B">
        <w:t>περιλαμβάνονται τα</w:t>
      </w:r>
      <w:r>
        <w:t xml:space="preserve"> ακόλουθα βασικά σημεία</w:t>
      </w:r>
      <w:r w:rsidRPr="00E53B1B">
        <w:t>:</w:t>
      </w:r>
    </w:p>
    <w:p w:rsidR="00F8755E" w:rsidRPr="00017E4E" w:rsidRDefault="00F8755E" w:rsidP="001F3A01">
      <w:pPr>
        <w:spacing w:before="100" w:beforeAutospacing="1" w:after="0"/>
        <w:rPr>
          <w:b/>
          <w:i/>
        </w:rPr>
      </w:pPr>
      <w:r w:rsidRPr="00017E4E">
        <w:rPr>
          <w:b/>
          <w:i/>
        </w:rPr>
        <w:t>Θέματα Στρατηγικής</w:t>
      </w:r>
    </w:p>
    <w:p w:rsidR="00F8755E" w:rsidRDefault="00F8755E" w:rsidP="00BE223F">
      <w:pPr>
        <w:pStyle w:val="20"/>
        <w:numPr>
          <w:ilvl w:val="0"/>
          <w:numId w:val="95"/>
        </w:numPr>
        <w:tabs>
          <w:tab w:val="clear" w:pos="720"/>
          <w:tab w:val="num" w:pos="360"/>
        </w:tabs>
        <w:spacing w:before="120" w:after="60" w:line="288" w:lineRule="auto"/>
        <w:ind w:left="360"/>
        <w:jc w:val="both"/>
        <w:rPr>
          <w:rFonts w:ascii="Bookman Old Style" w:hAnsi="Bookman Old Style"/>
          <w:lang w:val="el-GR"/>
        </w:rPr>
      </w:pPr>
      <w:r>
        <w:rPr>
          <w:rFonts w:ascii="Bookman Old Style" w:hAnsi="Bookman Old Style"/>
          <w:lang w:val="el-GR"/>
        </w:rPr>
        <w:t>Τ</w:t>
      </w:r>
      <w:r w:rsidRPr="003E2B4A">
        <w:rPr>
          <w:rFonts w:ascii="Bookman Old Style" w:hAnsi="Bookman Old Style"/>
          <w:lang w:val="el-GR"/>
        </w:rPr>
        <w:t xml:space="preserve">ο νομοθετικό πλαίσιο για τη δευτεροβάθμια </w:t>
      </w:r>
      <w:r>
        <w:rPr>
          <w:rFonts w:ascii="Bookman Old Style" w:hAnsi="Bookman Old Style"/>
          <w:lang w:val="el-GR"/>
        </w:rPr>
        <w:t xml:space="preserve">εκπαίδευση που θέτει το πλαίσιο για την </w:t>
      </w:r>
      <w:r w:rsidRPr="003E2B4A">
        <w:rPr>
          <w:rFonts w:ascii="Bookman Old Style" w:hAnsi="Bookman Old Style"/>
          <w:lang w:val="el-GR"/>
        </w:rPr>
        <w:t>τεχνική εκπαίδευση</w:t>
      </w:r>
      <w:r>
        <w:rPr>
          <w:rFonts w:ascii="Bookman Old Style" w:hAnsi="Bookman Old Style"/>
          <w:lang w:val="el-GR"/>
        </w:rPr>
        <w:t xml:space="preserve"> και κατάρτιση και τη μαθητεία, υιοθετήθηκε (ν. 4186/2013, ΦΕΚ 193</w:t>
      </w:r>
      <w:r w:rsidRPr="00017E4E">
        <w:rPr>
          <w:rFonts w:ascii="Bookman Old Style" w:hAnsi="Bookman Old Style"/>
          <w:vertAlign w:val="superscript"/>
          <w:lang w:val="el-GR"/>
        </w:rPr>
        <w:t>Α</w:t>
      </w:r>
      <w:r>
        <w:rPr>
          <w:rFonts w:ascii="Bookman Old Style" w:hAnsi="Bookman Old Style"/>
          <w:lang w:val="el-GR"/>
        </w:rPr>
        <w:t xml:space="preserve">) και αναμένεται η εφαρμογή του. </w:t>
      </w:r>
    </w:p>
    <w:p w:rsidR="00F8755E" w:rsidRDefault="00F8755E" w:rsidP="00BE223F">
      <w:pPr>
        <w:pStyle w:val="20"/>
        <w:numPr>
          <w:ilvl w:val="0"/>
          <w:numId w:val="96"/>
        </w:numPr>
        <w:tabs>
          <w:tab w:val="clear" w:pos="720"/>
          <w:tab w:val="num" w:pos="360"/>
        </w:tabs>
        <w:spacing w:before="120" w:after="60" w:line="288" w:lineRule="auto"/>
        <w:ind w:left="360"/>
        <w:jc w:val="both"/>
        <w:rPr>
          <w:rFonts w:ascii="Bookman Old Style" w:hAnsi="Bookman Old Style"/>
          <w:lang w:val="el-GR"/>
        </w:rPr>
      </w:pPr>
      <w:r>
        <w:rPr>
          <w:rFonts w:ascii="Bookman Old Style" w:hAnsi="Bookman Old Style"/>
          <w:lang w:val="el-GR"/>
        </w:rPr>
        <w:t xml:space="preserve">Το μεγάλο έργο </w:t>
      </w:r>
      <w:r w:rsidRPr="008B62EF">
        <w:rPr>
          <w:rFonts w:ascii="Bookman Old Style" w:hAnsi="Bookman Old Style"/>
          <w:lang w:val="el-GR"/>
        </w:rPr>
        <w:t>της «</w:t>
      </w:r>
      <w:r w:rsidRPr="008B62EF">
        <w:rPr>
          <w:rFonts w:ascii="Bookman Old Style" w:hAnsi="Bookman Old Style" w:cs="Arial"/>
          <w:lang w:val="el-GR"/>
        </w:rPr>
        <w:t xml:space="preserve">Ψηφιακές Υπηρεσίες </w:t>
      </w:r>
      <w:r>
        <w:rPr>
          <w:rFonts w:ascii="Bookman Old Style" w:hAnsi="Bookman Old Style" w:cs="Arial"/>
          <w:lang w:val="el-GR"/>
        </w:rPr>
        <w:t xml:space="preserve">του </w:t>
      </w:r>
      <w:r>
        <w:rPr>
          <w:rFonts w:ascii="Bookman Old Style" w:hAnsi="Bookman Old Style"/>
          <w:lang w:val="el-GR"/>
        </w:rPr>
        <w:t>ΥΠΑΙΘ» το οποίο υιοθετήθηκε από τις υπηρεσίες της Ευρωπαϊκής Επιτροπής.</w:t>
      </w:r>
    </w:p>
    <w:p w:rsidR="00F8755E" w:rsidRDefault="00F8755E" w:rsidP="00BE223F">
      <w:pPr>
        <w:pStyle w:val="20"/>
        <w:numPr>
          <w:ilvl w:val="0"/>
          <w:numId w:val="97"/>
        </w:numPr>
        <w:tabs>
          <w:tab w:val="clear" w:pos="720"/>
          <w:tab w:val="num" w:pos="360"/>
        </w:tabs>
        <w:spacing w:before="120" w:after="60" w:line="288" w:lineRule="auto"/>
        <w:ind w:left="360"/>
        <w:jc w:val="both"/>
        <w:rPr>
          <w:rFonts w:ascii="Bookman Old Style" w:hAnsi="Bookman Old Style"/>
          <w:lang w:val="el-GR"/>
        </w:rPr>
      </w:pPr>
      <w:r w:rsidRPr="003E2B4A">
        <w:rPr>
          <w:rFonts w:ascii="Bookman Old Style" w:hAnsi="Bookman Old Style"/>
          <w:lang w:val="el-GR"/>
        </w:rPr>
        <w:t>Τ</w:t>
      </w:r>
      <w:r>
        <w:rPr>
          <w:rFonts w:ascii="Bookman Old Style" w:hAnsi="Bookman Old Style"/>
          <w:lang w:val="el-GR"/>
        </w:rPr>
        <w:t>α</w:t>
      </w:r>
      <w:r w:rsidRPr="003E2B4A">
        <w:rPr>
          <w:rFonts w:ascii="Bookman Old Style" w:hAnsi="Bookman Old Style"/>
          <w:lang w:val="el-GR"/>
        </w:rPr>
        <w:t xml:space="preserve"> </w:t>
      </w:r>
      <w:r>
        <w:rPr>
          <w:rFonts w:ascii="Bookman Old Style" w:hAnsi="Bookman Old Style"/>
          <w:lang w:val="el-GR"/>
        </w:rPr>
        <w:t>Σχέδια Δράσης της «Εκπαίδευσης των Εκπαιδευτικών» και της «Αναμόρφωσης των Προγραμμάτων Σπουδών» που θα πρέπει να υποβληθούν στις υπηρεσίες της Ευρωπαϊκής Επιτροπής (υπεύθυνος Δικαιούχος το ΙΕΠ)</w:t>
      </w:r>
    </w:p>
    <w:p w:rsidR="00F8755E" w:rsidRDefault="00F8755E" w:rsidP="001F3A01">
      <w:pPr>
        <w:rPr>
          <w:b/>
          <w:i/>
        </w:rPr>
      </w:pPr>
      <w:r w:rsidRPr="00017E4E">
        <w:rPr>
          <w:b/>
          <w:i/>
        </w:rPr>
        <w:t>Υλοποίηση Επιχειρησιακού Προγράμματος</w:t>
      </w:r>
    </w:p>
    <w:p w:rsidR="00F8755E" w:rsidRDefault="00F8755E" w:rsidP="00BE223F">
      <w:pPr>
        <w:numPr>
          <w:ilvl w:val="0"/>
          <w:numId w:val="98"/>
        </w:numPr>
        <w:tabs>
          <w:tab w:val="clear" w:pos="720"/>
          <w:tab w:val="num" w:pos="0"/>
        </w:tabs>
        <w:ind w:left="360"/>
      </w:pPr>
      <w:r>
        <w:t>Παρουσιάστηκε από την Διαχειριστική Αρχή η πορεία υλοποίησης του προγράμματος – φυσικού και οικονομικού- στο οποίο αποτυπώνεται η πρόοδος του προγράμματος ιδιαίτερα τους τελευταίους μήνες του 2013 και η επίτευξη των στόχων που είχαν τεθεί. Η Διαχειριστική Αρχή δεσμεύτηκε για την περεταίρω μείωση της υπερδέσμευσης στο 105% το 2014.</w:t>
      </w:r>
    </w:p>
    <w:p w:rsidR="00F8755E" w:rsidRDefault="00F8755E" w:rsidP="00BE223F">
      <w:pPr>
        <w:numPr>
          <w:ilvl w:val="0"/>
          <w:numId w:val="98"/>
        </w:numPr>
        <w:tabs>
          <w:tab w:val="clear" w:pos="720"/>
          <w:tab w:val="num" w:pos="0"/>
        </w:tabs>
        <w:ind w:left="360"/>
      </w:pPr>
      <w:r>
        <w:t>Η υστέρηση στην πρόοδο των έργων «ΘΑΛΗΣ» και «ΑΡΙΣΤΕΙΑ» των Α.Π. 10, 11 και 12 και για τον λόγο αυτό προτάθηκε η παρακολούθηση των έργων αυτών σε τριμηνιαία βάση για την αποτελεσματικότερη παρακολούθηση της υλοποίησης.</w:t>
      </w:r>
    </w:p>
    <w:p w:rsidR="00F8755E" w:rsidRDefault="00F8755E" w:rsidP="00BE223F">
      <w:pPr>
        <w:numPr>
          <w:ilvl w:val="0"/>
          <w:numId w:val="98"/>
        </w:numPr>
        <w:tabs>
          <w:tab w:val="clear" w:pos="720"/>
          <w:tab w:val="num" w:pos="0"/>
        </w:tabs>
        <w:ind w:left="360"/>
      </w:pPr>
      <w:r>
        <w:t>Σχέδιο για την «Απασχόληση των Νέων» (Άξονες 2 και 4): βαρύτητα θα πρέπει να δοθεί στις δράσεις «Μαθητείας Αποφοίτων Τεχνικής Εκπαίδευσης» και «Κυψέλες Επιχειρηματικότητας» οι οποίες παρουσιάζουν καθυστερήσεις στην υλοποίησή τους και θα πρέπει να ληφθούν διορθωτικά μέτρα.</w:t>
      </w:r>
    </w:p>
    <w:p w:rsidR="00F8755E" w:rsidRDefault="00F8755E" w:rsidP="00BE223F">
      <w:pPr>
        <w:numPr>
          <w:ilvl w:val="0"/>
          <w:numId w:val="98"/>
        </w:numPr>
        <w:tabs>
          <w:tab w:val="clear" w:pos="720"/>
          <w:tab w:val="num" w:pos="0"/>
        </w:tabs>
        <w:ind w:left="360"/>
      </w:pPr>
      <w:r>
        <w:t xml:space="preserve">Όσον αφορά τις εξωτερικές αξιολογήσεις της ΑΔΙΠ, η ΕΥΔ ΕΠΕΔΒΜ, λόγω της εφαρμογής του σχεδίου ΑΘΗΝΑ, ζήτησε να υιοθετηθούν ειδικές προϋποθέσεις για τα τμήματα που συγχωνεύονται ή καταργούνται. </w:t>
      </w:r>
    </w:p>
    <w:p w:rsidR="00F8755E" w:rsidRDefault="00F8755E" w:rsidP="00BE223F">
      <w:pPr>
        <w:numPr>
          <w:ilvl w:val="0"/>
          <w:numId w:val="98"/>
        </w:numPr>
        <w:tabs>
          <w:tab w:val="clear" w:pos="720"/>
          <w:tab w:val="num" w:pos="0"/>
        </w:tabs>
        <w:ind w:left="360"/>
      </w:pPr>
      <w:r>
        <w:t>Αξιοποίηση των συμπερασμάτων της Ενδιάμεσης Αξιολόγησης του Προγράμματος</w:t>
      </w:r>
    </w:p>
    <w:p w:rsidR="00F8755E" w:rsidRDefault="00F8755E" w:rsidP="00BE223F">
      <w:pPr>
        <w:numPr>
          <w:ilvl w:val="0"/>
          <w:numId w:val="98"/>
        </w:numPr>
        <w:tabs>
          <w:tab w:val="clear" w:pos="720"/>
          <w:tab w:val="num" w:pos="0"/>
        </w:tabs>
        <w:ind w:left="360"/>
      </w:pPr>
      <w:r>
        <w:t>Επιτάχυνση της υλοποίησης του προγράμματος σε συγκεκριμένους δείκτες και για συγκεκριμένους Δικαιούχους (π.χ ΙΕΠ)</w:t>
      </w:r>
    </w:p>
    <w:p w:rsidR="00F8755E" w:rsidRPr="00360F30" w:rsidRDefault="00F8755E" w:rsidP="00E53B1B">
      <w:r w:rsidRPr="00E53B1B">
        <w:t>Τ</w:t>
      </w:r>
      <w:r>
        <w:t>ο σχέδιο</w:t>
      </w:r>
      <w:r w:rsidRPr="00E53B1B">
        <w:t xml:space="preserve"> συμπερ</w:t>
      </w:r>
      <w:r>
        <w:t>α</w:t>
      </w:r>
      <w:r w:rsidRPr="00E53B1B">
        <w:t>σμ</w:t>
      </w:r>
      <w:r>
        <w:t>ά</w:t>
      </w:r>
      <w:r w:rsidRPr="00E53B1B">
        <w:t>τ</w:t>
      </w:r>
      <w:r>
        <w:t>ων</w:t>
      </w:r>
      <w:r w:rsidRPr="00E53B1B">
        <w:t xml:space="preserve"> της ετήσιας συνάντησης των υπηρεσιών της Ευρωπαϊκής Επιτροπής και της Διαχειριστικής Αρχής για την εξέταση της προόδου</w:t>
      </w:r>
      <w:r w:rsidRPr="00360F30">
        <w:t xml:space="preserve"> του προγράμματος, </w:t>
      </w:r>
      <w:r>
        <w:t>περιλαμβάνονται</w:t>
      </w:r>
      <w:r w:rsidRPr="00360F30">
        <w:t xml:space="preserve"> στο </w:t>
      </w:r>
      <w:r w:rsidRPr="004D2C6C">
        <w:rPr>
          <w:rStyle w:val="Strong"/>
          <w:bCs/>
        </w:rPr>
        <w:t>Παράρτημα 2</w:t>
      </w:r>
      <w:r>
        <w:rPr>
          <w:rStyle w:val="Strong"/>
          <w:b w:val="0"/>
          <w:bCs/>
        </w:rPr>
        <w:t xml:space="preserve"> </w:t>
      </w:r>
      <w:r w:rsidRPr="00360F30">
        <w:t>της οικείας έκθεσης.</w:t>
      </w:r>
    </w:p>
    <w:p w:rsidR="00F8755E" w:rsidRPr="006F16C2" w:rsidRDefault="00F8755E">
      <w:pPr>
        <w:spacing w:before="0" w:after="200" w:line="276" w:lineRule="auto"/>
        <w:jc w:val="left"/>
      </w:pPr>
    </w:p>
    <w:p w:rsidR="00F8755E" w:rsidRDefault="00F8755E" w:rsidP="001F30B2">
      <w:pPr>
        <w:pStyle w:val="Heading1"/>
        <w:ind w:left="0" w:firstLine="0"/>
      </w:pPr>
      <w:bookmarkStart w:id="122" w:name="_Toc389660622"/>
      <w:r w:rsidRPr="00075E32">
        <w:rPr>
          <w:i/>
        </w:rPr>
        <w:t xml:space="preserve">ΠΑΡΑΡΤΗΜΑ 1: ΠΙΝΑΚΑΣ ΠΑΡΑΡΤΗΜΑΤΟΣ </w:t>
      </w:r>
      <w:r w:rsidRPr="00075E32">
        <w:rPr>
          <w:i/>
          <w:lang w:val="en-US"/>
        </w:rPr>
        <w:t>II</w:t>
      </w:r>
      <w:r w:rsidRPr="00075E32">
        <w:rPr>
          <w:i/>
        </w:rPr>
        <w:t xml:space="preserve"> του ΕΚ 1828/2006 - ΣΩΡΕΥΤΙΚΗ ΑΝΑΛΥΣΗ ΚΟΝΔΥΛΙΩΝ</w:t>
      </w:r>
      <w:r w:rsidRPr="00075E32">
        <w:t xml:space="preserve"> ΚΟΙΝΟΤΙΚΗΣ ΣΥΝΔΡΟΜΗΣ ΤΟ 201</w:t>
      </w:r>
      <w:r w:rsidRPr="00E47C9B">
        <w:t>3</w:t>
      </w:r>
      <w:bookmarkEnd w:id="122"/>
    </w:p>
    <w:tbl>
      <w:tblPr>
        <w:tblW w:w="10812" w:type="dxa"/>
        <w:tblInd w:w="-1247" w:type="dxa"/>
        <w:tblLook w:val="00A0"/>
      </w:tblPr>
      <w:tblGrid>
        <w:gridCol w:w="976"/>
        <w:gridCol w:w="1784"/>
        <w:gridCol w:w="2027"/>
        <w:gridCol w:w="1172"/>
        <w:gridCol w:w="1736"/>
        <w:gridCol w:w="1331"/>
        <w:gridCol w:w="1786"/>
      </w:tblGrid>
      <w:tr w:rsidR="00F8755E" w:rsidRPr="001F30B2" w:rsidTr="00D67F0B">
        <w:trPr>
          <w:trHeight w:val="1035"/>
        </w:trPr>
        <w:tc>
          <w:tcPr>
            <w:tcW w:w="976" w:type="dxa"/>
            <w:tcBorders>
              <w:top w:val="double" w:sz="6" w:space="0" w:color="auto"/>
              <w:left w:val="double" w:sz="6" w:space="0" w:color="auto"/>
              <w:bottom w:val="single" w:sz="4" w:space="0" w:color="auto"/>
              <w:right w:val="single" w:sz="4" w:space="0" w:color="auto"/>
            </w:tcBorders>
            <w:shd w:val="clear" w:color="000000" w:fill="C0C0C0"/>
            <w:vAlign w:val="bottom"/>
          </w:tcPr>
          <w:p w:rsidR="00F8755E" w:rsidRPr="001F30B2" w:rsidRDefault="00F8755E" w:rsidP="001F30B2">
            <w:pPr>
              <w:spacing w:before="0" w:after="0" w:line="240" w:lineRule="auto"/>
              <w:jc w:val="center"/>
              <w:rPr>
                <w:color w:val="000000"/>
                <w:sz w:val="18"/>
                <w:szCs w:val="18"/>
                <w:lang w:eastAsia="el-GR"/>
              </w:rPr>
            </w:pPr>
            <w:r w:rsidRPr="001F30B2">
              <w:rPr>
                <w:color w:val="000000"/>
                <w:sz w:val="18"/>
                <w:szCs w:val="18"/>
                <w:lang w:eastAsia="el-GR"/>
              </w:rPr>
              <w:t>ΣΤΟΧΟΣ</w:t>
            </w:r>
          </w:p>
        </w:tc>
        <w:tc>
          <w:tcPr>
            <w:tcW w:w="1784" w:type="dxa"/>
            <w:tcBorders>
              <w:top w:val="double" w:sz="6" w:space="0" w:color="auto"/>
              <w:left w:val="nil"/>
              <w:bottom w:val="single" w:sz="4" w:space="0" w:color="auto"/>
              <w:right w:val="single" w:sz="4" w:space="0" w:color="auto"/>
            </w:tcBorders>
            <w:shd w:val="clear" w:color="000000" w:fill="C0C0C0"/>
            <w:vAlign w:val="bottom"/>
          </w:tcPr>
          <w:p w:rsidR="00F8755E" w:rsidRPr="001F30B2" w:rsidRDefault="00F8755E" w:rsidP="001F30B2">
            <w:pPr>
              <w:spacing w:before="0" w:after="0" w:line="240" w:lineRule="auto"/>
              <w:jc w:val="center"/>
              <w:rPr>
                <w:color w:val="000000"/>
                <w:sz w:val="18"/>
                <w:szCs w:val="18"/>
                <w:lang w:eastAsia="el-GR"/>
              </w:rPr>
            </w:pPr>
            <w:r w:rsidRPr="001F30B2">
              <w:rPr>
                <w:color w:val="000000"/>
                <w:sz w:val="18"/>
                <w:szCs w:val="18"/>
                <w:lang w:eastAsia="el-GR"/>
              </w:rPr>
              <w:t>ΘΕΜΑΤΙΚΗ ΠΡΟΤΕΡΑΙΟΤΗΤΑ</w:t>
            </w:r>
          </w:p>
        </w:tc>
        <w:tc>
          <w:tcPr>
            <w:tcW w:w="2027" w:type="dxa"/>
            <w:tcBorders>
              <w:top w:val="double" w:sz="6" w:space="0" w:color="auto"/>
              <w:left w:val="nil"/>
              <w:bottom w:val="single" w:sz="4" w:space="0" w:color="auto"/>
              <w:right w:val="single" w:sz="4" w:space="0" w:color="auto"/>
            </w:tcBorders>
            <w:shd w:val="clear" w:color="000000" w:fill="C0C0C0"/>
            <w:vAlign w:val="bottom"/>
          </w:tcPr>
          <w:p w:rsidR="00F8755E" w:rsidRPr="001F30B2" w:rsidRDefault="00F8755E" w:rsidP="001F30B2">
            <w:pPr>
              <w:spacing w:before="0" w:after="0" w:line="240" w:lineRule="auto"/>
              <w:jc w:val="center"/>
              <w:rPr>
                <w:color w:val="000000"/>
                <w:sz w:val="18"/>
                <w:szCs w:val="18"/>
                <w:lang w:eastAsia="el-GR"/>
              </w:rPr>
            </w:pPr>
            <w:r w:rsidRPr="001F30B2">
              <w:rPr>
                <w:color w:val="000000"/>
                <w:sz w:val="18"/>
                <w:szCs w:val="18"/>
                <w:lang w:eastAsia="el-GR"/>
              </w:rPr>
              <w:t xml:space="preserve">ΜΟΡΦΗ ΧΡΗΜΑΤΟΔΟΤΗΣΗΣ </w:t>
            </w:r>
          </w:p>
        </w:tc>
        <w:tc>
          <w:tcPr>
            <w:tcW w:w="1172" w:type="dxa"/>
            <w:tcBorders>
              <w:top w:val="double" w:sz="6" w:space="0" w:color="auto"/>
              <w:left w:val="nil"/>
              <w:bottom w:val="single" w:sz="4" w:space="0" w:color="auto"/>
              <w:right w:val="single" w:sz="4" w:space="0" w:color="auto"/>
            </w:tcBorders>
            <w:shd w:val="clear" w:color="000000" w:fill="C0C0C0"/>
            <w:vAlign w:val="bottom"/>
          </w:tcPr>
          <w:p w:rsidR="00F8755E" w:rsidRPr="001F30B2" w:rsidRDefault="00F8755E" w:rsidP="001F30B2">
            <w:pPr>
              <w:spacing w:before="0" w:after="0" w:line="240" w:lineRule="auto"/>
              <w:jc w:val="center"/>
              <w:rPr>
                <w:color w:val="000000"/>
                <w:sz w:val="18"/>
                <w:szCs w:val="18"/>
                <w:lang w:eastAsia="el-GR"/>
              </w:rPr>
            </w:pPr>
            <w:r w:rsidRPr="001F30B2">
              <w:rPr>
                <w:color w:val="000000"/>
                <w:sz w:val="18"/>
                <w:szCs w:val="18"/>
                <w:lang w:eastAsia="el-GR"/>
              </w:rPr>
              <w:t xml:space="preserve">ΕΔΑΦΙΚΟΣ ΤΥΠΟΣ </w:t>
            </w:r>
          </w:p>
        </w:tc>
        <w:tc>
          <w:tcPr>
            <w:tcW w:w="1736" w:type="dxa"/>
            <w:tcBorders>
              <w:top w:val="double" w:sz="6" w:space="0" w:color="auto"/>
              <w:left w:val="nil"/>
              <w:bottom w:val="single" w:sz="4" w:space="0" w:color="auto"/>
              <w:right w:val="single" w:sz="4" w:space="0" w:color="auto"/>
            </w:tcBorders>
            <w:shd w:val="clear" w:color="000000" w:fill="C0C0C0"/>
            <w:vAlign w:val="bottom"/>
          </w:tcPr>
          <w:p w:rsidR="00F8755E" w:rsidRPr="001F30B2" w:rsidRDefault="00F8755E" w:rsidP="001F30B2">
            <w:pPr>
              <w:spacing w:before="0" w:after="0" w:line="240" w:lineRule="auto"/>
              <w:jc w:val="center"/>
              <w:rPr>
                <w:color w:val="000000"/>
                <w:sz w:val="18"/>
                <w:szCs w:val="18"/>
                <w:lang w:eastAsia="el-GR"/>
              </w:rPr>
            </w:pPr>
            <w:r w:rsidRPr="001F30B2">
              <w:rPr>
                <w:color w:val="000000"/>
                <w:sz w:val="18"/>
                <w:szCs w:val="18"/>
                <w:lang w:eastAsia="el-GR"/>
              </w:rPr>
              <w:t>ΟΙΚΟΝΟΜΙΚΗ ΔΡΑΣΤΗΡΙΟΤΗΤΑ ΚΩΔΙΚΟΣ</w:t>
            </w:r>
          </w:p>
        </w:tc>
        <w:tc>
          <w:tcPr>
            <w:tcW w:w="1331" w:type="dxa"/>
            <w:tcBorders>
              <w:top w:val="double" w:sz="6" w:space="0" w:color="auto"/>
              <w:left w:val="nil"/>
              <w:bottom w:val="single" w:sz="4" w:space="0" w:color="auto"/>
              <w:right w:val="single" w:sz="4" w:space="0" w:color="auto"/>
            </w:tcBorders>
            <w:shd w:val="clear" w:color="000000" w:fill="C0C0C0"/>
            <w:vAlign w:val="bottom"/>
          </w:tcPr>
          <w:p w:rsidR="00F8755E" w:rsidRPr="001F30B2" w:rsidRDefault="00F8755E" w:rsidP="001F30B2">
            <w:pPr>
              <w:spacing w:before="0" w:after="0" w:line="240" w:lineRule="auto"/>
              <w:jc w:val="center"/>
              <w:rPr>
                <w:color w:val="000000"/>
                <w:sz w:val="18"/>
                <w:szCs w:val="18"/>
                <w:lang w:eastAsia="el-GR"/>
              </w:rPr>
            </w:pPr>
            <w:r w:rsidRPr="001F30B2">
              <w:rPr>
                <w:color w:val="000000"/>
                <w:sz w:val="18"/>
                <w:szCs w:val="18"/>
                <w:lang w:eastAsia="el-GR"/>
              </w:rPr>
              <w:t>ΧΩΕΟΘΕΣΙΑ</w:t>
            </w:r>
          </w:p>
        </w:tc>
        <w:tc>
          <w:tcPr>
            <w:tcW w:w="1786" w:type="dxa"/>
            <w:tcBorders>
              <w:top w:val="double" w:sz="6" w:space="0" w:color="auto"/>
              <w:left w:val="nil"/>
              <w:bottom w:val="single" w:sz="4" w:space="0" w:color="auto"/>
              <w:right w:val="double" w:sz="6" w:space="0" w:color="auto"/>
            </w:tcBorders>
            <w:shd w:val="clear" w:color="000000" w:fill="C0C0C0"/>
            <w:vAlign w:val="bottom"/>
          </w:tcPr>
          <w:p w:rsidR="00F8755E" w:rsidRPr="001F30B2" w:rsidRDefault="00F8755E" w:rsidP="001F30B2">
            <w:pPr>
              <w:spacing w:before="0" w:after="0" w:line="240" w:lineRule="auto"/>
              <w:jc w:val="center"/>
              <w:rPr>
                <w:color w:val="000000"/>
                <w:sz w:val="18"/>
                <w:szCs w:val="18"/>
                <w:lang w:eastAsia="el-GR"/>
              </w:rPr>
            </w:pPr>
            <w:r w:rsidRPr="001F30B2">
              <w:rPr>
                <w:color w:val="000000"/>
                <w:sz w:val="18"/>
                <w:szCs w:val="18"/>
                <w:lang w:eastAsia="el-GR"/>
              </w:rPr>
              <w:t>ΚΟΙΝΟΤΙΚΗ ΣΥΝΔΡΟΜΗ ΕΝΤΑΓΜΕΝΩΝ ΕΡΓΩΝ</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72</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GR11</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sz w:val="18"/>
                <w:szCs w:val="18"/>
                <w:lang w:eastAsia="el-GR"/>
              </w:rPr>
            </w:pPr>
            <w:r w:rsidRPr="001F30B2">
              <w:rPr>
                <w:sz w:val="18"/>
                <w:szCs w:val="18"/>
                <w:lang w:eastAsia="el-GR"/>
              </w:rPr>
              <w:t>37.992.575,98</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72</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GR12</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sz w:val="18"/>
                <w:szCs w:val="18"/>
                <w:lang w:eastAsia="el-GR"/>
              </w:rPr>
            </w:pPr>
            <w:r w:rsidRPr="001F30B2">
              <w:rPr>
                <w:sz w:val="18"/>
                <w:szCs w:val="18"/>
                <w:lang w:eastAsia="el-GR"/>
              </w:rPr>
              <w:t>147.312.578,39</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72</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GR13</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sz w:val="18"/>
                <w:szCs w:val="18"/>
                <w:lang w:eastAsia="el-GR"/>
              </w:rPr>
            </w:pPr>
            <w:r w:rsidRPr="001F30B2">
              <w:rPr>
                <w:sz w:val="18"/>
                <w:szCs w:val="18"/>
                <w:lang w:eastAsia="el-GR"/>
              </w:rPr>
              <w:t>31.982.746,49</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72</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GR14</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sz w:val="18"/>
                <w:szCs w:val="18"/>
                <w:lang w:eastAsia="el-GR"/>
              </w:rPr>
            </w:pPr>
            <w:r w:rsidRPr="001F30B2">
              <w:rPr>
                <w:sz w:val="18"/>
                <w:szCs w:val="18"/>
                <w:lang w:eastAsia="el-GR"/>
              </w:rPr>
              <w:t>44.967.561,08</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72</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GR21</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sz w:val="18"/>
                <w:szCs w:val="18"/>
                <w:lang w:eastAsia="el-GR"/>
              </w:rPr>
            </w:pPr>
            <w:r w:rsidRPr="001F30B2">
              <w:rPr>
                <w:sz w:val="18"/>
                <w:szCs w:val="18"/>
                <w:lang w:eastAsia="el-GR"/>
              </w:rPr>
              <w:t>34.270.808,49</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72</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GR22</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sz w:val="18"/>
                <w:szCs w:val="18"/>
                <w:lang w:eastAsia="el-GR"/>
              </w:rPr>
            </w:pPr>
            <w:r w:rsidRPr="001F30B2">
              <w:rPr>
                <w:sz w:val="18"/>
                <w:szCs w:val="18"/>
                <w:lang w:eastAsia="el-GR"/>
              </w:rPr>
              <w:t>21.004.407,24</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72</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GR23</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sz w:val="18"/>
                <w:szCs w:val="18"/>
                <w:lang w:eastAsia="el-GR"/>
              </w:rPr>
            </w:pPr>
            <w:r w:rsidRPr="001F30B2">
              <w:rPr>
                <w:sz w:val="18"/>
                <w:szCs w:val="18"/>
                <w:lang w:eastAsia="el-GR"/>
              </w:rPr>
              <w:t>52.652.547,37</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72</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GR25</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sz w:val="18"/>
                <w:szCs w:val="18"/>
                <w:lang w:eastAsia="el-GR"/>
              </w:rPr>
            </w:pPr>
            <w:r w:rsidRPr="001F30B2">
              <w:rPr>
                <w:sz w:val="18"/>
                <w:szCs w:val="18"/>
                <w:lang w:eastAsia="el-GR"/>
              </w:rPr>
              <w:t>27.583.265,58</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72</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GR30</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sz w:val="18"/>
                <w:szCs w:val="18"/>
                <w:lang w:eastAsia="el-GR"/>
              </w:rPr>
            </w:pPr>
            <w:r w:rsidRPr="001F30B2">
              <w:rPr>
                <w:sz w:val="18"/>
                <w:szCs w:val="18"/>
                <w:lang w:eastAsia="el-GR"/>
              </w:rPr>
              <w:t>213.466.272,22</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72</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GR41</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sz w:val="18"/>
                <w:szCs w:val="18"/>
                <w:lang w:eastAsia="el-GR"/>
              </w:rPr>
            </w:pPr>
            <w:r w:rsidRPr="001F30B2">
              <w:rPr>
                <w:sz w:val="18"/>
                <w:szCs w:val="18"/>
                <w:lang w:eastAsia="el-GR"/>
              </w:rPr>
              <w:t>30.312.198,62</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72</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GR43</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sz w:val="18"/>
                <w:szCs w:val="18"/>
                <w:lang w:eastAsia="el-GR"/>
              </w:rPr>
            </w:pPr>
            <w:r w:rsidRPr="001F30B2">
              <w:rPr>
                <w:sz w:val="18"/>
                <w:szCs w:val="18"/>
                <w:lang w:eastAsia="el-GR"/>
              </w:rPr>
              <w:t>54.323.352,43</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73</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GR11</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sz w:val="18"/>
                <w:szCs w:val="18"/>
                <w:lang w:eastAsia="el-GR"/>
              </w:rPr>
            </w:pPr>
            <w:r w:rsidRPr="001F30B2">
              <w:rPr>
                <w:sz w:val="18"/>
                <w:szCs w:val="18"/>
                <w:lang w:eastAsia="el-GR"/>
              </w:rPr>
              <w:t>40.522.167,32</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73</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GR12</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sz w:val="18"/>
                <w:szCs w:val="18"/>
                <w:lang w:eastAsia="el-GR"/>
              </w:rPr>
            </w:pPr>
            <w:r w:rsidRPr="001F30B2">
              <w:rPr>
                <w:sz w:val="18"/>
                <w:szCs w:val="18"/>
                <w:lang w:eastAsia="el-GR"/>
              </w:rPr>
              <w:t>92.070.806,75</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73</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GR13</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sz w:val="18"/>
                <w:szCs w:val="18"/>
                <w:lang w:eastAsia="el-GR"/>
              </w:rPr>
            </w:pPr>
            <w:r w:rsidRPr="001F30B2">
              <w:rPr>
                <w:sz w:val="18"/>
                <w:szCs w:val="18"/>
                <w:lang w:eastAsia="el-GR"/>
              </w:rPr>
              <w:t>20.209.743,24</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73</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GR14</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sz w:val="18"/>
                <w:szCs w:val="18"/>
                <w:lang w:eastAsia="el-GR"/>
              </w:rPr>
            </w:pPr>
            <w:r w:rsidRPr="001F30B2">
              <w:rPr>
                <w:sz w:val="18"/>
                <w:szCs w:val="18"/>
                <w:lang w:eastAsia="el-GR"/>
              </w:rPr>
              <w:t>30.225.374,85</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73</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GR21</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sz w:val="18"/>
                <w:szCs w:val="18"/>
                <w:lang w:eastAsia="el-GR"/>
              </w:rPr>
            </w:pPr>
            <w:r w:rsidRPr="001F30B2">
              <w:rPr>
                <w:sz w:val="18"/>
                <w:szCs w:val="18"/>
                <w:lang w:eastAsia="el-GR"/>
              </w:rPr>
              <w:t>18.298.400,27</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73</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GR22</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sz w:val="18"/>
                <w:szCs w:val="18"/>
                <w:lang w:eastAsia="el-GR"/>
              </w:rPr>
            </w:pPr>
            <w:r w:rsidRPr="001F30B2">
              <w:rPr>
                <w:sz w:val="18"/>
                <w:szCs w:val="18"/>
                <w:lang w:eastAsia="el-GR"/>
              </w:rPr>
              <w:t>15.065.167,99</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73</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GR23</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sz w:val="18"/>
                <w:szCs w:val="18"/>
                <w:lang w:eastAsia="el-GR"/>
              </w:rPr>
            </w:pPr>
            <w:r w:rsidRPr="001F30B2">
              <w:rPr>
                <w:sz w:val="18"/>
                <w:szCs w:val="18"/>
                <w:lang w:eastAsia="el-GR"/>
              </w:rPr>
              <w:t>50.938.627,86</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73</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GR25</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sz w:val="18"/>
                <w:szCs w:val="18"/>
                <w:lang w:eastAsia="el-GR"/>
              </w:rPr>
            </w:pPr>
            <w:r w:rsidRPr="001F30B2">
              <w:rPr>
                <w:sz w:val="18"/>
                <w:szCs w:val="18"/>
                <w:lang w:eastAsia="el-GR"/>
              </w:rPr>
              <w:t>26.295.518,13</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73</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GR30</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sz w:val="18"/>
                <w:szCs w:val="18"/>
                <w:lang w:eastAsia="el-GR"/>
              </w:rPr>
            </w:pPr>
            <w:r w:rsidRPr="001F30B2">
              <w:rPr>
                <w:sz w:val="18"/>
                <w:szCs w:val="18"/>
                <w:lang w:eastAsia="el-GR"/>
              </w:rPr>
              <w:t>150.899.635,51</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73</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GR41</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sz w:val="18"/>
                <w:szCs w:val="18"/>
                <w:lang w:eastAsia="el-GR"/>
              </w:rPr>
            </w:pPr>
            <w:r w:rsidRPr="001F30B2">
              <w:rPr>
                <w:sz w:val="18"/>
                <w:szCs w:val="18"/>
                <w:lang w:eastAsia="el-GR"/>
              </w:rPr>
              <w:t>17.852.911,13</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73</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GR43</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sz w:val="18"/>
                <w:szCs w:val="18"/>
                <w:lang w:eastAsia="el-GR"/>
              </w:rPr>
            </w:pPr>
            <w:r w:rsidRPr="001F30B2">
              <w:rPr>
                <w:sz w:val="18"/>
                <w:szCs w:val="18"/>
                <w:lang w:eastAsia="el-GR"/>
              </w:rPr>
              <w:t>38.857.922,59</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74</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GR11</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color w:val="000000"/>
                <w:sz w:val="18"/>
                <w:szCs w:val="18"/>
                <w:lang w:eastAsia="el-GR"/>
              </w:rPr>
            </w:pPr>
            <w:r w:rsidRPr="001F30B2">
              <w:rPr>
                <w:color w:val="000000"/>
                <w:sz w:val="18"/>
                <w:szCs w:val="18"/>
                <w:lang w:eastAsia="el-GR"/>
              </w:rPr>
              <w:t>7.967.901,47</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74</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22</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GR11</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color w:val="000000"/>
                <w:sz w:val="18"/>
                <w:szCs w:val="18"/>
                <w:lang w:eastAsia="el-GR"/>
              </w:rPr>
            </w:pPr>
            <w:r w:rsidRPr="001F30B2">
              <w:rPr>
                <w:color w:val="000000"/>
                <w:sz w:val="18"/>
                <w:szCs w:val="18"/>
                <w:lang w:eastAsia="el-GR"/>
              </w:rPr>
              <w:t>1.350.650,00</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74</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GR12</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color w:val="000000"/>
                <w:sz w:val="18"/>
                <w:szCs w:val="18"/>
                <w:lang w:eastAsia="el-GR"/>
              </w:rPr>
            </w:pPr>
            <w:r w:rsidRPr="001F30B2">
              <w:rPr>
                <w:color w:val="000000"/>
                <w:sz w:val="18"/>
                <w:szCs w:val="18"/>
                <w:lang w:eastAsia="el-GR"/>
              </w:rPr>
              <w:t>29.201.958,34</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74</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22</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GR12</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color w:val="000000"/>
                <w:sz w:val="18"/>
                <w:szCs w:val="18"/>
                <w:lang w:eastAsia="el-GR"/>
              </w:rPr>
            </w:pPr>
            <w:r w:rsidRPr="001F30B2">
              <w:rPr>
                <w:color w:val="000000"/>
                <w:sz w:val="18"/>
                <w:szCs w:val="18"/>
                <w:lang w:eastAsia="el-GR"/>
              </w:rPr>
              <w:t>8.874.957,19</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74</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GR13</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color w:val="000000"/>
                <w:sz w:val="18"/>
                <w:szCs w:val="18"/>
                <w:lang w:eastAsia="el-GR"/>
              </w:rPr>
            </w:pPr>
            <w:r w:rsidRPr="001F30B2">
              <w:rPr>
                <w:color w:val="000000"/>
                <w:sz w:val="18"/>
                <w:szCs w:val="18"/>
                <w:lang w:eastAsia="el-GR"/>
              </w:rPr>
              <w:t>2.766.202,79</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74</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GR14</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color w:val="000000"/>
                <w:sz w:val="18"/>
                <w:szCs w:val="18"/>
                <w:lang w:eastAsia="el-GR"/>
              </w:rPr>
            </w:pPr>
            <w:r w:rsidRPr="001F30B2">
              <w:rPr>
                <w:color w:val="000000"/>
                <w:sz w:val="18"/>
                <w:szCs w:val="18"/>
                <w:lang w:eastAsia="el-GR"/>
              </w:rPr>
              <w:t>10.685.047,39</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74</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22</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GR14</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color w:val="000000"/>
                <w:sz w:val="18"/>
                <w:szCs w:val="18"/>
                <w:lang w:eastAsia="el-GR"/>
              </w:rPr>
            </w:pPr>
            <w:r w:rsidRPr="001F30B2">
              <w:rPr>
                <w:color w:val="000000"/>
                <w:sz w:val="18"/>
                <w:szCs w:val="18"/>
                <w:lang w:eastAsia="el-GR"/>
              </w:rPr>
              <w:t>4.159.336,95</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74</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GR21</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color w:val="000000"/>
                <w:sz w:val="18"/>
                <w:szCs w:val="18"/>
                <w:lang w:eastAsia="el-GR"/>
              </w:rPr>
            </w:pPr>
            <w:r w:rsidRPr="001F30B2">
              <w:rPr>
                <w:color w:val="000000"/>
                <w:sz w:val="18"/>
                <w:szCs w:val="18"/>
                <w:lang w:eastAsia="el-GR"/>
              </w:rPr>
              <w:t>12.574.568,70</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74</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22</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GR21</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color w:val="000000"/>
                <w:sz w:val="18"/>
                <w:szCs w:val="18"/>
                <w:lang w:eastAsia="el-GR"/>
              </w:rPr>
            </w:pPr>
            <w:r w:rsidRPr="001F30B2">
              <w:rPr>
                <w:color w:val="000000"/>
                <w:sz w:val="18"/>
                <w:szCs w:val="18"/>
                <w:lang w:eastAsia="el-GR"/>
              </w:rPr>
              <w:t>1.358.300,00</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74</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GR22</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color w:val="000000"/>
                <w:sz w:val="18"/>
                <w:szCs w:val="18"/>
                <w:lang w:eastAsia="el-GR"/>
              </w:rPr>
            </w:pPr>
            <w:r w:rsidRPr="001F30B2">
              <w:rPr>
                <w:color w:val="000000"/>
                <w:sz w:val="18"/>
                <w:szCs w:val="18"/>
                <w:lang w:eastAsia="el-GR"/>
              </w:rPr>
              <w:t>1.565.958,40</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74</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22</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GR22</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color w:val="000000"/>
                <w:sz w:val="18"/>
                <w:szCs w:val="18"/>
                <w:lang w:eastAsia="el-GR"/>
              </w:rPr>
            </w:pPr>
            <w:r w:rsidRPr="001F30B2">
              <w:rPr>
                <w:color w:val="000000"/>
                <w:sz w:val="18"/>
                <w:szCs w:val="18"/>
                <w:lang w:eastAsia="el-GR"/>
              </w:rPr>
              <w:t>225.250,00</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74</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GR23</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color w:val="000000"/>
                <w:sz w:val="18"/>
                <w:szCs w:val="18"/>
                <w:lang w:eastAsia="el-GR"/>
              </w:rPr>
            </w:pPr>
            <w:r w:rsidRPr="001F30B2">
              <w:rPr>
                <w:color w:val="000000"/>
                <w:sz w:val="18"/>
                <w:szCs w:val="18"/>
                <w:lang w:eastAsia="el-GR"/>
              </w:rPr>
              <w:t>19.116.561,13</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74</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22</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GR23</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color w:val="000000"/>
                <w:sz w:val="18"/>
                <w:szCs w:val="18"/>
                <w:lang w:eastAsia="el-GR"/>
              </w:rPr>
            </w:pPr>
            <w:r w:rsidRPr="001F30B2">
              <w:rPr>
                <w:color w:val="000000"/>
                <w:sz w:val="18"/>
                <w:szCs w:val="18"/>
                <w:lang w:eastAsia="el-GR"/>
              </w:rPr>
              <w:t>10.643.309,84</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74</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GR25</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color w:val="000000"/>
                <w:sz w:val="18"/>
                <w:szCs w:val="18"/>
                <w:lang w:eastAsia="el-GR"/>
              </w:rPr>
            </w:pPr>
            <w:r w:rsidRPr="001F30B2">
              <w:rPr>
                <w:color w:val="000000"/>
                <w:sz w:val="18"/>
                <w:szCs w:val="18"/>
                <w:lang w:eastAsia="el-GR"/>
              </w:rPr>
              <w:t>2.876.612,84</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74</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22</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GR25</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color w:val="000000"/>
                <w:sz w:val="18"/>
                <w:szCs w:val="18"/>
                <w:lang w:eastAsia="el-GR"/>
              </w:rPr>
            </w:pPr>
            <w:r w:rsidRPr="001F30B2">
              <w:rPr>
                <w:color w:val="000000"/>
                <w:sz w:val="18"/>
                <w:szCs w:val="18"/>
                <w:lang w:eastAsia="el-GR"/>
              </w:rPr>
              <w:t>1.035.878,00</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74</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GR30</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color w:val="000000"/>
                <w:sz w:val="18"/>
                <w:szCs w:val="18"/>
                <w:lang w:eastAsia="el-GR"/>
              </w:rPr>
            </w:pPr>
            <w:r w:rsidRPr="001F30B2">
              <w:rPr>
                <w:color w:val="000000"/>
                <w:sz w:val="18"/>
                <w:szCs w:val="18"/>
                <w:lang w:eastAsia="el-GR"/>
              </w:rPr>
              <w:t>70.157.977,70</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74</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22</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GR30</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color w:val="000000"/>
                <w:sz w:val="18"/>
                <w:szCs w:val="18"/>
                <w:lang w:eastAsia="el-GR"/>
              </w:rPr>
            </w:pPr>
            <w:r w:rsidRPr="001F30B2">
              <w:rPr>
                <w:color w:val="000000"/>
                <w:sz w:val="18"/>
                <w:szCs w:val="18"/>
                <w:lang w:eastAsia="el-GR"/>
              </w:rPr>
              <w:t>35.934.711,67</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74</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GR41</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color w:val="000000"/>
                <w:sz w:val="18"/>
                <w:szCs w:val="18"/>
                <w:lang w:eastAsia="el-GR"/>
              </w:rPr>
            </w:pPr>
            <w:r w:rsidRPr="001F30B2">
              <w:rPr>
                <w:color w:val="000000"/>
                <w:sz w:val="18"/>
                <w:szCs w:val="18"/>
                <w:lang w:eastAsia="el-GR"/>
              </w:rPr>
              <w:t>4.922.335,37</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74</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22</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GR41</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color w:val="000000"/>
                <w:sz w:val="18"/>
                <w:szCs w:val="18"/>
                <w:lang w:eastAsia="el-GR"/>
              </w:rPr>
            </w:pPr>
            <w:r w:rsidRPr="001F30B2">
              <w:rPr>
                <w:color w:val="000000"/>
                <w:sz w:val="18"/>
                <w:szCs w:val="18"/>
                <w:lang w:eastAsia="el-GR"/>
              </w:rPr>
              <w:t>1.863.251,00</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74</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GR43</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color w:val="000000"/>
                <w:sz w:val="18"/>
                <w:szCs w:val="18"/>
                <w:lang w:eastAsia="el-GR"/>
              </w:rPr>
            </w:pPr>
            <w:r w:rsidRPr="001F30B2">
              <w:rPr>
                <w:color w:val="000000"/>
                <w:sz w:val="18"/>
                <w:szCs w:val="18"/>
                <w:lang w:eastAsia="el-GR"/>
              </w:rPr>
              <w:t>25.705.750,19</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74</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22</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GR43</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color w:val="000000"/>
                <w:sz w:val="18"/>
                <w:szCs w:val="18"/>
                <w:lang w:eastAsia="el-GR"/>
              </w:rPr>
            </w:pPr>
            <w:r w:rsidRPr="001F30B2">
              <w:rPr>
                <w:color w:val="000000"/>
                <w:sz w:val="18"/>
                <w:szCs w:val="18"/>
                <w:lang w:eastAsia="el-GR"/>
              </w:rPr>
              <w:t>19.843.285,03</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85</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GR11</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sz w:val="18"/>
                <w:szCs w:val="18"/>
                <w:lang w:eastAsia="el-GR"/>
              </w:rPr>
            </w:pPr>
            <w:r w:rsidRPr="001F30B2">
              <w:rPr>
                <w:sz w:val="18"/>
                <w:szCs w:val="18"/>
                <w:lang w:eastAsia="el-GR"/>
              </w:rPr>
              <w:t>1.331.740,23</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85</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GR12</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color w:val="000000"/>
                <w:sz w:val="18"/>
                <w:szCs w:val="18"/>
                <w:lang w:eastAsia="el-GR"/>
              </w:rPr>
            </w:pPr>
            <w:r w:rsidRPr="001F30B2">
              <w:rPr>
                <w:color w:val="000000"/>
                <w:sz w:val="18"/>
                <w:szCs w:val="18"/>
                <w:lang w:eastAsia="el-GR"/>
              </w:rPr>
              <w:t>4.660.013,69</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85</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GR13</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color w:val="000000"/>
                <w:sz w:val="18"/>
                <w:szCs w:val="18"/>
                <w:lang w:eastAsia="el-GR"/>
              </w:rPr>
            </w:pPr>
            <w:r w:rsidRPr="001F30B2">
              <w:rPr>
                <w:color w:val="000000"/>
                <w:sz w:val="18"/>
                <w:szCs w:val="18"/>
                <w:lang w:eastAsia="el-GR"/>
              </w:rPr>
              <w:t>583.038,09</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85</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GR14</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color w:val="000000"/>
                <w:sz w:val="18"/>
                <w:szCs w:val="18"/>
                <w:lang w:eastAsia="el-GR"/>
              </w:rPr>
            </w:pPr>
            <w:r w:rsidRPr="001F30B2">
              <w:rPr>
                <w:color w:val="000000"/>
                <w:sz w:val="18"/>
                <w:szCs w:val="18"/>
                <w:lang w:eastAsia="el-GR"/>
              </w:rPr>
              <w:t>1.331.740,23</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85</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GR21</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color w:val="000000"/>
                <w:sz w:val="18"/>
                <w:szCs w:val="18"/>
                <w:lang w:eastAsia="el-GR"/>
              </w:rPr>
            </w:pPr>
            <w:r w:rsidRPr="001F30B2">
              <w:rPr>
                <w:color w:val="000000"/>
                <w:sz w:val="18"/>
                <w:szCs w:val="18"/>
                <w:lang w:eastAsia="el-GR"/>
              </w:rPr>
              <w:t>1.049.901,02</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85</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GR22</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color w:val="000000"/>
                <w:sz w:val="18"/>
                <w:szCs w:val="18"/>
                <w:lang w:eastAsia="el-GR"/>
              </w:rPr>
            </w:pPr>
            <w:r w:rsidRPr="001F30B2">
              <w:rPr>
                <w:color w:val="000000"/>
                <w:sz w:val="18"/>
                <w:szCs w:val="18"/>
                <w:lang w:eastAsia="el-GR"/>
              </w:rPr>
              <w:t>445.347,92</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85</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GR23</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color w:val="000000"/>
                <w:sz w:val="18"/>
                <w:szCs w:val="18"/>
                <w:lang w:eastAsia="el-GR"/>
              </w:rPr>
            </w:pPr>
            <w:r w:rsidRPr="001F30B2">
              <w:rPr>
                <w:color w:val="000000"/>
                <w:sz w:val="18"/>
                <w:szCs w:val="18"/>
                <w:lang w:eastAsia="el-GR"/>
              </w:rPr>
              <w:t>1.731.907,46</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85</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GR25</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color w:val="000000"/>
                <w:sz w:val="18"/>
                <w:szCs w:val="18"/>
                <w:lang w:eastAsia="el-GR"/>
              </w:rPr>
            </w:pPr>
            <w:r w:rsidRPr="001F30B2">
              <w:rPr>
                <w:color w:val="000000"/>
                <w:sz w:val="18"/>
                <w:szCs w:val="18"/>
                <w:lang w:eastAsia="el-GR"/>
              </w:rPr>
              <w:t>907.907,41</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85</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GR30</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color w:val="000000"/>
                <w:sz w:val="18"/>
                <w:szCs w:val="18"/>
                <w:lang w:eastAsia="el-GR"/>
              </w:rPr>
            </w:pPr>
            <w:r w:rsidRPr="001F30B2">
              <w:rPr>
                <w:color w:val="000000"/>
                <w:sz w:val="18"/>
                <w:szCs w:val="18"/>
                <w:lang w:eastAsia="el-GR"/>
              </w:rPr>
              <w:t>6.406.982,45</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85</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GR41</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color w:val="000000"/>
                <w:sz w:val="18"/>
                <w:szCs w:val="18"/>
                <w:lang w:eastAsia="el-GR"/>
              </w:rPr>
            </w:pPr>
            <w:r w:rsidRPr="001F30B2">
              <w:rPr>
                <w:color w:val="000000"/>
                <w:sz w:val="18"/>
                <w:szCs w:val="18"/>
                <w:lang w:eastAsia="el-GR"/>
              </w:rPr>
              <w:t>725.034,12</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85</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GR43</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color w:val="000000"/>
                <w:sz w:val="18"/>
                <w:szCs w:val="18"/>
                <w:lang w:eastAsia="el-GR"/>
              </w:rPr>
            </w:pPr>
            <w:r w:rsidRPr="001F30B2">
              <w:rPr>
                <w:color w:val="000000"/>
                <w:sz w:val="18"/>
                <w:szCs w:val="18"/>
                <w:lang w:eastAsia="el-GR"/>
              </w:rPr>
              <w:t>1.549.034,17</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86</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GR11</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color w:val="000000"/>
                <w:sz w:val="18"/>
                <w:szCs w:val="18"/>
                <w:lang w:eastAsia="el-GR"/>
              </w:rPr>
            </w:pPr>
            <w:r w:rsidRPr="001F30B2">
              <w:rPr>
                <w:color w:val="000000"/>
                <w:sz w:val="18"/>
                <w:szCs w:val="18"/>
                <w:lang w:eastAsia="el-GR"/>
              </w:rPr>
              <w:t>401.757,64</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86</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GR12</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color w:val="000000"/>
                <w:sz w:val="18"/>
                <w:szCs w:val="18"/>
                <w:lang w:eastAsia="el-GR"/>
              </w:rPr>
            </w:pPr>
            <w:r w:rsidRPr="001F30B2">
              <w:rPr>
                <w:color w:val="000000"/>
                <w:sz w:val="18"/>
                <w:szCs w:val="18"/>
                <w:lang w:eastAsia="el-GR"/>
              </w:rPr>
              <w:t>1.405.827,13</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86</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GR13</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color w:val="000000"/>
                <w:sz w:val="18"/>
                <w:szCs w:val="18"/>
                <w:lang w:eastAsia="el-GR"/>
              </w:rPr>
            </w:pPr>
            <w:r w:rsidRPr="001F30B2">
              <w:rPr>
                <w:color w:val="000000"/>
                <w:sz w:val="18"/>
                <w:szCs w:val="18"/>
                <w:lang w:eastAsia="el-GR"/>
              </w:rPr>
              <w:t>175.890,65</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86</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GR14</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color w:val="000000"/>
                <w:sz w:val="18"/>
                <w:szCs w:val="18"/>
                <w:lang w:eastAsia="el-GR"/>
              </w:rPr>
            </w:pPr>
            <w:r w:rsidRPr="001F30B2">
              <w:rPr>
                <w:color w:val="000000"/>
                <w:sz w:val="18"/>
                <w:szCs w:val="18"/>
                <w:lang w:eastAsia="el-GR"/>
              </w:rPr>
              <w:t>401.757,64</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86</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GR21</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color w:val="000000"/>
                <w:sz w:val="18"/>
                <w:szCs w:val="18"/>
                <w:lang w:eastAsia="el-GR"/>
              </w:rPr>
            </w:pPr>
            <w:r w:rsidRPr="001F30B2">
              <w:rPr>
                <w:color w:val="000000"/>
                <w:sz w:val="18"/>
                <w:szCs w:val="18"/>
                <w:lang w:eastAsia="el-GR"/>
              </w:rPr>
              <w:t>316.733,00</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86</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GR22</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color w:val="000000"/>
                <w:sz w:val="18"/>
                <w:szCs w:val="18"/>
                <w:lang w:eastAsia="el-GR"/>
              </w:rPr>
            </w:pPr>
            <w:r w:rsidRPr="001F30B2">
              <w:rPr>
                <w:color w:val="000000"/>
                <w:sz w:val="18"/>
                <w:szCs w:val="18"/>
                <w:lang w:eastAsia="el-GR"/>
              </w:rPr>
              <w:t>134.351,91</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86</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GR23</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color w:val="000000"/>
                <w:sz w:val="18"/>
                <w:szCs w:val="18"/>
                <w:lang w:eastAsia="el-GR"/>
              </w:rPr>
            </w:pPr>
            <w:r w:rsidRPr="001F30B2">
              <w:rPr>
                <w:color w:val="000000"/>
                <w:sz w:val="18"/>
                <w:szCs w:val="18"/>
                <w:lang w:eastAsia="el-GR"/>
              </w:rPr>
              <w:t>522.479,64</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86</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GR25</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color w:val="000000"/>
                <w:sz w:val="18"/>
                <w:szCs w:val="18"/>
                <w:lang w:eastAsia="el-GR"/>
              </w:rPr>
            </w:pPr>
            <w:r w:rsidRPr="001F30B2">
              <w:rPr>
                <w:color w:val="000000"/>
                <w:sz w:val="18"/>
                <w:szCs w:val="18"/>
                <w:lang w:eastAsia="el-GR"/>
              </w:rPr>
              <w:t>273.896,16</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86</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GR30</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color w:val="000000"/>
                <w:sz w:val="18"/>
                <w:szCs w:val="18"/>
                <w:lang w:eastAsia="el-GR"/>
              </w:rPr>
            </w:pPr>
            <w:r w:rsidRPr="001F30B2">
              <w:rPr>
                <w:color w:val="000000"/>
                <w:sz w:val="18"/>
                <w:szCs w:val="18"/>
                <w:lang w:eastAsia="el-GR"/>
              </w:rPr>
              <w:t>1.932.850,04</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86</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GR41</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color w:val="000000"/>
                <w:sz w:val="18"/>
                <w:szCs w:val="18"/>
                <w:lang w:eastAsia="el-GR"/>
              </w:rPr>
            </w:pPr>
            <w:r w:rsidRPr="001F30B2">
              <w:rPr>
                <w:color w:val="000000"/>
                <w:sz w:val="18"/>
                <w:szCs w:val="18"/>
                <w:lang w:eastAsia="el-GR"/>
              </w:rPr>
              <w:t>218.727,50</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CON</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86</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GR43</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color w:val="000000"/>
                <w:sz w:val="18"/>
                <w:szCs w:val="18"/>
                <w:lang w:eastAsia="el-GR"/>
              </w:rPr>
            </w:pPr>
            <w:r w:rsidRPr="001F30B2">
              <w:rPr>
                <w:color w:val="000000"/>
                <w:sz w:val="18"/>
                <w:szCs w:val="18"/>
                <w:lang w:eastAsia="el-GR"/>
              </w:rPr>
              <w:t>467.310,98</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RCE</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72</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GR24</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sz w:val="18"/>
                <w:szCs w:val="18"/>
                <w:lang w:eastAsia="el-GR"/>
              </w:rPr>
            </w:pPr>
            <w:r w:rsidRPr="001F30B2">
              <w:rPr>
                <w:sz w:val="18"/>
                <w:szCs w:val="18"/>
                <w:lang w:eastAsia="el-GR"/>
              </w:rPr>
              <w:t>27.758.912,64</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RCE</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72</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GR42</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sz w:val="18"/>
                <w:szCs w:val="18"/>
                <w:lang w:eastAsia="el-GR"/>
              </w:rPr>
            </w:pPr>
            <w:r w:rsidRPr="001F30B2">
              <w:rPr>
                <w:sz w:val="18"/>
                <w:szCs w:val="18"/>
                <w:lang w:eastAsia="el-GR"/>
              </w:rPr>
              <w:t>13.424.269,71</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RCE</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73</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GR24</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sz w:val="18"/>
                <w:szCs w:val="18"/>
                <w:lang w:eastAsia="el-GR"/>
              </w:rPr>
            </w:pPr>
            <w:r w:rsidRPr="001F30B2">
              <w:rPr>
                <w:sz w:val="18"/>
                <w:szCs w:val="18"/>
                <w:lang w:eastAsia="el-GR"/>
              </w:rPr>
              <w:t>18.459.265,67</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RCE</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73</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GR42</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sz w:val="18"/>
                <w:szCs w:val="18"/>
                <w:lang w:eastAsia="el-GR"/>
              </w:rPr>
            </w:pPr>
            <w:r w:rsidRPr="001F30B2">
              <w:rPr>
                <w:sz w:val="18"/>
                <w:szCs w:val="18"/>
                <w:lang w:eastAsia="el-GR"/>
              </w:rPr>
              <w:t>14.529.381,94</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RCE</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74</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GR24</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sz w:val="18"/>
                <w:szCs w:val="18"/>
                <w:lang w:eastAsia="el-GR"/>
              </w:rPr>
            </w:pPr>
            <w:r w:rsidRPr="001F30B2">
              <w:rPr>
                <w:sz w:val="18"/>
                <w:szCs w:val="18"/>
                <w:lang w:eastAsia="el-GR"/>
              </w:rPr>
              <w:t>3.394.624,53</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RCE</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74</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GR42</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color w:val="000000"/>
                <w:sz w:val="18"/>
                <w:szCs w:val="18"/>
                <w:lang w:eastAsia="el-GR"/>
              </w:rPr>
            </w:pPr>
            <w:r w:rsidRPr="001F30B2">
              <w:rPr>
                <w:color w:val="000000"/>
                <w:sz w:val="18"/>
                <w:szCs w:val="18"/>
                <w:lang w:eastAsia="el-GR"/>
              </w:rPr>
              <w:t>162.006,64</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RCE</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85</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GR24</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color w:val="000000"/>
                <w:sz w:val="18"/>
                <w:szCs w:val="18"/>
                <w:lang w:eastAsia="el-GR"/>
              </w:rPr>
            </w:pPr>
            <w:r w:rsidRPr="001F30B2">
              <w:rPr>
                <w:color w:val="000000"/>
                <w:sz w:val="18"/>
                <w:szCs w:val="18"/>
                <w:lang w:eastAsia="el-GR"/>
              </w:rPr>
              <w:t>606.702,51</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RCE</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85</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GR42</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color w:val="000000"/>
                <w:sz w:val="18"/>
                <w:szCs w:val="18"/>
                <w:lang w:eastAsia="el-GR"/>
              </w:rPr>
            </w:pPr>
            <w:r w:rsidRPr="001F30B2">
              <w:rPr>
                <w:color w:val="000000"/>
                <w:sz w:val="18"/>
                <w:szCs w:val="18"/>
                <w:lang w:eastAsia="el-GR"/>
              </w:rPr>
              <w:t>185.026,46</w:t>
            </w:r>
          </w:p>
        </w:tc>
      </w:tr>
      <w:tr w:rsidR="00F8755E" w:rsidRPr="001F30B2" w:rsidTr="00D67F0B">
        <w:trPr>
          <w:trHeight w:val="255"/>
        </w:trPr>
        <w:tc>
          <w:tcPr>
            <w:tcW w:w="976" w:type="dxa"/>
            <w:tcBorders>
              <w:top w:val="nil"/>
              <w:left w:val="double" w:sz="6" w:space="0" w:color="auto"/>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RCE</w:t>
            </w:r>
          </w:p>
        </w:tc>
        <w:tc>
          <w:tcPr>
            <w:tcW w:w="1784"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86</w:t>
            </w:r>
          </w:p>
        </w:tc>
        <w:tc>
          <w:tcPr>
            <w:tcW w:w="2027"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single" w:sz="4"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GR24</w:t>
            </w:r>
          </w:p>
        </w:tc>
        <w:tc>
          <w:tcPr>
            <w:tcW w:w="1786" w:type="dxa"/>
            <w:tcBorders>
              <w:top w:val="nil"/>
              <w:left w:val="nil"/>
              <w:bottom w:val="single" w:sz="4" w:space="0" w:color="auto"/>
              <w:right w:val="double" w:sz="6" w:space="0" w:color="auto"/>
            </w:tcBorders>
            <w:noWrap/>
            <w:vAlign w:val="bottom"/>
          </w:tcPr>
          <w:p w:rsidR="00F8755E" w:rsidRPr="001F30B2" w:rsidRDefault="00F8755E" w:rsidP="001F30B2">
            <w:pPr>
              <w:spacing w:before="0" w:after="0" w:line="240" w:lineRule="auto"/>
              <w:jc w:val="right"/>
              <w:rPr>
                <w:color w:val="000000"/>
                <w:sz w:val="18"/>
                <w:szCs w:val="18"/>
                <w:lang w:eastAsia="el-GR"/>
              </w:rPr>
            </w:pPr>
            <w:r w:rsidRPr="001F30B2">
              <w:rPr>
                <w:color w:val="000000"/>
                <w:sz w:val="18"/>
                <w:szCs w:val="18"/>
                <w:lang w:eastAsia="el-GR"/>
              </w:rPr>
              <w:t>183.030,11</w:t>
            </w:r>
          </w:p>
        </w:tc>
      </w:tr>
      <w:tr w:rsidR="00F8755E" w:rsidRPr="001F30B2" w:rsidTr="00D67F0B">
        <w:trPr>
          <w:trHeight w:val="270"/>
        </w:trPr>
        <w:tc>
          <w:tcPr>
            <w:tcW w:w="976" w:type="dxa"/>
            <w:tcBorders>
              <w:top w:val="nil"/>
              <w:left w:val="double" w:sz="6" w:space="0" w:color="auto"/>
              <w:bottom w:val="double" w:sz="6"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RCE</w:t>
            </w:r>
          </w:p>
        </w:tc>
        <w:tc>
          <w:tcPr>
            <w:tcW w:w="1784" w:type="dxa"/>
            <w:tcBorders>
              <w:top w:val="nil"/>
              <w:left w:val="nil"/>
              <w:bottom w:val="double" w:sz="6"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86</w:t>
            </w:r>
          </w:p>
        </w:tc>
        <w:tc>
          <w:tcPr>
            <w:tcW w:w="2027" w:type="dxa"/>
            <w:tcBorders>
              <w:top w:val="nil"/>
              <w:left w:val="nil"/>
              <w:bottom w:val="double" w:sz="6"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01</w:t>
            </w:r>
          </w:p>
        </w:tc>
        <w:tc>
          <w:tcPr>
            <w:tcW w:w="1172" w:type="dxa"/>
            <w:tcBorders>
              <w:top w:val="nil"/>
              <w:left w:val="nil"/>
              <w:bottom w:val="double" w:sz="6"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00</w:t>
            </w:r>
          </w:p>
        </w:tc>
        <w:tc>
          <w:tcPr>
            <w:tcW w:w="1736" w:type="dxa"/>
            <w:tcBorders>
              <w:top w:val="nil"/>
              <w:left w:val="nil"/>
              <w:bottom w:val="double" w:sz="6"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18</w:t>
            </w:r>
          </w:p>
        </w:tc>
        <w:tc>
          <w:tcPr>
            <w:tcW w:w="1331" w:type="dxa"/>
            <w:tcBorders>
              <w:top w:val="nil"/>
              <w:left w:val="nil"/>
              <w:bottom w:val="double" w:sz="6" w:space="0" w:color="auto"/>
              <w:right w:val="single" w:sz="4" w:space="0" w:color="auto"/>
            </w:tcBorders>
            <w:noWrap/>
            <w:vAlign w:val="bottom"/>
          </w:tcPr>
          <w:p w:rsidR="00F8755E" w:rsidRPr="001F30B2" w:rsidRDefault="00F8755E" w:rsidP="001F30B2">
            <w:pPr>
              <w:spacing w:before="0" w:after="0" w:line="240" w:lineRule="auto"/>
              <w:jc w:val="left"/>
              <w:rPr>
                <w:color w:val="000000"/>
                <w:sz w:val="18"/>
                <w:szCs w:val="18"/>
                <w:lang w:eastAsia="el-GR"/>
              </w:rPr>
            </w:pPr>
            <w:r w:rsidRPr="001F30B2">
              <w:rPr>
                <w:color w:val="000000"/>
                <w:sz w:val="18"/>
                <w:szCs w:val="18"/>
                <w:lang w:eastAsia="el-GR"/>
              </w:rPr>
              <w:t>GR42</w:t>
            </w:r>
          </w:p>
        </w:tc>
        <w:tc>
          <w:tcPr>
            <w:tcW w:w="1786" w:type="dxa"/>
            <w:tcBorders>
              <w:top w:val="nil"/>
              <w:left w:val="nil"/>
              <w:bottom w:val="double" w:sz="6" w:space="0" w:color="auto"/>
              <w:right w:val="double" w:sz="6" w:space="0" w:color="auto"/>
            </w:tcBorders>
            <w:noWrap/>
            <w:vAlign w:val="bottom"/>
          </w:tcPr>
          <w:p w:rsidR="00F8755E" w:rsidRPr="001F30B2" w:rsidRDefault="00F8755E" w:rsidP="001F30B2">
            <w:pPr>
              <w:spacing w:before="0" w:after="0" w:line="240" w:lineRule="auto"/>
              <w:jc w:val="right"/>
              <w:rPr>
                <w:color w:val="000000"/>
                <w:sz w:val="18"/>
                <w:szCs w:val="18"/>
                <w:lang w:eastAsia="el-GR"/>
              </w:rPr>
            </w:pPr>
            <w:r w:rsidRPr="001F30B2">
              <w:rPr>
                <w:color w:val="000000"/>
                <w:sz w:val="18"/>
                <w:szCs w:val="18"/>
                <w:lang w:eastAsia="el-GR"/>
              </w:rPr>
              <w:t>55.817,69</w:t>
            </w:r>
          </w:p>
        </w:tc>
      </w:tr>
      <w:tr w:rsidR="00F8755E" w:rsidRPr="001F30B2" w:rsidTr="00D67F0B">
        <w:trPr>
          <w:trHeight w:val="270"/>
        </w:trPr>
        <w:tc>
          <w:tcPr>
            <w:tcW w:w="976" w:type="dxa"/>
            <w:tcBorders>
              <w:top w:val="nil"/>
              <w:left w:val="nil"/>
              <w:bottom w:val="nil"/>
              <w:right w:val="nil"/>
            </w:tcBorders>
            <w:noWrap/>
            <w:vAlign w:val="bottom"/>
          </w:tcPr>
          <w:p w:rsidR="00F8755E" w:rsidRPr="001F30B2" w:rsidRDefault="00F8755E" w:rsidP="001F30B2">
            <w:pPr>
              <w:spacing w:before="0" w:after="0" w:line="240" w:lineRule="auto"/>
              <w:jc w:val="left"/>
              <w:rPr>
                <w:sz w:val="18"/>
                <w:szCs w:val="18"/>
                <w:lang w:eastAsia="el-GR"/>
              </w:rPr>
            </w:pPr>
          </w:p>
        </w:tc>
        <w:tc>
          <w:tcPr>
            <w:tcW w:w="1784" w:type="dxa"/>
            <w:tcBorders>
              <w:top w:val="nil"/>
              <w:left w:val="nil"/>
              <w:bottom w:val="nil"/>
              <w:right w:val="nil"/>
            </w:tcBorders>
            <w:noWrap/>
            <w:vAlign w:val="bottom"/>
          </w:tcPr>
          <w:p w:rsidR="00F8755E" w:rsidRPr="001F30B2" w:rsidRDefault="00F8755E" w:rsidP="001F30B2">
            <w:pPr>
              <w:spacing w:before="0" w:after="0" w:line="240" w:lineRule="auto"/>
              <w:jc w:val="left"/>
              <w:rPr>
                <w:sz w:val="18"/>
                <w:szCs w:val="18"/>
                <w:lang w:eastAsia="el-GR"/>
              </w:rPr>
            </w:pPr>
          </w:p>
        </w:tc>
        <w:tc>
          <w:tcPr>
            <w:tcW w:w="2027" w:type="dxa"/>
            <w:tcBorders>
              <w:top w:val="nil"/>
              <w:left w:val="nil"/>
              <w:bottom w:val="nil"/>
              <w:right w:val="nil"/>
            </w:tcBorders>
            <w:noWrap/>
            <w:vAlign w:val="bottom"/>
          </w:tcPr>
          <w:p w:rsidR="00F8755E" w:rsidRPr="001F30B2" w:rsidRDefault="00F8755E" w:rsidP="001F30B2">
            <w:pPr>
              <w:spacing w:before="0" w:after="0" w:line="240" w:lineRule="auto"/>
              <w:jc w:val="left"/>
              <w:rPr>
                <w:sz w:val="18"/>
                <w:szCs w:val="18"/>
                <w:lang w:eastAsia="el-GR"/>
              </w:rPr>
            </w:pPr>
          </w:p>
        </w:tc>
        <w:tc>
          <w:tcPr>
            <w:tcW w:w="1172" w:type="dxa"/>
            <w:tcBorders>
              <w:top w:val="nil"/>
              <w:left w:val="nil"/>
              <w:bottom w:val="nil"/>
              <w:right w:val="nil"/>
            </w:tcBorders>
            <w:noWrap/>
            <w:vAlign w:val="bottom"/>
          </w:tcPr>
          <w:p w:rsidR="00F8755E" w:rsidRPr="001F30B2" w:rsidRDefault="00F8755E" w:rsidP="001F30B2">
            <w:pPr>
              <w:spacing w:before="0" w:after="0" w:line="240" w:lineRule="auto"/>
              <w:jc w:val="left"/>
              <w:rPr>
                <w:sz w:val="18"/>
                <w:szCs w:val="18"/>
                <w:lang w:eastAsia="el-GR"/>
              </w:rPr>
            </w:pPr>
          </w:p>
        </w:tc>
        <w:tc>
          <w:tcPr>
            <w:tcW w:w="1736" w:type="dxa"/>
            <w:tcBorders>
              <w:top w:val="nil"/>
              <w:left w:val="nil"/>
              <w:bottom w:val="nil"/>
              <w:right w:val="nil"/>
            </w:tcBorders>
            <w:noWrap/>
            <w:vAlign w:val="bottom"/>
          </w:tcPr>
          <w:p w:rsidR="00F8755E" w:rsidRPr="001F30B2" w:rsidRDefault="00F8755E" w:rsidP="001F30B2">
            <w:pPr>
              <w:spacing w:before="0" w:after="0" w:line="240" w:lineRule="auto"/>
              <w:jc w:val="left"/>
              <w:rPr>
                <w:sz w:val="18"/>
                <w:szCs w:val="18"/>
                <w:lang w:eastAsia="el-GR"/>
              </w:rPr>
            </w:pPr>
          </w:p>
        </w:tc>
        <w:tc>
          <w:tcPr>
            <w:tcW w:w="1331" w:type="dxa"/>
            <w:tcBorders>
              <w:top w:val="nil"/>
              <w:left w:val="nil"/>
              <w:bottom w:val="nil"/>
              <w:right w:val="nil"/>
            </w:tcBorders>
            <w:noWrap/>
            <w:vAlign w:val="bottom"/>
          </w:tcPr>
          <w:p w:rsidR="00F8755E" w:rsidRPr="001F30B2" w:rsidRDefault="00F8755E" w:rsidP="001F30B2">
            <w:pPr>
              <w:spacing w:before="0" w:after="0" w:line="240" w:lineRule="auto"/>
              <w:jc w:val="left"/>
              <w:rPr>
                <w:sz w:val="18"/>
                <w:szCs w:val="18"/>
                <w:lang w:eastAsia="el-GR"/>
              </w:rPr>
            </w:pPr>
          </w:p>
        </w:tc>
        <w:tc>
          <w:tcPr>
            <w:tcW w:w="1786" w:type="dxa"/>
            <w:tcBorders>
              <w:top w:val="nil"/>
              <w:left w:val="nil"/>
              <w:bottom w:val="nil"/>
              <w:right w:val="nil"/>
            </w:tcBorders>
            <w:noWrap/>
            <w:vAlign w:val="bottom"/>
          </w:tcPr>
          <w:p w:rsidR="00F8755E" w:rsidRPr="001F30B2" w:rsidRDefault="00F8755E" w:rsidP="001F30B2">
            <w:pPr>
              <w:spacing w:before="0" w:after="0" w:line="240" w:lineRule="auto"/>
              <w:jc w:val="right"/>
              <w:rPr>
                <w:sz w:val="18"/>
                <w:szCs w:val="18"/>
                <w:lang w:eastAsia="el-GR"/>
              </w:rPr>
            </w:pPr>
            <w:r w:rsidRPr="001F30B2">
              <w:rPr>
                <w:sz w:val="18"/>
                <w:szCs w:val="18"/>
                <w:lang w:eastAsia="el-GR"/>
              </w:rPr>
              <w:t>1.575.667.660,49</w:t>
            </w:r>
          </w:p>
        </w:tc>
      </w:tr>
    </w:tbl>
    <w:p w:rsidR="00F8755E" w:rsidRPr="001F30B2" w:rsidRDefault="00F8755E" w:rsidP="001F30B2"/>
    <w:p w:rsidR="00F8755E" w:rsidRDefault="00F8755E" w:rsidP="00FC4293">
      <w:pPr>
        <w:rPr>
          <w:sz w:val="16"/>
          <w:szCs w:val="16"/>
          <w:lang w:eastAsia="el-GR"/>
        </w:rPr>
      </w:pPr>
      <w:bookmarkStart w:id="123" w:name="RANGE_A1_G67"/>
      <w:bookmarkEnd w:id="123"/>
    </w:p>
    <w:p w:rsidR="00F8755E" w:rsidRDefault="00F8755E" w:rsidP="00FC4293"/>
    <w:p w:rsidR="00F8755E" w:rsidRDefault="00F8755E" w:rsidP="00FC4293">
      <w:r>
        <w:br w:type="page"/>
      </w:r>
    </w:p>
    <w:p w:rsidR="00F8755E" w:rsidRDefault="00F8755E" w:rsidP="00192F35">
      <w:pPr>
        <w:pStyle w:val="Heading1"/>
        <w:ind w:left="0" w:firstLine="0"/>
      </w:pPr>
      <w:bookmarkStart w:id="124" w:name="_Toc389660623"/>
      <w:r w:rsidRPr="00D67F0B">
        <w:t>ΠΑΡΑΡΤΗΜΑ 2: ΣΥΜΠΕΡΑΣΜΑΤΑ ΕΤΗΣΙΩΝ ΣΥΝΑΝΤΗΣΕΩΝ ΕΥΡΩΠΑΪΚΗΣ ΕΠΙΤΡΟΠΗΣ ΚΑΙ ΕΥΔ ΕΠ «ΕΚΠΑΙΔΕΥΣΗ ΚΑΙ ΔΙΑ ΒΙΟΥ ΜΑΘΗΣΗ»</w:t>
      </w:r>
      <w:bookmarkEnd w:id="124"/>
    </w:p>
    <w:p w:rsidR="00F8755E" w:rsidRDefault="00F8755E" w:rsidP="00192F35">
      <w:pPr>
        <w:pStyle w:val="Heading1"/>
        <w:ind w:left="0" w:firstLine="0"/>
      </w:pPr>
    </w:p>
    <w:p w:rsidR="00F8755E" w:rsidRPr="00EA1361" w:rsidRDefault="00F8755E" w:rsidP="00EA1361">
      <w:pPr>
        <w:spacing w:line="240" w:lineRule="auto"/>
        <w:jc w:val="center"/>
        <w:rPr>
          <w:rFonts w:ascii="Times New Roman" w:hAnsi="Times New Roman"/>
          <w:b/>
          <w:sz w:val="26"/>
          <w:szCs w:val="26"/>
          <w:lang w:val="en-GB"/>
        </w:rPr>
      </w:pPr>
      <w:r w:rsidRPr="00EA1361">
        <w:rPr>
          <w:rFonts w:ascii="Times New Roman" w:hAnsi="Times New Roman"/>
          <w:b/>
          <w:sz w:val="26"/>
          <w:szCs w:val="26"/>
          <w:lang w:val="en-GB"/>
        </w:rPr>
        <w:t>2013 Annual Review Meeting</w:t>
      </w:r>
    </w:p>
    <w:p w:rsidR="00F8755E" w:rsidRPr="00EA1361" w:rsidRDefault="00F8755E" w:rsidP="00EA1361">
      <w:pPr>
        <w:spacing w:line="240" w:lineRule="auto"/>
        <w:jc w:val="center"/>
        <w:rPr>
          <w:rFonts w:ascii="Times New Roman" w:hAnsi="Times New Roman"/>
          <w:b/>
          <w:sz w:val="26"/>
          <w:szCs w:val="26"/>
          <w:lang w:val="en-GB"/>
        </w:rPr>
      </w:pPr>
      <w:r w:rsidRPr="00EA1361">
        <w:rPr>
          <w:rFonts w:ascii="Times New Roman" w:hAnsi="Times New Roman"/>
          <w:b/>
          <w:sz w:val="26"/>
          <w:szCs w:val="26"/>
          <w:lang w:val="en-GB"/>
        </w:rPr>
        <w:t>OP "Education and Lifelong Learning"</w:t>
      </w:r>
    </w:p>
    <w:p w:rsidR="00F8755E" w:rsidRPr="00EA1361" w:rsidRDefault="00F8755E" w:rsidP="00EA1361">
      <w:pPr>
        <w:spacing w:line="240" w:lineRule="auto"/>
        <w:jc w:val="center"/>
        <w:rPr>
          <w:rFonts w:ascii="Times New Roman" w:hAnsi="Times New Roman"/>
          <w:b/>
          <w:sz w:val="26"/>
          <w:szCs w:val="26"/>
          <w:lang w:val="en-GB"/>
        </w:rPr>
      </w:pPr>
      <w:r w:rsidRPr="00EA1361">
        <w:rPr>
          <w:rFonts w:ascii="Times New Roman" w:hAnsi="Times New Roman"/>
          <w:b/>
          <w:sz w:val="26"/>
          <w:szCs w:val="26"/>
          <w:lang w:val="en-GB"/>
        </w:rPr>
        <w:t>Athens, 28 March 2014</w:t>
      </w:r>
    </w:p>
    <w:p w:rsidR="00F8755E" w:rsidRPr="00EA1361" w:rsidRDefault="00F8755E" w:rsidP="00EA1361">
      <w:pPr>
        <w:spacing w:line="240" w:lineRule="auto"/>
        <w:jc w:val="center"/>
        <w:rPr>
          <w:rFonts w:ascii="Times New Roman" w:hAnsi="Times New Roman"/>
          <w:b/>
          <w:sz w:val="26"/>
          <w:szCs w:val="26"/>
          <w:lang w:val="en-GB"/>
        </w:rPr>
      </w:pPr>
    </w:p>
    <w:p w:rsidR="00F8755E" w:rsidRPr="00EA1361" w:rsidRDefault="00F8755E" w:rsidP="00EA1361">
      <w:pPr>
        <w:spacing w:line="240" w:lineRule="auto"/>
        <w:jc w:val="center"/>
        <w:rPr>
          <w:rFonts w:ascii="Times New Roman" w:hAnsi="Times New Roman"/>
          <w:b/>
          <w:sz w:val="26"/>
          <w:szCs w:val="26"/>
          <w:lang w:val="en-GB"/>
        </w:rPr>
      </w:pPr>
      <w:r w:rsidRPr="00EA1361">
        <w:rPr>
          <w:rFonts w:ascii="Times New Roman" w:hAnsi="Times New Roman"/>
          <w:b/>
          <w:sz w:val="26"/>
          <w:szCs w:val="26"/>
          <w:lang w:val="en-GB"/>
        </w:rPr>
        <w:t>DRAFT JOINT CONCLUSIONS</w:t>
      </w:r>
    </w:p>
    <w:p w:rsidR="00F8755E" w:rsidRPr="00EA1361" w:rsidRDefault="00F8755E" w:rsidP="00EA1361">
      <w:pPr>
        <w:spacing w:line="240" w:lineRule="auto"/>
        <w:jc w:val="center"/>
        <w:rPr>
          <w:rFonts w:ascii="Times New Roman" w:hAnsi="Times New Roman"/>
          <w:b/>
          <w:sz w:val="26"/>
          <w:szCs w:val="26"/>
          <w:lang w:val="en-GB"/>
        </w:rPr>
      </w:pPr>
    </w:p>
    <w:p w:rsidR="00F8755E" w:rsidRPr="00EA1361" w:rsidRDefault="00F8755E" w:rsidP="00EA1361">
      <w:pPr>
        <w:spacing w:line="240" w:lineRule="auto"/>
        <w:rPr>
          <w:rFonts w:ascii="Times New Roman" w:hAnsi="Times New Roman"/>
          <w:sz w:val="24"/>
          <w:szCs w:val="24"/>
          <w:lang w:val="en-GB"/>
        </w:rPr>
      </w:pPr>
    </w:p>
    <w:p w:rsidR="00F8755E" w:rsidRPr="00EA1361" w:rsidRDefault="00F8755E" w:rsidP="00EA1361">
      <w:pPr>
        <w:spacing w:line="240" w:lineRule="auto"/>
        <w:rPr>
          <w:rFonts w:ascii="Times New Roman" w:hAnsi="Times New Roman"/>
          <w:b/>
          <w:sz w:val="24"/>
          <w:szCs w:val="24"/>
          <w:lang w:val="en-GB"/>
        </w:rPr>
      </w:pPr>
      <w:r w:rsidRPr="00EA1361">
        <w:rPr>
          <w:rFonts w:ascii="Times New Roman" w:hAnsi="Times New Roman"/>
          <w:b/>
          <w:sz w:val="24"/>
          <w:szCs w:val="24"/>
          <w:lang w:val="en-GB"/>
        </w:rPr>
        <w:t>Strategic issues</w:t>
      </w:r>
    </w:p>
    <w:p w:rsidR="00F8755E" w:rsidRPr="00EA1361" w:rsidRDefault="00F8755E" w:rsidP="00EA1361">
      <w:pPr>
        <w:numPr>
          <w:ilvl w:val="0"/>
          <w:numId w:val="99"/>
        </w:numPr>
        <w:spacing w:before="0" w:line="240" w:lineRule="auto"/>
        <w:rPr>
          <w:rFonts w:ascii="Times New Roman" w:hAnsi="Times New Roman"/>
          <w:b/>
          <w:sz w:val="24"/>
          <w:szCs w:val="24"/>
          <w:lang w:val="en-GB"/>
        </w:rPr>
      </w:pPr>
      <w:r w:rsidRPr="00EA1361">
        <w:rPr>
          <w:rFonts w:ascii="Times New Roman" w:hAnsi="Times New Roman"/>
          <w:sz w:val="24"/>
          <w:szCs w:val="24"/>
          <w:lang w:val="en-GB"/>
        </w:rPr>
        <w:t>The law on secondary education that sets inter alia a new framework for vocational education and training (VET) and apprenticeships was finally adopted (4186/17-9-2013) and its' full unfolding and implementation is a challenge that targets upgrading VET in Greece and expanding the quality and quantity of apprenticeship schemes provided to youth.</w:t>
      </w:r>
    </w:p>
    <w:p w:rsidR="00F8755E" w:rsidRPr="00EA1361" w:rsidRDefault="00F8755E" w:rsidP="00EA1361">
      <w:pPr>
        <w:numPr>
          <w:ilvl w:val="0"/>
          <w:numId w:val="99"/>
        </w:numPr>
        <w:spacing w:before="0" w:line="240" w:lineRule="auto"/>
        <w:rPr>
          <w:rFonts w:ascii="Times New Roman" w:hAnsi="Times New Roman"/>
          <w:b/>
          <w:sz w:val="24"/>
          <w:szCs w:val="24"/>
          <w:lang w:val="en-GB"/>
        </w:rPr>
      </w:pPr>
      <w:r w:rsidRPr="00EA1361">
        <w:rPr>
          <w:rFonts w:ascii="Times New Roman" w:hAnsi="Times New Roman"/>
          <w:sz w:val="24"/>
          <w:szCs w:val="24"/>
          <w:lang w:val="en-GB"/>
        </w:rPr>
        <w:t xml:space="preserve">The major project </w:t>
      </w:r>
      <w:r w:rsidRPr="00EA1361">
        <w:rPr>
          <w:rFonts w:ascii="Times New Roman" w:hAnsi="Times New Roman"/>
          <w:i/>
          <w:sz w:val="24"/>
          <w:szCs w:val="24"/>
          <w:lang w:val="en-GB"/>
        </w:rPr>
        <w:t>"Digital Services of the Min. Education"</w:t>
      </w:r>
      <w:r w:rsidRPr="00EA1361">
        <w:rPr>
          <w:rFonts w:ascii="Times New Roman" w:hAnsi="Times New Roman"/>
          <w:sz w:val="24"/>
          <w:szCs w:val="24"/>
          <w:lang w:val="en-GB"/>
        </w:rPr>
        <w:t xml:space="preserve"> was recently adopted by the Commission Services giving a major thrust to the Digital School Reform. Many provisions are set down in the decision and there is clear need of complementarity with ESF actions (revision of curricula, fully operational e-repository, teachers training, management team ensuring ERDF-ESF synergy and complementarity, action plan, monitoring system, etc.). </w:t>
      </w:r>
    </w:p>
    <w:p w:rsidR="00F8755E" w:rsidRPr="00EA1361" w:rsidRDefault="00F8755E" w:rsidP="00EA1361">
      <w:pPr>
        <w:numPr>
          <w:ilvl w:val="0"/>
          <w:numId w:val="99"/>
        </w:numPr>
        <w:spacing w:before="0" w:line="240" w:lineRule="auto"/>
        <w:rPr>
          <w:rFonts w:ascii="Times New Roman" w:hAnsi="Times New Roman"/>
          <w:sz w:val="24"/>
          <w:szCs w:val="24"/>
          <w:lang w:val="en-GB"/>
        </w:rPr>
      </w:pPr>
      <w:r w:rsidRPr="00EA1361">
        <w:rPr>
          <w:rFonts w:ascii="Times New Roman" w:hAnsi="Times New Roman"/>
          <w:sz w:val="24"/>
          <w:szCs w:val="24"/>
          <w:lang w:val="en-GB"/>
        </w:rPr>
        <w:t>The Action plan regarding Teacher training and new curricula</w:t>
      </w:r>
      <w:r w:rsidRPr="00EA1361">
        <w:rPr>
          <w:lang w:val="en-GB"/>
        </w:rPr>
        <w:t xml:space="preserve"> </w:t>
      </w:r>
      <w:r w:rsidRPr="00EA1361">
        <w:rPr>
          <w:rFonts w:ascii="Times New Roman" w:hAnsi="Times New Roman"/>
          <w:sz w:val="24"/>
          <w:szCs w:val="24"/>
          <w:lang w:val="en-GB"/>
        </w:rPr>
        <w:t>should be submitted on time by the relevant body (Institute for Educational Policy -IEP), as mentioned in the 2013 revised OP. The Commission Services stressed the priority of the development of new curricula and an overall teacher training policy.</w:t>
      </w:r>
    </w:p>
    <w:p w:rsidR="00F8755E" w:rsidRPr="00EA1361" w:rsidRDefault="00F8755E" w:rsidP="00EA1361">
      <w:pPr>
        <w:spacing w:line="240" w:lineRule="auto"/>
        <w:ind w:left="720"/>
        <w:rPr>
          <w:rFonts w:ascii="Times New Roman" w:hAnsi="Times New Roman"/>
          <w:b/>
          <w:sz w:val="24"/>
          <w:szCs w:val="24"/>
          <w:lang w:val="en-GB"/>
        </w:rPr>
      </w:pPr>
    </w:p>
    <w:p w:rsidR="00F8755E" w:rsidRPr="00EA1361" w:rsidRDefault="00F8755E" w:rsidP="00EA1361">
      <w:pPr>
        <w:spacing w:line="240" w:lineRule="auto"/>
        <w:ind w:left="720"/>
        <w:rPr>
          <w:rFonts w:ascii="Times New Roman" w:hAnsi="Times New Roman"/>
          <w:b/>
          <w:sz w:val="24"/>
          <w:szCs w:val="24"/>
          <w:lang w:val="en-GB"/>
        </w:rPr>
      </w:pPr>
    </w:p>
    <w:p w:rsidR="00F8755E" w:rsidRPr="005266CD" w:rsidRDefault="00F8755E" w:rsidP="00EA1361">
      <w:pPr>
        <w:spacing w:line="240" w:lineRule="auto"/>
        <w:rPr>
          <w:rFonts w:ascii="Times New Roman" w:hAnsi="Times New Roman"/>
          <w:b/>
          <w:sz w:val="24"/>
          <w:szCs w:val="24"/>
        </w:rPr>
      </w:pPr>
      <w:r>
        <w:rPr>
          <w:rFonts w:ascii="Times New Roman" w:hAnsi="Times New Roman"/>
          <w:b/>
          <w:sz w:val="24"/>
          <w:szCs w:val="24"/>
        </w:rPr>
        <w:t>Operational Programme Implementation</w:t>
      </w:r>
    </w:p>
    <w:p w:rsidR="00F8755E" w:rsidRPr="00EA1361" w:rsidRDefault="00F8755E" w:rsidP="00EA1361">
      <w:pPr>
        <w:numPr>
          <w:ilvl w:val="0"/>
          <w:numId w:val="99"/>
        </w:numPr>
        <w:spacing w:before="0" w:line="240" w:lineRule="auto"/>
        <w:rPr>
          <w:rFonts w:ascii="Times New Roman" w:hAnsi="Times New Roman"/>
          <w:sz w:val="24"/>
          <w:szCs w:val="24"/>
          <w:lang w:val="en-GB"/>
        </w:rPr>
      </w:pPr>
      <w:r w:rsidRPr="00EA1361">
        <w:rPr>
          <w:rFonts w:ascii="Times New Roman" w:hAnsi="Times New Roman"/>
          <w:sz w:val="24"/>
          <w:szCs w:val="24"/>
          <w:lang w:val="en-GB"/>
        </w:rPr>
        <w:t>The Managing Authority (MA) presented to the representatives of the Commission Services the physical and financial progress of the OP until the end of 2013. On the financial implementation of the OP, it was reported that the approved projects of the OP amount at 118% of the total budget, the legal commitments at 108% and the certified expenditure at 56%, in line with the targets set and avoiding any de-commitment risk. The extremely high rate of implementation in the last months of 2013 managed to deliver the expected results, and this pace must be maintained in order to avoid any de-commitment risks in 2014. The MA stressed that in 2014, further reduction of the overbooking rate will be accomplished (105%).</w:t>
      </w:r>
    </w:p>
    <w:p w:rsidR="00F8755E" w:rsidRPr="00EA1361" w:rsidRDefault="00F8755E" w:rsidP="00EA1361">
      <w:pPr>
        <w:numPr>
          <w:ilvl w:val="0"/>
          <w:numId w:val="99"/>
        </w:numPr>
        <w:spacing w:before="0" w:line="240" w:lineRule="auto"/>
        <w:rPr>
          <w:rFonts w:ascii="Times New Roman" w:hAnsi="Times New Roman"/>
          <w:sz w:val="24"/>
          <w:szCs w:val="24"/>
          <w:lang w:val="en-GB"/>
        </w:rPr>
      </w:pPr>
      <w:r w:rsidRPr="00EA1361">
        <w:rPr>
          <w:rFonts w:ascii="Times New Roman" w:hAnsi="Times New Roman"/>
          <w:sz w:val="24"/>
          <w:szCs w:val="24"/>
          <w:lang w:val="en-GB"/>
        </w:rPr>
        <w:t>Progress in the implementation of priority project THALIS remains low, even though during 2013 it reached a high level of commitments (100%), the expenditures remain  extremely low (19%). In addition, the EXCELLENCE (</w:t>
      </w:r>
      <w:r>
        <w:rPr>
          <w:rFonts w:ascii="Times New Roman" w:hAnsi="Times New Roman"/>
          <w:sz w:val="24"/>
          <w:szCs w:val="24"/>
        </w:rPr>
        <w:t>ΑΡΙΣΤΕΙΑ</w:t>
      </w:r>
      <w:r w:rsidRPr="00EA1361">
        <w:rPr>
          <w:rFonts w:ascii="Times New Roman" w:hAnsi="Times New Roman"/>
          <w:sz w:val="24"/>
          <w:szCs w:val="24"/>
          <w:lang w:val="en-GB"/>
        </w:rPr>
        <w:t xml:space="preserve">) project under the same bulk of Priority Axes (10-12) has very low levels of (on the ground) financial implementation. It was agreed that quarterly reporting regarding the physical and financial implementation of these two projects will be established in order to better and effectively monitor their implementation. </w:t>
      </w:r>
    </w:p>
    <w:p w:rsidR="00F8755E" w:rsidRPr="00EA1361" w:rsidRDefault="00F8755E" w:rsidP="00EA1361">
      <w:pPr>
        <w:numPr>
          <w:ilvl w:val="0"/>
          <w:numId w:val="99"/>
        </w:numPr>
        <w:spacing w:before="0" w:line="240" w:lineRule="auto"/>
        <w:rPr>
          <w:rFonts w:ascii="Times New Roman" w:hAnsi="Times New Roman"/>
          <w:sz w:val="24"/>
          <w:szCs w:val="24"/>
          <w:lang w:val="en-GB"/>
        </w:rPr>
      </w:pPr>
      <w:r w:rsidRPr="00EA1361">
        <w:rPr>
          <w:rFonts w:ascii="Times New Roman" w:hAnsi="Times New Roman"/>
          <w:sz w:val="24"/>
          <w:szCs w:val="24"/>
          <w:lang w:val="en-GB"/>
        </w:rPr>
        <w:t>Regarding the Youth Action Plan, actions of the OP are concentrated in Thematic Axes 2 &amp; 4 and commitments stand at very high levels. Nevertheless, it was agreed that for certain projects with low implementation levels (Apprenticeship programme for Vocational Training Graduates, Entrepreneurship "Cells", EPAS career offices) corrective measures must be foreseen in order to achieve targets and keep the overall credibility of the plan high.</w:t>
      </w:r>
    </w:p>
    <w:p w:rsidR="00F8755E" w:rsidRPr="00EA1361" w:rsidRDefault="00F8755E" w:rsidP="00EA1361">
      <w:pPr>
        <w:numPr>
          <w:ilvl w:val="0"/>
          <w:numId w:val="99"/>
        </w:numPr>
        <w:spacing w:before="0" w:line="240" w:lineRule="auto"/>
        <w:rPr>
          <w:rFonts w:ascii="Times New Roman" w:hAnsi="Times New Roman"/>
          <w:sz w:val="24"/>
          <w:szCs w:val="24"/>
          <w:lang w:val="en-GB"/>
        </w:rPr>
      </w:pPr>
      <w:r w:rsidRPr="00EA1361">
        <w:rPr>
          <w:rFonts w:ascii="Times New Roman" w:hAnsi="Times New Roman"/>
          <w:sz w:val="24"/>
          <w:szCs w:val="24"/>
          <w:lang w:val="en-GB"/>
        </w:rPr>
        <w:t>The completion of external evaluations in Higher Education institutions (HEI) driven by ADIP was to be fulfilled by the end of 2013. The MA referred to the recent modifications of the HEI map due to the ATHINA reform and the need for special conditions for certain departments that will be abolished or merged with others. The Commission services noted that these departments must be identified and communicated and it was agreed with the MA that no further prolongation will be considered</w:t>
      </w:r>
      <w:r w:rsidRPr="00EA1361">
        <w:rPr>
          <w:lang w:val="en-GB"/>
        </w:rPr>
        <w:t xml:space="preserve"> </w:t>
      </w:r>
      <w:r w:rsidRPr="00EA1361">
        <w:rPr>
          <w:rFonts w:ascii="Times New Roman" w:hAnsi="Times New Roman"/>
          <w:sz w:val="24"/>
          <w:szCs w:val="24"/>
          <w:lang w:val="en-GB"/>
        </w:rPr>
        <w:t>regarding</w:t>
      </w:r>
      <w:r w:rsidRPr="00EA1361">
        <w:rPr>
          <w:lang w:val="en-GB"/>
        </w:rPr>
        <w:t xml:space="preserve"> the </w:t>
      </w:r>
      <w:r w:rsidRPr="00EA1361">
        <w:rPr>
          <w:rFonts w:ascii="Times New Roman" w:hAnsi="Times New Roman"/>
          <w:sz w:val="24"/>
          <w:szCs w:val="24"/>
          <w:lang w:val="en-GB"/>
        </w:rPr>
        <w:t>appropriate clauses for HEI in contractual arrangements as set out in the last relevant communication (March 2013).</w:t>
      </w:r>
    </w:p>
    <w:p w:rsidR="00F8755E" w:rsidRPr="00EA1361" w:rsidRDefault="00F8755E" w:rsidP="00EA1361">
      <w:pPr>
        <w:numPr>
          <w:ilvl w:val="0"/>
          <w:numId w:val="99"/>
        </w:numPr>
        <w:spacing w:before="0" w:line="240" w:lineRule="auto"/>
        <w:rPr>
          <w:rFonts w:ascii="Times New Roman" w:hAnsi="Times New Roman"/>
          <w:sz w:val="24"/>
          <w:szCs w:val="24"/>
          <w:lang w:val="en-GB"/>
        </w:rPr>
      </w:pPr>
      <w:r w:rsidRPr="00EA1361">
        <w:rPr>
          <w:rFonts w:ascii="Times New Roman" w:hAnsi="Times New Roman"/>
          <w:sz w:val="24"/>
          <w:szCs w:val="24"/>
          <w:lang w:val="en-GB"/>
        </w:rPr>
        <w:t>The MA presented latest developments on the ongoing evaluation. Last year's Interim Evaluation of the OP (4/2013) signalled its' consistency. Findings of the Interim Evaluation confirmed that quantitative targets and the indicators are characterized by adequacy, completeness and conceptual appropriateness and are representative for both the OP and the Priority Axes in particular. The Commission Services expect the MA to keep on capitalising on the results and recommendations of evaluations and continue reporting (in the Annual Implementation Report) on steps taken or planned to be taken to make the best use of them.</w:t>
      </w:r>
    </w:p>
    <w:p w:rsidR="00F8755E" w:rsidRPr="00EA1361" w:rsidRDefault="00F8755E" w:rsidP="00EA1361">
      <w:pPr>
        <w:numPr>
          <w:ilvl w:val="0"/>
          <w:numId w:val="99"/>
        </w:numPr>
        <w:spacing w:before="0" w:line="240" w:lineRule="auto"/>
        <w:rPr>
          <w:rFonts w:ascii="Times New Roman" w:hAnsi="Times New Roman"/>
          <w:sz w:val="24"/>
          <w:szCs w:val="24"/>
          <w:lang w:val="en-GB"/>
        </w:rPr>
      </w:pPr>
      <w:r w:rsidRPr="00EA1361">
        <w:rPr>
          <w:rFonts w:ascii="Times New Roman" w:hAnsi="Times New Roman"/>
          <w:sz w:val="24"/>
          <w:szCs w:val="24"/>
          <w:lang w:val="en-GB"/>
        </w:rPr>
        <w:t>Regarding physical implementation, the indicators of the OP are considered achievable by the interim evaluation (based on the new allocation of the OP in the 2012 reform). Nevertheless, the MA referred to certain indicators lagging behind (e.g. curricula) and the need for accelerating the pace of implementation was agreed, especially for certain implementing bodies (e.g. IEP).</w:t>
      </w:r>
    </w:p>
    <w:p w:rsidR="00F8755E" w:rsidRPr="00EA1361" w:rsidRDefault="00F8755E" w:rsidP="00DF4C17">
      <w:pPr>
        <w:rPr>
          <w:lang w:val="en-GB"/>
        </w:rPr>
      </w:pPr>
    </w:p>
    <w:p w:rsidR="00F8755E" w:rsidRPr="00EA1361" w:rsidRDefault="00F8755E" w:rsidP="00DF4C17">
      <w:pPr>
        <w:rPr>
          <w:lang w:val="en-GB"/>
        </w:rPr>
      </w:pPr>
    </w:p>
    <w:p w:rsidR="00F8755E" w:rsidRPr="004F14E5" w:rsidRDefault="00F8755E" w:rsidP="00192F35">
      <w:pPr>
        <w:pStyle w:val="Heading1"/>
        <w:ind w:left="0" w:firstLine="0"/>
      </w:pPr>
      <w:bookmarkStart w:id="125" w:name="_Toc389660624"/>
      <w:r>
        <w:t>ΠΑΡΑΡΤΗΜΑ 3: ΕΤΗΣΙΑ ΠΡΟΓΡΑΜΜΑΤΑ ΕΠΕΔΒΜ 2013, 2014</w:t>
      </w:r>
      <w:bookmarkEnd w:id="125"/>
    </w:p>
    <w:p w:rsidR="00F8755E" w:rsidRDefault="00F8755E" w:rsidP="00810C92">
      <w:pPr>
        <w:pStyle w:val="Heading2"/>
        <w:ind w:left="0" w:firstLine="0"/>
        <w:rPr>
          <w:b w:val="0"/>
          <w:bCs/>
          <w:sz w:val="22"/>
          <w:szCs w:val="22"/>
        </w:rPr>
      </w:pPr>
    </w:p>
    <w:p w:rsidR="00F8755E" w:rsidRPr="00381104" w:rsidRDefault="00F8755E" w:rsidP="00381104"/>
    <w:p w:rsidR="00F8755E" w:rsidRDefault="00F8755E" w:rsidP="00192F35">
      <w:pPr>
        <w:pStyle w:val="Heading1"/>
        <w:ind w:left="0" w:firstLine="0"/>
      </w:pPr>
      <w:bookmarkStart w:id="126" w:name="_Toc389660625"/>
      <w:r>
        <w:t xml:space="preserve">ΠΑΡΑΡΤΗΜΑ 4: </w:t>
      </w:r>
      <w:r w:rsidRPr="00840E11">
        <w:t>ΕΡΓΑ ΠΡΟΤΕΡΑΙΟΤΗΤΑΣ ΕΠΕΔΒΜ</w:t>
      </w:r>
      <w:bookmarkEnd w:id="126"/>
    </w:p>
    <w:p w:rsidR="00F8755E" w:rsidRDefault="00F8755E" w:rsidP="00810C92">
      <w:bookmarkStart w:id="127" w:name="_GoBack"/>
      <w:bookmarkEnd w:id="127"/>
    </w:p>
    <w:p w:rsidR="00F8755E" w:rsidRPr="00381104" w:rsidRDefault="00F8755E" w:rsidP="00810C92"/>
    <w:p w:rsidR="00F8755E" w:rsidRPr="001D6D39" w:rsidRDefault="00F8755E" w:rsidP="00840E11">
      <w:pPr>
        <w:pStyle w:val="Heading1"/>
        <w:ind w:left="0" w:firstLine="0"/>
      </w:pPr>
      <w:bookmarkStart w:id="128" w:name="_Toc389660626"/>
      <w:r>
        <w:t>ΠΑΡΑΡΤΗΜΑ 5: ΣΧΕΔΙΟ ΔΡΑΣΗΣ ΓΙΑ ΤΗΝ ΑΠΑΣΧΟΛΗΣΗ ΤΩΝ ΝΕΩΝ</w:t>
      </w:r>
      <w:bookmarkEnd w:id="128"/>
    </w:p>
    <w:p w:rsidR="00F8755E" w:rsidRDefault="00F8755E" w:rsidP="00840E11"/>
    <w:sectPr w:rsidR="00F8755E" w:rsidSect="00D346D4">
      <w:pgSz w:w="11906" w:h="16838"/>
      <w:pgMar w:top="1440" w:right="1800" w:bottom="1440" w:left="1800"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8755E" w:rsidRDefault="00F8755E" w:rsidP="00F579A2">
      <w:pPr>
        <w:spacing w:before="0" w:after="0" w:line="240" w:lineRule="auto"/>
      </w:pPr>
      <w:r>
        <w:separator/>
      </w:r>
    </w:p>
  </w:endnote>
  <w:endnote w:type="continuationSeparator" w:id="0">
    <w:p w:rsidR="00F8755E" w:rsidRDefault="00F8755E" w:rsidP="00F579A2">
      <w:pPr>
        <w:spacing w:before="0"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1"/>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1"/>
    <w:family w:val="modern"/>
    <w:pitch w:val="fixed"/>
    <w:sig w:usb0="20002A87" w:usb1="80000000" w:usb2="00000008" w:usb3="00000000" w:csb0="000001FF" w:csb1="00000000"/>
  </w:font>
  <w:font w:name="Wingdings 2">
    <w:panose1 w:val="05020102010507070707"/>
    <w:charset w:val="02"/>
    <w:family w:val="roman"/>
    <w:pitch w:val="variable"/>
    <w:sig w:usb0="00000000" w:usb1="10000000" w:usb2="00000000" w:usb3="00000000" w:csb0="80000000" w:csb1="00000000"/>
  </w:font>
  <w:font w:name="Verdana">
    <w:panose1 w:val="020B0604030504040204"/>
    <w:charset w:val="A1"/>
    <w:family w:val="swiss"/>
    <w:pitch w:val="variable"/>
    <w:sig w:usb0="20000287" w:usb1="00000000"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A1"/>
    <w:family w:val="roman"/>
    <w:pitch w:val="variable"/>
    <w:sig w:usb0="00000287" w:usb1="00000000" w:usb2="00000000" w:usb3="00000000" w:csb0="0000009F" w:csb1="00000000"/>
  </w:font>
  <w:font w:name="Arial">
    <w:panose1 w:val="020B0604020202020204"/>
    <w:charset w:val="A1"/>
    <w:family w:val="swiss"/>
    <w:pitch w:val="variable"/>
    <w:sig w:usb0="20002A87" w:usb1="80000000" w:usb2="00000008" w:usb3="00000000" w:csb0="000001FF" w:csb1="00000000"/>
  </w:font>
  <w:font w:name="Calibri">
    <w:panose1 w:val="020F0502020204030204"/>
    <w:charset w:val="A1"/>
    <w:family w:val="swiss"/>
    <w:pitch w:val="variable"/>
    <w:sig w:usb0="A00002EF" w:usb1="4000207B" w:usb2="00000000" w:usb3="00000000" w:csb0="0000009F" w:csb1="00000000"/>
  </w:font>
  <w:font w:name="Cambria">
    <w:panose1 w:val="02040503050406030204"/>
    <w:charset w:val="A1"/>
    <w:family w:val="roman"/>
    <w:pitch w:val="variable"/>
    <w:sig w:usb0="A00002EF" w:usb1="4000004B" w:usb2="00000000" w:usb3="00000000" w:csb0="0000009F" w:csb1="00000000"/>
  </w:font>
  <w:font w:name="Tahoma">
    <w:panose1 w:val="020B0604030504040204"/>
    <w:charset w:val="A1"/>
    <w:family w:val="swiss"/>
    <w:pitch w:val="variable"/>
    <w:sig w:usb0="61002A87" w:usb1="80000000" w:usb2="00000008" w:usb3="00000000" w:csb0="000101FF" w:csb1="00000000"/>
  </w:font>
  <w:font w:name="MS Gothic">
    <w:altName w:val="?l?r ?S?V?b?N"/>
    <w:panose1 w:val="020B0609070205080204"/>
    <w:charset w:val="80"/>
    <w:family w:val="modern"/>
    <w:notTrueType/>
    <w:pitch w:val="fixed"/>
    <w:sig w:usb0="00000001" w:usb1="08070000" w:usb2="00000010" w:usb3="00000000" w:csb0="00020000" w:csb1="00000000"/>
  </w:font>
  <w:font w:name="?O∑II∑UOUAEOã200">
    <w:altName w:val="Times New Roman"/>
    <w:panose1 w:val="00000000000000000000"/>
    <w:charset w:val="4D"/>
    <w:family w:val="auto"/>
    <w:notTrueType/>
    <w:pitch w:val="default"/>
    <w:sig w:usb0="00000003" w:usb1="00000000" w:usb2="00000000" w:usb3="00000000" w:csb0="00000001" w:csb1="00000000"/>
  </w:font>
  <w:font w:name="Candara">
    <w:panose1 w:val="020E0502030303020204"/>
    <w:charset w:val="A1"/>
    <w:family w:val="swiss"/>
    <w:pitch w:val="variable"/>
    <w:sig w:usb0="A00002EF" w:usb1="4000204B" w:usb2="00000000" w:usb3="00000000" w:csb0="0000009F" w:csb1="00000000"/>
  </w:font>
  <w:font w:name="Arial Narrow">
    <w:panose1 w:val="020B0506020202030204"/>
    <w:charset w:val="A1"/>
    <w:family w:val="swiss"/>
    <w:pitch w:val="variable"/>
    <w:sig w:usb0="00000287" w:usb1="00000800" w:usb2="00000000" w:usb3="00000000" w:csb0="0000009F" w:csb1="00000000"/>
  </w:font>
  <w:font w:name="Calibri,Bold">
    <w:panose1 w:val="00000000000000000000"/>
    <w:charset w:val="A1"/>
    <w:family w:val="auto"/>
    <w:notTrueType/>
    <w:pitch w:val="default"/>
    <w:sig w:usb0="00000083" w:usb1="00000000" w:usb2="00000000" w:usb3="00000000" w:csb0="00000009" w:csb1="00000000"/>
  </w:font>
  <w:font w:name="TimesNewRoman,Italic">
    <w:panose1 w:val="00000000000000000000"/>
    <w:charset w:val="A1"/>
    <w:family w:val="auto"/>
    <w:notTrueType/>
    <w:pitch w:val="default"/>
    <w:sig w:usb0="00000081" w:usb1="00000000" w:usb2="00000000" w:usb3="00000000" w:csb0="00000008" w:csb1="00000000"/>
  </w:font>
  <w:font w:name="TimesNewRoman">
    <w:altName w:val="MS Mincho"/>
    <w:panose1 w:val="00000000000000000000"/>
    <w:charset w:val="A1"/>
    <w:family w:val="auto"/>
    <w:notTrueType/>
    <w:pitch w:val="default"/>
    <w:sig w:usb0="00000081" w:usb1="00000000" w:usb2="00000000" w:usb3="00000000" w:csb0="00000008" w:csb1="00000000"/>
  </w:font>
  <w:font w:name="ArialMT">
    <w:altName w:val="Times New Roman"/>
    <w:panose1 w:val="00000000000000000000"/>
    <w:charset w:val="A1"/>
    <w:family w:val="auto"/>
    <w:notTrueType/>
    <w:pitch w:val="default"/>
    <w:sig w:usb0="00000083" w:usb1="00000000" w:usb2="00000000" w:usb3="00000000" w:csb0="00000009" w:csb1="00000000"/>
  </w:font>
  <w:font w:name="Comic Sans MS">
    <w:panose1 w:val="030F0702030302020204"/>
    <w:charset w:val="A1"/>
    <w:family w:val="script"/>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755E" w:rsidRDefault="00F8755E">
    <w:pPr>
      <w:pStyle w:val="Footer"/>
    </w:pPr>
    <w:r w:rsidRPr="0011470E">
      <w:t>ΕΙΔΙΚΗ ΥΠΗΡΕΣΙΑ ΔΙΑΧΕΙΡΙΣΗΣ Ε. Π. «ΕΚΠΑΙΔΕΥΣΗ ΚΑΙ ΔΙΑ ΒΙΟΥ ΜΑΘΗΣΗ»</w:t>
    </w:r>
    <w:r w:rsidRPr="0011470E">
      <w:tab/>
    </w:r>
    <w:fldSimple w:instr="PAGE   \* MERGEFORMAT">
      <w:r>
        <w:rPr>
          <w:noProof/>
        </w:rPr>
        <w:t>279</w:t>
      </w:r>
    </w:fldSimple>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755E" w:rsidRPr="0011470E" w:rsidRDefault="00F8755E">
    <w:pPr>
      <w:pStyle w:val="Footer"/>
    </w:pPr>
    <w:r w:rsidRPr="0011470E">
      <w:t>ΕΙΔΙΚΗ ΥΠΗΡΕΣΙΑ ΔΙΑΧΕΙΡΙΣΗΣ Ε. Π. «ΕΚΠΑΙΔΕΥΣΗ ΚΑΙ ΔΙΑ ΒΙΟΥ ΜΑΘΗΣΗ»</w:t>
    </w:r>
    <w:r w:rsidRPr="0011470E">
      <w:tab/>
    </w:r>
    <w:r w:rsidRPr="0011470E">
      <w:rPr>
        <w:lang w:val="en-US"/>
      </w:rPr>
      <w:fldChar w:fldCharType="begin"/>
    </w:r>
    <w:r w:rsidRPr="0011470E">
      <w:rPr>
        <w:lang w:val="en-US"/>
      </w:rPr>
      <w:instrText>PAGE</w:instrText>
    </w:r>
    <w:r w:rsidRPr="0011470E">
      <w:instrText xml:space="preserve">   \* </w:instrText>
    </w:r>
    <w:r w:rsidRPr="0011470E">
      <w:rPr>
        <w:lang w:val="en-US"/>
      </w:rPr>
      <w:instrText>MERGEFORMAT</w:instrText>
    </w:r>
    <w:r w:rsidRPr="0011470E">
      <w:rPr>
        <w:lang w:val="en-US"/>
      </w:rPr>
      <w:fldChar w:fldCharType="separate"/>
    </w:r>
    <w:r w:rsidRPr="009F3865">
      <w:rPr>
        <w:noProof/>
      </w:rPr>
      <w:t>268</w:t>
    </w:r>
    <w:r w:rsidRPr="0011470E">
      <w:rPr>
        <w:lang w:val="en-US"/>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8755E" w:rsidRDefault="00F8755E" w:rsidP="00F579A2">
      <w:pPr>
        <w:spacing w:before="0" w:after="0" w:line="240" w:lineRule="auto"/>
      </w:pPr>
      <w:r>
        <w:separator/>
      </w:r>
    </w:p>
  </w:footnote>
  <w:footnote w:type="continuationSeparator" w:id="0">
    <w:p w:rsidR="00F8755E" w:rsidRDefault="00F8755E" w:rsidP="00F579A2">
      <w:pPr>
        <w:spacing w:before="0" w:after="0" w:line="240" w:lineRule="auto"/>
      </w:pPr>
      <w:r>
        <w:continuationSeparator/>
      </w:r>
    </w:p>
  </w:footnote>
  <w:footnote w:id="1">
    <w:p w:rsidR="00F8755E" w:rsidRDefault="00F8755E">
      <w:pPr>
        <w:pStyle w:val="FootnoteText"/>
      </w:pPr>
      <w:r>
        <w:rPr>
          <w:rStyle w:val="FootnoteReference"/>
        </w:rPr>
        <w:footnoteRef/>
      </w:r>
      <w:r>
        <w:t xml:space="preserve"> </w:t>
      </w:r>
      <w:r w:rsidRPr="00A00E7E">
        <w:rPr>
          <w:rFonts w:ascii="Bookman Old Style" w:hAnsi="Bookman Old Style"/>
          <w:sz w:val="14"/>
          <w:szCs w:val="14"/>
        </w:rPr>
        <w:t>Σύνολο ιδρυμάτων μετά την εφαρμογή του σχεδίου ΑΘΗΝΑ</w:t>
      </w:r>
    </w:p>
  </w:footnote>
  <w:footnote w:id="2">
    <w:p w:rsidR="00F8755E" w:rsidRDefault="00F8755E">
      <w:pPr>
        <w:pStyle w:val="FootnoteText"/>
      </w:pPr>
      <w:r w:rsidRPr="00833152">
        <w:rPr>
          <w:rStyle w:val="FootnoteReference"/>
          <w:rFonts w:ascii="Bookman Old Style" w:hAnsi="Bookman Old Style"/>
          <w:sz w:val="16"/>
          <w:szCs w:val="16"/>
        </w:rPr>
        <w:footnoteRef/>
      </w:r>
      <w:r w:rsidRPr="00833152">
        <w:rPr>
          <w:rFonts w:ascii="Bookman Old Style" w:hAnsi="Bookman Old Style"/>
          <w:sz w:val="16"/>
          <w:szCs w:val="16"/>
        </w:rPr>
        <w:t xml:space="preserve"> </w:t>
      </w:r>
      <w:r w:rsidRPr="00A00E7E">
        <w:rPr>
          <w:rFonts w:ascii="Bookman Old Style" w:hAnsi="Bookman Old Style"/>
          <w:sz w:val="14"/>
          <w:szCs w:val="14"/>
        </w:rPr>
        <w:t>Εκ παραδρομής, στην Ετήσια Έκθεση του 2012 είχαν συνυπολογισθεί στο δείκτη και οι ωφελούμενοι από τα Κέντρα Εκπαίδευσης Ενηλίκων</w:t>
      </w:r>
      <w:r w:rsidRPr="00A00E7E">
        <w:rPr>
          <w:sz w:val="14"/>
          <w:szCs w:val="14"/>
        </w:rPr>
        <w:t>.</w:t>
      </w:r>
    </w:p>
  </w:footnote>
  <w:footnote w:id="3">
    <w:p w:rsidR="00F8755E" w:rsidRDefault="00F8755E" w:rsidP="00E36870">
      <w:pPr>
        <w:numPr>
          <w:ilvl w:val="0"/>
          <w:numId w:val="71"/>
        </w:numPr>
      </w:pPr>
      <w:r>
        <w:rPr>
          <w:rStyle w:val="CommentReference"/>
          <w:szCs w:val="16"/>
        </w:rPr>
        <w:t>Αφορά τα ποσά που υποβλήθηκαν με την αίτηση πιστοποίησης δαπανών του Δεκεμβρίου 2013.</w:t>
      </w:r>
    </w:p>
  </w:footnote>
  <w:footnote w:id="4">
    <w:p w:rsidR="00F8755E" w:rsidRDefault="00F8755E">
      <w:pPr>
        <w:pStyle w:val="FootnoteText"/>
      </w:pPr>
      <w:r>
        <w:rPr>
          <w:rStyle w:val="FootnoteReference"/>
        </w:rPr>
        <w:footnoteRef/>
      </w:r>
      <w:r>
        <w:t xml:space="preserve"> </w:t>
      </w:r>
      <w:r w:rsidRPr="000A0853">
        <w:rPr>
          <w:rFonts w:ascii="Bookman Old Style" w:hAnsi="Bookman Old Style"/>
          <w:sz w:val="18"/>
          <w:szCs w:val="18"/>
        </w:rPr>
        <w:t>Η τιμή υλοποίησης π</w:t>
      </w:r>
      <w:r>
        <w:rPr>
          <w:rFonts w:ascii="Bookman Old Style" w:hAnsi="Bookman Old Style"/>
          <w:sz w:val="18"/>
          <w:szCs w:val="18"/>
        </w:rPr>
        <w:t>α</w:t>
      </w:r>
      <w:r w:rsidRPr="000A0853">
        <w:rPr>
          <w:rFonts w:ascii="Bookman Old Style" w:hAnsi="Bookman Old Style"/>
          <w:sz w:val="18"/>
          <w:szCs w:val="18"/>
        </w:rPr>
        <w:t xml:space="preserve">ρουσιάζεται μειωμένη σε σχέση με την Ετήσια Έκθεση του 2012 γιατί ένα μέρος του έργου έχει μεταφερθεί στους Άξονες 4,5,6, όπου και παρουσιάζεται ως φυσική υλοποίηση.  </w:t>
      </w:r>
    </w:p>
  </w:footnote>
  <w:footnote w:id="5">
    <w:p w:rsidR="00F8755E" w:rsidRDefault="00F8755E" w:rsidP="00525191">
      <w:pPr>
        <w:pStyle w:val="FootnoteText"/>
      </w:pPr>
      <w:r>
        <w:rPr>
          <w:rStyle w:val="FootnoteReference"/>
        </w:rPr>
        <w:footnoteRef/>
      </w:r>
      <w:r>
        <w:t xml:space="preserve"> </w:t>
      </w:r>
      <w:r w:rsidRPr="000A0853">
        <w:rPr>
          <w:rFonts w:ascii="Bookman Old Style" w:hAnsi="Bookman Old Style"/>
          <w:sz w:val="18"/>
          <w:szCs w:val="18"/>
        </w:rPr>
        <w:t>Η τιμή υλοποίησης π</w:t>
      </w:r>
      <w:r>
        <w:rPr>
          <w:rFonts w:ascii="Bookman Old Style" w:hAnsi="Bookman Old Style"/>
          <w:sz w:val="18"/>
          <w:szCs w:val="18"/>
        </w:rPr>
        <w:t>α</w:t>
      </w:r>
      <w:r w:rsidRPr="000A0853">
        <w:rPr>
          <w:rFonts w:ascii="Bookman Old Style" w:hAnsi="Bookman Old Style"/>
          <w:sz w:val="18"/>
          <w:szCs w:val="18"/>
        </w:rPr>
        <w:t>ρουσιάζεται μειωμένη σε σχέση με την Ετήσια Έκθεση του 2012</w:t>
      </w:r>
      <w:r>
        <w:rPr>
          <w:rFonts w:ascii="Bookman Old Style" w:hAnsi="Bookman Old Style"/>
          <w:sz w:val="18"/>
          <w:szCs w:val="18"/>
        </w:rPr>
        <w:t xml:space="preserve"> γιατί έγιναν 6 ανακλήσεις εγκριτικών αποφάσεων</w:t>
      </w:r>
    </w:p>
  </w:footnote>
  <w:footnote w:id="6">
    <w:p w:rsidR="00F8755E" w:rsidRDefault="00F8755E">
      <w:pPr>
        <w:pStyle w:val="FootnoteText"/>
      </w:pPr>
      <w:r>
        <w:rPr>
          <w:rStyle w:val="FootnoteReference"/>
        </w:rPr>
        <w:footnoteRef/>
      </w:r>
      <w:r>
        <w:t xml:space="preserve"> </w:t>
      </w:r>
      <w:r>
        <w:rPr>
          <w:rFonts w:ascii="Bookman Old Style" w:hAnsi="Bookman Old Style"/>
          <w:sz w:val="14"/>
          <w:szCs w:val="14"/>
        </w:rPr>
        <w:t>Αριθμός</w:t>
      </w:r>
      <w:r w:rsidRPr="00A00E7E">
        <w:rPr>
          <w:rFonts w:ascii="Bookman Old Style" w:hAnsi="Bookman Old Style"/>
          <w:sz w:val="14"/>
          <w:szCs w:val="14"/>
        </w:rPr>
        <w:t xml:space="preserve"> ιδρυμάτων μετά την εφαρμογή του σχεδίου ΑΘΗΝΑ</w:t>
      </w:r>
    </w:p>
  </w:footnote>
  <w:footnote w:id="7">
    <w:p w:rsidR="00F8755E" w:rsidRDefault="00F8755E">
      <w:pPr>
        <w:pStyle w:val="FootnoteText"/>
      </w:pPr>
      <w:r>
        <w:rPr>
          <w:rStyle w:val="FootnoteReference"/>
        </w:rPr>
        <w:footnoteRef/>
      </w:r>
      <w:r>
        <w:t xml:space="preserve"> </w:t>
      </w:r>
      <w:r>
        <w:rPr>
          <w:rFonts w:ascii="Bookman Old Style" w:hAnsi="Bookman Old Style"/>
          <w:sz w:val="14"/>
          <w:szCs w:val="14"/>
        </w:rPr>
        <w:t>Αριθμός</w:t>
      </w:r>
      <w:r w:rsidRPr="00A00E7E">
        <w:rPr>
          <w:rFonts w:ascii="Bookman Old Style" w:hAnsi="Bookman Old Style"/>
          <w:sz w:val="14"/>
          <w:szCs w:val="14"/>
        </w:rPr>
        <w:t xml:space="preserve"> ιδρυμάτων μετά την εφαρμογή του σχεδίου ΑΘΗΝΑ</w:t>
      </w:r>
    </w:p>
  </w:footnote>
  <w:footnote w:id="8">
    <w:p w:rsidR="00F8755E" w:rsidRDefault="00F8755E">
      <w:pPr>
        <w:pStyle w:val="FootnoteText"/>
      </w:pPr>
      <w:r>
        <w:rPr>
          <w:rStyle w:val="FootnoteReference"/>
        </w:rPr>
        <w:footnoteRef/>
      </w:r>
      <w:r>
        <w:t xml:space="preserve"> </w:t>
      </w:r>
      <w:r w:rsidRPr="009E5D13">
        <w:rPr>
          <w:rStyle w:val="FootnoteReference"/>
          <w:rFonts w:ascii="Bookman Old Style" w:hAnsi="Bookman Old Style"/>
          <w:sz w:val="16"/>
          <w:szCs w:val="16"/>
        </w:rPr>
        <w:footnoteRef/>
      </w:r>
      <w:r w:rsidRPr="009E5D13">
        <w:rPr>
          <w:rFonts w:ascii="Bookman Old Style" w:hAnsi="Bookman Old Style"/>
          <w:sz w:val="16"/>
          <w:szCs w:val="16"/>
        </w:rPr>
        <w:t xml:space="preserve"> Εκ παραδρομής, στην Ετήσια Έκθεση του 2012 είχαν συνυπολογισθεί στο δείκτη και οι ωφελούμενοι από τα Κέντρα Εκπαίδευσης Ενηλίκων</w:t>
      </w:r>
    </w:p>
  </w:footnote>
  <w:footnote w:id="9">
    <w:p w:rsidR="00F8755E" w:rsidRDefault="00F8755E">
      <w:pPr>
        <w:pStyle w:val="FootnoteText"/>
      </w:pPr>
      <w:r>
        <w:rPr>
          <w:rStyle w:val="FootnoteReference"/>
        </w:rPr>
        <w:footnoteRef/>
      </w:r>
      <w:r>
        <w:t xml:space="preserve"> </w:t>
      </w:r>
      <w:r>
        <w:rPr>
          <w:rStyle w:val="FootnoteReference"/>
        </w:rPr>
        <w:footnoteRef/>
      </w:r>
      <w:r>
        <w:t xml:space="preserve"> </w:t>
      </w:r>
      <w:r w:rsidRPr="009E5D13">
        <w:rPr>
          <w:rFonts w:ascii="Bookman Old Style" w:hAnsi="Bookman Old Style"/>
          <w:sz w:val="16"/>
          <w:szCs w:val="16"/>
        </w:rPr>
        <w:t>Εκ παραδρομής, στην Ετήσια Έκθεση του 2012 είχαν συνυπολογισθεί στο δείκτη και οι ωφελούμενοι από τα Κέντρα Εκπαίδευσης Ενηλίκων</w:t>
      </w:r>
    </w:p>
  </w:footnote>
  <w:footnote w:id="10">
    <w:p w:rsidR="00F8755E" w:rsidRDefault="00F8755E">
      <w:pPr>
        <w:pStyle w:val="FootnoteText"/>
      </w:pPr>
      <w:r>
        <w:rPr>
          <w:rStyle w:val="FootnoteReference"/>
        </w:rPr>
        <w:footnoteRef/>
      </w:r>
      <w:r>
        <w:t xml:space="preserve"> </w:t>
      </w:r>
      <w:r w:rsidRPr="009E5D13">
        <w:rPr>
          <w:rStyle w:val="FootnoteReference"/>
          <w:rFonts w:ascii="Bookman Old Style" w:hAnsi="Bookman Old Style"/>
          <w:sz w:val="16"/>
          <w:szCs w:val="16"/>
        </w:rPr>
        <w:footnoteRef/>
      </w:r>
      <w:r w:rsidRPr="009E5D13">
        <w:rPr>
          <w:rFonts w:ascii="Bookman Old Style" w:hAnsi="Bookman Old Style"/>
          <w:sz w:val="16"/>
          <w:szCs w:val="16"/>
        </w:rPr>
        <w:t xml:space="preserve"> Εκ παραδρομής, στην Ετήσια Έκθεση του 2012 είχαν συνυπολογισθεί στο δείκτη και οι ωφελούμενοι από τα Κέντρα Εκπαίδευσης Ενηλίκων</w:t>
      </w:r>
    </w:p>
  </w:footnote>
  <w:footnote w:id="11">
    <w:p w:rsidR="00F8755E" w:rsidRDefault="00F8755E" w:rsidP="006E0DC0">
      <w:pPr>
        <w:pStyle w:val="FootnoteText"/>
      </w:pPr>
      <w:r>
        <w:rPr>
          <w:rStyle w:val="FootnoteReference"/>
        </w:rPr>
        <w:footnoteRef/>
      </w:r>
      <w:r>
        <w:t xml:space="preserve"> </w:t>
      </w:r>
      <w:r w:rsidRPr="000A0853">
        <w:rPr>
          <w:rFonts w:ascii="Bookman Old Style" w:hAnsi="Bookman Old Style"/>
          <w:sz w:val="18"/>
          <w:szCs w:val="18"/>
        </w:rPr>
        <w:t>Η τιμή υλοποίησης π</w:t>
      </w:r>
      <w:r>
        <w:rPr>
          <w:rFonts w:ascii="Bookman Old Style" w:hAnsi="Bookman Old Style"/>
          <w:sz w:val="18"/>
          <w:szCs w:val="18"/>
        </w:rPr>
        <w:t>α</w:t>
      </w:r>
      <w:r w:rsidRPr="000A0853">
        <w:rPr>
          <w:rFonts w:ascii="Bookman Old Style" w:hAnsi="Bookman Old Style"/>
          <w:sz w:val="18"/>
          <w:szCs w:val="18"/>
        </w:rPr>
        <w:t xml:space="preserve">ρουσιάζεται μειωμένη σε σχέση με την Ετήσια Έκθεση του 2012 γιατί ένα μέρος του έργου έχει μεταφερθεί στους Άξονες 4,5,6, όπου και παρουσιάζεται ως φυσική υλοποίηση.  </w:t>
      </w:r>
    </w:p>
  </w:footnote>
  <w:footnote w:id="12">
    <w:p w:rsidR="00F8755E" w:rsidRDefault="00F8755E" w:rsidP="006E0DC0">
      <w:pPr>
        <w:pStyle w:val="FootnoteText"/>
      </w:pPr>
      <w:r>
        <w:rPr>
          <w:rStyle w:val="FootnoteReference"/>
        </w:rPr>
        <w:footnoteRef/>
      </w:r>
      <w:r>
        <w:t xml:space="preserve"> </w:t>
      </w:r>
      <w:r w:rsidRPr="000A0853">
        <w:rPr>
          <w:rFonts w:ascii="Bookman Old Style" w:hAnsi="Bookman Old Style"/>
          <w:sz w:val="18"/>
          <w:szCs w:val="18"/>
        </w:rPr>
        <w:t>Η τιμή υλοποίησης π</w:t>
      </w:r>
      <w:r>
        <w:rPr>
          <w:rFonts w:ascii="Bookman Old Style" w:hAnsi="Bookman Old Style"/>
          <w:sz w:val="18"/>
          <w:szCs w:val="18"/>
        </w:rPr>
        <w:t>α</w:t>
      </w:r>
      <w:r w:rsidRPr="000A0853">
        <w:rPr>
          <w:rFonts w:ascii="Bookman Old Style" w:hAnsi="Bookman Old Style"/>
          <w:sz w:val="18"/>
          <w:szCs w:val="18"/>
        </w:rPr>
        <w:t>ρουσιάζεται μειωμένη σε σχέση με την Ετήσια Έκθεση του 2012</w:t>
      </w:r>
      <w:r>
        <w:rPr>
          <w:rFonts w:ascii="Bookman Old Style" w:hAnsi="Bookman Old Style"/>
          <w:sz w:val="18"/>
          <w:szCs w:val="18"/>
        </w:rPr>
        <w:t xml:space="preserve"> γιατί έγιναν 6 ανακλήσεις εγκριτικών αποφάσεων</w:t>
      </w:r>
    </w:p>
  </w:footnote>
  <w:footnote w:id="13">
    <w:p w:rsidR="00F8755E" w:rsidRDefault="00F8755E">
      <w:pPr>
        <w:pStyle w:val="FootnoteText"/>
      </w:pPr>
      <w:r>
        <w:rPr>
          <w:rStyle w:val="FootnoteReference"/>
        </w:rPr>
        <w:footnoteRef/>
      </w:r>
      <w:r>
        <w:t xml:space="preserve"> </w:t>
      </w:r>
      <w:r w:rsidRPr="000A0853">
        <w:rPr>
          <w:rFonts w:ascii="Bookman Old Style" w:hAnsi="Bookman Old Style"/>
          <w:sz w:val="18"/>
          <w:szCs w:val="18"/>
        </w:rPr>
        <w:t>Η τιμή υλοποίησης π</w:t>
      </w:r>
      <w:r>
        <w:rPr>
          <w:rFonts w:ascii="Bookman Old Style" w:hAnsi="Bookman Old Style"/>
          <w:sz w:val="18"/>
          <w:szCs w:val="18"/>
        </w:rPr>
        <w:t>α</w:t>
      </w:r>
      <w:r w:rsidRPr="000A0853">
        <w:rPr>
          <w:rFonts w:ascii="Bookman Old Style" w:hAnsi="Bookman Old Style"/>
          <w:sz w:val="18"/>
          <w:szCs w:val="18"/>
        </w:rPr>
        <w:t xml:space="preserve">ρουσιάζεται μειωμένη σε σχέση με την Ετήσια Έκθεση του 2012 γιατί ένα μέρος του έργου έχει μεταφερθεί στους Άξονες 4,5,6, όπου και παρουσιάζεται ως φυσική υλοποίηση.  </w:t>
      </w:r>
    </w:p>
  </w:footnote>
  <w:footnote w:id="14">
    <w:p w:rsidR="00F8755E" w:rsidRDefault="00F8755E" w:rsidP="00F64CB2">
      <w:pPr>
        <w:pStyle w:val="FootnoteText"/>
      </w:pPr>
      <w:r w:rsidRPr="00E71130">
        <w:rPr>
          <w:rStyle w:val="FootnoteReference"/>
        </w:rPr>
        <w:footnoteRef/>
      </w:r>
      <w:r w:rsidRPr="00E71130">
        <w:t xml:space="preserve"> </w:t>
      </w:r>
      <w:r w:rsidRPr="00381104">
        <w:rPr>
          <w:rFonts w:ascii="Times New Roman" w:hAnsi="Times New Roman"/>
          <w:sz w:val="20"/>
        </w:rPr>
        <w:t xml:space="preserve">Συμπεράσματα του Ευρωπαϊκού Συμβουλίου 17ης Ιουνίου 2010 </w:t>
      </w:r>
    </w:p>
  </w:footnote>
  <w:footnote w:id="15">
    <w:p w:rsidR="00F8755E" w:rsidRDefault="00F8755E" w:rsidP="00F64CB2">
      <w:pPr>
        <w:pStyle w:val="FootnoteText"/>
      </w:pPr>
      <w:r w:rsidRPr="00E71130">
        <w:rPr>
          <w:rStyle w:val="FootnoteReference"/>
        </w:rPr>
        <w:footnoteRef/>
      </w:r>
      <w:r w:rsidRPr="00E71130">
        <w:t xml:space="preserve"> </w:t>
      </w:r>
      <w:r w:rsidRPr="00381104">
        <w:rPr>
          <w:rFonts w:ascii="Times New Roman" w:hAnsi="Times New Roman"/>
          <w:sz w:val="20"/>
        </w:rPr>
        <w:t>Ανακοίνωση της Ευρωπαϊκής Επιτροπής (</w:t>
      </w:r>
      <w:r w:rsidRPr="00381104">
        <w:rPr>
          <w:rFonts w:ascii="Times New Roman" w:hAnsi="Times New Roman"/>
          <w:sz w:val="20"/>
          <w:lang w:val="en-US"/>
        </w:rPr>
        <w:t>COM</w:t>
      </w:r>
      <w:r w:rsidRPr="00381104">
        <w:rPr>
          <w:rFonts w:ascii="Times New Roman" w:hAnsi="Times New Roman"/>
          <w:sz w:val="20"/>
        </w:rPr>
        <w:t xml:space="preserve"> 2010 682 τελικό 23.11.2010) </w:t>
      </w:r>
    </w:p>
  </w:footnote>
  <w:footnote w:id="16">
    <w:p w:rsidR="00F8755E" w:rsidRDefault="00F8755E" w:rsidP="00F64CB2">
      <w:pPr>
        <w:pStyle w:val="FootnoteText"/>
      </w:pPr>
      <w:r w:rsidRPr="00E71130">
        <w:rPr>
          <w:rStyle w:val="FootnoteReference"/>
        </w:rPr>
        <w:footnoteRef/>
      </w:r>
      <w:r w:rsidRPr="00E71130">
        <w:t xml:space="preserve"> </w:t>
      </w:r>
      <w:r w:rsidRPr="00381104">
        <w:rPr>
          <w:rFonts w:ascii="Times New Roman" w:hAnsi="Times New Roman"/>
          <w:sz w:val="20"/>
        </w:rPr>
        <w:t>Ανακοίνωση της Ευρωπαϊκής Επιτροπής (</w:t>
      </w:r>
      <w:r w:rsidRPr="00381104">
        <w:rPr>
          <w:rFonts w:ascii="Times New Roman" w:hAnsi="Times New Roman"/>
          <w:sz w:val="20"/>
          <w:lang w:val="en-US"/>
        </w:rPr>
        <w:t>COM</w:t>
      </w:r>
      <w:r w:rsidRPr="00381104">
        <w:rPr>
          <w:rFonts w:ascii="Times New Roman" w:hAnsi="Times New Roman"/>
          <w:sz w:val="20"/>
        </w:rPr>
        <w:t xml:space="preserve"> 2010 477 τελικό 15.09.2010)</w:t>
      </w:r>
    </w:p>
  </w:footnote>
  <w:footnote w:id="17">
    <w:p w:rsidR="00F8755E" w:rsidRDefault="00F8755E" w:rsidP="00F64CB2">
      <w:pPr>
        <w:pStyle w:val="FootnoteText"/>
      </w:pPr>
      <w:r w:rsidRPr="00E71130">
        <w:rPr>
          <w:rStyle w:val="FootnoteReference"/>
        </w:rPr>
        <w:footnoteRef/>
      </w:r>
      <w:r w:rsidRPr="00E71130">
        <w:t xml:space="preserve"> </w:t>
      </w:r>
      <w:r w:rsidRPr="00381104">
        <w:rPr>
          <w:rFonts w:ascii="Times New Roman" w:hAnsi="Times New Roman"/>
          <w:sz w:val="20"/>
        </w:rPr>
        <w:t>Ανακοίνωση της Ευρωπαϊκής Επιτροπής (</w:t>
      </w:r>
      <w:r w:rsidRPr="00381104">
        <w:rPr>
          <w:rFonts w:ascii="Times New Roman" w:hAnsi="Times New Roman"/>
          <w:sz w:val="20"/>
          <w:lang w:val="en-US"/>
        </w:rPr>
        <w:t>COM</w:t>
      </w:r>
      <w:r w:rsidRPr="00381104">
        <w:rPr>
          <w:rFonts w:ascii="Times New Roman" w:hAnsi="Times New Roman"/>
          <w:sz w:val="20"/>
        </w:rPr>
        <w:t xml:space="preserve"> 2011 933  τελικό 20.12.2011)</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755E" w:rsidRPr="005B0C91" w:rsidRDefault="00F8755E">
    <w:pPr>
      <w:pStyle w:val="Header"/>
      <w:rPr>
        <w:sz w:val="16"/>
        <w:szCs w:val="16"/>
      </w:rPr>
    </w:pPr>
    <w:bookmarkStart w:id="0" w:name="OLE_LINK2"/>
    <w:bookmarkStart w:id="1" w:name="OLE_LINK3"/>
    <w:bookmarkStart w:id="2" w:name="_Hlk328737810"/>
    <w:r w:rsidRPr="005B0C91">
      <w:rPr>
        <w:sz w:val="16"/>
        <w:szCs w:val="16"/>
      </w:rPr>
      <w:t xml:space="preserve">ΕΤΗΣΙΑ ΕΚΘΕΣΗ ΕΠΕΔΒΜ </w:t>
    </w:r>
    <w:bookmarkEnd w:id="0"/>
    <w:bookmarkEnd w:id="1"/>
    <w:bookmarkEnd w:id="2"/>
    <w:r>
      <w:rPr>
        <w:sz w:val="16"/>
        <w:szCs w:val="16"/>
      </w:rPr>
      <w:t>2013</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755E" w:rsidRPr="005B0C91" w:rsidRDefault="00F8755E">
    <w:pPr>
      <w:pStyle w:val="Header"/>
      <w:rPr>
        <w:sz w:val="16"/>
        <w:szCs w:val="16"/>
      </w:rPr>
    </w:pPr>
    <w:r w:rsidRPr="005B0C91">
      <w:rPr>
        <w:sz w:val="16"/>
        <w:szCs w:val="16"/>
      </w:rPr>
      <w:t xml:space="preserve">ΕΤΗΣΙΑ ΕΚΘΕΣΗ ΕΠΕΔΒΜ </w:t>
    </w:r>
    <w:r>
      <w:rPr>
        <w:sz w:val="16"/>
        <w:szCs w:val="16"/>
      </w:rPr>
      <w:t>2013</w:t>
    </w:r>
    <w:r w:rsidRPr="005B0C91">
      <w:rPr>
        <w:sz w:val="16"/>
        <w:szCs w:val="16"/>
      </w:rP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2"/>
    <w:multiLevelType w:val="singleLevel"/>
    <w:tmpl w:val="2ED88318"/>
    <w:lvl w:ilvl="0">
      <w:start w:val="1"/>
      <w:numFmt w:val="bullet"/>
      <w:lvlText w:val=""/>
      <w:lvlJc w:val="left"/>
      <w:pPr>
        <w:ind w:left="1211" w:hanging="360"/>
      </w:pPr>
      <w:rPr>
        <w:rFonts w:ascii="Wingdings" w:hAnsi="Wingdings" w:hint="default"/>
      </w:rPr>
    </w:lvl>
  </w:abstractNum>
  <w:abstractNum w:abstractNumId="1">
    <w:nsid w:val="FFFFFF83"/>
    <w:multiLevelType w:val="singleLevel"/>
    <w:tmpl w:val="0A76B4B4"/>
    <w:lvl w:ilvl="0">
      <w:start w:val="1"/>
      <w:numFmt w:val="bullet"/>
      <w:lvlText w:val=""/>
      <w:lvlJc w:val="left"/>
      <w:pPr>
        <w:tabs>
          <w:tab w:val="num" w:pos="643"/>
        </w:tabs>
        <w:ind w:left="643" w:hanging="360"/>
      </w:pPr>
      <w:rPr>
        <w:rFonts w:ascii="Symbol" w:hAnsi="Symbol" w:hint="default"/>
      </w:rPr>
    </w:lvl>
  </w:abstractNum>
  <w:abstractNum w:abstractNumId="2">
    <w:nsid w:val="FFFFFF89"/>
    <w:multiLevelType w:val="singleLevel"/>
    <w:tmpl w:val="E150640C"/>
    <w:lvl w:ilvl="0">
      <w:start w:val="1"/>
      <w:numFmt w:val="bullet"/>
      <w:lvlText w:val=""/>
      <w:lvlJc w:val="left"/>
      <w:pPr>
        <w:ind w:left="360" w:hanging="360"/>
      </w:pPr>
      <w:rPr>
        <w:rFonts w:ascii="Symbol" w:hAnsi="Symbol" w:hint="default"/>
      </w:rPr>
    </w:lvl>
  </w:abstractNum>
  <w:abstractNum w:abstractNumId="3">
    <w:nsid w:val="FFFFFFFE"/>
    <w:multiLevelType w:val="singleLevel"/>
    <w:tmpl w:val="6016A518"/>
    <w:lvl w:ilvl="0">
      <w:numFmt w:val="decimal"/>
      <w:lvlText w:val="*"/>
      <w:lvlJc w:val="left"/>
      <w:rPr>
        <w:rFonts w:cs="Times New Roman"/>
      </w:rPr>
    </w:lvl>
  </w:abstractNum>
  <w:abstractNum w:abstractNumId="4">
    <w:nsid w:val="00000001"/>
    <w:multiLevelType w:val="singleLevel"/>
    <w:tmpl w:val="00000001"/>
    <w:name w:val="WW8Num1"/>
    <w:lvl w:ilvl="0">
      <w:start w:val="1"/>
      <w:numFmt w:val="decimal"/>
      <w:lvlText w:val="%1."/>
      <w:lvlJc w:val="left"/>
      <w:pPr>
        <w:tabs>
          <w:tab w:val="num" w:pos="720"/>
        </w:tabs>
        <w:ind w:left="720" w:hanging="360"/>
      </w:pPr>
      <w:rPr>
        <w:rFonts w:cs="Times New Roman"/>
      </w:rPr>
    </w:lvl>
  </w:abstractNum>
  <w:abstractNum w:abstractNumId="5">
    <w:nsid w:val="005B613E"/>
    <w:multiLevelType w:val="hybridMultilevel"/>
    <w:tmpl w:val="C9C63F72"/>
    <w:lvl w:ilvl="0" w:tplc="7FE2971E">
      <w:start w:val="1"/>
      <w:numFmt w:val="bullet"/>
      <w:lvlText w:val="o"/>
      <w:lvlJc w:val="left"/>
      <w:pPr>
        <w:tabs>
          <w:tab w:val="num" w:pos="1515"/>
        </w:tabs>
        <w:ind w:left="1515" w:hanging="360"/>
      </w:pPr>
      <w:rPr>
        <w:rFonts w:ascii="Courier New" w:hAnsi="Courier New" w:hint="default"/>
        <w:b/>
        <w:sz w:val="24"/>
      </w:rPr>
    </w:lvl>
    <w:lvl w:ilvl="1" w:tplc="04080003">
      <w:start w:val="1"/>
      <w:numFmt w:val="bullet"/>
      <w:lvlText w:val="o"/>
      <w:lvlJc w:val="left"/>
      <w:pPr>
        <w:tabs>
          <w:tab w:val="num" w:pos="1515"/>
        </w:tabs>
        <w:ind w:left="1515" w:hanging="360"/>
      </w:pPr>
      <w:rPr>
        <w:rFonts w:ascii="Courier New" w:hAnsi="Courier New" w:hint="default"/>
      </w:rPr>
    </w:lvl>
    <w:lvl w:ilvl="2" w:tplc="04080005" w:tentative="1">
      <w:start w:val="1"/>
      <w:numFmt w:val="bullet"/>
      <w:lvlText w:val=""/>
      <w:lvlJc w:val="left"/>
      <w:pPr>
        <w:tabs>
          <w:tab w:val="num" w:pos="2235"/>
        </w:tabs>
        <w:ind w:left="2235" w:hanging="360"/>
      </w:pPr>
      <w:rPr>
        <w:rFonts w:ascii="Wingdings" w:hAnsi="Wingdings" w:hint="default"/>
      </w:rPr>
    </w:lvl>
    <w:lvl w:ilvl="3" w:tplc="04080001" w:tentative="1">
      <w:start w:val="1"/>
      <w:numFmt w:val="bullet"/>
      <w:lvlText w:val=""/>
      <w:lvlJc w:val="left"/>
      <w:pPr>
        <w:tabs>
          <w:tab w:val="num" w:pos="2955"/>
        </w:tabs>
        <w:ind w:left="2955" w:hanging="360"/>
      </w:pPr>
      <w:rPr>
        <w:rFonts w:ascii="Symbol" w:hAnsi="Symbol" w:hint="default"/>
      </w:rPr>
    </w:lvl>
    <w:lvl w:ilvl="4" w:tplc="04080003" w:tentative="1">
      <w:start w:val="1"/>
      <w:numFmt w:val="bullet"/>
      <w:lvlText w:val="o"/>
      <w:lvlJc w:val="left"/>
      <w:pPr>
        <w:tabs>
          <w:tab w:val="num" w:pos="3675"/>
        </w:tabs>
        <w:ind w:left="3675" w:hanging="360"/>
      </w:pPr>
      <w:rPr>
        <w:rFonts w:ascii="Courier New" w:hAnsi="Courier New" w:hint="default"/>
      </w:rPr>
    </w:lvl>
    <w:lvl w:ilvl="5" w:tplc="04080005" w:tentative="1">
      <w:start w:val="1"/>
      <w:numFmt w:val="bullet"/>
      <w:lvlText w:val=""/>
      <w:lvlJc w:val="left"/>
      <w:pPr>
        <w:tabs>
          <w:tab w:val="num" w:pos="4395"/>
        </w:tabs>
        <w:ind w:left="4395" w:hanging="360"/>
      </w:pPr>
      <w:rPr>
        <w:rFonts w:ascii="Wingdings" w:hAnsi="Wingdings" w:hint="default"/>
      </w:rPr>
    </w:lvl>
    <w:lvl w:ilvl="6" w:tplc="04080001" w:tentative="1">
      <w:start w:val="1"/>
      <w:numFmt w:val="bullet"/>
      <w:lvlText w:val=""/>
      <w:lvlJc w:val="left"/>
      <w:pPr>
        <w:tabs>
          <w:tab w:val="num" w:pos="5115"/>
        </w:tabs>
        <w:ind w:left="5115" w:hanging="360"/>
      </w:pPr>
      <w:rPr>
        <w:rFonts w:ascii="Symbol" w:hAnsi="Symbol" w:hint="default"/>
      </w:rPr>
    </w:lvl>
    <w:lvl w:ilvl="7" w:tplc="04080003" w:tentative="1">
      <w:start w:val="1"/>
      <w:numFmt w:val="bullet"/>
      <w:lvlText w:val="o"/>
      <w:lvlJc w:val="left"/>
      <w:pPr>
        <w:tabs>
          <w:tab w:val="num" w:pos="5835"/>
        </w:tabs>
        <w:ind w:left="5835" w:hanging="360"/>
      </w:pPr>
      <w:rPr>
        <w:rFonts w:ascii="Courier New" w:hAnsi="Courier New" w:hint="default"/>
      </w:rPr>
    </w:lvl>
    <w:lvl w:ilvl="8" w:tplc="04080005" w:tentative="1">
      <w:start w:val="1"/>
      <w:numFmt w:val="bullet"/>
      <w:lvlText w:val=""/>
      <w:lvlJc w:val="left"/>
      <w:pPr>
        <w:tabs>
          <w:tab w:val="num" w:pos="6555"/>
        </w:tabs>
        <w:ind w:left="6555" w:hanging="360"/>
      </w:pPr>
      <w:rPr>
        <w:rFonts w:ascii="Wingdings" w:hAnsi="Wingdings" w:hint="default"/>
      </w:rPr>
    </w:lvl>
  </w:abstractNum>
  <w:abstractNum w:abstractNumId="6">
    <w:nsid w:val="01705FF2"/>
    <w:multiLevelType w:val="hybridMultilevel"/>
    <w:tmpl w:val="07E41A88"/>
    <w:lvl w:ilvl="0" w:tplc="2B9EC1E0">
      <w:start w:val="1"/>
      <w:numFmt w:val="bullet"/>
      <w:lvlText w:val="-"/>
      <w:lvlJc w:val="left"/>
      <w:pPr>
        <w:tabs>
          <w:tab w:val="num" w:pos="1077"/>
        </w:tabs>
        <w:ind w:left="1077" w:hanging="360"/>
      </w:pPr>
      <w:rPr>
        <w:rFonts w:ascii="Times New Roman" w:hAnsi="Times New Roman" w:hint="default"/>
      </w:rPr>
    </w:lvl>
    <w:lvl w:ilvl="1" w:tplc="04080003">
      <w:start w:val="1"/>
      <w:numFmt w:val="bullet"/>
      <w:lvlText w:val="o"/>
      <w:lvlJc w:val="left"/>
      <w:pPr>
        <w:tabs>
          <w:tab w:val="num" w:pos="1440"/>
        </w:tabs>
        <w:ind w:left="1440" w:hanging="360"/>
      </w:pPr>
      <w:rPr>
        <w:rFonts w:ascii="Courier New" w:hAnsi="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7">
    <w:nsid w:val="04E86ABB"/>
    <w:multiLevelType w:val="hybridMultilevel"/>
    <w:tmpl w:val="B7CE0054"/>
    <w:lvl w:ilvl="0" w:tplc="04080001">
      <w:start w:val="1"/>
      <w:numFmt w:val="bullet"/>
      <w:lvlText w:val=""/>
      <w:lvlJc w:val="left"/>
      <w:pPr>
        <w:tabs>
          <w:tab w:val="num" w:pos="720"/>
        </w:tabs>
        <w:ind w:left="720" w:hanging="360"/>
      </w:pPr>
      <w:rPr>
        <w:rFonts w:ascii="Symbol" w:hAnsi="Symbol" w:hint="default"/>
      </w:rPr>
    </w:lvl>
    <w:lvl w:ilvl="1" w:tplc="04080003">
      <w:start w:val="1"/>
      <w:numFmt w:val="bullet"/>
      <w:lvlText w:val="o"/>
      <w:lvlJc w:val="left"/>
      <w:pPr>
        <w:tabs>
          <w:tab w:val="num" w:pos="1440"/>
        </w:tabs>
        <w:ind w:left="1440" w:hanging="360"/>
      </w:pPr>
      <w:rPr>
        <w:rFonts w:ascii="Courier New" w:hAnsi="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8">
    <w:nsid w:val="072C5E47"/>
    <w:multiLevelType w:val="hybridMultilevel"/>
    <w:tmpl w:val="324CEFD8"/>
    <w:lvl w:ilvl="0" w:tplc="04080001">
      <w:start w:val="1"/>
      <w:numFmt w:val="bullet"/>
      <w:lvlText w:val=""/>
      <w:lvlJc w:val="left"/>
      <w:pPr>
        <w:tabs>
          <w:tab w:val="num" w:pos="720"/>
        </w:tabs>
        <w:ind w:left="720" w:hanging="360"/>
      </w:pPr>
      <w:rPr>
        <w:rFonts w:ascii="Symbol" w:hAnsi="Symbol" w:hint="default"/>
      </w:rPr>
    </w:lvl>
    <w:lvl w:ilvl="1" w:tplc="04080003">
      <w:start w:val="1"/>
      <w:numFmt w:val="bullet"/>
      <w:lvlText w:val="o"/>
      <w:lvlJc w:val="left"/>
      <w:pPr>
        <w:tabs>
          <w:tab w:val="num" w:pos="1440"/>
        </w:tabs>
        <w:ind w:left="1440" w:hanging="360"/>
      </w:pPr>
      <w:rPr>
        <w:rFonts w:ascii="Courier New" w:hAnsi="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9">
    <w:nsid w:val="0A7559B9"/>
    <w:multiLevelType w:val="hybridMultilevel"/>
    <w:tmpl w:val="A38E12BE"/>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0">
    <w:nsid w:val="126A187B"/>
    <w:multiLevelType w:val="hybridMultilevel"/>
    <w:tmpl w:val="C28AC284"/>
    <w:lvl w:ilvl="0" w:tplc="04080001">
      <w:start w:val="1"/>
      <w:numFmt w:val="bullet"/>
      <w:lvlText w:val=""/>
      <w:lvlJc w:val="left"/>
      <w:pPr>
        <w:tabs>
          <w:tab w:val="num" w:pos="1080"/>
        </w:tabs>
        <w:ind w:left="1080" w:hanging="360"/>
      </w:pPr>
      <w:rPr>
        <w:rFonts w:ascii="Symbol" w:hAnsi="Symbol" w:hint="default"/>
      </w:rPr>
    </w:lvl>
    <w:lvl w:ilvl="1" w:tplc="04080001">
      <w:start w:val="1"/>
      <w:numFmt w:val="bullet"/>
      <w:lvlText w:val=""/>
      <w:lvlJc w:val="left"/>
      <w:pPr>
        <w:tabs>
          <w:tab w:val="num" w:pos="1440"/>
        </w:tabs>
        <w:ind w:left="1440" w:hanging="360"/>
      </w:pPr>
      <w:rPr>
        <w:rFonts w:ascii="Symbol" w:hAnsi="Symbol" w:hint="default"/>
      </w:rPr>
    </w:lvl>
    <w:lvl w:ilvl="2" w:tplc="0408001B">
      <w:start w:val="1"/>
      <w:numFmt w:val="decimal"/>
      <w:lvlText w:val="%3."/>
      <w:lvlJc w:val="left"/>
      <w:pPr>
        <w:tabs>
          <w:tab w:val="num" w:pos="2160"/>
        </w:tabs>
        <w:ind w:left="2160" w:hanging="360"/>
      </w:pPr>
      <w:rPr>
        <w:rFonts w:cs="Times New Roman"/>
      </w:rPr>
    </w:lvl>
    <w:lvl w:ilvl="3" w:tplc="0408000F">
      <w:start w:val="1"/>
      <w:numFmt w:val="decimal"/>
      <w:lvlText w:val="%4."/>
      <w:lvlJc w:val="left"/>
      <w:pPr>
        <w:tabs>
          <w:tab w:val="num" w:pos="2880"/>
        </w:tabs>
        <w:ind w:left="2880" w:hanging="360"/>
      </w:pPr>
      <w:rPr>
        <w:rFonts w:cs="Times New Roman"/>
      </w:rPr>
    </w:lvl>
    <w:lvl w:ilvl="4" w:tplc="04080019">
      <w:start w:val="1"/>
      <w:numFmt w:val="decimal"/>
      <w:lvlText w:val="%5."/>
      <w:lvlJc w:val="left"/>
      <w:pPr>
        <w:tabs>
          <w:tab w:val="num" w:pos="3600"/>
        </w:tabs>
        <w:ind w:left="3600" w:hanging="360"/>
      </w:pPr>
      <w:rPr>
        <w:rFonts w:cs="Times New Roman"/>
      </w:rPr>
    </w:lvl>
    <w:lvl w:ilvl="5" w:tplc="0408001B">
      <w:start w:val="1"/>
      <w:numFmt w:val="decimal"/>
      <w:lvlText w:val="%6."/>
      <w:lvlJc w:val="left"/>
      <w:pPr>
        <w:tabs>
          <w:tab w:val="num" w:pos="4320"/>
        </w:tabs>
        <w:ind w:left="4320" w:hanging="360"/>
      </w:pPr>
      <w:rPr>
        <w:rFonts w:cs="Times New Roman"/>
      </w:rPr>
    </w:lvl>
    <w:lvl w:ilvl="6" w:tplc="0408000F">
      <w:start w:val="1"/>
      <w:numFmt w:val="decimal"/>
      <w:lvlText w:val="%7."/>
      <w:lvlJc w:val="left"/>
      <w:pPr>
        <w:tabs>
          <w:tab w:val="num" w:pos="5040"/>
        </w:tabs>
        <w:ind w:left="5040" w:hanging="360"/>
      </w:pPr>
      <w:rPr>
        <w:rFonts w:cs="Times New Roman"/>
      </w:rPr>
    </w:lvl>
    <w:lvl w:ilvl="7" w:tplc="04080019">
      <w:start w:val="1"/>
      <w:numFmt w:val="decimal"/>
      <w:lvlText w:val="%8."/>
      <w:lvlJc w:val="left"/>
      <w:pPr>
        <w:tabs>
          <w:tab w:val="num" w:pos="5760"/>
        </w:tabs>
        <w:ind w:left="5760" w:hanging="360"/>
      </w:pPr>
      <w:rPr>
        <w:rFonts w:cs="Times New Roman"/>
      </w:rPr>
    </w:lvl>
    <w:lvl w:ilvl="8" w:tplc="0408001B">
      <w:start w:val="1"/>
      <w:numFmt w:val="decimal"/>
      <w:lvlText w:val="%9."/>
      <w:lvlJc w:val="left"/>
      <w:pPr>
        <w:tabs>
          <w:tab w:val="num" w:pos="6480"/>
        </w:tabs>
        <w:ind w:left="6480" w:hanging="360"/>
      </w:pPr>
      <w:rPr>
        <w:rFonts w:cs="Times New Roman"/>
      </w:rPr>
    </w:lvl>
  </w:abstractNum>
  <w:abstractNum w:abstractNumId="11">
    <w:nsid w:val="13956D92"/>
    <w:multiLevelType w:val="hybridMultilevel"/>
    <w:tmpl w:val="4C606478"/>
    <w:lvl w:ilvl="0" w:tplc="04080001">
      <w:start w:val="1"/>
      <w:numFmt w:val="bullet"/>
      <w:lvlText w:val=""/>
      <w:lvlJc w:val="left"/>
      <w:pPr>
        <w:tabs>
          <w:tab w:val="num" w:pos="1005"/>
        </w:tabs>
        <w:ind w:left="1005" w:hanging="360"/>
      </w:pPr>
      <w:rPr>
        <w:rFonts w:ascii="Symbol" w:hAnsi="Symbol" w:hint="default"/>
      </w:rPr>
    </w:lvl>
    <w:lvl w:ilvl="1" w:tplc="04080003">
      <w:start w:val="1"/>
      <w:numFmt w:val="bullet"/>
      <w:lvlText w:val="o"/>
      <w:lvlJc w:val="left"/>
      <w:pPr>
        <w:tabs>
          <w:tab w:val="num" w:pos="1725"/>
        </w:tabs>
        <w:ind w:left="1725" w:hanging="360"/>
      </w:pPr>
      <w:rPr>
        <w:rFonts w:ascii="Courier New" w:hAnsi="Courier New" w:hint="default"/>
      </w:rPr>
    </w:lvl>
    <w:lvl w:ilvl="2" w:tplc="04080005">
      <w:start w:val="1"/>
      <w:numFmt w:val="bullet"/>
      <w:lvlText w:val=""/>
      <w:lvlJc w:val="left"/>
      <w:pPr>
        <w:tabs>
          <w:tab w:val="num" w:pos="2445"/>
        </w:tabs>
        <w:ind w:left="2445" w:hanging="360"/>
      </w:pPr>
      <w:rPr>
        <w:rFonts w:ascii="Wingdings" w:hAnsi="Wingdings" w:hint="default"/>
      </w:rPr>
    </w:lvl>
    <w:lvl w:ilvl="3" w:tplc="04080001">
      <w:start w:val="1"/>
      <w:numFmt w:val="bullet"/>
      <w:lvlText w:val=""/>
      <w:lvlJc w:val="left"/>
      <w:pPr>
        <w:tabs>
          <w:tab w:val="num" w:pos="3165"/>
        </w:tabs>
        <w:ind w:left="3165" w:hanging="360"/>
      </w:pPr>
      <w:rPr>
        <w:rFonts w:ascii="Symbol" w:hAnsi="Symbol" w:hint="default"/>
      </w:rPr>
    </w:lvl>
    <w:lvl w:ilvl="4" w:tplc="04080003">
      <w:start w:val="1"/>
      <w:numFmt w:val="bullet"/>
      <w:lvlText w:val="o"/>
      <w:lvlJc w:val="left"/>
      <w:pPr>
        <w:tabs>
          <w:tab w:val="num" w:pos="3885"/>
        </w:tabs>
        <w:ind w:left="3885" w:hanging="360"/>
      </w:pPr>
      <w:rPr>
        <w:rFonts w:ascii="Courier New" w:hAnsi="Courier New" w:hint="default"/>
      </w:rPr>
    </w:lvl>
    <w:lvl w:ilvl="5" w:tplc="04080005">
      <w:start w:val="1"/>
      <w:numFmt w:val="bullet"/>
      <w:lvlText w:val=""/>
      <w:lvlJc w:val="left"/>
      <w:pPr>
        <w:tabs>
          <w:tab w:val="num" w:pos="4605"/>
        </w:tabs>
        <w:ind w:left="4605" w:hanging="360"/>
      </w:pPr>
      <w:rPr>
        <w:rFonts w:ascii="Wingdings" w:hAnsi="Wingdings" w:hint="default"/>
      </w:rPr>
    </w:lvl>
    <w:lvl w:ilvl="6" w:tplc="04080001">
      <w:start w:val="1"/>
      <w:numFmt w:val="bullet"/>
      <w:lvlText w:val=""/>
      <w:lvlJc w:val="left"/>
      <w:pPr>
        <w:tabs>
          <w:tab w:val="num" w:pos="5325"/>
        </w:tabs>
        <w:ind w:left="5325" w:hanging="360"/>
      </w:pPr>
      <w:rPr>
        <w:rFonts w:ascii="Symbol" w:hAnsi="Symbol" w:hint="default"/>
      </w:rPr>
    </w:lvl>
    <w:lvl w:ilvl="7" w:tplc="04080003">
      <w:start w:val="1"/>
      <w:numFmt w:val="bullet"/>
      <w:lvlText w:val="o"/>
      <w:lvlJc w:val="left"/>
      <w:pPr>
        <w:tabs>
          <w:tab w:val="num" w:pos="6045"/>
        </w:tabs>
        <w:ind w:left="6045" w:hanging="360"/>
      </w:pPr>
      <w:rPr>
        <w:rFonts w:ascii="Courier New" w:hAnsi="Courier New" w:hint="default"/>
      </w:rPr>
    </w:lvl>
    <w:lvl w:ilvl="8" w:tplc="04080005">
      <w:start w:val="1"/>
      <w:numFmt w:val="bullet"/>
      <w:lvlText w:val=""/>
      <w:lvlJc w:val="left"/>
      <w:pPr>
        <w:tabs>
          <w:tab w:val="num" w:pos="6765"/>
        </w:tabs>
        <w:ind w:left="6765" w:hanging="360"/>
      </w:pPr>
      <w:rPr>
        <w:rFonts w:ascii="Wingdings" w:hAnsi="Wingdings" w:hint="default"/>
      </w:rPr>
    </w:lvl>
  </w:abstractNum>
  <w:abstractNum w:abstractNumId="12">
    <w:nsid w:val="15AE61FC"/>
    <w:multiLevelType w:val="hybridMultilevel"/>
    <w:tmpl w:val="833CF786"/>
    <w:lvl w:ilvl="0" w:tplc="04080001">
      <w:start w:val="1"/>
      <w:numFmt w:val="bullet"/>
      <w:lvlText w:val=""/>
      <w:lvlJc w:val="left"/>
      <w:pPr>
        <w:ind w:left="1080" w:hanging="360"/>
      </w:pPr>
      <w:rPr>
        <w:rFonts w:ascii="Symbol" w:hAnsi="Symbol" w:hint="default"/>
      </w:rPr>
    </w:lvl>
    <w:lvl w:ilvl="1" w:tplc="04080003">
      <w:start w:val="1"/>
      <w:numFmt w:val="bullet"/>
      <w:lvlText w:val="o"/>
      <w:lvlJc w:val="left"/>
      <w:pPr>
        <w:ind w:left="1800" w:hanging="360"/>
      </w:pPr>
      <w:rPr>
        <w:rFonts w:ascii="Courier New" w:hAnsi="Courier New" w:hint="default"/>
      </w:rPr>
    </w:lvl>
    <w:lvl w:ilvl="2" w:tplc="04080005">
      <w:start w:val="1"/>
      <w:numFmt w:val="bullet"/>
      <w:lvlText w:val=""/>
      <w:lvlJc w:val="left"/>
      <w:pPr>
        <w:ind w:left="2520" w:hanging="360"/>
      </w:pPr>
      <w:rPr>
        <w:rFonts w:ascii="Wingdings" w:hAnsi="Wingdings" w:hint="default"/>
      </w:rPr>
    </w:lvl>
    <w:lvl w:ilvl="3" w:tplc="04080001">
      <w:start w:val="1"/>
      <w:numFmt w:val="bullet"/>
      <w:lvlText w:val=""/>
      <w:lvlJc w:val="left"/>
      <w:pPr>
        <w:ind w:left="3240" w:hanging="360"/>
      </w:pPr>
      <w:rPr>
        <w:rFonts w:ascii="Symbol" w:hAnsi="Symbol" w:hint="default"/>
      </w:rPr>
    </w:lvl>
    <w:lvl w:ilvl="4" w:tplc="04080003">
      <w:start w:val="1"/>
      <w:numFmt w:val="bullet"/>
      <w:lvlText w:val="o"/>
      <w:lvlJc w:val="left"/>
      <w:pPr>
        <w:ind w:left="3960" w:hanging="360"/>
      </w:pPr>
      <w:rPr>
        <w:rFonts w:ascii="Courier New" w:hAnsi="Courier New" w:hint="default"/>
      </w:rPr>
    </w:lvl>
    <w:lvl w:ilvl="5" w:tplc="04080005">
      <w:start w:val="1"/>
      <w:numFmt w:val="bullet"/>
      <w:lvlText w:val=""/>
      <w:lvlJc w:val="left"/>
      <w:pPr>
        <w:ind w:left="4680" w:hanging="360"/>
      </w:pPr>
      <w:rPr>
        <w:rFonts w:ascii="Wingdings" w:hAnsi="Wingdings" w:hint="default"/>
      </w:rPr>
    </w:lvl>
    <w:lvl w:ilvl="6" w:tplc="04080001">
      <w:start w:val="1"/>
      <w:numFmt w:val="bullet"/>
      <w:lvlText w:val=""/>
      <w:lvlJc w:val="left"/>
      <w:pPr>
        <w:ind w:left="5400" w:hanging="360"/>
      </w:pPr>
      <w:rPr>
        <w:rFonts w:ascii="Symbol" w:hAnsi="Symbol" w:hint="default"/>
      </w:rPr>
    </w:lvl>
    <w:lvl w:ilvl="7" w:tplc="04080003">
      <w:start w:val="1"/>
      <w:numFmt w:val="bullet"/>
      <w:lvlText w:val="o"/>
      <w:lvlJc w:val="left"/>
      <w:pPr>
        <w:ind w:left="6120" w:hanging="360"/>
      </w:pPr>
      <w:rPr>
        <w:rFonts w:ascii="Courier New" w:hAnsi="Courier New" w:hint="default"/>
      </w:rPr>
    </w:lvl>
    <w:lvl w:ilvl="8" w:tplc="04080005">
      <w:start w:val="1"/>
      <w:numFmt w:val="bullet"/>
      <w:lvlText w:val=""/>
      <w:lvlJc w:val="left"/>
      <w:pPr>
        <w:ind w:left="6840" w:hanging="360"/>
      </w:pPr>
      <w:rPr>
        <w:rFonts w:ascii="Wingdings" w:hAnsi="Wingdings" w:hint="default"/>
      </w:rPr>
    </w:lvl>
  </w:abstractNum>
  <w:abstractNum w:abstractNumId="13">
    <w:nsid w:val="17085633"/>
    <w:multiLevelType w:val="hybridMultilevel"/>
    <w:tmpl w:val="6100C706"/>
    <w:lvl w:ilvl="0" w:tplc="0408000F">
      <w:start w:val="1"/>
      <w:numFmt w:val="decimal"/>
      <w:lvlText w:val="%1."/>
      <w:lvlJc w:val="left"/>
      <w:pPr>
        <w:ind w:left="720" w:hanging="360"/>
      </w:pPr>
      <w:rPr>
        <w:rFonts w:cs="Times New Roman"/>
      </w:rPr>
    </w:lvl>
    <w:lvl w:ilvl="1" w:tplc="04080019">
      <w:start w:val="1"/>
      <w:numFmt w:val="lowerLetter"/>
      <w:lvlText w:val="%2."/>
      <w:lvlJc w:val="left"/>
      <w:pPr>
        <w:ind w:left="1440" w:hanging="360"/>
      </w:pPr>
      <w:rPr>
        <w:rFonts w:cs="Times New Roman"/>
      </w:rPr>
    </w:lvl>
    <w:lvl w:ilvl="2" w:tplc="0408001B">
      <w:start w:val="1"/>
      <w:numFmt w:val="lowerRoman"/>
      <w:lvlText w:val="%3."/>
      <w:lvlJc w:val="right"/>
      <w:pPr>
        <w:ind w:left="2160" w:hanging="180"/>
      </w:pPr>
      <w:rPr>
        <w:rFonts w:cs="Times New Roman"/>
      </w:rPr>
    </w:lvl>
    <w:lvl w:ilvl="3" w:tplc="0408000F">
      <w:start w:val="1"/>
      <w:numFmt w:val="decimal"/>
      <w:lvlText w:val="%4."/>
      <w:lvlJc w:val="left"/>
      <w:pPr>
        <w:ind w:left="2880" w:hanging="360"/>
      </w:pPr>
      <w:rPr>
        <w:rFonts w:cs="Times New Roman"/>
      </w:rPr>
    </w:lvl>
    <w:lvl w:ilvl="4" w:tplc="04080019">
      <w:start w:val="1"/>
      <w:numFmt w:val="lowerLetter"/>
      <w:lvlText w:val="%5."/>
      <w:lvlJc w:val="left"/>
      <w:pPr>
        <w:ind w:left="3600" w:hanging="360"/>
      </w:pPr>
      <w:rPr>
        <w:rFonts w:cs="Times New Roman"/>
      </w:rPr>
    </w:lvl>
    <w:lvl w:ilvl="5" w:tplc="0408001B">
      <w:start w:val="1"/>
      <w:numFmt w:val="lowerRoman"/>
      <w:lvlText w:val="%6."/>
      <w:lvlJc w:val="right"/>
      <w:pPr>
        <w:ind w:left="4320" w:hanging="180"/>
      </w:pPr>
      <w:rPr>
        <w:rFonts w:cs="Times New Roman"/>
      </w:rPr>
    </w:lvl>
    <w:lvl w:ilvl="6" w:tplc="0408000F">
      <w:start w:val="1"/>
      <w:numFmt w:val="decimal"/>
      <w:lvlText w:val="%7."/>
      <w:lvlJc w:val="left"/>
      <w:pPr>
        <w:ind w:left="5040" w:hanging="360"/>
      </w:pPr>
      <w:rPr>
        <w:rFonts w:cs="Times New Roman"/>
      </w:rPr>
    </w:lvl>
    <w:lvl w:ilvl="7" w:tplc="04080019">
      <w:start w:val="1"/>
      <w:numFmt w:val="lowerLetter"/>
      <w:lvlText w:val="%8."/>
      <w:lvlJc w:val="left"/>
      <w:pPr>
        <w:ind w:left="5760" w:hanging="360"/>
      </w:pPr>
      <w:rPr>
        <w:rFonts w:cs="Times New Roman"/>
      </w:rPr>
    </w:lvl>
    <w:lvl w:ilvl="8" w:tplc="0408001B">
      <w:start w:val="1"/>
      <w:numFmt w:val="lowerRoman"/>
      <w:lvlText w:val="%9."/>
      <w:lvlJc w:val="right"/>
      <w:pPr>
        <w:ind w:left="6480" w:hanging="180"/>
      </w:pPr>
      <w:rPr>
        <w:rFonts w:cs="Times New Roman"/>
      </w:rPr>
    </w:lvl>
  </w:abstractNum>
  <w:abstractNum w:abstractNumId="14">
    <w:nsid w:val="175551A0"/>
    <w:multiLevelType w:val="hybridMultilevel"/>
    <w:tmpl w:val="A1221268"/>
    <w:lvl w:ilvl="0" w:tplc="76B6C474">
      <w:start w:val="1"/>
      <w:numFmt w:val="bullet"/>
      <w:pStyle w:val="bullet1"/>
      <w:lvlText w:val=""/>
      <w:lvlJc w:val="left"/>
      <w:pPr>
        <w:ind w:left="720" w:hanging="360"/>
      </w:pPr>
      <w:rPr>
        <w:rFonts w:ascii="Wingdings 2" w:hAnsi="Wingdings 2" w:hint="default"/>
        <w:color w:val="800000"/>
        <w:sz w:val="22"/>
      </w:rPr>
    </w:lvl>
    <w:lvl w:ilvl="1" w:tplc="04080003">
      <w:start w:val="1"/>
      <w:numFmt w:val="bullet"/>
      <w:lvlText w:val="o"/>
      <w:lvlJc w:val="left"/>
      <w:pPr>
        <w:ind w:left="1440" w:hanging="360"/>
      </w:pPr>
      <w:rPr>
        <w:rFonts w:ascii="Courier New" w:hAnsi="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nsid w:val="175F4199"/>
    <w:multiLevelType w:val="hybridMultilevel"/>
    <w:tmpl w:val="BD6C8FE4"/>
    <w:lvl w:ilvl="0" w:tplc="04080001">
      <w:start w:val="1"/>
      <w:numFmt w:val="bullet"/>
      <w:lvlText w:val=""/>
      <w:lvlJc w:val="left"/>
      <w:pPr>
        <w:tabs>
          <w:tab w:val="num" w:pos="720"/>
        </w:tabs>
        <w:ind w:left="720" w:hanging="360"/>
      </w:pPr>
      <w:rPr>
        <w:rFonts w:ascii="Symbol" w:hAnsi="Symbol" w:hint="default"/>
      </w:rPr>
    </w:lvl>
    <w:lvl w:ilvl="1" w:tplc="04080003">
      <w:start w:val="1"/>
      <w:numFmt w:val="bullet"/>
      <w:lvlText w:val="o"/>
      <w:lvlJc w:val="left"/>
      <w:pPr>
        <w:tabs>
          <w:tab w:val="num" w:pos="1440"/>
        </w:tabs>
        <w:ind w:left="1440" w:hanging="360"/>
      </w:pPr>
      <w:rPr>
        <w:rFonts w:ascii="Courier New" w:hAnsi="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16">
    <w:nsid w:val="185E13A5"/>
    <w:multiLevelType w:val="hybridMultilevel"/>
    <w:tmpl w:val="04B05770"/>
    <w:lvl w:ilvl="0" w:tplc="30BE7A3A">
      <w:start w:val="1"/>
      <w:numFmt w:val="bullet"/>
      <w:lvlText w:val="o"/>
      <w:lvlJc w:val="left"/>
      <w:pPr>
        <w:tabs>
          <w:tab w:val="num" w:pos="360"/>
        </w:tabs>
        <w:ind w:left="360" w:hanging="360"/>
      </w:pPr>
      <w:rPr>
        <w:rFonts w:ascii="Courier New" w:hAnsi="Courier New" w:hint="default"/>
        <w:b/>
        <w:sz w:val="20"/>
      </w:rPr>
    </w:lvl>
    <w:lvl w:ilvl="1" w:tplc="04080003" w:tentative="1">
      <w:start w:val="1"/>
      <w:numFmt w:val="bullet"/>
      <w:lvlText w:val="o"/>
      <w:lvlJc w:val="left"/>
      <w:pPr>
        <w:tabs>
          <w:tab w:val="num" w:pos="1440"/>
        </w:tabs>
        <w:ind w:left="1440" w:hanging="360"/>
      </w:pPr>
      <w:rPr>
        <w:rFonts w:ascii="Courier New" w:hAnsi="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7">
    <w:nsid w:val="1AA844AF"/>
    <w:multiLevelType w:val="hybridMultilevel"/>
    <w:tmpl w:val="27B25094"/>
    <w:lvl w:ilvl="0" w:tplc="0408000B">
      <w:start w:val="1"/>
      <w:numFmt w:val="bullet"/>
      <w:lvlText w:val=""/>
      <w:lvlJc w:val="left"/>
      <w:pPr>
        <w:tabs>
          <w:tab w:val="num" w:pos="720"/>
        </w:tabs>
        <w:ind w:left="720" w:hanging="360"/>
      </w:pPr>
      <w:rPr>
        <w:rFonts w:ascii="Wingdings" w:hAnsi="Wingdings" w:hint="default"/>
      </w:rPr>
    </w:lvl>
    <w:lvl w:ilvl="1" w:tplc="04080003">
      <w:start w:val="1"/>
      <w:numFmt w:val="bullet"/>
      <w:lvlText w:val="o"/>
      <w:lvlJc w:val="left"/>
      <w:pPr>
        <w:tabs>
          <w:tab w:val="num" w:pos="1440"/>
        </w:tabs>
        <w:ind w:left="1440" w:hanging="360"/>
      </w:pPr>
      <w:rPr>
        <w:rFonts w:ascii="Courier New" w:hAnsi="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18">
    <w:nsid w:val="1E25213D"/>
    <w:multiLevelType w:val="hybridMultilevel"/>
    <w:tmpl w:val="3964451C"/>
    <w:lvl w:ilvl="0" w:tplc="5672BE7A">
      <w:start w:val="1"/>
      <w:numFmt w:val="bullet"/>
      <w:lvlText w:val=""/>
      <w:lvlJc w:val="left"/>
      <w:pPr>
        <w:ind w:left="720" w:hanging="360"/>
      </w:pPr>
      <w:rPr>
        <w:rFonts w:ascii="Symbol" w:hAnsi="Symbol" w:hint="default"/>
      </w:rPr>
    </w:lvl>
    <w:lvl w:ilvl="1" w:tplc="04080019">
      <w:start w:val="1"/>
      <w:numFmt w:val="bullet"/>
      <w:lvlText w:val="o"/>
      <w:lvlJc w:val="left"/>
      <w:pPr>
        <w:ind w:left="1440" w:hanging="360"/>
      </w:pPr>
      <w:rPr>
        <w:rFonts w:ascii="Courier New" w:hAnsi="Courier New" w:hint="default"/>
      </w:rPr>
    </w:lvl>
    <w:lvl w:ilvl="2" w:tplc="0408001B">
      <w:start w:val="1"/>
      <w:numFmt w:val="bullet"/>
      <w:lvlText w:val=""/>
      <w:lvlJc w:val="left"/>
      <w:pPr>
        <w:ind w:left="2160" w:hanging="360"/>
      </w:pPr>
      <w:rPr>
        <w:rFonts w:ascii="Wingdings" w:hAnsi="Wingdings" w:hint="default"/>
      </w:rPr>
    </w:lvl>
    <w:lvl w:ilvl="3" w:tplc="0408000F">
      <w:start w:val="1"/>
      <w:numFmt w:val="bullet"/>
      <w:lvlText w:val=""/>
      <w:lvlJc w:val="left"/>
      <w:pPr>
        <w:ind w:left="2880" w:hanging="360"/>
      </w:pPr>
      <w:rPr>
        <w:rFonts w:ascii="Symbol" w:hAnsi="Symbol" w:hint="default"/>
      </w:rPr>
    </w:lvl>
    <w:lvl w:ilvl="4" w:tplc="04080019">
      <w:start w:val="1"/>
      <w:numFmt w:val="bullet"/>
      <w:lvlText w:val="o"/>
      <w:lvlJc w:val="left"/>
      <w:pPr>
        <w:ind w:left="3600" w:hanging="360"/>
      </w:pPr>
      <w:rPr>
        <w:rFonts w:ascii="Courier New" w:hAnsi="Courier New" w:hint="default"/>
      </w:rPr>
    </w:lvl>
    <w:lvl w:ilvl="5" w:tplc="0408001B">
      <w:start w:val="1"/>
      <w:numFmt w:val="bullet"/>
      <w:lvlText w:val=""/>
      <w:lvlJc w:val="left"/>
      <w:pPr>
        <w:ind w:left="4320" w:hanging="360"/>
      </w:pPr>
      <w:rPr>
        <w:rFonts w:ascii="Wingdings" w:hAnsi="Wingdings" w:hint="default"/>
      </w:rPr>
    </w:lvl>
    <w:lvl w:ilvl="6" w:tplc="0408000F">
      <w:start w:val="1"/>
      <w:numFmt w:val="bullet"/>
      <w:lvlText w:val=""/>
      <w:lvlJc w:val="left"/>
      <w:pPr>
        <w:ind w:left="5040" w:hanging="360"/>
      </w:pPr>
      <w:rPr>
        <w:rFonts w:ascii="Symbol" w:hAnsi="Symbol" w:hint="default"/>
      </w:rPr>
    </w:lvl>
    <w:lvl w:ilvl="7" w:tplc="04080019">
      <w:start w:val="1"/>
      <w:numFmt w:val="bullet"/>
      <w:lvlText w:val="o"/>
      <w:lvlJc w:val="left"/>
      <w:pPr>
        <w:ind w:left="5760" w:hanging="360"/>
      </w:pPr>
      <w:rPr>
        <w:rFonts w:ascii="Courier New" w:hAnsi="Courier New" w:hint="default"/>
      </w:rPr>
    </w:lvl>
    <w:lvl w:ilvl="8" w:tplc="0408001B">
      <w:start w:val="1"/>
      <w:numFmt w:val="bullet"/>
      <w:lvlText w:val=""/>
      <w:lvlJc w:val="left"/>
      <w:pPr>
        <w:ind w:left="6480" w:hanging="360"/>
      </w:pPr>
      <w:rPr>
        <w:rFonts w:ascii="Wingdings" w:hAnsi="Wingdings" w:hint="default"/>
      </w:rPr>
    </w:lvl>
  </w:abstractNum>
  <w:abstractNum w:abstractNumId="19">
    <w:nsid w:val="1EA970CD"/>
    <w:multiLevelType w:val="hybridMultilevel"/>
    <w:tmpl w:val="EFD437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1EC94A4D"/>
    <w:multiLevelType w:val="hybridMultilevel"/>
    <w:tmpl w:val="3DD0D1D8"/>
    <w:lvl w:ilvl="0" w:tplc="3AD6AE3A">
      <w:start w:val="1"/>
      <w:numFmt w:val="bullet"/>
      <w:lvlText w:val=""/>
      <w:lvlJc w:val="left"/>
      <w:pPr>
        <w:tabs>
          <w:tab w:val="num" w:pos="1515"/>
        </w:tabs>
        <w:ind w:left="1515" w:hanging="589"/>
      </w:pPr>
      <w:rPr>
        <w:rFonts w:ascii="Symbol" w:hAnsi="Symbol" w:hint="default"/>
        <w:sz w:val="24"/>
      </w:rPr>
    </w:lvl>
    <w:lvl w:ilvl="1" w:tplc="04080003">
      <w:start w:val="1"/>
      <w:numFmt w:val="bullet"/>
      <w:lvlText w:val="o"/>
      <w:lvlJc w:val="left"/>
      <w:pPr>
        <w:tabs>
          <w:tab w:val="num" w:pos="1515"/>
        </w:tabs>
        <w:ind w:left="1515" w:hanging="360"/>
      </w:pPr>
      <w:rPr>
        <w:rFonts w:ascii="Courier New" w:hAnsi="Courier New" w:hint="default"/>
      </w:rPr>
    </w:lvl>
    <w:lvl w:ilvl="2" w:tplc="04080005">
      <w:start w:val="1"/>
      <w:numFmt w:val="bullet"/>
      <w:lvlText w:val=""/>
      <w:lvlJc w:val="left"/>
      <w:pPr>
        <w:tabs>
          <w:tab w:val="num" w:pos="2235"/>
        </w:tabs>
        <w:ind w:left="2235" w:hanging="360"/>
      </w:pPr>
      <w:rPr>
        <w:rFonts w:ascii="Wingdings" w:hAnsi="Wingdings" w:hint="default"/>
      </w:rPr>
    </w:lvl>
    <w:lvl w:ilvl="3" w:tplc="04080001">
      <w:start w:val="1"/>
      <w:numFmt w:val="bullet"/>
      <w:lvlText w:val=""/>
      <w:lvlJc w:val="left"/>
      <w:pPr>
        <w:tabs>
          <w:tab w:val="num" w:pos="2955"/>
        </w:tabs>
        <w:ind w:left="2955" w:hanging="360"/>
      </w:pPr>
      <w:rPr>
        <w:rFonts w:ascii="Symbol" w:hAnsi="Symbol" w:hint="default"/>
      </w:rPr>
    </w:lvl>
    <w:lvl w:ilvl="4" w:tplc="04080003">
      <w:start w:val="1"/>
      <w:numFmt w:val="bullet"/>
      <w:lvlText w:val="o"/>
      <w:lvlJc w:val="left"/>
      <w:pPr>
        <w:tabs>
          <w:tab w:val="num" w:pos="3675"/>
        </w:tabs>
        <w:ind w:left="3675" w:hanging="360"/>
      </w:pPr>
      <w:rPr>
        <w:rFonts w:ascii="Courier New" w:hAnsi="Courier New" w:hint="default"/>
      </w:rPr>
    </w:lvl>
    <w:lvl w:ilvl="5" w:tplc="04080005">
      <w:start w:val="1"/>
      <w:numFmt w:val="bullet"/>
      <w:lvlText w:val=""/>
      <w:lvlJc w:val="left"/>
      <w:pPr>
        <w:tabs>
          <w:tab w:val="num" w:pos="4395"/>
        </w:tabs>
        <w:ind w:left="4395" w:hanging="360"/>
      </w:pPr>
      <w:rPr>
        <w:rFonts w:ascii="Wingdings" w:hAnsi="Wingdings" w:hint="default"/>
      </w:rPr>
    </w:lvl>
    <w:lvl w:ilvl="6" w:tplc="04080001">
      <w:start w:val="1"/>
      <w:numFmt w:val="bullet"/>
      <w:lvlText w:val=""/>
      <w:lvlJc w:val="left"/>
      <w:pPr>
        <w:tabs>
          <w:tab w:val="num" w:pos="5115"/>
        </w:tabs>
        <w:ind w:left="5115" w:hanging="360"/>
      </w:pPr>
      <w:rPr>
        <w:rFonts w:ascii="Symbol" w:hAnsi="Symbol" w:hint="default"/>
      </w:rPr>
    </w:lvl>
    <w:lvl w:ilvl="7" w:tplc="04080003">
      <w:start w:val="1"/>
      <w:numFmt w:val="bullet"/>
      <w:lvlText w:val="o"/>
      <w:lvlJc w:val="left"/>
      <w:pPr>
        <w:tabs>
          <w:tab w:val="num" w:pos="5835"/>
        </w:tabs>
        <w:ind w:left="5835" w:hanging="360"/>
      </w:pPr>
      <w:rPr>
        <w:rFonts w:ascii="Courier New" w:hAnsi="Courier New" w:hint="default"/>
      </w:rPr>
    </w:lvl>
    <w:lvl w:ilvl="8" w:tplc="04080005">
      <w:start w:val="1"/>
      <w:numFmt w:val="bullet"/>
      <w:lvlText w:val=""/>
      <w:lvlJc w:val="left"/>
      <w:pPr>
        <w:tabs>
          <w:tab w:val="num" w:pos="6555"/>
        </w:tabs>
        <w:ind w:left="6555" w:hanging="360"/>
      </w:pPr>
      <w:rPr>
        <w:rFonts w:ascii="Wingdings" w:hAnsi="Wingdings" w:hint="default"/>
      </w:rPr>
    </w:lvl>
  </w:abstractNum>
  <w:abstractNum w:abstractNumId="21">
    <w:nsid w:val="1FB512E8"/>
    <w:multiLevelType w:val="hybridMultilevel"/>
    <w:tmpl w:val="F9560494"/>
    <w:lvl w:ilvl="0" w:tplc="3AD6AE3A">
      <w:start w:val="1"/>
      <w:numFmt w:val="bullet"/>
      <w:lvlText w:val=""/>
      <w:lvlJc w:val="left"/>
      <w:pPr>
        <w:ind w:left="720" w:hanging="360"/>
      </w:pPr>
      <w:rPr>
        <w:rFonts w:ascii="Symbol" w:hAnsi="Symbol" w:hint="default"/>
        <w:sz w:val="24"/>
      </w:rPr>
    </w:lvl>
    <w:lvl w:ilvl="1" w:tplc="04080003">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
    <w:nsid w:val="207A2111"/>
    <w:multiLevelType w:val="hybridMultilevel"/>
    <w:tmpl w:val="94C00CF6"/>
    <w:lvl w:ilvl="0" w:tplc="04080001">
      <w:start w:val="1"/>
      <w:numFmt w:val="bullet"/>
      <w:lvlText w:val=""/>
      <w:lvlJc w:val="left"/>
      <w:pPr>
        <w:tabs>
          <w:tab w:val="num" w:pos="720"/>
        </w:tabs>
        <w:ind w:left="720" w:hanging="360"/>
      </w:pPr>
      <w:rPr>
        <w:rFonts w:ascii="Symbol" w:hAnsi="Symbol" w:hint="default"/>
      </w:rPr>
    </w:lvl>
    <w:lvl w:ilvl="1" w:tplc="04080003">
      <w:start w:val="1"/>
      <w:numFmt w:val="bullet"/>
      <w:lvlText w:val="o"/>
      <w:lvlJc w:val="left"/>
      <w:pPr>
        <w:tabs>
          <w:tab w:val="num" w:pos="1440"/>
        </w:tabs>
        <w:ind w:left="1440" w:hanging="360"/>
      </w:pPr>
      <w:rPr>
        <w:rFonts w:ascii="Courier New" w:hAnsi="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23">
    <w:nsid w:val="20D0005B"/>
    <w:multiLevelType w:val="hybridMultilevel"/>
    <w:tmpl w:val="87E018C8"/>
    <w:lvl w:ilvl="0" w:tplc="4FEA3420">
      <w:numFmt w:val="bullet"/>
      <w:lvlText w:val="-"/>
      <w:lvlJc w:val="left"/>
      <w:pPr>
        <w:tabs>
          <w:tab w:val="num" w:pos="720"/>
        </w:tabs>
        <w:ind w:left="720" w:hanging="360"/>
      </w:pPr>
      <w:rPr>
        <w:rFonts w:ascii="Verdana" w:eastAsia="Arial Unicode MS" w:hAnsi="Verdana" w:hint="default"/>
        <w:b w:val="0"/>
      </w:rPr>
    </w:lvl>
    <w:lvl w:ilvl="1" w:tplc="04080003">
      <w:start w:val="1"/>
      <w:numFmt w:val="bullet"/>
      <w:lvlText w:val="o"/>
      <w:lvlJc w:val="left"/>
      <w:pPr>
        <w:tabs>
          <w:tab w:val="num" w:pos="1440"/>
        </w:tabs>
        <w:ind w:left="1440" w:hanging="360"/>
      </w:pPr>
      <w:rPr>
        <w:rFonts w:ascii="Courier New" w:hAnsi="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24">
    <w:nsid w:val="2150441C"/>
    <w:multiLevelType w:val="hybridMultilevel"/>
    <w:tmpl w:val="F3BE8498"/>
    <w:lvl w:ilvl="0" w:tplc="04080001">
      <w:start w:val="1"/>
      <w:numFmt w:val="bullet"/>
      <w:lvlText w:val=""/>
      <w:lvlJc w:val="left"/>
      <w:pPr>
        <w:tabs>
          <w:tab w:val="num" w:pos="720"/>
        </w:tabs>
        <w:ind w:left="720" w:hanging="360"/>
      </w:pPr>
      <w:rPr>
        <w:rFonts w:ascii="Symbol" w:hAnsi="Symbol" w:hint="default"/>
      </w:rPr>
    </w:lvl>
    <w:lvl w:ilvl="1" w:tplc="04080003">
      <w:start w:val="1"/>
      <w:numFmt w:val="bullet"/>
      <w:lvlText w:val="o"/>
      <w:lvlJc w:val="left"/>
      <w:pPr>
        <w:tabs>
          <w:tab w:val="num" w:pos="1440"/>
        </w:tabs>
        <w:ind w:left="1440" w:hanging="360"/>
      </w:pPr>
      <w:rPr>
        <w:rFonts w:ascii="Courier New" w:hAnsi="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25">
    <w:nsid w:val="21823A0D"/>
    <w:multiLevelType w:val="hybridMultilevel"/>
    <w:tmpl w:val="6D6AD99C"/>
    <w:lvl w:ilvl="0" w:tplc="04080001">
      <w:start w:val="1"/>
      <w:numFmt w:val="bullet"/>
      <w:lvlText w:val=""/>
      <w:lvlJc w:val="left"/>
      <w:pPr>
        <w:tabs>
          <w:tab w:val="num" w:pos="720"/>
        </w:tabs>
        <w:ind w:left="720" w:hanging="360"/>
      </w:pPr>
      <w:rPr>
        <w:rFonts w:ascii="Symbol" w:hAnsi="Symbol" w:hint="default"/>
      </w:rPr>
    </w:lvl>
    <w:lvl w:ilvl="1" w:tplc="04080003">
      <w:start w:val="1"/>
      <w:numFmt w:val="bullet"/>
      <w:lvlText w:val="o"/>
      <w:lvlJc w:val="left"/>
      <w:pPr>
        <w:tabs>
          <w:tab w:val="num" w:pos="1440"/>
        </w:tabs>
        <w:ind w:left="1440" w:hanging="360"/>
      </w:pPr>
      <w:rPr>
        <w:rFonts w:ascii="Courier New" w:hAnsi="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26">
    <w:nsid w:val="219B67D7"/>
    <w:multiLevelType w:val="hybridMultilevel"/>
    <w:tmpl w:val="FD241B0A"/>
    <w:lvl w:ilvl="0" w:tplc="04080001">
      <w:start w:val="1"/>
      <w:numFmt w:val="bullet"/>
      <w:lvlText w:val=""/>
      <w:lvlJc w:val="left"/>
      <w:pPr>
        <w:ind w:left="1440" w:hanging="360"/>
      </w:pPr>
      <w:rPr>
        <w:rFonts w:ascii="Symbol" w:hAnsi="Symbol" w:hint="default"/>
        <w:b/>
      </w:rPr>
    </w:lvl>
    <w:lvl w:ilvl="1" w:tplc="04080019">
      <w:start w:val="1"/>
      <w:numFmt w:val="lowerLetter"/>
      <w:lvlText w:val="%2."/>
      <w:lvlJc w:val="left"/>
      <w:pPr>
        <w:ind w:left="2160" w:hanging="360"/>
      </w:pPr>
      <w:rPr>
        <w:rFonts w:cs="Times New Roman"/>
      </w:rPr>
    </w:lvl>
    <w:lvl w:ilvl="2" w:tplc="0408001B" w:tentative="1">
      <w:start w:val="1"/>
      <w:numFmt w:val="lowerRoman"/>
      <w:lvlText w:val="%3."/>
      <w:lvlJc w:val="right"/>
      <w:pPr>
        <w:ind w:left="2880" w:hanging="180"/>
      </w:pPr>
      <w:rPr>
        <w:rFonts w:cs="Times New Roman"/>
      </w:rPr>
    </w:lvl>
    <w:lvl w:ilvl="3" w:tplc="0408000F" w:tentative="1">
      <w:start w:val="1"/>
      <w:numFmt w:val="decimal"/>
      <w:lvlText w:val="%4."/>
      <w:lvlJc w:val="left"/>
      <w:pPr>
        <w:ind w:left="3600" w:hanging="360"/>
      </w:pPr>
      <w:rPr>
        <w:rFonts w:cs="Times New Roman"/>
      </w:rPr>
    </w:lvl>
    <w:lvl w:ilvl="4" w:tplc="04080019" w:tentative="1">
      <w:start w:val="1"/>
      <w:numFmt w:val="lowerLetter"/>
      <w:lvlText w:val="%5."/>
      <w:lvlJc w:val="left"/>
      <w:pPr>
        <w:ind w:left="4320" w:hanging="360"/>
      </w:pPr>
      <w:rPr>
        <w:rFonts w:cs="Times New Roman"/>
      </w:rPr>
    </w:lvl>
    <w:lvl w:ilvl="5" w:tplc="0408001B" w:tentative="1">
      <w:start w:val="1"/>
      <w:numFmt w:val="lowerRoman"/>
      <w:lvlText w:val="%6."/>
      <w:lvlJc w:val="right"/>
      <w:pPr>
        <w:ind w:left="5040" w:hanging="180"/>
      </w:pPr>
      <w:rPr>
        <w:rFonts w:cs="Times New Roman"/>
      </w:rPr>
    </w:lvl>
    <w:lvl w:ilvl="6" w:tplc="0408000F" w:tentative="1">
      <w:start w:val="1"/>
      <w:numFmt w:val="decimal"/>
      <w:lvlText w:val="%7."/>
      <w:lvlJc w:val="left"/>
      <w:pPr>
        <w:ind w:left="5760" w:hanging="360"/>
      </w:pPr>
      <w:rPr>
        <w:rFonts w:cs="Times New Roman"/>
      </w:rPr>
    </w:lvl>
    <w:lvl w:ilvl="7" w:tplc="04080019" w:tentative="1">
      <w:start w:val="1"/>
      <w:numFmt w:val="lowerLetter"/>
      <w:lvlText w:val="%8."/>
      <w:lvlJc w:val="left"/>
      <w:pPr>
        <w:ind w:left="6480" w:hanging="360"/>
      </w:pPr>
      <w:rPr>
        <w:rFonts w:cs="Times New Roman"/>
      </w:rPr>
    </w:lvl>
    <w:lvl w:ilvl="8" w:tplc="0408001B" w:tentative="1">
      <w:start w:val="1"/>
      <w:numFmt w:val="lowerRoman"/>
      <w:lvlText w:val="%9."/>
      <w:lvlJc w:val="right"/>
      <w:pPr>
        <w:ind w:left="7200" w:hanging="180"/>
      </w:pPr>
      <w:rPr>
        <w:rFonts w:cs="Times New Roman"/>
      </w:rPr>
    </w:lvl>
  </w:abstractNum>
  <w:abstractNum w:abstractNumId="27">
    <w:nsid w:val="21CE052E"/>
    <w:multiLevelType w:val="hybridMultilevel"/>
    <w:tmpl w:val="B4B65DFA"/>
    <w:lvl w:ilvl="0" w:tplc="30BE7A3A">
      <w:start w:val="1"/>
      <w:numFmt w:val="bullet"/>
      <w:lvlText w:val="o"/>
      <w:lvlJc w:val="left"/>
      <w:pPr>
        <w:tabs>
          <w:tab w:val="num" w:pos="720"/>
        </w:tabs>
        <w:ind w:left="720" w:hanging="360"/>
      </w:pPr>
      <w:rPr>
        <w:rFonts w:ascii="Courier New" w:hAnsi="Courier New" w:hint="default"/>
        <w:b/>
        <w:i w:val="0"/>
        <w:sz w:val="20"/>
      </w:rPr>
    </w:lvl>
    <w:lvl w:ilvl="1" w:tplc="04080019">
      <w:start w:val="1"/>
      <w:numFmt w:val="lowerLetter"/>
      <w:lvlText w:val="%2."/>
      <w:lvlJc w:val="left"/>
      <w:pPr>
        <w:tabs>
          <w:tab w:val="num" w:pos="720"/>
        </w:tabs>
        <w:ind w:left="720" w:hanging="360"/>
      </w:pPr>
      <w:rPr>
        <w:rFonts w:cs="Times New Roman"/>
      </w:rPr>
    </w:lvl>
    <w:lvl w:ilvl="2" w:tplc="0408001B" w:tentative="1">
      <w:start w:val="1"/>
      <w:numFmt w:val="lowerRoman"/>
      <w:lvlText w:val="%3."/>
      <w:lvlJc w:val="right"/>
      <w:pPr>
        <w:tabs>
          <w:tab w:val="num" w:pos="1440"/>
        </w:tabs>
        <w:ind w:left="1440" w:hanging="180"/>
      </w:pPr>
      <w:rPr>
        <w:rFonts w:cs="Times New Roman"/>
      </w:rPr>
    </w:lvl>
    <w:lvl w:ilvl="3" w:tplc="0408000F" w:tentative="1">
      <w:start w:val="1"/>
      <w:numFmt w:val="decimal"/>
      <w:lvlText w:val="%4."/>
      <w:lvlJc w:val="left"/>
      <w:pPr>
        <w:tabs>
          <w:tab w:val="num" w:pos="2160"/>
        </w:tabs>
        <w:ind w:left="2160" w:hanging="360"/>
      </w:pPr>
      <w:rPr>
        <w:rFonts w:cs="Times New Roman"/>
      </w:rPr>
    </w:lvl>
    <w:lvl w:ilvl="4" w:tplc="04080019" w:tentative="1">
      <w:start w:val="1"/>
      <w:numFmt w:val="lowerLetter"/>
      <w:lvlText w:val="%5."/>
      <w:lvlJc w:val="left"/>
      <w:pPr>
        <w:tabs>
          <w:tab w:val="num" w:pos="2880"/>
        </w:tabs>
        <w:ind w:left="2880" w:hanging="360"/>
      </w:pPr>
      <w:rPr>
        <w:rFonts w:cs="Times New Roman"/>
      </w:rPr>
    </w:lvl>
    <w:lvl w:ilvl="5" w:tplc="0408001B" w:tentative="1">
      <w:start w:val="1"/>
      <w:numFmt w:val="lowerRoman"/>
      <w:lvlText w:val="%6."/>
      <w:lvlJc w:val="right"/>
      <w:pPr>
        <w:tabs>
          <w:tab w:val="num" w:pos="3600"/>
        </w:tabs>
        <w:ind w:left="3600" w:hanging="180"/>
      </w:pPr>
      <w:rPr>
        <w:rFonts w:cs="Times New Roman"/>
      </w:rPr>
    </w:lvl>
    <w:lvl w:ilvl="6" w:tplc="0408000F" w:tentative="1">
      <w:start w:val="1"/>
      <w:numFmt w:val="decimal"/>
      <w:lvlText w:val="%7."/>
      <w:lvlJc w:val="left"/>
      <w:pPr>
        <w:tabs>
          <w:tab w:val="num" w:pos="4320"/>
        </w:tabs>
        <w:ind w:left="4320" w:hanging="360"/>
      </w:pPr>
      <w:rPr>
        <w:rFonts w:cs="Times New Roman"/>
      </w:rPr>
    </w:lvl>
    <w:lvl w:ilvl="7" w:tplc="04080019" w:tentative="1">
      <w:start w:val="1"/>
      <w:numFmt w:val="lowerLetter"/>
      <w:lvlText w:val="%8."/>
      <w:lvlJc w:val="left"/>
      <w:pPr>
        <w:tabs>
          <w:tab w:val="num" w:pos="5040"/>
        </w:tabs>
        <w:ind w:left="5040" w:hanging="360"/>
      </w:pPr>
      <w:rPr>
        <w:rFonts w:cs="Times New Roman"/>
      </w:rPr>
    </w:lvl>
    <w:lvl w:ilvl="8" w:tplc="0408001B" w:tentative="1">
      <w:start w:val="1"/>
      <w:numFmt w:val="lowerRoman"/>
      <w:lvlText w:val="%9."/>
      <w:lvlJc w:val="right"/>
      <w:pPr>
        <w:tabs>
          <w:tab w:val="num" w:pos="5760"/>
        </w:tabs>
        <w:ind w:left="5760" w:hanging="180"/>
      </w:pPr>
      <w:rPr>
        <w:rFonts w:cs="Times New Roman"/>
      </w:rPr>
    </w:lvl>
  </w:abstractNum>
  <w:abstractNum w:abstractNumId="28">
    <w:nsid w:val="23A952D4"/>
    <w:multiLevelType w:val="hybridMultilevel"/>
    <w:tmpl w:val="C8224DE4"/>
    <w:lvl w:ilvl="0" w:tplc="0408000B">
      <w:start w:val="1"/>
      <w:numFmt w:val="bullet"/>
      <w:lvlText w:val=""/>
      <w:lvlJc w:val="left"/>
      <w:pPr>
        <w:tabs>
          <w:tab w:val="num" w:pos="720"/>
        </w:tabs>
        <w:ind w:left="720" w:hanging="360"/>
      </w:pPr>
      <w:rPr>
        <w:rFonts w:ascii="Symbol" w:hAnsi="Symbol" w:hint="default"/>
        <w:b/>
        <w:sz w:val="20"/>
      </w:rPr>
    </w:lvl>
    <w:lvl w:ilvl="1" w:tplc="04080003" w:tentative="1">
      <w:start w:val="1"/>
      <w:numFmt w:val="bullet"/>
      <w:lvlText w:val="o"/>
      <w:lvlJc w:val="left"/>
      <w:pPr>
        <w:tabs>
          <w:tab w:val="num" w:pos="1440"/>
        </w:tabs>
        <w:ind w:left="1440" w:hanging="360"/>
      </w:pPr>
      <w:rPr>
        <w:rFonts w:ascii="Courier New" w:hAnsi="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29">
    <w:nsid w:val="258F21DE"/>
    <w:multiLevelType w:val="hybridMultilevel"/>
    <w:tmpl w:val="6D3E7046"/>
    <w:lvl w:ilvl="0" w:tplc="0408000F">
      <w:start w:val="1"/>
      <w:numFmt w:val="decimal"/>
      <w:lvlText w:val="%1."/>
      <w:lvlJc w:val="left"/>
      <w:pPr>
        <w:tabs>
          <w:tab w:val="num" w:pos="720"/>
        </w:tabs>
        <w:ind w:left="720" w:hanging="360"/>
      </w:pPr>
      <w:rPr>
        <w:rFonts w:cs="Times New Roman"/>
      </w:rPr>
    </w:lvl>
    <w:lvl w:ilvl="1" w:tplc="CA4A11BA">
      <w:start w:val="1"/>
      <w:numFmt w:val="decimal"/>
      <w:lvlText w:val="%2."/>
      <w:lvlJc w:val="left"/>
      <w:pPr>
        <w:tabs>
          <w:tab w:val="num" w:pos="1800"/>
        </w:tabs>
        <w:ind w:left="1800" w:hanging="720"/>
      </w:pPr>
      <w:rPr>
        <w:rFonts w:cs="Times New Roman" w:hint="default"/>
      </w:rPr>
    </w:lvl>
    <w:lvl w:ilvl="2" w:tplc="0408001B">
      <w:start w:val="1"/>
      <w:numFmt w:val="lowerRoman"/>
      <w:lvlText w:val="%3."/>
      <w:lvlJc w:val="right"/>
      <w:pPr>
        <w:tabs>
          <w:tab w:val="num" w:pos="2160"/>
        </w:tabs>
        <w:ind w:left="2160" w:hanging="180"/>
      </w:pPr>
      <w:rPr>
        <w:rFonts w:cs="Times New Roman"/>
      </w:rPr>
    </w:lvl>
    <w:lvl w:ilvl="3" w:tplc="0408000F">
      <w:start w:val="1"/>
      <w:numFmt w:val="decimal"/>
      <w:lvlText w:val="%4."/>
      <w:lvlJc w:val="left"/>
      <w:pPr>
        <w:tabs>
          <w:tab w:val="num" w:pos="2880"/>
        </w:tabs>
        <w:ind w:left="2880" w:hanging="360"/>
      </w:pPr>
      <w:rPr>
        <w:rFonts w:cs="Times New Roman"/>
      </w:rPr>
    </w:lvl>
    <w:lvl w:ilvl="4" w:tplc="04080019">
      <w:start w:val="1"/>
      <w:numFmt w:val="lowerLetter"/>
      <w:lvlText w:val="%5."/>
      <w:lvlJc w:val="left"/>
      <w:pPr>
        <w:tabs>
          <w:tab w:val="num" w:pos="3600"/>
        </w:tabs>
        <w:ind w:left="3600" w:hanging="360"/>
      </w:pPr>
      <w:rPr>
        <w:rFonts w:cs="Times New Roman"/>
      </w:rPr>
    </w:lvl>
    <w:lvl w:ilvl="5" w:tplc="0408001B">
      <w:start w:val="1"/>
      <w:numFmt w:val="lowerRoman"/>
      <w:lvlText w:val="%6."/>
      <w:lvlJc w:val="right"/>
      <w:pPr>
        <w:tabs>
          <w:tab w:val="num" w:pos="4320"/>
        </w:tabs>
        <w:ind w:left="4320" w:hanging="180"/>
      </w:pPr>
      <w:rPr>
        <w:rFonts w:cs="Times New Roman"/>
      </w:rPr>
    </w:lvl>
    <w:lvl w:ilvl="6" w:tplc="0408000F">
      <w:start w:val="1"/>
      <w:numFmt w:val="decimal"/>
      <w:lvlText w:val="%7."/>
      <w:lvlJc w:val="left"/>
      <w:pPr>
        <w:tabs>
          <w:tab w:val="num" w:pos="5040"/>
        </w:tabs>
        <w:ind w:left="5040" w:hanging="360"/>
      </w:pPr>
      <w:rPr>
        <w:rFonts w:cs="Times New Roman"/>
      </w:rPr>
    </w:lvl>
    <w:lvl w:ilvl="7" w:tplc="04080019">
      <w:start w:val="1"/>
      <w:numFmt w:val="lowerLetter"/>
      <w:lvlText w:val="%8."/>
      <w:lvlJc w:val="left"/>
      <w:pPr>
        <w:tabs>
          <w:tab w:val="num" w:pos="5760"/>
        </w:tabs>
        <w:ind w:left="5760" w:hanging="360"/>
      </w:pPr>
      <w:rPr>
        <w:rFonts w:cs="Times New Roman"/>
      </w:rPr>
    </w:lvl>
    <w:lvl w:ilvl="8" w:tplc="0408001B">
      <w:start w:val="1"/>
      <w:numFmt w:val="lowerRoman"/>
      <w:lvlText w:val="%9."/>
      <w:lvlJc w:val="right"/>
      <w:pPr>
        <w:tabs>
          <w:tab w:val="num" w:pos="6480"/>
        </w:tabs>
        <w:ind w:left="6480" w:hanging="180"/>
      </w:pPr>
      <w:rPr>
        <w:rFonts w:cs="Times New Roman"/>
      </w:rPr>
    </w:lvl>
  </w:abstractNum>
  <w:abstractNum w:abstractNumId="30">
    <w:nsid w:val="271E5B45"/>
    <w:multiLevelType w:val="hybridMultilevel"/>
    <w:tmpl w:val="558C6A4A"/>
    <w:lvl w:ilvl="0" w:tplc="0408000B">
      <w:start w:val="1"/>
      <w:numFmt w:val="bullet"/>
      <w:lvlText w:val=""/>
      <w:lvlJc w:val="left"/>
      <w:pPr>
        <w:tabs>
          <w:tab w:val="num" w:pos="720"/>
        </w:tabs>
        <w:ind w:left="720" w:hanging="360"/>
      </w:pPr>
      <w:rPr>
        <w:rFonts w:ascii="Symbol" w:hAnsi="Symbol" w:hint="default"/>
        <w:b/>
        <w:i w:val="0"/>
        <w:sz w:val="20"/>
      </w:rPr>
    </w:lvl>
    <w:lvl w:ilvl="1" w:tplc="04080003">
      <w:start w:val="1"/>
      <w:numFmt w:val="bullet"/>
      <w:lvlText w:val="o"/>
      <w:lvlJc w:val="left"/>
      <w:pPr>
        <w:tabs>
          <w:tab w:val="num" w:pos="1440"/>
        </w:tabs>
        <w:ind w:left="1440" w:hanging="360"/>
      </w:pPr>
      <w:rPr>
        <w:rFonts w:ascii="Courier New" w:hAnsi="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31">
    <w:nsid w:val="27C90AD6"/>
    <w:multiLevelType w:val="hybridMultilevel"/>
    <w:tmpl w:val="EDB0364C"/>
    <w:lvl w:ilvl="0" w:tplc="0408000B">
      <w:start w:val="1"/>
      <w:numFmt w:val="bullet"/>
      <w:lvlText w:val=""/>
      <w:lvlJc w:val="left"/>
      <w:pPr>
        <w:tabs>
          <w:tab w:val="num" w:pos="720"/>
        </w:tabs>
        <w:ind w:left="720" w:hanging="360"/>
      </w:pPr>
      <w:rPr>
        <w:rFonts w:ascii="Wingdings" w:hAnsi="Wingdings" w:hint="default"/>
      </w:rPr>
    </w:lvl>
    <w:lvl w:ilvl="1" w:tplc="04080003">
      <w:start w:val="1"/>
      <w:numFmt w:val="bullet"/>
      <w:lvlText w:val="o"/>
      <w:lvlJc w:val="left"/>
      <w:pPr>
        <w:tabs>
          <w:tab w:val="num" w:pos="1440"/>
        </w:tabs>
        <w:ind w:left="1440" w:hanging="360"/>
      </w:pPr>
      <w:rPr>
        <w:rFonts w:ascii="Courier New" w:hAnsi="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32">
    <w:nsid w:val="299E49B1"/>
    <w:multiLevelType w:val="hybridMultilevel"/>
    <w:tmpl w:val="9D6E1918"/>
    <w:lvl w:ilvl="0" w:tplc="04080001">
      <w:start w:val="1"/>
      <w:numFmt w:val="bullet"/>
      <w:lvlText w:val=""/>
      <w:lvlJc w:val="left"/>
      <w:pPr>
        <w:tabs>
          <w:tab w:val="num" w:pos="1515"/>
        </w:tabs>
        <w:ind w:left="1515" w:hanging="360"/>
      </w:pPr>
      <w:rPr>
        <w:rFonts w:ascii="Symbol" w:hAnsi="Symbol" w:hint="default"/>
        <w:color w:val="auto"/>
      </w:rPr>
    </w:lvl>
    <w:lvl w:ilvl="1" w:tplc="04080003">
      <w:start w:val="1"/>
      <w:numFmt w:val="bullet"/>
      <w:lvlText w:val="o"/>
      <w:lvlJc w:val="left"/>
      <w:pPr>
        <w:tabs>
          <w:tab w:val="num" w:pos="1440"/>
        </w:tabs>
        <w:ind w:left="1440" w:hanging="360"/>
      </w:pPr>
      <w:rPr>
        <w:rFonts w:ascii="Courier New" w:hAnsi="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33">
    <w:nsid w:val="2C225EFE"/>
    <w:multiLevelType w:val="hybridMultilevel"/>
    <w:tmpl w:val="0372A65C"/>
    <w:lvl w:ilvl="0" w:tplc="32E02D6E">
      <w:start w:val="1"/>
      <w:numFmt w:val="bullet"/>
      <w:lvlText w:val=""/>
      <w:lvlJc w:val="left"/>
      <w:pPr>
        <w:tabs>
          <w:tab w:val="num" w:pos="720"/>
        </w:tabs>
        <w:ind w:left="720" w:hanging="360"/>
      </w:pPr>
      <w:rPr>
        <w:rFonts w:ascii="Symbol" w:hAnsi="Symbol" w:hint="default"/>
      </w:rPr>
    </w:lvl>
    <w:lvl w:ilvl="1" w:tplc="04080003">
      <w:start w:val="1"/>
      <w:numFmt w:val="bullet"/>
      <w:lvlText w:val="o"/>
      <w:lvlJc w:val="left"/>
      <w:pPr>
        <w:tabs>
          <w:tab w:val="num" w:pos="1440"/>
        </w:tabs>
        <w:ind w:left="1440" w:hanging="360"/>
      </w:pPr>
      <w:rPr>
        <w:rFonts w:ascii="Courier New" w:hAnsi="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34">
    <w:nsid w:val="2DE14E33"/>
    <w:multiLevelType w:val="hybridMultilevel"/>
    <w:tmpl w:val="E6864682"/>
    <w:lvl w:ilvl="0" w:tplc="04080001">
      <w:start w:val="1"/>
      <w:numFmt w:val="decimal"/>
      <w:lvlText w:val="%1)"/>
      <w:lvlJc w:val="left"/>
      <w:pPr>
        <w:ind w:left="720" w:hanging="360"/>
      </w:pPr>
      <w:rPr>
        <w:rFonts w:cs="Times New Roman" w:hint="default"/>
      </w:rPr>
    </w:lvl>
    <w:lvl w:ilvl="1" w:tplc="04080003">
      <w:start w:val="1"/>
      <w:numFmt w:val="lowerLetter"/>
      <w:lvlText w:val="%2."/>
      <w:lvlJc w:val="left"/>
      <w:pPr>
        <w:ind w:left="1440" w:hanging="360"/>
      </w:pPr>
      <w:rPr>
        <w:rFonts w:cs="Times New Roman"/>
      </w:rPr>
    </w:lvl>
    <w:lvl w:ilvl="2" w:tplc="04080005">
      <w:start w:val="1"/>
      <w:numFmt w:val="lowerRoman"/>
      <w:lvlText w:val="%3."/>
      <w:lvlJc w:val="right"/>
      <w:pPr>
        <w:ind w:left="2160" w:hanging="180"/>
      </w:pPr>
      <w:rPr>
        <w:rFonts w:cs="Times New Roman"/>
      </w:rPr>
    </w:lvl>
    <w:lvl w:ilvl="3" w:tplc="04080001">
      <w:start w:val="1"/>
      <w:numFmt w:val="decimal"/>
      <w:lvlText w:val="%4."/>
      <w:lvlJc w:val="left"/>
      <w:pPr>
        <w:ind w:left="2880" w:hanging="360"/>
      </w:pPr>
      <w:rPr>
        <w:rFonts w:cs="Times New Roman"/>
      </w:rPr>
    </w:lvl>
    <w:lvl w:ilvl="4" w:tplc="04080003">
      <w:start w:val="1"/>
      <w:numFmt w:val="lowerLetter"/>
      <w:lvlText w:val="%5."/>
      <w:lvlJc w:val="left"/>
      <w:pPr>
        <w:ind w:left="3600" w:hanging="360"/>
      </w:pPr>
      <w:rPr>
        <w:rFonts w:cs="Times New Roman"/>
      </w:rPr>
    </w:lvl>
    <w:lvl w:ilvl="5" w:tplc="04080005">
      <w:start w:val="1"/>
      <w:numFmt w:val="lowerRoman"/>
      <w:lvlText w:val="%6."/>
      <w:lvlJc w:val="right"/>
      <w:pPr>
        <w:ind w:left="4320" w:hanging="180"/>
      </w:pPr>
      <w:rPr>
        <w:rFonts w:cs="Times New Roman"/>
      </w:rPr>
    </w:lvl>
    <w:lvl w:ilvl="6" w:tplc="04080001">
      <w:start w:val="1"/>
      <w:numFmt w:val="decimal"/>
      <w:lvlText w:val="%7."/>
      <w:lvlJc w:val="left"/>
      <w:pPr>
        <w:ind w:left="5040" w:hanging="360"/>
      </w:pPr>
      <w:rPr>
        <w:rFonts w:cs="Times New Roman"/>
      </w:rPr>
    </w:lvl>
    <w:lvl w:ilvl="7" w:tplc="04080003">
      <w:start w:val="1"/>
      <w:numFmt w:val="lowerLetter"/>
      <w:lvlText w:val="%8."/>
      <w:lvlJc w:val="left"/>
      <w:pPr>
        <w:ind w:left="5760" w:hanging="360"/>
      </w:pPr>
      <w:rPr>
        <w:rFonts w:cs="Times New Roman"/>
      </w:rPr>
    </w:lvl>
    <w:lvl w:ilvl="8" w:tplc="04080005">
      <w:start w:val="1"/>
      <w:numFmt w:val="lowerRoman"/>
      <w:lvlText w:val="%9."/>
      <w:lvlJc w:val="right"/>
      <w:pPr>
        <w:ind w:left="6480" w:hanging="180"/>
      </w:pPr>
      <w:rPr>
        <w:rFonts w:cs="Times New Roman"/>
      </w:rPr>
    </w:lvl>
  </w:abstractNum>
  <w:abstractNum w:abstractNumId="35">
    <w:nsid w:val="30072D3E"/>
    <w:multiLevelType w:val="hybridMultilevel"/>
    <w:tmpl w:val="AF526A96"/>
    <w:lvl w:ilvl="0" w:tplc="04080011">
      <w:start w:val="1"/>
      <w:numFmt w:val="bullet"/>
      <w:pStyle w:val="PersonalInfo"/>
      <w:lvlText w:val=""/>
      <w:lvlJc w:val="left"/>
      <w:pPr>
        <w:tabs>
          <w:tab w:val="num" w:pos="0"/>
        </w:tabs>
        <w:ind w:left="240" w:hanging="240"/>
      </w:pPr>
      <w:rPr>
        <w:rFonts w:ascii="Wingdings" w:hAnsi="Wingdings" w:hint="default"/>
        <w:sz w:val="12"/>
      </w:rPr>
    </w:lvl>
    <w:lvl w:ilvl="1" w:tplc="04080019">
      <w:start w:val="1"/>
      <w:numFmt w:val="bullet"/>
      <w:lvlText w:val="o"/>
      <w:lvlJc w:val="left"/>
      <w:pPr>
        <w:tabs>
          <w:tab w:val="num" w:pos="1440"/>
        </w:tabs>
        <w:ind w:left="1440" w:hanging="360"/>
      </w:pPr>
      <w:rPr>
        <w:rFonts w:ascii="Courier New" w:hAnsi="Courier New" w:hint="default"/>
      </w:rPr>
    </w:lvl>
    <w:lvl w:ilvl="2" w:tplc="0408001B">
      <w:start w:val="1"/>
      <w:numFmt w:val="bullet"/>
      <w:lvlText w:val=""/>
      <w:lvlJc w:val="left"/>
      <w:pPr>
        <w:tabs>
          <w:tab w:val="num" w:pos="2160"/>
        </w:tabs>
        <w:ind w:left="2160" w:hanging="360"/>
      </w:pPr>
      <w:rPr>
        <w:rFonts w:ascii="Wingdings" w:hAnsi="Wingdings" w:hint="default"/>
      </w:rPr>
    </w:lvl>
    <w:lvl w:ilvl="3" w:tplc="0408000F">
      <w:start w:val="1"/>
      <w:numFmt w:val="bullet"/>
      <w:lvlText w:val=""/>
      <w:lvlJc w:val="left"/>
      <w:pPr>
        <w:tabs>
          <w:tab w:val="num" w:pos="2880"/>
        </w:tabs>
        <w:ind w:left="2880" w:hanging="360"/>
      </w:pPr>
      <w:rPr>
        <w:rFonts w:ascii="Symbol" w:hAnsi="Symbol" w:hint="default"/>
      </w:rPr>
    </w:lvl>
    <w:lvl w:ilvl="4" w:tplc="04080019">
      <w:start w:val="1"/>
      <w:numFmt w:val="bullet"/>
      <w:lvlText w:val="o"/>
      <w:lvlJc w:val="left"/>
      <w:pPr>
        <w:tabs>
          <w:tab w:val="num" w:pos="3600"/>
        </w:tabs>
        <w:ind w:left="3600" w:hanging="360"/>
      </w:pPr>
      <w:rPr>
        <w:rFonts w:ascii="Courier New" w:hAnsi="Courier New" w:hint="default"/>
      </w:rPr>
    </w:lvl>
    <w:lvl w:ilvl="5" w:tplc="0408001B">
      <w:start w:val="1"/>
      <w:numFmt w:val="bullet"/>
      <w:lvlText w:val=""/>
      <w:lvlJc w:val="left"/>
      <w:pPr>
        <w:tabs>
          <w:tab w:val="num" w:pos="4320"/>
        </w:tabs>
        <w:ind w:left="4320" w:hanging="360"/>
      </w:pPr>
      <w:rPr>
        <w:rFonts w:ascii="Wingdings" w:hAnsi="Wingdings" w:hint="default"/>
      </w:rPr>
    </w:lvl>
    <w:lvl w:ilvl="6" w:tplc="0408000F">
      <w:start w:val="1"/>
      <w:numFmt w:val="bullet"/>
      <w:lvlText w:val=""/>
      <w:lvlJc w:val="left"/>
      <w:pPr>
        <w:tabs>
          <w:tab w:val="num" w:pos="5040"/>
        </w:tabs>
        <w:ind w:left="5040" w:hanging="360"/>
      </w:pPr>
      <w:rPr>
        <w:rFonts w:ascii="Symbol" w:hAnsi="Symbol" w:hint="default"/>
      </w:rPr>
    </w:lvl>
    <w:lvl w:ilvl="7" w:tplc="04080019">
      <w:start w:val="1"/>
      <w:numFmt w:val="bullet"/>
      <w:lvlText w:val="o"/>
      <w:lvlJc w:val="left"/>
      <w:pPr>
        <w:tabs>
          <w:tab w:val="num" w:pos="5760"/>
        </w:tabs>
        <w:ind w:left="5760" w:hanging="360"/>
      </w:pPr>
      <w:rPr>
        <w:rFonts w:ascii="Courier New" w:hAnsi="Courier New" w:hint="default"/>
      </w:rPr>
    </w:lvl>
    <w:lvl w:ilvl="8" w:tplc="0408001B">
      <w:start w:val="1"/>
      <w:numFmt w:val="bullet"/>
      <w:lvlText w:val=""/>
      <w:lvlJc w:val="left"/>
      <w:pPr>
        <w:tabs>
          <w:tab w:val="num" w:pos="6480"/>
        </w:tabs>
        <w:ind w:left="6480" w:hanging="360"/>
      </w:pPr>
      <w:rPr>
        <w:rFonts w:ascii="Wingdings" w:hAnsi="Wingdings" w:hint="default"/>
      </w:rPr>
    </w:lvl>
  </w:abstractNum>
  <w:abstractNum w:abstractNumId="36">
    <w:nsid w:val="309F0A98"/>
    <w:multiLevelType w:val="hybridMultilevel"/>
    <w:tmpl w:val="E1B0DD88"/>
    <w:lvl w:ilvl="0" w:tplc="04080001">
      <w:start w:val="1"/>
      <w:numFmt w:val="bullet"/>
      <w:lvlText w:val="o"/>
      <w:lvlJc w:val="left"/>
      <w:pPr>
        <w:tabs>
          <w:tab w:val="num" w:pos="1515"/>
        </w:tabs>
        <w:ind w:left="1515" w:hanging="360"/>
      </w:pPr>
      <w:rPr>
        <w:rFonts w:ascii="Courier New" w:hAnsi="Courier New" w:hint="default"/>
        <w:b/>
        <w:color w:val="auto"/>
        <w:sz w:val="20"/>
      </w:rPr>
    </w:lvl>
    <w:lvl w:ilvl="1" w:tplc="04080003">
      <w:start w:val="1"/>
      <w:numFmt w:val="bullet"/>
      <w:lvlText w:val=""/>
      <w:lvlJc w:val="left"/>
      <w:pPr>
        <w:tabs>
          <w:tab w:val="num" w:pos="1440"/>
        </w:tabs>
        <w:ind w:left="1440" w:hanging="360"/>
      </w:pPr>
      <w:rPr>
        <w:rFonts w:ascii="Symbol" w:hAnsi="Symbol" w:hint="default"/>
        <w:b/>
        <w:color w:val="auto"/>
        <w:sz w:val="20"/>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37">
    <w:nsid w:val="317F02AE"/>
    <w:multiLevelType w:val="hybridMultilevel"/>
    <w:tmpl w:val="02804BFC"/>
    <w:lvl w:ilvl="0" w:tplc="30BE7A3A">
      <w:start w:val="1"/>
      <w:numFmt w:val="bullet"/>
      <w:lvlText w:val=""/>
      <w:lvlJc w:val="left"/>
      <w:pPr>
        <w:tabs>
          <w:tab w:val="num" w:pos="720"/>
        </w:tabs>
        <w:ind w:left="720" w:hanging="360"/>
      </w:pPr>
      <w:rPr>
        <w:rFonts w:ascii="Symbol" w:hAnsi="Symbol" w:hint="default"/>
      </w:rPr>
    </w:lvl>
    <w:lvl w:ilvl="1" w:tplc="04080001">
      <w:start w:val="1"/>
      <w:numFmt w:val="bullet"/>
      <w:lvlText w:val="o"/>
      <w:lvlJc w:val="left"/>
      <w:pPr>
        <w:tabs>
          <w:tab w:val="num" w:pos="1440"/>
        </w:tabs>
        <w:ind w:left="1440" w:hanging="360"/>
      </w:pPr>
      <w:rPr>
        <w:rFonts w:ascii="Courier New" w:hAnsi="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38">
    <w:nsid w:val="326F79AE"/>
    <w:multiLevelType w:val="hybridMultilevel"/>
    <w:tmpl w:val="D5047516"/>
    <w:lvl w:ilvl="0" w:tplc="04080001">
      <w:start w:val="1"/>
      <w:numFmt w:val="bullet"/>
      <w:lvlText w:val=""/>
      <w:lvlJc w:val="left"/>
      <w:pPr>
        <w:tabs>
          <w:tab w:val="num" w:pos="720"/>
        </w:tabs>
        <w:ind w:left="720" w:hanging="360"/>
      </w:pPr>
      <w:rPr>
        <w:rFonts w:ascii="Symbol" w:hAnsi="Symbol" w:hint="default"/>
      </w:rPr>
    </w:lvl>
    <w:lvl w:ilvl="1" w:tplc="04080003">
      <w:start w:val="1"/>
      <w:numFmt w:val="bullet"/>
      <w:lvlText w:val="o"/>
      <w:lvlJc w:val="left"/>
      <w:pPr>
        <w:ind w:left="1440" w:hanging="360"/>
      </w:pPr>
      <w:rPr>
        <w:rFonts w:ascii="Courier New" w:hAnsi="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hint="default"/>
      </w:rPr>
    </w:lvl>
    <w:lvl w:ilvl="8" w:tplc="04080005">
      <w:start w:val="1"/>
      <w:numFmt w:val="bullet"/>
      <w:lvlText w:val=""/>
      <w:lvlJc w:val="left"/>
      <w:pPr>
        <w:ind w:left="6480" w:hanging="360"/>
      </w:pPr>
      <w:rPr>
        <w:rFonts w:ascii="Wingdings" w:hAnsi="Wingdings" w:hint="default"/>
      </w:rPr>
    </w:lvl>
  </w:abstractNum>
  <w:abstractNum w:abstractNumId="39">
    <w:nsid w:val="32E002BB"/>
    <w:multiLevelType w:val="hybridMultilevel"/>
    <w:tmpl w:val="59CEAD0C"/>
    <w:lvl w:ilvl="0" w:tplc="750CC064">
      <w:start w:val="1"/>
      <w:numFmt w:val="decimal"/>
      <w:lvlText w:val="(%1)"/>
      <w:lvlJc w:val="left"/>
      <w:pPr>
        <w:tabs>
          <w:tab w:val="num" w:pos="420"/>
        </w:tabs>
        <w:ind w:left="420" w:hanging="360"/>
      </w:pPr>
      <w:rPr>
        <w:rFonts w:cs="Times New Roman" w:hint="default"/>
      </w:rPr>
    </w:lvl>
    <w:lvl w:ilvl="1" w:tplc="04080019">
      <w:start w:val="1"/>
      <w:numFmt w:val="lowerLetter"/>
      <w:lvlText w:val="%2."/>
      <w:lvlJc w:val="left"/>
      <w:pPr>
        <w:tabs>
          <w:tab w:val="num" w:pos="1140"/>
        </w:tabs>
        <w:ind w:left="1140" w:hanging="360"/>
      </w:pPr>
      <w:rPr>
        <w:rFonts w:cs="Times New Roman"/>
      </w:rPr>
    </w:lvl>
    <w:lvl w:ilvl="2" w:tplc="0408001B" w:tentative="1">
      <w:start w:val="1"/>
      <w:numFmt w:val="lowerRoman"/>
      <w:lvlText w:val="%3."/>
      <w:lvlJc w:val="right"/>
      <w:pPr>
        <w:tabs>
          <w:tab w:val="num" w:pos="1860"/>
        </w:tabs>
        <w:ind w:left="1860" w:hanging="180"/>
      </w:pPr>
      <w:rPr>
        <w:rFonts w:cs="Times New Roman"/>
      </w:rPr>
    </w:lvl>
    <w:lvl w:ilvl="3" w:tplc="0408000F" w:tentative="1">
      <w:start w:val="1"/>
      <w:numFmt w:val="decimal"/>
      <w:lvlText w:val="%4."/>
      <w:lvlJc w:val="left"/>
      <w:pPr>
        <w:tabs>
          <w:tab w:val="num" w:pos="2580"/>
        </w:tabs>
        <w:ind w:left="2580" w:hanging="360"/>
      </w:pPr>
      <w:rPr>
        <w:rFonts w:cs="Times New Roman"/>
      </w:rPr>
    </w:lvl>
    <w:lvl w:ilvl="4" w:tplc="04080019" w:tentative="1">
      <w:start w:val="1"/>
      <w:numFmt w:val="lowerLetter"/>
      <w:lvlText w:val="%5."/>
      <w:lvlJc w:val="left"/>
      <w:pPr>
        <w:tabs>
          <w:tab w:val="num" w:pos="3300"/>
        </w:tabs>
        <w:ind w:left="3300" w:hanging="360"/>
      </w:pPr>
      <w:rPr>
        <w:rFonts w:cs="Times New Roman"/>
      </w:rPr>
    </w:lvl>
    <w:lvl w:ilvl="5" w:tplc="0408001B" w:tentative="1">
      <w:start w:val="1"/>
      <w:numFmt w:val="lowerRoman"/>
      <w:lvlText w:val="%6."/>
      <w:lvlJc w:val="right"/>
      <w:pPr>
        <w:tabs>
          <w:tab w:val="num" w:pos="4020"/>
        </w:tabs>
        <w:ind w:left="4020" w:hanging="180"/>
      </w:pPr>
      <w:rPr>
        <w:rFonts w:cs="Times New Roman"/>
      </w:rPr>
    </w:lvl>
    <w:lvl w:ilvl="6" w:tplc="0408000F" w:tentative="1">
      <w:start w:val="1"/>
      <w:numFmt w:val="decimal"/>
      <w:lvlText w:val="%7."/>
      <w:lvlJc w:val="left"/>
      <w:pPr>
        <w:tabs>
          <w:tab w:val="num" w:pos="4740"/>
        </w:tabs>
        <w:ind w:left="4740" w:hanging="360"/>
      </w:pPr>
      <w:rPr>
        <w:rFonts w:cs="Times New Roman"/>
      </w:rPr>
    </w:lvl>
    <w:lvl w:ilvl="7" w:tplc="04080019" w:tentative="1">
      <w:start w:val="1"/>
      <w:numFmt w:val="lowerLetter"/>
      <w:lvlText w:val="%8."/>
      <w:lvlJc w:val="left"/>
      <w:pPr>
        <w:tabs>
          <w:tab w:val="num" w:pos="5460"/>
        </w:tabs>
        <w:ind w:left="5460" w:hanging="360"/>
      </w:pPr>
      <w:rPr>
        <w:rFonts w:cs="Times New Roman"/>
      </w:rPr>
    </w:lvl>
    <w:lvl w:ilvl="8" w:tplc="0408001B" w:tentative="1">
      <w:start w:val="1"/>
      <w:numFmt w:val="lowerRoman"/>
      <w:lvlText w:val="%9."/>
      <w:lvlJc w:val="right"/>
      <w:pPr>
        <w:tabs>
          <w:tab w:val="num" w:pos="6180"/>
        </w:tabs>
        <w:ind w:left="6180" w:hanging="180"/>
      </w:pPr>
      <w:rPr>
        <w:rFonts w:cs="Times New Roman"/>
      </w:rPr>
    </w:lvl>
  </w:abstractNum>
  <w:abstractNum w:abstractNumId="40">
    <w:nsid w:val="34235F9F"/>
    <w:multiLevelType w:val="hybridMultilevel"/>
    <w:tmpl w:val="C2B643E2"/>
    <w:lvl w:ilvl="0" w:tplc="0408000F">
      <w:start w:val="1"/>
      <w:numFmt w:val="bullet"/>
      <w:lvlText w:val=""/>
      <w:lvlJc w:val="left"/>
      <w:pPr>
        <w:ind w:left="720" w:hanging="360"/>
      </w:pPr>
      <w:rPr>
        <w:rFonts w:ascii="Symbol" w:hAnsi="Symbol" w:hint="default"/>
      </w:rPr>
    </w:lvl>
    <w:lvl w:ilvl="1" w:tplc="04080019">
      <w:start w:val="1"/>
      <w:numFmt w:val="bullet"/>
      <w:lvlText w:val="o"/>
      <w:lvlJc w:val="left"/>
      <w:pPr>
        <w:ind w:left="1440" w:hanging="360"/>
      </w:pPr>
      <w:rPr>
        <w:rFonts w:ascii="Courier New" w:hAnsi="Courier New" w:hint="default"/>
      </w:rPr>
    </w:lvl>
    <w:lvl w:ilvl="2" w:tplc="0408001B">
      <w:start w:val="1"/>
      <w:numFmt w:val="bullet"/>
      <w:lvlText w:val=""/>
      <w:lvlJc w:val="left"/>
      <w:pPr>
        <w:ind w:left="2160" w:hanging="360"/>
      </w:pPr>
      <w:rPr>
        <w:rFonts w:ascii="Wingdings" w:hAnsi="Wingdings" w:hint="default"/>
      </w:rPr>
    </w:lvl>
    <w:lvl w:ilvl="3" w:tplc="0408000F">
      <w:start w:val="1"/>
      <w:numFmt w:val="bullet"/>
      <w:lvlText w:val=""/>
      <w:lvlJc w:val="left"/>
      <w:pPr>
        <w:ind w:left="2880" w:hanging="360"/>
      </w:pPr>
      <w:rPr>
        <w:rFonts w:ascii="Symbol" w:hAnsi="Symbol" w:hint="default"/>
      </w:rPr>
    </w:lvl>
    <w:lvl w:ilvl="4" w:tplc="04080019">
      <w:start w:val="1"/>
      <w:numFmt w:val="bullet"/>
      <w:lvlText w:val="o"/>
      <w:lvlJc w:val="left"/>
      <w:pPr>
        <w:ind w:left="3600" w:hanging="360"/>
      </w:pPr>
      <w:rPr>
        <w:rFonts w:ascii="Courier New" w:hAnsi="Courier New" w:hint="default"/>
      </w:rPr>
    </w:lvl>
    <w:lvl w:ilvl="5" w:tplc="0408001B">
      <w:start w:val="1"/>
      <w:numFmt w:val="bullet"/>
      <w:lvlText w:val=""/>
      <w:lvlJc w:val="left"/>
      <w:pPr>
        <w:ind w:left="4320" w:hanging="360"/>
      </w:pPr>
      <w:rPr>
        <w:rFonts w:ascii="Wingdings" w:hAnsi="Wingdings" w:hint="default"/>
      </w:rPr>
    </w:lvl>
    <w:lvl w:ilvl="6" w:tplc="0408000F">
      <w:start w:val="1"/>
      <w:numFmt w:val="bullet"/>
      <w:lvlText w:val=""/>
      <w:lvlJc w:val="left"/>
      <w:pPr>
        <w:ind w:left="5040" w:hanging="360"/>
      </w:pPr>
      <w:rPr>
        <w:rFonts w:ascii="Symbol" w:hAnsi="Symbol" w:hint="default"/>
      </w:rPr>
    </w:lvl>
    <w:lvl w:ilvl="7" w:tplc="04080019">
      <w:start w:val="1"/>
      <w:numFmt w:val="bullet"/>
      <w:lvlText w:val="o"/>
      <w:lvlJc w:val="left"/>
      <w:pPr>
        <w:ind w:left="5760" w:hanging="360"/>
      </w:pPr>
      <w:rPr>
        <w:rFonts w:ascii="Courier New" w:hAnsi="Courier New" w:hint="default"/>
      </w:rPr>
    </w:lvl>
    <w:lvl w:ilvl="8" w:tplc="0408001B">
      <w:start w:val="1"/>
      <w:numFmt w:val="bullet"/>
      <w:lvlText w:val=""/>
      <w:lvlJc w:val="left"/>
      <w:pPr>
        <w:ind w:left="6480" w:hanging="360"/>
      </w:pPr>
      <w:rPr>
        <w:rFonts w:ascii="Wingdings" w:hAnsi="Wingdings" w:hint="default"/>
      </w:rPr>
    </w:lvl>
  </w:abstractNum>
  <w:abstractNum w:abstractNumId="41">
    <w:nsid w:val="37CE2486"/>
    <w:multiLevelType w:val="hybridMultilevel"/>
    <w:tmpl w:val="D9461580"/>
    <w:lvl w:ilvl="0" w:tplc="0408000B">
      <w:start w:val="1"/>
      <w:numFmt w:val="bullet"/>
      <w:lvlText w:val=""/>
      <w:lvlJc w:val="left"/>
      <w:pPr>
        <w:tabs>
          <w:tab w:val="num" w:pos="720"/>
        </w:tabs>
        <w:ind w:left="720" w:hanging="360"/>
      </w:pPr>
      <w:rPr>
        <w:rFonts w:ascii="Wingdings" w:hAnsi="Wingdings" w:hint="default"/>
      </w:rPr>
    </w:lvl>
    <w:lvl w:ilvl="1" w:tplc="04080003">
      <w:start w:val="1"/>
      <w:numFmt w:val="bullet"/>
      <w:lvlText w:val="o"/>
      <w:lvlJc w:val="left"/>
      <w:pPr>
        <w:tabs>
          <w:tab w:val="num" w:pos="1440"/>
        </w:tabs>
        <w:ind w:left="1440" w:hanging="360"/>
      </w:pPr>
      <w:rPr>
        <w:rFonts w:ascii="Courier New" w:hAnsi="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42">
    <w:nsid w:val="38096039"/>
    <w:multiLevelType w:val="hybridMultilevel"/>
    <w:tmpl w:val="756AD5C8"/>
    <w:lvl w:ilvl="0" w:tplc="04080001">
      <w:start w:val="1"/>
      <w:numFmt w:val="bullet"/>
      <w:lvlText w:val=""/>
      <w:lvlJc w:val="left"/>
      <w:pPr>
        <w:tabs>
          <w:tab w:val="num" w:pos="720"/>
        </w:tabs>
        <w:ind w:left="720" w:hanging="360"/>
      </w:pPr>
      <w:rPr>
        <w:rFonts w:ascii="Symbol" w:hAnsi="Symbol" w:hint="default"/>
      </w:rPr>
    </w:lvl>
    <w:lvl w:ilvl="1" w:tplc="04080003">
      <w:start w:val="1"/>
      <w:numFmt w:val="bullet"/>
      <w:lvlText w:val="o"/>
      <w:lvlJc w:val="left"/>
      <w:pPr>
        <w:tabs>
          <w:tab w:val="num" w:pos="1440"/>
        </w:tabs>
        <w:ind w:left="1440" w:hanging="360"/>
      </w:pPr>
      <w:rPr>
        <w:rFonts w:ascii="Courier New" w:hAnsi="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43">
    <w:nsid w:val="3B4B656E"/>
    <w:multiLevelType w:val="hybridMultilevel"/>
    <w:tmpl w:val="EDAC7990"/>
    <w:lvl w:ilvl="0" w:tplc="0408000F">
      <w:start w:val="1"/>
      <w:numFmt w:val="bullet"/>
      <w:lvlText w:val=""/>
      <w:lvlJc w:val="left"/>
      <w:pPr>
        <w:tabs>
          <w:tab w:val="num" w:pos="720"/>
        </w:tabs>
        <w:ind w:left="720" w:hanging="360"/>
      </w:pPr>
      <w:rPr>
        <w:rFonts w:ascii="Symbol" w:hAnsi="Symbol" w:hint="default"/>
      </w:rPr>
    </w:lvl>
    <w:lvl w:ilvl="1" w:tplc="04080019">
      <w:start w:val="1"/>
      <w:numFmt w:val="bullet"/>
      <w:lvlText w:val="o"/>
      <w:lvlJc w:val="left"/>
      <w:pPr>
        <w:tabs>
          <w:tab w:val="num" w:pos="1440"/>
        </w:tabs>
        <w:ind w:left="1440" w:hanging="360"/>
      </w:pPr>
      <w:rPr>
        <w:rFonts w:ascii="Courier New" w:hAnsi="Courier New" w:hint="default"/>
      </w:rPr>
    </w:lvl>
    <w:lvl w:ilvl="2" w:tplc="0408001B">
      <w:start w:val="1"/>
      <w:numFmt w:val="bullet"/>
      <w:lvlText w:val=""/>
      <w:lvlJc w:val="left"/>
      <w:pPr>
        <w:tabs>
          <w:tab w:val="num" w:pos="2160"/>
        </w:tabs>
        <w:ind w:left="2160" w:hanging="360"/>
      </w:pPr>
      <w:rPr>
        <w:rFonts w:ascii="Wingdings" w:hAnsi="Wingdings" w:hint="default"/>
      </w:rPr>
    </w:lvl>
    <w:lvl w:ilvl="3" w:tplc="0408000F">
      <w:start w:val="1"/>
      <w:numFmt w:val="bullet"/>
      <w:lvlText w:val=""/>
      <w:lvlJc w:val="left"/>
      <w:pPr>
        <w:tabs>
          <w:tab w:val="num" w:pos="2880"/>
        </w:tabs>
        <w:ind w:left="2880" w:hanging="360"/>
      </w:pPr>
      <w:rPr>
        <w:rFonts w:ascii="Symbol" w:hAnsi="Symbol" w:hint="default"/>
      </w:rPr>
    </w:lvl>
    <w:lvl w:ilvl="4" w:tplc="04080019">
      <w:start w:val="1"/>
      <w:numFmt w:val="bullet"/>
      <w:lvlText w:val="o"/>
      <w:lvlJc w:val="left"/>
      <w:pPr>
        <w:tabs>
          <w:tab w:val="num" w:pos="3600"/>
        </w:tabs>
        <w:ind w:left="3600" w:hanging="360"/>
      </w:pPr>
      <w:rPr>
        <w:rFonts w:ascii="Courier New" w:hAnsi="Courier New" w:hint="default"/>
      </w:rPr>
    </w:lvl>
    <w:lvl w:ilvl="5" w:tplc="0408001B">
      <w:start w:val="1"/>
      <w:numFmt w:val="bullet"/>
      <w:lvlText w:val=""/>
      <w:lvlJc w:val="left"/>
      <w:pPr>
        <w:tabs>
          <w:tab w:val="num" w:pos="4320"/>
        </w:tabs>
        <w:ind w:left="4320" w:hanging="360"/>
      </w:pPr>
      <w:rPr>
        <w:rFonts w:ascii="Wingdings" w:hAnsi="Wingdings" w:hint="default"/>
      </w:rPr>
    </w:lvl>
    <w:lvl w:ilvl="6" w:tplc="0408000F">
      <w:start w:val="1"/>
      <w:numFmt w:val="bullet"/>
      <w:lvlText w:val=""/>
      <w:lvlJc w:val="left"/>
      <w:pPr>
        <w:tabs>
          <w:tab w:val="num" w:pos="5040"/>
        </w:tabs>
        <w:ind w:left="5040" w:hanging="360"/>
      </w:pPr>
      <w:rPr>
        <w:rFonts w:ascii="Symbol" w:hAnsi="Symbol" w:hint="default"/>
      </w:rPr>
    </w:lvl>
    <w:lvl w:ilvl="7" w:tplc="04080019">
      <w:start w:val="1"/>
      <w:numFmt w:val="bullet"/>
      <w:lvlText w:val="o"/>
      <w:lvlJc w:val="left"/>
      <w:pPr>
        <w:tabs>
          <w:tab w:val="num" w:pos="5760"/>
        </w:tabs>
        <w:ind w:left="5760" w:hanging="360"/>
      </w:pPr>
      <w:rPr>
        <w:rFonts w:ascii="Courier New" w:hAnsi="Courier New" w:hint="default"/>
      </w:rPr>
    </w:lvl>
    <w:lvl w:ilvl="8" w:tplc="0408001B">
      <w:start w:val="1"/>
      <w:numFmt w:val="bullet"/>
      <w:lvlText w:val=""/>
      <w:lvlJc w:val="left"/>
      <w:pPr>
        <w:tabs>
          <w:tab w:val="num" w:pos="6480"/>
        </w:tabs>
        <w:ind w:left="6480" w:hanging="360"/>
      </w:pPr>
      <w:rPr>
        <w:rFonts w:ascii="Wingdings" w:hAnsi="Wingdings" w:hint="default"/>
      </w:rPr>
    </w:lvl>
  </w:abstractNum>
  <w:abstractNum w:abstractNumId="44">
    <w:nsid w:val="3BCD7979"/>
    <w:multiLevelType w:val="hybridMultilevel"/>
    <w:tmpl w:val="AE48B23A"/>
    <w:lvl w:ilvl="0" w:tplc="04080001">
      <w:start w:val="1"/>
      <w:numFmt w:val="bullet"/>
      <w:lvlText w:val="-"/>
      <w:lvlJc w:val="left"/>
      <w:pPr>
        <w:ind w:left="1080" w:hanging="360"/>
      </w:pPr>
      <w:rPr>
        <w:rFonts w:ascii="Bookman Old Style" w:eastAsia="Times New Roman" w:hAnsi="Bookman Old Style" w:hint="default"/>
      </w:rPr>
    </w:lvl>
    <w:lvl w:ilvl="1" w:tplc="04080003">
      <w:start w:val="1"/>
      <w:numFmt w:val="bullet"/>
      <w:lvlText w:val="o"/>
      <w:lvlJc w:val="left"/>
      <w:pPr>
        <w:ind w:left="1440" w:hanging="360"/>
      </w:pPr>
      <w:rPr>
        <w:rFonts w:ascii="Courier New" w:hAnsi="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hint="default"/>
      </w:rPr>
    </w:lvl>
    <w:lvl w:ilvl="8" w:tplc="04080005">
      <w:start w:val="1"/>
      <w:numFmt w:val="bullet"/>
      <w:lvlText w:val=""/>
      <w:lvlJc w:val="left"/>
      <w:pPr>
        <w:ind w:left="6480" w:hanging="360"/>
      </w:pPr>
      <w:rPr>
        <w:rFonts w:ascii="Wingdings" w:hAnsi="Wingdings" w:hint="default"/>
      </w:rPr>
    </w:lvl>
  </w:abstractNum>
  <w:abstractNum w:abstractNumId="45">
    <w:nsid w:val="3C4E3A2C"/>
    <w:multiLevelType w:val="hybridMultilevel"/>
    <w:tmpl w:val="B42EE2B6"/>
    <w:lvl w:ilvl="0" w:tplc="7FE2971E">
      <w:start w:val="1"/>
      <w:numFmt w:val="bullet"/>
      <w:lvlText w:val="o"/>
      <w:lvlJc w:val="left"/>
      <w:pPr>
        <w:tabs>
          <w:tab w:val="num" w:pos="1440"/>
        </w:tabs>
        <w:ind w:left="1440" w:hanging="360"/>
      </w:pPr>
      <w:rPr>
        <w:rFonts w:ascii="Courier New" w:hAnsi="Courier New" w:hint="default"/>
        <w:b/>
        <w:sz w:val="24"/>
      </w:rPr>
    </w:lvl>
    <w:lvl w:ilvl="1" w:tplc="04080003">
      <w:start w:val="1"/>
      <w:numFmt w:val="bullet"/>
      <w:lvlText w:val="o"/>
      <w:lvlJc w:val="left"/>
      <w:pPr>
        <w:tabs>
          <w:tab w:val="num" w:pos="1440"/>
        </w:tabs>
        <w:ind w:left="1440" w:hanging="360"/>
      </w:pPr>
      <w:rPr>
        <w:rFonts w:ascii="Courier New" w:hAnsi="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46">
    <w:nsid w:val="3EA74A88"/>
    <w:multiLevelType w:val="hybridMultilevel"/>
    <w:tmpl w:val="1E004132"/>
    <w:lvl w:ilvl="0" w:tplc="04080001">
      <w:start w:val="1"/>
      <w:numFmt w:val="bullet"/>
      <w:lvlText w:val=""/>
      <w:lvlJc w:val="left"/>
      <w:pPr>
        <w:tabs>
          <w:tab w:val="num" w:pos="720"/>
        </w:tabs>
        <w:ind w:left="720" w:hanging="360"/>
      </w:pPr>
      <w:rPr>
        <w:rFonts w:ascii="Symbol" w:hAnsi="Symbol" w:hint="default"/>
      </w:rPr>
    </w:lvl>
    <w:lvl w:ilvl="1" w:tplc="04080003">
      <w:start w:val="1"/>
      <w:numFmt w:val="bullet"/>
      <w:lvlText w:val="o"/>
      <w:lvlJc w:val="left"/>
      <w:pPr>
        <w:tabs>
          <w:tab w:val="num" w:pos="1440"/>
        </w:tabs>
        <w:ind w:left="1440" w:hanging="360"/>
      </w:pPr>
      <w:rPr>
        <w:rFonts w:ascii="Courier New" w:hAnsi="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47">
    <w:nsid w:val="40BE7E56"/>
    <w:multiLevelType w:val="hybridMultilevel"/>
    <w:tmpl w:val="4F70EDE2"/>
    <w:lvl w:ilvl="0" w:tplc="04080001">
      <w:start w:val="1"/>
      <w:numFmt w:val="bullet"/>
      <w:lvlText w:val=""/>
      <w:lvlJc w:val="left"/>
      <w:pPr>
        <w:tabs>
          <w:tab w:val="num" w:pos="360"/>
        </w:tabs>
        <w:ind w:left="360" w:hanging="360"/>
      </w:pPr>
      <w:rPr>
        <w:rFonts w:ascii="Symbol" w:hAnsi="Symbol" w:hint="default"/>
      </w:rPr>
    </w:lvl>
    <w:lvl w:ilvl="1" w:tplc="04080003">
      <w:start w:val="1"/>
      <w:numFmt w:val="bullet"/>
      <w:lvlText w:val="o"/>
      <w:lvlJc w:val="left"/>
      <w:pPr>
        <w:tabs>
          <w:tab w:val="num" w:pos="1080"/>
        </w:tabs>
        <w:ind w:left="1080" w:hanging="360"/>
      </w:pPr>
      <w:rPr>
        <w:rFonts w:ascii="Courier New" w:hAnsi="Courier New" w:hint="default"/>
      </w:rPr>
    </w:lvl>
    <w:lvl w:ilvl="2" w:tplc="04080005">
      <w:start w:val="1"/>
      <w:numFmt w:val="bullet"/>
      <w:lvlText w:val=""/>
      <w:lvlJc w:val="left"/>
      <w:pPr>
        <w:tabs>
          <w:tab w:val="num" w:pos="1800"/>
        </w:tabs>
        <w:ind w:left="1800" w:hanging="360"/>
      </w:pPr>
      <w:rPr>
        <w:rFonts w:ascii="Wingdings" w:hAnsi="Wingdings" w:hint="default"/>
      </w:rPr>
    </w:lvl>
    <w:lvl w:ilvl="3" w:tplc="04080001">
      <w:start w:val="1"/>
      <w:numFmt w:val="bullet"/>
      <w:lvlText w:val=""/>
      <w:lvlJc w:val="left"/>
      <w:pPr>
        <w:tabs>
          <w:tab w:val="num" w:pos="2520"/>
        </w:tabs>
        <w:ind w:left="2520" w:hanging="360"/>
      </w:pPr>
      <w:rPr>
        <w:rFonts w:ascii="Symbol" w:hAnsi="Symbol" w:hint="default"/>
      </w:rPr>
    </w:lvl>
    <w:lvl w:ilvl="4" w:tplc="04080003">
      <w:start w:val="1"/>
      <w:numFmt w:val="bullet"/>
      <w:lvlText w:val="o"/>
      <w:lvlJc w:val="left"/>
      <w:pPr>
        <w:tabs>
          <w:tab w:val="num" w:pos="3240"/>
        </w:tabs>
        <w:ind w:left="3240" w:hanging="360"/>
      </w:pPr>
      <w:rPr>
        <w:rFonts w:ascii="Courier New" w:hAnsi="Courier New" w:hint="default"/>
      </w:rPr>
    </w:lvl>
    <w:lvl w:ilvl="5" w:tplc="04080005">
      <w:start w:val="1"/>
      <w:numFmt w:val="bullet"/>
      <w:lvlText w:val=""/>
      <w:lvlJc w:val="left"/>
      <w:pPr>
        <w:tabs>
          <w:tab w:val="num" w:pos="3960"/>
        </w:tabs>
        <w:ind w:left="3960" w:hanging="360"/>
      </w:pPr>
      <w:rPr>
        <w:rFonts w:ascii="Wingdings" w:hAnsi="Wingdings" w:hint="default"/>
      </w:rPr>
    </w:lvl>
    <w:lvl w:ilvl="6" w:tplc="04080001">
      <w:start w:val="1"/>
      <w:numFmt w:val="bullet"/>
      <w:lvlText w:val=""/>
      <w:lvlJc w:val="left"/>
      <w:pPr>
        <w:tabs>
          <w:tab w:val="num" w:pos="4680"/>
        </w:tabs>
        <w:ind w:left="4680" w:hanging="360"/>
      </w:pPr>
      <w:rPr>
        <w:rFonts w:ascii="Symbol" w:hAnsi="Symbol" w:hint="default"/>
      </w:rPr>
    </w:lvl>
    <w:lvl w:ilvl="7" w:tplc="04080003">
      <w:start w:val="1"/>
      <w:numFmt w:val="bullet"/>
      <w:lvlText w:val="o"/>
      <w:lvlJc w:val="left"/>
      <w:pPr>
        <w:tabs>
          <w:tab w:val="num" w:pos="5400"/>
        </w:tabs>
        <w:ind w:left="5400" w:hanging="360"/>
      </w:pPr>
      <w:rPr>
        <w:rFonts w:ascii="Courier New" w:hAnsi="Courier New" w:hint="default"/>
      </w:rPr>
    </w:lvl>
    <w:lvl w:ilvl="8" w:tplc="04080005">
      <w:start w:val="1"/>
      <w:numFmt w:val="bullet"/>
      <w:lvlText w:val=""/>
      <w:lvlJc w:val="left"/>
      <w:pPr>
        <w:tabs>
          <w:tab w:val="num" w:pos="6120"/>
        </w:tabs>
        <w:ind w:left="6120" w:hanging="360"/>
      </w:pPr>
      <w:rPr>
        <w:rFonts w:ascii="Wingdings" w:hAnsi="Wingdings" w:hint="default"/>
      </w:rPr>
    </w:lvl>
  </w:abstractNum>
  <w:abstractNum w:abstractNumId="48">
    <w:nsid w:val="43096DCB"/>
    <w:multiLevelType w:val="hybridMultilevel"/>
    <w:tmpl w:val="ACF02586"/>
    <w:lvl w:ilvl="0" w:tplc="1E4E0D32">
      <w:start w:val="1"/>
      <w:numFmt w:val="bullet"/>
      <w:lvlText w:val=""/>
      <w:lvlJc w:val="left"/>
      <w:pPr>
        <w:tabs>
          <w:tab w:val="num" w:pos="720"/>
        </w:tabs>
        <w:ind w:left="720" w:hanging="360"/>
      </w:pPr>
      <w:rPr>
        <w:rFonts w:ascii="Symbol" w:hAnsi="Symbol" w:hint="default"/>
      </w:rPr>
    </w:lvl>
    <w:lvl w:ilvl="1" w:tplc="04080019">
      <w:start w:val="1"/>
      <w:numFmt w:val="bullet"/>
      <w:lvlText w:val="o"/>
      <w:lvlJc w:val="left"/>
      <w:pPr>
        <w:tabs>
          <w:tab w:val="num" w:pos="1440"/>
        </w:tabs>
        <w:ind w:left="1440" w:hanging="360"/>
      </w:pPr>
      <w:rPr>
        <w:rFonts w:ascii="Courier New" w:hAnsi="Courier New" w:hint="default"/>
      </w:rPr>
    </w:lvl>
    <w:lvl w:ilvl="2" w:tplc="0408001B">
      <w:start w:val="1"/>
      <w:numFmt w:val="bullet"/>
      <w:lvlText w:val=""/>
      <w:lvlJc w:val="left"/>
      <w:pPr>
        <w:tabs>
          <w:tab w:val="num" w:pos="2160"/>
        </w:tabs>
        <w:ind w:left="2160" w:hanging="360"/>
      </w:pPr>
      <w:rPr>
        <w:rFonts w:ascii="Wingdings" w:hAnsi="Wingdings" w:hint="default"/>
      </w:rPr>
    </w:lvl>
    <w:lvl w:ilvl="3" w:tplc="0408000F">
      <w:start w:val="1"/>
      <w:numFmt w:val="bullet"/>
      <w:lvlText w:val=""/>
      <w:lvlJc w:val="left"/>
      <w:pPr>
        <w:tabs>
          <w:tab w:val="num" w:pos="2880"/>
        </w:tabs>
        <w:ind w:left="2880" w:hanging="360"/>
      </w:pPr>
      <w:rPr>
        <w:rFonts w:ascii="Symbol" w:hAnsi="Symbol" w:hint="default"/>
      </w:rPr>
    </w:lvl>
    <w:lvl w:ilvl="4" w:tplc="04080019">
      <w:start w:val="1"/>
      <w:numFmt w:val="bullet"/>
      <w:lvlText w:val="o"/>
      <w:lvlJc w:val="left"/>
      <w:pPr>
        <w:tabs>
          <w:tab w:val="num" w:pos="3600"/>
        </w:tabs>
        <w:ind w:left="3600" w:hanging="360"/>
      </w:pPr>
      <w:rPr>
        <w:rFonts w:ascii="Courier New" w:hAnsi="Courier New" w:hint="default"/>
      </w:rPr>
    </w:lvl>
    <w:lvl w:ilvl="5" w:tplc="0408001B">
      <w:start w:val="1"/>
      <w:numFmt w:val="bullet"/>
      <w:lvlText w:val=""/>
      <w:lvlJc w:val="left"/>
      <w:pPr>
        <w:tabs>
          <w:tab w:val="num" w:pos="4320"/>
        </w:tabs>
        <w:ind w:left="4320" w:hanging="360"/>
      </w:pPr>
      <w:rPr>
        <w:rFonts w:ascii="Wingdings" w:hAnsi="Wingdings" w:hint="default"/>
      </w:rPr>
    </w:lvl>
    <w:lvl w:ilvl="6" w:tplc="0408000F">
      <w:start w:val="1"/>
      <w:numFmt w:val="bullet"/>
      <w:lvlText w:val=""/>
      <w:lvlJc w:val="left"/>
      <w:pPr>
        <w:tabs>
          <w:tab w:val="num" w:pos="5040"/>
        </w:tabs>
        <w:ind w:left="5040" w:hanging="360"/>
      </w:pPr>
      <w:rPr>
        <w:rFonts w:ascii="Symbol" w:hAnsi="Symbol" w:hint="default"/>
      </w:rPr>
    </w:lvl>
    <w:lvl w:ilvl="7" w:tplc="04080019">
      <w:start w:val="1"/>
      <w:numFmt w:val="bullet"/>
      <w:lvlText w:val="o"/>
      <w:lvlJc w:val="left"/>
      <w:pPr>
        <w:tabs>
          <w:tab w:val="num" w:pos="5760"/>
        </w:tabs>
        <w:ind w:left="5760" w:hanging="360"/>
      </w:pPr>
      <w:rPr>
        <w:rFonts w:ascii="Courier New" w:hAnsi="Courier New" w:hint="default"/>
      </w:rPr>
    </w:lvl>
    <w:lvl w:ilvl="8" w:tplc="0408001B">
      <w:start w:val="1"/>
      <w:numFmt w:val="bullet"/>
      <w:lvlText w:val=""/>
      <w:lvlJc w:val="left"/>
      <w:pPr>
        <w:tabs>
          <w:tab w:val="num" w:pos="6480"/>
        </w:tabs>
        <w:ind w:left="6480" w:hanging="360"/>
      </w:pPr>
      <w:rPr>
        <w:rFonts w:ascii="Wingdings" w:hAnsi="Wingdings" w:hint="default"/>
      </w:rPr>
    </w:lvl>
  </w:abstractNum>
  <w:abstractNum w:abstractNumId="49">
    <w:nsid w:val="435F532E"/>
    <w:multiLevelType w:val="hybridMultilevel"/>
    <w:tmpl w:val="8946C834"/>
    <w:lvl w:ilvl="0" w:tplc="04080001">
      <w:start w:val="1"/>
      <w:numFmt w:val="bullet"/>
      <w:lvlText w:val=""/>
      <w:lvlJc w:val="left"/>
      <w:pPr>
        <w:tabs>
          <w:tab w:val="num" w:pos="720"/>
        </w:tabs>
        <w:ind w:left="720" w:hanging="360"/>
      </w:pPr>
      <w:rPr>
        <w:rFonts w:ascii="Symbol" w:hAnsi="Symbol" w:hint="default"/>
      </w:rPr>
    </w:lvl>
    <w:lvl w:ilvl="1" w:tplc="04080003">
      <w:start w:val="1"/>
      <w:numFmt w:val="bullet"/>
      <w:lvlText w:val="o"/>
      <w:lvlJc w:val="left"/>
      <w:pPr>
        <w:tabs>
          <w:tab w:val="num" w:pos="1440"/>
        </w:tabs>
        <w:ind w:left="1440" w:hanging="360"/>
      </w:pPr>
      <w:rPr>
        <w:rFonts w:ascii="Courier New" w:hAnsi="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50">
    <w:nsid w:val="437D47AC"/>
    <w:multiLevelType w:val="hybridMultilevel"/>
    <w:tmpl w:val="ABB6EDB2"/>
    <w:lvl w:ilvl="0" w:tplc="30BE7A3A">
      <w:start w:val="1"/>
      <w:numFmt w:val="bullet"/>
      <w:lvlText w:val="o"/>
      <w:lvlJc w:val="left"/>
      <w:pPr>
        <w:tabs>
          <w:tab w:val="num" w:pos="720"/>
        </w:tabs>
        <w:ind w:left="720" w:hanging="360"/>
      </w:pPr>
      <w:rPr>
        <w:rFonts w:ascii="Courier New" w:hAnsi="Courier New" w:hint="default"/>
        <w:b/>
        <w:i w:val="0"/>
        <w:sz w:val="20"/>
      </w:rPr>
    </w:lvl>
    <w:lvl w:ilvl="1" w:tplc="04080019">
      <w:start w:val="1"/>
      <w:numFmt w:val="lowerLetter"/>
      <w:lvlText w:val="%2."/>
      <w:lvlJc w:val="left"/>
      <w:pPr>
        <w:tabs>
          <w:tab w:val="num" w:pos="720"/>
        </w:tabs>
        <w:ind w:left="720" w:hanging="360"/>
      </w:pPr>
      <w:rPr>
        <w:rFonts w:cs="Times New Roman"/>
      </w:rPr>
    </w:lvl>
    <w:lvl w:ilvl="2" w:tplc="0408001B" w:tentative="1">
      <w:start w:val="1"/>
      <w:numFmt w:val="lowerRoman"/>
      <w:lvlText w:val="%3."/>
      <w:lvlJc w:val="right"/>
      <w:pPr>
        <w:tabs>
          <w:tab w:val="num" w:pos="1440"/>
        </w:tabs>
        <w:ind w:left="1440" w:hanging="180"/>
      </w:pPr>
      <w:rPr>
        <w:rFonts w:cs="Times New Roman"/>
      </w:rPr>
    </w:lvl>
    <w:lvl w:ilvl="3" w:tplc="0408000F" w:tentative="1">
      <w:start w:val="1"/>
      <w:numFmt w:val="decimal"/>
      <w:lvlText w:val="%4."/>
      <w:lvlJc w:val="left"/>
      <w:pPr>
        <w:tabs>
          <w:tab w:val="num" w:pos="2160"/>
        </w:tabs>
        <w:ind w:left="2160" w:hanging="360"/>
      </w:pPr>
      <w:rPr>
        <w:rFonts w:cs="Times New Roman"/>
      </w:rPr>
    </w:lvl>
    <w:lvl w:ilvl="4" w:tplc="04080019" w:tentative="1">
      <w:start w:val="1"/>
      <w:numFmt w:val="lowerLetter"/>
      <w:lvlText w:val="%5."/>
      <w:lvlJc w:val="left"/>
      <w:pPr>
        <w:tabs>
          <w:tab w:val="num" w:pos="2880"/>
        </w:tabs>
        <w:ind w:left="2880" w:hanging="360"/>
      </w:pPr>
      <w:rPr>
        <w:rFonts w:cs="Times New Roman"/>
      </w:rPr>
    </w:lvl>
    <w:lvl w:ilvl="5" w:tplc="0408001B" w:tentative="1">
      <w:start w:val="1"/>
      <w:numFmt w:val="lowerRoman"/>
      <w:lvlText w:val="%6."/>
      <w:lvlJc w:val="right"/>
      <w:pPr>
        <w:tabs>
          <w:tab w:val="num" w:pos="3600"/>
        </w:tabs>
        <w:ind w:left="3600" w:hanging="180"/>
      </w:pPr>
      <w:rPr>
        <w:rFonts w:cs="Times New Roman"/>
      </w:rPr>
    </w:lvl>
    <w:lvl w:ilvl="6" w:tplc="0408000F" w:tentative="1">
      <w:start w:val="1"/>
      <w:numFmt w:val="decimal"/>
      <w:lvlText w:val="%7."/>
      <w:lvlJc w:val="left"/>
      <w:pPr>
        <w:tabs>
          <w:tab w:val="num" w:pos="4320"/>
        </w:tabs>
        <w:ind w:left="4320" w:hanging="360"/>
      </w:pPr>
      <w:rPr>
        <w:rFonts w:cs="Times New Roman"/>
      </w:rPr>
    </w:lvl>
    <w:lvl w:ilvl="7" w:tplc="04080019" w:tentative="1">
      <w:start w:val="1"/>
      <w:numFmt w:val="lowerLetter"/>
      <w:lvlText w:val="%8."/>
      <w:lvlJc w:val="left"/>
      <w:pPr>
        <w:tabs>
          <w:tab w:val="num" w:pos="5040"/>
        </w:tabs>
        <w:ind w:left="5040" w:hanging="360"/>
      </w:pPr>
      <w:rPr>
        <w:rFonts w:cs="Times New Roman"/>
      </w:rPr>
    </w:lvl>
    <w:lvl w:ilvl="8" w:tplc="0408001B" w:tentative="1">
      <w:start w:val="1"/>
      <w:numFmt w:val="lowerRoman"/>
      <w:lvlText w:val="%9."/>
      <w:lvlJc w:val="right"/>
      <w:pPr>
        <w:tabs>
          <w:tab w:val="num" w:pos="5760"/>
        </w:tabs>
        <w:ind w:left="5760" w:hanging="180"/>
      </w:pPr>
      <w:rPr>
        <w:rFonts w:cs="Times New Roman"/>
      </w:rPr>
    </w:lvl>
  </w:abstractNum>
  <w:abstractNum w:abstractNumId="51">
    <w:nsid w:val="43851866"/>
    <w:multiLevelType w:val="hybridMultilevel"/>
    <w:tmpl w:val="1B00390A"/>
    <w:lvl w:ilvl="0" w:tplc="04080001">
      <w:start w:val="1"/>
      <w:numFmt w:val="bullet"/>
      <w:lvlText w:val=""/>
      <w:lvlJc w:val="left"/>
      <w:pPr>
        <w:tabs>
          <w:tab w:val="num" w:pos="720"/>
        </w:tabs>
        <w:ind w:left="720" w:hanging="360"/>
      </w:pPr>
      <w:rPr>
        <w:rFonts w:ascii="Symbol" w:hAnsi="Symbol" w:hint="default"/>
      </w:rPr>
    </w:lvl>
    <w:lvl w:ilvl="1" w:tplc="0408000B">
      <w:start w:val="1"/>
      <w:numFmt w:val="bullet"/>
      <w:lvlText w:val=""/>
      <w:lvlJc w:val="left"/>
      <w:pPr>
        <w:tabs>
          <w:tab w:val="num" w:pos="1440"/>
        </w:tabs>
        <w:ind w:left="1440" w:hanging="360"/>
      </w:pPr>
      <w:rPr>
        <w:rFonts w:ascii="Wingdings" w:hAnsi="Wingdings"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52">
    <w:nsid w:val="46AD11B1"/>
    <w:multiLevelType w:val="hybridMultilevel"/>
    <w:tmpl w:val="D79ACB2A"/>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3">
    <w:nsid w:val="47B35712"/>
    <w:multiLevelType w:val="hybridMultilevel"/>
    <w:tmpl w:val="4EDE24A0"/>
    <w:lvl w:ilvl="0" w:tplc="0408000F">
      <w:start w:val="1"/>
      <w:numFmt w:val="decimal"/>
      <w:lvlText w:val="%1."/>
      <w:lvlJc w:val="left"/>
      <w:pPr>
        <w:tabs>
          <w:tab w:val="num" w:pos="720"/>
        </w:tabs>
        <w:ind w:left="720" w:hanging="360"/>
      </w:pPr>
      <w:rPr>
        <w:rFonts w:cs="Times New Roman"/>
      </w:rPr>
    </w:lvl>
    <w:lvl w:ilvl="1" w:tplc="04080019">
      <w:start w:val="1"/>
      <w:numFmt w:val="lowerLetter"/>
      <w:lvlText w:val="%2."/>
      <w:lvlJc w:val="left"/>
      <w:pPr>
        <w:tabs>
          <w:tab w:val="num" w:pos="1440"/>
        </w:tabs>
        <w:ind w:left="1440" w:hanging="360"/>
      </w:pPr>
      <w:rPr>
        <w:rFonts w:cs="Times New Roman"/>
      </w:rPr>
    </w:lvl>
    <w:lvl w:ilvl="2" w:tplc="0408001B">
      <w:start w:val="1"/>
      <w:numFmt w:val="lowerRoman"/>
      <w:lvlText w:val="%3."/>
      <w:lvlJc w:val="right"/>
      <w:pPr>
        <w:tabs>
          <w:tab w:val="num" w:pos="2160"/>
        </w:tabs>
        <w:ind w:left="2160" w:hanging="180"/>
      </w:pPr>
      <w:rPr>
        <w:rFonts w:cs="Times New Roman"/>
      </w:rPr>
    </w:lvl>
    <w:lvl w:ilvl="3" w:tplc="0408000F">
      <w:start w:val="1"/>
      <w:numFmt w:val="decimal"/>
      <w:lvlText w:val="%4."/>
      <w:lvlJc w:val="left"/>
      <w:pPr>
        <w:tabs>
          <w:tab w:val="num" w:pos="2880"/>
        </w:tabs>
        <w:ind w:left="2880" w:hanging="360"/>
      </w:pPr>
      <w:rPr>
        <w:rFonts w:cs="Times New Roman"/>
      </w:rPr>
    </w:lvl>
    <w:lvl w:ilvl="4" w:tplc="04080019">
      <w:start w:val="1"/>
      <w:numFmt w:val="lowerLetter"/>
      <w:lvlText w:val="%5."/>
      <w:lvlJc w:val="left"/>
      <w:pPr>
        <w:tabs>
          <w:tab w:val="num" w:pos="3600"/>
        </w:tabs>
        <w:ind w:left="3600" w:hanging="360"/>
      </w:pPr>
      <w:rPr>
        <w:rFonts w:cs="Times New Roman"/>
      </w:rPr>
    </w:lvl>
    <w:lvl w:ilvl="5" w:tplc="0408001B">
      <w:start w:val="1"/>
      <w:numFmt w:val="lowerRoman"/>
      <w:lvlText w:val="%6."/>
      <w:lvlJc w:val="right"/>
      <w:pPr>
        <w:tabs>
          <w:tab w:val="num" w:pos="4320"/>
        </w:tabs>
        <w:ind w:left="4320" w:hanging="180"/>
      </w:pPr>
      <w:rPr>
        <w:rFonts w:cs="Times New Roman"/>
      </w:rPr>
    </w:lvl>
    <w:lvl w:ilvl="6" w:tplc="0408000F">
      <w:start w:val="1"/>
      <w:numFmt w:val="decimal"/>
      <w:lvlText w:val="%7."/>
      <w:lvlJc w:val="left"/>
      <w:pPr>
        <w:tabs>
          <w:tab w:val="num" w:pos="5040"/>
        </w:tabs>
        <w:ind w:left="5040" w:hanging="360"/>
      </w:pPr>
      <w:rPr>
        <w:rFonts w:cs="Times New Roman"/>
      </w:rPr>
    </w:lvl>
    <w:lvl w:ilvl="7" w:tplc="04080019">
      <w:start w:val="1"/>
      <w:numFmt w:val="lowerLetter"/>
      <w:lvlText w:val="%8."/>
      <w:lvlJc w:val="left"/>
      <w:pPr>
        <w:tabs>
          <w:tab w:val="num" w:pos="5760"/>
        </w:tabs>
        <w:ind w:left="5760" w:hanging="360"/>
      </w:pPr>
      <w:rPr>
        <w:rFonts w:cs="Times New Roman"/>
      </w:rPr>
    </w:lvl>
    <w:lvl w:ilvl="8" w:tplc="0408001B">
      <w:start w:val="1"/>
      <w:numFmt w:val="lowerRoman"/>
      <w:lvlText w:val="%9."/>
      <w:lvlJc w:val="right"/>
      <w:pPr>
        <w:tabs>
          <w:tab w:val="num" w:pos="6480"/>
        </w:tabs>
        <w:ind w:left="6480" w:hanging="180"/>
      </w:pPr>
      <w:rPr>
        <w:rFonts w:cs="Times New Roman"/>
      </w:rPr>
    </w:lvl>
  </w:abstractNum>
  <w:abstractNum w:abstractNumId="54">
    <w:nsid w:val="480C3B9E"/>
    <w:multiLevelType w:val="hybridMultilevel"/>
    <w:tmpl w:val="8DF8C3C4"/>
    <w:lvl w:ilvl="0" w:tplc="0408000B">
      <w:start w:val="1"/>
      <w:numFmt w:val="bullet"/>
      <w:lvlText w:val=""/>
      <w:lvlJc w:val="left"/>
      <w:pPr>
        <w:tabs>
          <w:tab w:val="num" w:pos="510"/>
        </w:tabs>
        <w:ind w:left="510" w:hanging="453"/>
      </w:pPr>
      <w:rPr>
        <w:rFonts w:ascii="Symbol" w:hAnsi="Symbol" w:hint="default"/>
      </w:rPr>
    </w:lvl>
    <w:lvl w:ilvl="1" w:tplc="04080003">
      <w:start w:val="1"/>
      <w:numFmt w:val="bullet"/>
      <w:lvlText w:val="o"/>
      <w:lvlJc w:val="left"/>
      <w:pPr>
        <w:tabs>
          <w:tab w:val="num" w:pos="1440"/>
        </w:tabs>
        <w:ind w:left="1440" w:hanging="360"/>
      </w:pPr>
      <w:rPr>
        <w:rFonts w:ascii="Courier New" w:hAnsi="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55">
    <w:nsid w:val="49630C3E"/>
    <w:multiLevelType w:val="hybridMultilevel"/>
    <w:tmpl w:val="21368176"/>
    <w:lvl w:ilvl="0" w:tplc="1870F8C0">
      <w:start w:val="1"/>
      <w:numFmt w:val="bullet"/>
      <w:lvlText w:val="•"/>
      <w:lvlJc w:val="left"/>
      <w:pPr>
        <w:tabs>
          <w:tab w:val="num" w:pos="644"/>
        </w:tabs>
        <w:ind w:left="644" w:hanging="360"/>
      </w:pPr>
      <w:rPr>
        <w:rFonts w:ascii="Arial" w:hAnsi="Arial" w:hint="default"/>
      </w:rPr>
    </w:lvl>
    <w:lvl w:ilvl="1" w:tplc="8F042D16">
      <w:start w:val="1"/>
      <w:numFmt w:val="bullet"/>
      <w:lvlText w:val="•"/>
      <w:lvlJc w:val="left"/>
      <w:pPr>
        <w:tabs>
          <w:tab w:val="num" w:pos="1440"/>
        </w:tabs>
        <w:ind w:left="1440" w:hanging="360"/>
      </w:pPr>
      <w:rPr>
        <w:rFonts w:ascii="Arial" w:hAnsi="Arial" w:hint="default"/>
      </w:rPr>
    </w:lvl>
    <w:lvl w:ilvl="2" w:tplc="335A6FE6" w:tentative="1">
      <w:start w:val="1"/>
      <w:numFmt w:val="bullet"/>
      <w:lvlText w:val="•"/>
      <w:lvlJc w:val="left"/>
      <w:pPr>
        <w:tabs>
          <w:tab w:val="num" w:pos="2160"/>
        </w:tabs>
        <w:ind w:left="2160" w:hanging="360"/>
      </w:pPr>
      <w:rPr>
        <w:rFonts w:ascii="Arial" w:hAnsi="Arial" w:hint="default"/>
      </w:rPr>
    </w:lvl>
    <w:lvl w:ilvl="3" w:tplc="5CD82892" w:tentative="1">
      <w:start w:val="1"/>
      <w:numFmt w:val="bullet"/>
      <w:lvlText w:val="•"/>
      <w:lvlJc w:val="left"/>
      <w:pPr>
        <w:tabs>
          <w:tab w:val="num" w:pos="2880"/>
        </w:tabs>
        <w:ind w:left="2880" w:hanging="360"/>
      </w:pPr>
      <w:rPr>
        <w:rFonts w:ascii="Arial" w:hAnsi="Arial" w:hint="default"/>
      </w:rPr>
    </w:lvl>
    <w:lvl w:ilvl="4" w:tplc="F3000D5A" w:tentative="1">
      <w:start w:val="1"/>
      <w:numFmt w:val="bullet"/>
      <w:lvlText w:val="•"/>
      <w:lvlJc w:val="left"/>
      <w:pPr>
        <w:tabs>
          <w:tab w:val="num" w:pos="3600"/>
        </w:tabs>
        <w:ind w:left="3600" w:hanging="360"/>
      </w:pPr>
      <w:rPr>
        <w:rFonts w:ascii="Arial" w:hAnsi="Arial" w:hint="default"/>
      </w:rPr>
    </w:lvl>
    <w:lvl w:ilvl="5" w:tplc="8B2EF076" w:tentative="1">
      <w:start w:val="1"/>
      <w:numFmt w:val="bullet"/>
      <w:lvlText w:val="•"/>
      <w:lvlJc w:val="left"/>
      <w:pPr>
        <w:tabs>
          <w:tab w:val="num" w:pos="4320"/>
        </w:tabs>
        <w:ind w:left="4320" w:hanging="360"/>
      </w:pPr>
      <w:rPr>
        <w:rFonts w:ascii="Arial" w:hAnsi="Arial" w:hint="default"/>
      </w:rPr>
    </w:lvl>
    <w:lvl w:ilvl="6" w:tplc="A22638A6" w:tentative="1">
      <w:start w:val="1"/>
      <w:numFmt w:val="bullet"/>
      <w:lvlText w:val="•"/>
      <w:lvlJc w:val="left"/>
      <w:pPr>
        <w:tabs>
          <w:tab w:val="num" w:pos="5040"/>
        </w:tabs>
        <w:ind w:left="5040" w:hanging="360"/>
      </w:pPr>
      <w:rPr>
        <w:rFonts w:ascii="Arial" w:hAnsi="Arial" w:hint="default"/>
      </w:rPr>
    </w:lvl>
    <w:lvl w:ilvl="7" w:tplc="A6741BE2" w:tentative="1">
      <w:start w:val="1"/>
      <w:numFmt w:val="bullet"/>
      <w:lvlText w:val="•"/>
      <w:lvlJc w:val="left"/>
      <w:pPr>
        <w:tabs>
          <w:tab w:val="num" w:pos="5760"/>
        </w:tabs>
        <w:ind w:left="5760" w:hanging="360"/>
      </w:pPr>
      <w:rPr>
        <w:rFonts w:ascii="Arial" w:hAnsi="Arial" w:hint="default"/>
      </w:rPr>
    </w:lvl>
    <w:lvl w:ilvl="8" w:tplc="08DAF5F2" w:tentative="1">
      <w:start w:val="1"/>
      <w:numFmt w:val="bullet"/>
      <w:lvlText w:val="•"/>
      <w:lvlJc w:val="left"/>
      <w:pPr>
        <w:tabs>
          <w:tab w:val="num" w:pos="6480"/>
        </w:tabs>
        <w:ind w:left="6480" w:hanging="360"/>
      </w:pPr>
      <w:rPr>
        <w:rFonts w:ascii="Arial" w:hAnsi="Arial" w:hint="default"/>
      </w:rPr>
    </w:lvl>
  </w:abstractNum>
  <w:abstractNum w:abstractNumId="56">
    <w:nsid w:val="49CE30BA"/>
    <w:multiLevelType w:val="hybridMultilevel"/>
    <w:tmpl w:val="1326F4F2"/>
    <w:lvl w:ilvl="0" w:tplc="0408000B">
      <w:start w:val="1"/>
      <w:numFmt w:val="decimal"/>
      <w:lvlText w:val="%1."/>
      <w:lvlJc w:val="left"/>
      <w:pPr>
        <w:ind w:left="720" w:hanging="360"/>
      </w:pPr>
      <w:rPr>
        <w:rFonts w:cs="Times New Roman"/>
      </w:rPr>
    </w:lvl>
    <w:lvl w:ilvl="1" w:tplc="04080003">
      <w:start w:val="1"/>
      <w:numFmt w:val="lowerLetter"/>
      <w:lvlText w:val="%2."/>
      <w:lvlJc w:val="left"/>
      <w:pPr>
        <w:ind w:left="1440" w:hanging="360"/>
      </w:pPr>
      <w:rPr>
        <w:rFonts w:cs="Times New Roman"/>
      </w:rPr>
    </w:lvl>
    <w:lvl w:ilvl="2" w:tplc="04080005">
      <w:start w:val="1"/>
      <w:numFmt w:val="lowerRoman"/>
      <w:lvlText w:val="%3."/>
      <w:lvlJc w:val="right"/>
      <w:pPr>
        <w:ind w:left="2160" w:hanging="180"/>
      </w:pPr>
      <w:rPr>
        <w:rFonts w:cs="Times New Roman"/>
      </w:rPr>
    </w:lvl>
    <w:lvl w:ilvl="3" w:tplc="04080001">
      <w:start w:val="1"/>
      <w:numFmt w:val="decimal"/>
      <w:lvlText w:val="%4."/>
      <w:lvlJc w:val="left"/>
      <w:pPr>
        <w:ind w:left="2880" w:hanging="360"/>
      </w:pPr>
      <w:rPr>
        <w:rFonts w:cs="Times New Roman"/>
      </w:rPr>
    </w:lvl>
    <w:lvl w:ilvl="4" w:tplc="04080003">
      <w:start w:val="1"/>
      <w:numFmt w:val="lowerLetter"/>
      <w:lvlText w:val="%5."/>
      <w:lvlJc w:val="left"/>
      <w:pPr>
        <w:ind w:left="3600" w:hanging="360"/>
      </w:pPr>
      <w:rPr>
        <w:rFonts w:cs="Times New Roman"/>
      </w:rPr>
    </w:lvl>
    <w:lvl w:ilvl="5" w:tplc="04080005">
      <w:start w:val="1"/>
      <w:numFmt w:val="lowerRoman"/>
      <w:lvlText w:val="%6."/>
      <w:lvlJc w:val="right"/>
      <w:pPr>
        <w:ind w:left="4320" w:hanging="180"/>
      </w:pPr>
      <w:rPr>
        <w:rFonts w:cs="Times New Roman"/>
      </w:rPr>
    </w:lvl>
    <w:lvl w:ilvl="6" w:tplc="04080001">
      <w:start w:val="1"/>
      <w:numFmt w:val="decimal"/>
      <w:lvlText w:val="%7."/>
      <w:lvlJc w:val="left"/>
      <w:pPr>
        <w:ind w:left="5040" w:hanging="360"/>
      </w:pPr>
      <w:rPr>
        <w:rFonts w:cs="Times New Roman"/>
      </w:rPr>
    </w:lvl>
    <w:lvl w:ilvl="7" w:tplc="04080003">
      <w:start w:val="1"/>
      <w:numFmt w:val="lowerLetter"/>
      <w:lvlText w:val="%8."/>
      <w:lvlJc w:val="left"/>
      <w:pPr>
        <w:ind w:left="5760" w:hanging="360"/>
      </w:pPr>
      <w:rPr>
        <w:rFonts w:cs="Times New Roman"/>
      </w:rPr>
    </w:lvl>
    <w:lvl w:ilvl="8" w:tplc="04080005">
      <w:start w:val="1"/>
      <w:numFmt w:val="lowerRoman"/>
      <w:lvlText w:val="%9."/>
      <w:lvlJc w:val="right"/>
      <w:pPr>
        <w:ind w:left="6480" w:hanging="180"/>
      </w:pPr>
      <w:rPr>
        <w:rFonts w:cs="Times New Roman"/>
      </w:rPr>
    </w:lvl>
  </w:abstractNum>
  <w:abstractNum w:abstractNumId="57">
    <w:nsid w:val="53831EF3"/>
    <w:multiLevelType w:val="hybridMultilevel"/>
    <w:tmpl w:val="11261AA0"/>
    <w:lvl w:ilvl="0" w:tplc="F4F4F274">
      <w:start w:val="1"/>
      <w:numFmt w:val="decimal"/>
      <w:lvlText w:val="%1."/>
      <w:lvlJc w:val="left"/>
      <w:pPr>
        <w:ind w:left="720" w:hanging="360"/>
      </w:pPr>
      <w:rPr>
        <w:rFonts w:cs="Times New Roman"/>
        <w:b/>
      </w:rPr>
    </w:lvl>
    <w:lvl w:ilvl="1" w:tplc="04080019" w:tentative="1">
      <w:start w:val="1"/>
      <w:numFmt w:val="lowerLetter"/>
      <w:lvlText w:val="%2."/>
      <w:lvlJc w:val="left"/>
      <w:pPr>
        <w:ind w:left="1440" w:hanging="360"/>
      </w:pPr>
      <w:rPr>
        <w:rFonts w:cs="Times New Roman"/>
      </w:rPr>
    </w:lvl>
    <w:lvl w:ilvl="2" w:tplc="0408001B" w:tentative="1">
      <w:start w:val="1"/>
      <w:numFmt w:val="lowerRoman"/>
      <w:lvlText w:val="%3."/>
      <w:lvlJc w:val="right"/>
      <w:pPr>
        <w:ind w:left="2160" w:hanging="180"/>
      </w:pPr>
      <w:rPr>
        <w:rFonts w:cs="Times New Roman"/>
      </w:rPr>
    </w:lvl>
    <w:lvl w:ilvl="3" w:tplc="0408000F" w:tentative="1">
      <w:start w:val="1"/>
      <w:numFmt w:val="decimal"/>
      <w:lvlText w:val="%4."/>
      <w:lvlJc w:val="left"/>
      <w:pPr>
        <w:ind w:left="2880" w:hanging="360"/>
      </w:pPr>
      <w:rPr>
        <w:rFonts w:cs="Times New Roman"/>
      </w:rPr>
    </w:lvl>
    <w:lvl w:ilvl="4" w:tplc="04080019" w:tentative="1">
      <w:start w:val="1"/>
      <w:numFmt w:val="lowerLetter"/>
      <w:lvlText w:val="%5."/>
      <w:lvlJc w:val="left"/>
      <w:pPr>
        <w:ind w:left="3600" w:hanging="360"/>
      </w:pPr>
      <w:rPr>
        <w:rFonts w:cs="Times New Roman"/>
      </w:rPr>
    </w:lvl>
    <w:lvl w:ilvl="5" w:tplc="0408001B" w:tentative="1">
      <w:start w:val="1"/>
      <w:numFmt w:val="lowerRoman"/>
      <w:lvlText w:val="%6."/>
      <w:lvlJc w:val="right"/>
      <w:pPr>
        <w:ind w:left="4320" w:hanging="180"/>
      </w:pPr>
      <w:rPr>
        <w:rFonts w:cs="Times New Roman"/>
      </w:rPr>
    </w:lvl>
    <w:lvl w:ilvl="6" w:tplc="0408000F" w:tentative="1">
      <w:start w:val="1"/>
      <w:numFmt w:val="decimal"/>
      <w:lvlText w:val="%7."/>
      <w:lvlJc w:val="left"/>
      <w:pPr>
        <w:ind w:left="5040" w:hanging="360"/>
      </w:pPr>
      <w:rPr>
        <w:rFonts w:cs="Times New Roman"/>
      </w:rPr>
    </w:lvl>
    <w:lvl w:ilvl="7" w:tplc="04080019" w:tentative="1">
      <w:start w:val="1"/>
      <w:numFmt w:val="lowerLetter"/>
      <w:lvlText w:val="%8."/>
      <w:lvlJc w:val="left"/>
      <w:pPr>
        <w:ind w:left="5760" w:hanging="360"/>
      </w:pPr>
      <w:rPr>
        <w:rFonts w:cs="Times New Roman"/>
      </w:rPr>
    </w:lvl>
    <w:lvl w:ilvl="8" w:tplc="0408001B" w:tentative="1">
      <w:start w:val="1"/>
      <w:numFmt w:val="lowerRoman"/>
      <w:lvlText w:val="%9."/>
      <w:lvlJc w:val="right"/>
      <w:pPr>
        <w:ind w:left="6480" w:hanging="180"/>
      </w:pPr>
      <w:rPr>
        <w:rFonts w:cs="Times New Roman"/>
      </w:rPr>
    </w:lvl>
  </w:abstractNum>
  <w:abstractNum w:abstractNumId="58">
    <w:nsid w:val="53E83EBE"/>
    <w:multiLevelType w:val="hybridMultilevel"/>
    <w:tmpl w:val="A8507F06"/>
    <w:lvl w:ilvl="0" w:tplc="0408000F">
      <w:start w:val="1"/>
      <w:numFmt w:val="decimal"/>
      <w:lvlText w:val="%1."/>
      <w:lvlJc w:val="left"/>
      <w:pPr>
        <w:tabs>
          <w:tab w:val="num" w:pos="720"/>
        </w:tabs>
        <w:ind w:left="720" w:hanging="360"/>
      </w:pPr>
      <w:rPr>
        <w:rFonts w:cs="Times New Roman"/>
      </w:rPr>
    </w:lvl>
    <w:lvl w:ilvl="1" w:tplc="0408000B">
      <w:start w:val="1"/>
      <w:numFmt w:val="bullet"/>
      <w:lvlText w:val=""/>
      <w:lvlJc w:val="left"/>
      <w:pPr>
        <w:tabs>
          <w:tab w:val="num" w:pos="1440"/>
        </w:tabs>
        <w:ind w:left="1440" w:hanging="360"/>
      </w:pPr>
      <w:rPr>
        <w:rFonts w:ascii="Wingdings" w:hAnsi="Wingdings" w:hint="default"/>
      </w:rPr>
    </w:lvl>
    <w:lvl w:ilvl="2" w:tplc="0408001B">
      <w:start w:val="1"/>
      <w:numFmt w:val="lowerRoman"/>
      <w:lvlText w:val="%3."/>
      <w:lvlJc w:val="right"/>
      <w:pPr>
        <w:tabs>
          <w:tab w:val="num" w:pos="2160"/>
        </w:tabs>
        <w:ind w:left="2160" w:hanging="180"/>
      </w:pPr>
      <w:rPr>
        <w:rFonts w:cs="Times New Roman"/>
      </w:rPr>
    </w:lvl>
    <w:lvl w:ilvl="3" w:tplc="0408000F">
      <w:start w:val="1"/>
      <w:numFmt w:val="decimal"/>
      <w:lvlText w:val="%4."/>
      <w:lvlJc w:val="left"/>
      <w:pPr>
        <w:tabs>
          <w:tab w:val="num" w:pos="2880"/>
        </w:tabs>
        <w:ind w:left="2880" w:hanging="360"/>
      </w:pPr>
      <w:rPr>
        <w:rFonts w:cs="Times New Roman"/>
      </w:rPr>
    </w:lvl>
    <w:lvl w:ilvl="4" w:tplc="04080019">
      <w:start w:val="1"/>
      <w:numFmt w:val="lowerLetter"/>
      <w:lvlText w:val="%5."/>
      <w:lvlJc w:val="left"/>
      <w:pPr>
        <w:tabs>
          <w:tab w:val="num" w:pos="3600"/>
        </w:tabs>
        <w:ind w:left="3600" w:hanging="360"/>
      </w:pPr>
      <w:rPr>
        <w:rFonts w:cs="Times New Roman"/>
      </w:rPr>
    </w:lvl>
    <w:lvl w:ilvl="5" w:tplc="0408001B">
      <w:start w:val="1"/>
      <w:numFmt w:val="lowerRoman"/>
      <w:lvlText w:val="%6."/>
      <w:lvlJc w:val="right"/>
      <w:pPr>
        <w:tabs>
          <w:tab w:val="num" w:pos="4320"/>
        </w:tabs>
        <w:ind w:left="4320" w:hanging="180"/>
      </w:pPr>
      <w:rPr>
        <w:rFonts w:cs="Times New Roman"/>
      </w:rPr>
    </w:lvl>
    <w:lvl w:ilvl="6" w:tplc="0408000F">
      <w:start w:val="1"/>
      <w:numFmt w:val="decimal"/>
      <w:lvlText w:val="%7."/>
      <w:lvlJc w:val="left"/>
      <w:pPr>
        <w:tabs>
          <w:tab w:val="num" w:pos="5040"/>
        </w:tabs>
        <w:ind w:left="5040" w:hanging="360"/>
      </w:pPr>
      <w:rPr>
        <w:rFonts w:cs="Times New Roman"/>
      </w:rPr>
    </w:lvl>
    <w:lvl w:ilvl="7" w:tplc="04080019">
      <w:start w:val="1"/>
      <w:numFmt w:val="lowerLetter"/>
      <w:lvlText w:val="%8."/>
      <w:lvlJc w:val="left"/>
      <w:pPr>
        <w:tabs>
          <w:tab w:val="num" w:pos="5760"/>
        </w:tabs>
        <w:ind w:left="5760" w:hanging="360"/>
      </w:pPr>
      <w:rPr>
        <w:rFonts w:cs="Times New Roman"/>
      </w:rPr>
    </w:lvl>
    <w:lvl w:ilvl="8" w:tplc="0408001B">
      <w:start w:val="1"/>
      <w:numFmt w:val="lowerRoman"/>
      <w:lvlText w:val="%9."/>
      <w:lvlJc w:val="right"/>
      <w:pPr>
        <w:tabs>
          <w:tab w:val="num" w:pos="6480"/>
        </w:tabs>
        <w:ind w:left="6480" w:hanging="180"/>
      </w:pPr>
      <w:rPr>
        <w:rFonts w:cs="Times New Roman"/>
      </w:rPr>
    </w:lvl>
  </w:abstractNum>
  <w:abstractNum w:abstractNumId="59">
    <w:nsid w:val="545A3519"/>
    <w:multiLevelType w:val="hybridMultilevel"/>
    <w:tmpl w:val="91F03916"/>
    <w:lvl w:ilvl="0" w:tplc="0408000F">
      <w:start w:val="1"/>
      <w:numFmt w:val="decimal"/>
      <w:lvlText w:val="%1."/>
      <w:lvlJc w:val="left"/>
      <w:pPr>
        <w:ind w:left="720" w:hanging="360"/>
      </w:pPr>
      <w:rPr>
        <w:rFonts w:cs="Times New Roman" w:hint="default"/>
        <w:color w:val="auto"/>
      </w:rPr>
    </w:lvl>
    <w:lvl w:ilvl="1" w:tplc="F4783F56">
      <w:start w:val="1"/>
      <w:numFmt w:val="bullet"/>
      <w:lvlText w:val="o"/>
      <w:lvlJc w:val="left"/>
      <w:pPr>
        <w:ind w:left="1440" w:hanging="360"/>
      </w:pPr>
      <w:rPr>
        <w:rFonts w:ascii="Courier New" w:hAnsi="Courier New" w:hint="default"/>
        <w:color w:val="FF6600"/>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hint="default"/>
      </w:rPr>
    </w:lvl>
    <w:lvl w:ilvl="8" w:tplc="04080005">
      <w:start w:val="1"/>
      <w:numFmt w:val="bullet"/>
      <w:lvlText w:val=""/>
      <w:lvlJc w:val="left"/>
      <w:pPr>
        <w:ind w:left="6480" w:hanging="360"/>
      </w:pPr>
      <w:rPr>
        <w:rFonts w:ascii="Wingdings" w:hAnsi="Wingdings" w:hint="default"/>
      </w:rPr>
    </w:lvl>
  </w:abstractNum>
  <w:abstractNum w:abstractNumId="60">
    <w:nsid w:val="552524D9"/>
    <w:multiLevelType w:val="hybridMultilevel"/>
    <w:tmpl w:val="8614192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1">
    <w:nsid w:val="56FC3D6C"/>
    <w:multiLevelType w:val="hybridMultilevel"/>
    <w:tmpl w:val="C2A6E690"/>
    <w:lvl w:ilvl="0" w:tplc="0408000B">
      <w:start w:val="1"/>
      <w:numFmt w:val="bullet"/>
      <w:lvlText w:val=""/>
      <w:lvlJc w:val="left"/>
      <w:pPr>
        <w:tabs>
          <w:tab w:val="num" w:pos="360"/>
        </w:tabs>
        <w:ind w:left="360" w:hanging="360"/>
      </w:pPr>
      <w:rPr>
        <w:rFonts w:ascii="Symbol" w:hAnsi="Symbol" w:hint="default"/>
        <w:sz w:val="20"/>
      </w:rPr>
    </w:lvl>
    <w:lvl w:ilvl="1" w:tplc="04080003">
      <w:start w:val="1"/>
      <w:numFmt w:val="bullet"/>
      <w:lvlText w:val="o"/>
      <w:lvlJc w:val="left"/>
      <w:pPr>
        <w:tabs>
          <w:tab w:val="num" w:pos="1440"/>
        </w:tabs>
        <w:ind w:left="1440" w:hanging="360"/>
      </w:pPr>
      <w:rPr>
        <w:rFonts w:ascii="Courier New" w:hAnsi="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62">
    <w:nsid w:val="588B1E10"/>
    <w:multiLevelType w:val="hybridMultilevel"/>
    <w:tmpl w:val="8236E896"/>
    <w:lvl w:ilvl="0" w:tplc="04080001">
      <w:start w:val="1"/>
      <w:numFmt w:val="bullet"/>
      <w:lvlText w:val=""/>
      <w:lvlJc w:val="left"/>
      <w:pPr>
        <w:tabs>
          <w:tab w:val="num" w:pos="720"/>
        </w:tabs>
        <w:ind w:left="720" w:hanging="360"/>
      </w:pPr>
      <w:rPr>
        <w:rFonts w:ascii="Wingdings" w:hAnsi="Wingdings" w:hint="default"/>
      </w:rPr>
    </w:lvl>
    <w:lvl w:ilvl="1" w:tplc="7408D76C">
      <w:start w:val="1"/>
      <w:numFmt w:val="bullet"/>
      <w:lvlText w:val=""/>
      <w:lvlJc w:val="left"/>
      <w:pPr>
        <w:tabs>
          <w:tab w:val="num" w:pos="1080"/>
        </w:tabs>
        <w:ind w:left="1320" w:hanging="240"/>
      </w:pPr>
      <w:rPr>
        <w:rFonts w:ascii="Wingdings" w:hAnsi="Wingdings" w:hint="default"/>
        <w:sz w:val="20"/>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63">
    <w:nsid w:val="5AA121F2"/>
    <w:multiLevelType w:val="hybridMultilevel"/>
    <w:tmpl w:val="BD3065B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nsid w:val="5C334C26"/>
    <w:multiLevelType w:val="hybridMultilevel"/>
    <w:tmpl w:val="3DC407CE"/>
    <w:lvl w:ilvl="0" w:tplc="35600CC0">
      <w:start w:val="1"/>
      <w:numFmt w:val="bullet"/>
      <w:lvlText w:val=""/>
      <w:lvlJc w:val="left"/>
      <w:pPr>
        <w:ind w:left="360" w:hanging="360"/>
      </w:pPr>
      <w:rPr>
        <w:rFonts w:ascii="Symbol" w:hAnsi="Symbol" w:hint="default"/>
      </w:rPr>
    </w:lvl>
    <w:lvl w:ilvl="1" w:tplc="04080003">
      <w:start w:val="1"/>
      <w:numFmt w:val="bullet"/>
      <w:lvlText w:val="o"/>
      <w:lvlJc w:val="left"/>
      <w:pPr>
        <w:tabs>
          <w:tab w:val="num" w:pos="1440"/>
        </w:tabs>
        <w:ind w:left="1440" w:hanging="360"/>
      </w:pPr>
      <w:rPr>
        <w:rFonts w:ascii="Courier New" w:hAnsi="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65">
    <w:nsid w:val="5CC82D7A"/>
    <w:multiLevelType w:val="hybridMultilevel"/>
    <w:tmpl w:val="90266B52"/>
    <w:lvl w:ilvl="0" w:tplc="0408000B">
      <w:start w:val="1"/>
      <w:numFmt w:val="bullet"/>
      <w:lvlText w:val=""/>
      <w:lvlJc w:val="left"/>
      <w:pPr>
        <w:tabs>
          <w:tab w:val="num" w:pos="720"/>
        </w:tabs>
        <w:ind w:left="720" w:hanging="360"/>
      </w:pPr>
      <w:rPr>
        <w:rFonts w:ascii="Symbol" w:hAnsi="Symbol" w:hint="default"/>
        <w:sz w:val="22"/>
      </w:rPr>
    </w:lvl>
    <w:lvl w:ilvl="1" w:tplc="04080003">
      <w:start w:val="1"/>
      <w:numFmt w:val="bullet"/>
      <w:lvlText w:val="o"/>
      <w:lvlJc w:val="left"/>
      <w:pPr>
        <w:tabs>
          <w:tab w:val="num" w:pos="1440"/>
        </w:tabs>
        <w:ind w:left="1440" w:hanging="360"/>
      </w:pPr>
      <w:rPr>
        <w:rFonts w:ascii="Courier New" w:hAnsi="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66">
    <w:nsid w:val="5CF97908"/>
    <w:multiLevelType w:val="hybridMultilevel"/>
    <w:tmpl w:val="027EE0B8"/>
    <w:lvl w:ilvl="0" w:tplc="B6AA067C">
      <w:start w:val="1"/>
      <w:numFmt w:val="bullet"/>
      <w:lvlText w:val=""/>
      <w:lvlJc w:val="left"/>
      <w:pPr>
        <w:tabs>
          <w:tab w:val="num" w:pos="720"/>
        </w:tabs>
        <w:ind w:left="720" w:hanging="360"/>
      </w:pPr>
      <w:rPr>
        <w:rFonts w:ascii="Wingdings" w:hAnsi="Wingdings" w:hint="default"/>
      </w:rPr>
    </w:lvl>
    <w:lvl w:ilvl="1" w:tplc="04080003">
      <w:start w:val="1"/>
      <w:numFmt w:val="bullet"/>
      <w:lvlText w:val="o"/>
      <w:lvlJc w:val="left"/>
      <w:pPr>
        <w:tabs>
          <w:tab w:val="num" w:pos="1440"/>
        </w:tabs>
        <w:ind w:left="1440" w:hanging="360"/>
      </w:pPr>
      <w:rPr>
        <w:rFonts w:ascii="Courier New" w:hAnsi="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67">
    <w:nsid w:val="5CFF6A59"/>
    <w:multiLevelType w:val="hybridMultilevel"/>
    <w:tmpl w:val="288495BA"/>
    <w:lvl w:ilvl="0" w:tplc="0408000F">
      <w:start w:val="1"/>
      <w:numFmt w:val="decimal"/>
      <w:lvlText w:val="%1."/>
      <w:lvlJc w:val="left"/>
      <w:pPr>
        <w:tabs>
          <w:tab w:val="num" w:pos="720"/>
        </w:tabs>
        <w:ind w:left="720" w:hanging="360"/>
      </w:pPr>
      <w:rPr>
        <w:rFonts w:cs="Times New Roman"/>
      </w:rPr>
    </w:lvl>
    <w:lvl w:ilvl="1" w:tplc="0408000B">
      <w:start w:val="1"/>
      <w:numFmt w:val="bullet"/>
      <w:lvlText w:val=""/>
      <w:lvlJc w:val="left"/>
      <w:pPr>
        <w:tabs>
          <w:tab w:val="num" w:pos="1440"/>
        </w:tabs>
        <w:ind w:left="1440" w:hanging="360"/>
      </w:pPr>
      <w:rPr>
        <w:rFonts w:ascii="Wingdings" w:hAnsi="Wingdings" w:hint="default"/>
      </w:rPr>
    </w:lvl>
    <w:lvl w:ilvl="2" w:tplc="0408001B">
      <w:start w:val="1"/>
      <w:numFmt w:val="lowerRoman"/>
      <w:lvlText w:val="%3."/>
      <w:lvlJc w:val="right"/>
      <w:pPr>
        <w:tabs>
          <w:tab w:val="num" w:pos="2160"/>
        </w:tabs>
        <w:ind w:left="2160" w:hanging="180"/>
      </w:pPr>
      <w:rPr>
        <w:rFonts w:cs="Times New Roman"/>
      </w:rPr>
    </w:lvl>
    <w:lvl w:ilvl="3" w:tplc="0408000F">
      <w:start w:val="1"/>
      <w:numFmt w:val="decimal"/>
      <w:lvlText w:val="%4."/>
      <w:lvlJc w:val="left"/>
      <w:pPr>
        <w:tabs>
          <w:tab w:val="num" w:pos="2880"/>
        </w:tabs>
        <w:ind w:left="2880" w:hanging="360"/>
      </w:pPr>
      <w:rPr>
        <w:rFonts w:cs="Times New Roman"/>
      </w:rPr>
    </w:lvl>
    <w:lvl w:ilvl="4" w:tplc="04080019">
      <w:start w:val="1"/>
      <w:numFmt w:val="lowerLetter"/>
      <w:lvlText w:val="%5."/>
      <w:lvlJc w:val="left"/>
      <w:pPr>
        <w:tabs>
          <w:tab w:val="num" w:pos="3600"/>
        </w:tabs>
        <w:ind w:left="3600" w:hanging="360"/>
      </w:pPr>
      <w:rPr>
        <w:rFonts w:cs="Times New Roman"/>
      </w:rPr>
    </w:lvl>
    <w:lvl w:ilvl="5" w:tplc="0408001B">
      <w:start w:val="1"/>
      <w:numFmt w:val="lowerRoman"/>
      <w:lvlText w:val="%6."/>
      <w:lvlJc w:val="right"/>
      <w:pPr>
        <w:tabs>
          <w:tab w:val="num" w:pos="4320"/>
        </w:tabs>
        <w:ind w:left="4320" w:hanging="180"/>
      </w:pPr>
      <w:rPr>
        <w:rFonts w:cs="Times New Roman"/>
      </w:rPr>
    </w:lvl>
    <w:lvl w:ilvl="6" w:tplc="0408000F">
      <w:start w:val="1"/>
      <w:numFmt w:val="decimal"/>
      <w:lvlText w:val="%7."/>
      <w:lvlJc w:val="left"/>
      <w:pPr>
        <w:tabs>
          <w:tab w:val="num" w:pos="5040"/>
        </w:tabs>
        <w:ind w:left="5040" w:hanging="360"/>
      </w:pPr>
      <w:rPr>
        <w:rFonts w:cs="Times New Roman"/>
      </w:rPr>
    </w:lvl>
    <w:lvl w:ilvl="7" w:tplc="04080019">
      <w:start w:val="1"/>
      <w:numFmt w:val="lowerLetter"/>
      <w:lvlText w:val="%8."/>
      <w:lvlJc w:val="left"/>
      <w:pPr>
        <w:tabs>
          <w:tab w:val="num" w:pos="5760"/>
        </w:tabs>
        <w:ind w:left="5760" w:hanging="360"/>
      </w:pPr>
      <w:rPr>
        <w:rFonts w:cs="Times New Roman"/>
      </w:rPr>
    </w:lvl>
    <w:lvl w:ilvl="8" w:tplc="0408001B">
      <w:start w:val="1"/>
      <w:numFmt w:val="lowerRoman"/>
      <w:lvlText w:val="%9."/>
      <w:lvlJc w:val="right"/>
      <w:pPr>
        <w:tabs>
          <w:tab w:val="num" w:pos="6480"/>
        </w:tabs>
        <w:ind w:left="6480" w:hanging="180"/>
      </w:pPr>
      <w:rPr>
        <w:rFonts w:cs="Times New Roman"/>
      </w:rPr>
    </w:lvl>
  </w:abstractNum>
  <w:abstractNum w:abstractNumId="68">
    <w:nsid w:val="5DF0182B"/>
    <w:multiLevelType w:val="hybridMultilevel"/>
    <w:tmpl w:val="9E5EF0C2"/>
    <w:lvl w:ilvl="0" w:tplc="0408000B">
      <w:start w:val="1"/>
      <w:numFmt w:val="bullet"/>
      <w:lvlText w:val=""/>
      <w:lvlJc w:val="left"/>
      <w:pPr>
        <w:tabs>
          <w:tab w:val="num" w:pos="720"/>
        </w:tabs>
        <w:ind w:left="720" w:hanging="360"/>
      </w:pPr>
      <w:rPr>
        <w:rFonts w:ascii="Symbol" w:hAnsi="Symbol" w:hint="default"/>
        <w:b/>
        <w:i w:val="0"/>
        <w:sz w:val="20"/>
      </w:rPr>
    </w:lvl>
    <w:lvl w:ilvl="1" w:tplc="04080003">
      <w:start w:val="1"/>
      <w:numFmt w:val="bullet"/>
      <w:lvlText w:val="o"/>
      <w:lvlJc w:val="left"/>
      <w:pPr>
        <w:tabs>
          <w:tab w:val="num" w:pos="1440"/>
        </w:tabs>
        <w:ind w:left="1440" w:hanging="360"/>
      </w:pPr>
      <w:rPr>
        <w:rFonts w:ascii="Courier New" w:hAnsi="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69">
    <w:nsid w:val="5F1C7822"/>
    <w:multiLevelType w:val="hybridMultilevel"/>
    <w:tmpl w:val="3EBABFAC"/>
    <w:lvl w:ilvl="0" w:tplc="C7E8A9FA">
      <w:start w:val="1"/>
      <w:numFmt w:val="lowerRoman"/>
      <w:lvlText w:val="%1)"/>
      <w:lvlJc w:val="left"/>
      <w:pPr>
        <w:ind w:left="1080" w:hanging="720"/>
      </w:pPr>
      <w:rPr>
        <w:rFonts w:cs="Times New Roman" w:hint="default"/>
      </w:rPr>
    </w:lvl>
    <w:lvl w:ilvl="1" w:tplc="04080003">
      <w:start w:val="1"/>
      <w:numFmt w:val="lowerLetter"/>
      <w:lvlText w:val="%2."/>
      <w:lvlJc w:val="left"/>
      <w:pPr>
        <w:ind w:left="1440" w:hanging="360"/>
      </w:pPr>
      <w:rPr>
        <w:rFonts w:cs="Times New Roman"/>
      </w:rPr>
    </w:lvl>
    <w:lvl w:ilvl="2" w:tplc="04080005">
      <w:start w:val="1"/>
      <w:numFmt w:val="lowerRoman"/>
      <w:lvlText w:val="%3."/>
      <w:lvlJc w:val="right"/>
      <w:pPr>
        <w:ind w:left="2160" w:hanging="180"/>
      </w:pPr>
      <w:rPr>
        <w:rFonts w:cs="Times New Roman"/>
      </w:rPr>
    </w:lvl>
    <w:lvl w:ilvl="3" w:tplc="04080001">
      <w:start w:val="1"/>
      <w:numFmt w:val="decimal"/>
      <w:lvlText w:val="%4."/>
      <w:lvlJc w:val="left"/>
      <w:pPr>
        <w:ind w:left="2880" w:hanging="360"/>
      </w:pPr>
      <w:rPr>
        <w:rFonts w:cs="Times New Roman"/>
      </w:rPr>
    </w:lvl>
    <w:lvl w:ilvl="4" w:tplc="04080003">
      <w:start w:val="1"/>
      <w:numFmt w:val="lowerLetter"/>
      <w:lvlText w:val="%5."/>
      <w:lvlJc w:val="left"/>
      <w:pPr>
        <w:ind w:left="3600" w:hanging="360"/>
      </w:pPr>
      <w:rPr>
        <w:rFonts w:cs="Times New Roman"/>
      </w:rPr>
    </w:lvl>
    <w:lvl w:ilvl="5" w:tplc="04080005">
      <w:start w:val="1"/>
      <w:numFmt w:val="lowerRoman"/>
      <w:lvlText w:val="%6."/>
      <w:lvlJc w:val="right"/>
      <w:pPr>
        <w:ind w:left="4320" w:hanging="180"/>
      </w:pPr>
      <w:rPr>
        <w:rFonts w:cs="Times New Roman"/>
      </w:rPr>
    </w:lvl>
    <w:lvl w:ilvl="6" w:tplc="04080001">
      <w:start w:val="1"/>
      <w:numFmt w:val="decimal"/>
      <w:lvlText w:val="%7."/>
      <w:lvlJc w:val="left"/>
      <w:pPr>
        <w:ind w:left="5040" w:hanging="360"/>
      </w:pPr>
      <w:rPr>
        <w:rFonts w:cs="Times New Roman"/>
      </w:rPr>
    </w:lvl>
    <w:lvl w:ilvl="7" w:tplc="04080003">
      <w:start w:val="1"/>
      <w:numFmt w:val="lowerLetter"/>
      <w:lvlText w:val="%8."/>
      <w:lvlJc w:val="left"/>
      <w:pPr>
        <w:ind w:left="5760" w:hanging="360"/>
      </w:pPr>
      <w:rPr>
        <w:rFonts w:cs="Times New Roman"/>
      </w:rPr>
    </w:lvl>
    <w:lvl w:ilvl="8" w:tplc="04080005">
      <w:start w:val="1"/>
      <w:numFmt w:val="lowerRoman"/>
      <w:lvlText w:val="%9."/>
      <w:lvlJc w:val="right"/>
      <w:pPr>
        <w:ind w:left="6480" w:hanging="180"/>
      </w:pPr>
      <w:rPr>
        <w:rFonts w:cs="Times New Roman"/>
      </w:rPr>
    </w:lvl>
  </w:abstractNum>
  <w:abstractNum w:abstractNumId="70">
    <w:nsid w:val="609C0FCC"/>
    <w:multiLevelType w:val="hybridMultilevel"/>
    <w:tmpl w:val="9A42546C"/>
    <w:lvl w:ilvl="0" w:tplc="0408000B">
      <w:start w:val="1"/>
      <w:numFmt w:val="bullet"/>
      <w:lvlText w:val="-"/>
      <w:lvlJc w:val="left"/>
      <w:pPr>
        <w:ind w:left="1080" w:hanging="360"/>
      </w:pPr>
      <w:rPr>
        <w:rFonts w:ascii="Bookman Old Style" w:eastAsia="Times New Roman" w:hAnsi="Bookman Old Style" w:hint="default"/>
      </w:rPr>
    </w:lvl>
    <w:lvl w:ilvl="1" w:tplc="04080003">
      <w:start w:val="1"/>
      <w:numFmt w:val="bullet"/>
      <w:lvlText w:val="o"/>
      <w:lvlJc w:val="left"/>
      <w:pPr>
        <w:ind w:left="1800" w:hanging="360"/>
      </w:pPr>
      <w:rPr>
        <w:rFonts w:ascii="Courier New" w:hAnsi="Courier New" w:hint="default"/>
      </w:rPr>
    </w:lvl>
    <w:lvl w:ilvl="2" w:tplc="04080005">
      <w:start w:val="1"/>
      <w:numFmt w:val="bullet"/>
      <w:lvlText w:val=""/>
      <w:lvlJc w:val="left"/>
      <w:pPr>
        <w:ind w:left="2520" w:hanging="360"/>
      </w:pPr>
      <w:rPr>
        <w:rFonts w:ascii="Wingdings" w:hAnsi="Wingdings" w:hint="default"/>
      </w:rPr>
    </w:lvl>
    <w:lvl w:ilvl="3" w:tplc="04080001">
      <w:start w:val="1"/>
      <w:numFmt w:val="bullet"/>
      <w:lvlText w:val=""/>
      <w:lvlJc w:val="left"/>
      <w:pPr>
        <w:ind w:left="3240" w:hanging="360"/>
      </w:pPr>
      <w:rPr>
        <w:rFonts w:ascii="Symbol" w:hAnsi="Symbol" w:hint="default"/>
      </w:rPr>
    </w:lvl>
    <w:lvl w:ilvl="4" w:tplc="04080003">
      <w:start w:val="1"/>
      <w:numFmt w:val="bullet"/>
      <w:lvlText w:val="o"/>
      <w:lvlJc w:val="left"/>
      <w:pPr>
        <w:ind w:left="3960" w:hanging="360"/>
      </w:pPr>
      <w:rPr>
        <w:rFonts w:ascii="Courier New" w:hAnsi="Courier New" w:hint="default"/>
      </w:rPr>
    </w:lvl>
    <w:lvl w:ilvl="5" w:tplc="04080005">
      <w:start w:val="1"/>
      <w:numFmt w:val="bullet"/>
      <w:lvlText w:val=""/>
      <w:lvlJc w:val="left"/>
      <w:pPr>
        <w:ind w:left="4680" w:hanging="360"/>
      </w:pPr>
      <w:rPr>
        <w:rFonts w:ascii="Wingdings" w:hAnsi="Wingdings" w:hint="default"/>
      </w:rPr>
    </w:lvl>
    <w:lvl w:ilvl="6" w:tplc="04080001">
      <w:start w:val="1"/>
      <w:numFmt w:val="bullet"/>
      <w:lvlText w:val=""/>
      <w:lvlJc w:val="left"/>
      <w:pPr>
        <w:ind w:left="5400" w:hanging="360"/>
      </w:pPr>
      <w:rPr>
        <w:rFonts w:ascii="Symbol" w:hAnsi="Symbol" w:hint="default"/>
      </w:rPr>
    </w:lvl>
    <w:lvl w:ilvl="7" w:tplc="04080003">
      <w:start w:val="1"/>
      <w:numFmt w:val="bullet"/>
      <w:lvlText w:val="o"/>
      <w:lvlJc w:val="left"/>
      <w:pPr>
        <w:ind w:left="6120" w:hanging="360"/>
      </w:pPr>
      <w:rPr>
        <w:rFonts w:ascii="Courier New" w:hAnsi="Courier New" w:hint="default"/>
      </w:rPr>
    </w:lvl>
    <w:lvl w:ilvl="8" w:tplc="04080005">
      <w:start w:val="1"/>
      <w:numFmt w:val="bullet"/>
      <w:lvlText w:val=""/>
      <w:lvlJc w:val="left"/>
      <w:pPr>
        <w:ind w:left="6840" w:hanging="360"/>
      </w:pPr>
      <w:rPr>
        <w:rFonts w:ascii="Wingdings" w:hAnsi="Wingdings" w:hint="default"/>
      </w:rPr>
    </w:lvl>
  </w:abstractNum>
  <w:abstractNum w:abstractNumId="71">
    <w:nsid w:val="611B0B15"/>
    <w:multiLevelType w:val="hybridMultilevel"/>
    <w:tmpl w:val="CC9E58CA"/>
    <w:lvl w:ilvl="0" w:tplc="08090001">
      <w:start w:val="1"/>
      <w:numFmt w:val="decimal"/>
      <w:lvlText w:val="%1."/>
      <w:lvlJc w:val="left"/>
      <w:pPr>
        <w:tabs>
          <w:tab w:val="num" w:pos="1800"/>
        </w:tabs>
        <w:ind w:left="1800" w:hanging="360"/>
      </w:pPr>
      <w:rPr>
        <w:rFonts w:cs="Times New Roman"/>
      </w:rPr>
    </w:lvl>
    <w:lvl w:ilvl="1" w:tplc="08090003">
      <w:start w:val="1"/>
      <w:numFmt w:val="lowerLetter"/>
      <w:lvlText w:val="%2."/>
      <w:lvlJc w:val="left"/>
      <w:pPr>
        <w:tabs>
          <w:tab w:val="num" w:pos="2520"/>
        </w:tabs>
        <w:ind w:left="2520" w:hanging="360"/>
      </w:pPr>
      <w:rPr>
        <w:rFonts w:cs="Times New Roman"/>
      </w:rPr>
    </w:lvl>
    <w:lvl w:ilvl="2" w:tplc="08090005">
      <w:start w:val="1"/>
      <w:numFmt w:val="lowerRoman"/>
      <w:lvlText w:val="%3."/>
      <w:lvlJc w:val="right"/>
      <w:pPr>
        <w:tabs>
          <w:tab w:val="num" w:pos="3240"/>
        </w:tabs>
        <w:ind w:left="3240" w:hanging="180"/>
      </w:pPr>
      <w:rPr>
        <w:rFonts w:cs="Times New Roman"/>
      </w:rPr>
    </w:lvl>
    <w:lvl w:ilvl="3" w:tplc="08090001">
      <w:start w:val="1"/>
      <w:numFmt w:val="decimal"/>
      <w:lvlText w:val="%4."/>
      <w:lvlJc w:val="left"/>
      <w:pPr>
        <w:tabs>
          <w:tab w:val="num" w:pos="3960"/>
        </w:tabs>
        <w:ind w:left="3960" w:hanging="360"/>
      </w:pPr>
      <w:rPr>
        <w:rFonts w:cs="Times New Roman"/>
      </w:rPr>
    </w:lvl>
    <w:lvl w:ilvl="4" w:tplc="08090003">
      <w:start w:val="1"/>
      <w:numFmt w:val="lowerLetter"/>
      <w:lvlText w:val="%5."/>
      <w:lvlJc w:val="left"/>
      <w:pPr>
        <w:tabs>
          <w:tab w:val="num" w:pos="4680"/>
        </w:tabs>
        <w:ind w:left="4680" w:hanging="360"/>
      </w:pPr>
      <w:rPr>
        <w:rFonts w:cs="Times New Roman"/>
      </w:rPr>
    </w:lvl>
    <w:lvl w:ilvl="5" w:tplc="08090005">
      <w:start w:val="1"/>
      <w:numFmt w:val="lowerRoman"/>
      <w:lvlText w:val="%6."/>
      <w:lvlJc w:val="right"/>
      <w:pPr>
        <w:tabs>
          <w:tab w:val="num" w:pos="5400"/>
        </w:tabs>
        <w:ind w:left="5400" w:hanging="180"/>
      </w:pPr>
      <w:rPr>
        <w:rFonts w:cs="Times New Roman"/>
      </w:rPr>
    </w:lvl>
    <w:lvl w:ilvl="6" w:tplc="08090001">
      <w:start w:val="1"/>
      <w:numFmt w:val="decimal"/>
      <w:lvlText w:val="%7."/>
      <w:lvlJc w:val="left"/>
      <w:pPr>
        <w:tabs>
          <w:tab w:val="num" w:pos="6120"/>
        </w:tabs>
        <w:ind w:left="6120" w:hanging="360"/>
      </w:pPr>
      <w:rPr>
        <w:rFonts w:cs="Times New Roman"/>
      </w:rPr>
    </w:lvl>
    <w:lvl w:ilvl="7" w:tplc="08090003">
      <w:start w:val="1"/>
      <w:numFmt w:val="lowerLetter"/>
      <w:lvlText w:val="%8."/>
      <w:lvlJc w:val="left"/>
      <w:pPr>
        <w:tabs>
          <w:tab w:val="num" w:pos="6840"/>
        </w:tabs>
        <w:ind w:left="6840" w:hanging="360"/>
      </w:pPr>
      <w:rPr>
        <w:rFonts w:cs="Times New Roman"/>
      </w:rPr>
    </w:lvl>
    <w:lvl w:ilvl="8" w:tplc="08090005">
      <w:start w:val="1"/>
      <w:numFmt w:val="lowerRoman"/>
      <w:lvlText w:val="%9."/>
      <w:lvlJc w:val="right"/>
      <w:pPr>
        <w:tabs>
          <w:tab w:val="num" w:pos="7560"/>
        </w:tabs>
        <w:ind w:left="7560" w:hanging="180"/>
      </w:pPr>
      <w:rPr>
        <w:rFonts w:cs="Times New Roman"/>
      </w:rPr>
    </w:lvl>
  </w:abstractNum>
  <w:abstractNum w:abstractNumId="72">
    <w:nsid w:val="65B10376"/>
    <w:multiLevelType w:val="hybridMultilevel"/>
    <w:tmpl w:val="081452A6"/>
    <w:lvl w:ilvl="0" w:tplc="7408D76C">
      <w:start w:val="1"/>
      <w:numFmt w:val="bullet"/>
      <w:lvlText w:val=""/>
      <w:lvlJc w:val="left"/>
      <w:pPr>
        <w:tabs>
          <w:tab w:val="num" w:pos="1080"/>
        </w:tabs>
        <w:ind w:left="1320" w:hanging="240"/>
      </w:pPr>
      <w:rPr>
        <w:rFonts w:ascii="Wingdings" w:hAnsi="Wingdings" w:hint="default"/>
        <w:sz w:val="20"/>
      </w:rPr>
    </w:lvl>
    <w:lvl w:ilvl="1" w:tplc="04080003">
      <w:start w:val="1"/>
      <w:numFmt w:val="bullet"/>
      <w:lvlText w:val="o"/>
      <w:lvlJc w:val="left"/>
      <w:pPr>
        <w:tabs>
          <w:tab w:val="num" w:pos="1440"/>
        </w:tabs>
        <w:ind w:left="1440" w:hanging="360"/>
      </w:pPr>
      <w:rPr>
        <w:rFonts w:ascii="Courier New" w:hAnsi="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73">
    <w:nsid w:val="67185117"/>
    <w:multiLevelType w:val="hybridMultilevel"/>
    <w:tmpl w:val="58842D8A"/>
    <w:lvl w:ilvl="0" w:tplc="04080001">
      <w:start w:val="1"/>
      <w:numFmt w:val="bullet"/>
      <w:lvlText w:val=""/>
      <w:lvlJc w:val="left"/>
      <w:pPr>
        <w:tabs>
          <w:tab w:val="num" w:pos="720"/>
        </w:tabs>
        <w:ind w:left="720" w:hanging="360"/>
      </w:pPr>
      <w:rPr>
        <w:rFonts w:ascii="Symbol" w:hAnsi="Symbol" w:hint="default"/>
      </w:rPr>
    </w:lvl>
    <w:lvl w:ilvl="1" w:tplc="04080003">
      <w:start w:val="1"/>
      <w:numFmt w:val="bullet"/>
      <w:lvlText w:val="o"/>
      <w:lvlJc w:val="left"/>
      <w:pPr>
        <w:tabs>
          <w:tab w:val="num" w:pos="1440"/>
        </w:tabs>
        <w:ind w:left="1440" w:hanging="360"/>
      </w:pPr>
      <w:rPr>
        <w:rFonts w:ascii="Courier New" w:hAnsi="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74">
    <w:nsid w:val="6AE47123"/>
    <w:multiLevelType w:val="hybridMultilevel"/>
    <w:tmpl w:val="1254980C"/>
    <w:lvl w:ilvl="0" w:tplc="0408001B">
      <w:start w:val="1"/>
      <w:numFmt w:val="lowerRoman"/>
      <w:lvlText w:val="%1."/>
      <w:lvlJc w:val="right"/>
      <w:pPr>
        <w:ind w:left="720" w:hanging="360"/>
      </w:pPr>
      <w:rPr>
        <w:rFonts w:cs="Times New Roman"/>
      </w:rPr>
    </w:lvl>
    <w:lvl w:ilvl="1" w:tplc="04080019" w:tentative="1">
      <w:start w:val="1"/>
      <w:numFmt w:val="lowerLetter"/>
      <w:lvlText w:val="%2."/>
      <w:lvlJc w:val="left"/>
      <w:pPr>
        <w:ind w:left="1440" w:hanging="360"/>
      </w:pPr>
      <w:rPr>
        <w:rFonts w:cs="Times New Roman"/>
      </w:rPr>
    </w:lvl>
    <w:lvl w:ilvl="2" w:tplc="0408001B" w:tentative="1">
      <w:start w:val="1"/>
      <w:numFmt w:val="lowerRoman"/>
      <w:lvlText w:val="%3."/>
      <w:lvlJc w:val="right"/>
      <w:pPr>
        <w:ind w:left="2160" w:hanging="180"/>
      </w:pPr>
      <w:rPr>
        <w:rFonts w:cs="Times New Roman"/>
      </w:rPr>
    </w:lvl>
    <w:lvl w:ilvl="3" w:tplc="0408000F" w:tentative="1">
      <w:start w:val="1"/>
      <w:numFmt w:val="decimal"/>
      <w:lvlText w:val="%4."/>
      <w:lvlJc w:val="left"/>
      <w:pPr>
        <w:ind w:left="2880" w:hanging="360"/>
      </w:pPr>
      <w:rPr>
        <w:rFonts w:cs="Times New Roman"/>
      </w:rPr>
    </w:lvl>
    <w:lvl w:ilvl="4" w:tplc="04080019" w:tentative="1">
      <w:start w:val="1"/>
      <w:numFmt w:val="lowerLetter"/>
      <w:lvlText w:val="%5."/>
      <w:lvlJc w:val="left"/>
      <w:pPr>
        <w:ind w:left="3600" w:hanging="360"/>
      </w:pPr>
      <w:rPr>
        <w:rFonts w:cs="Times New Roman"/>
      </w:rPr>
    </w:lvl>
    <w:lvl w:ilvl="5" w:tplc="0408001B" w:tentative="1">
      <w:start w:val="1"/>
      <w:numFmt w:val="lowerRoman"/>
      <w:lvlText w:val="%6."/>
      <w:lvlJc w:val="right"/>
      <w:pPr>
        <w:ind w:left="4320" w:hanging="180"/>
      </w:pPr>
      <w:rPr>
        <w:rFonts w:cs="Times New Roman"/>
      </w:rPr>
    </w:lvl>
    <w:lvl w:ilvl="6" w:tplc="0408000F" w:tentative="1">
      <w:start w:val="1"/>
      <w:numFmt w:val="decimal"/>
      <w:lvlText w:val="%7."/>
      <w:lvlJc w:val="left"/>
      <w:pPr>
        <w:ind w:left="5040" w:hanging="360"/>
      </w:pPr>
      <w:rPr>
        <w:rFonts w:cs="Times New Roman"/>
      </w:rPr>
    </w:lvl>
    <w:lvl w:ilvl="7" w:tplc="04080019" w:tentative="1">
      <w:start w:val="1"/>
      <w:numFmt w:val="lowerLetter"/>
      <w:lvlText w:val="%8."/>
      <w:lvlJc w:val="left"/>
      <w:pPr>
        <w:ind w:left="5760" w:hanging="360"/>
      </w:pPr>
      <w:rPr>
        <w:rFonts w:cs="Times New Roman"/>
      </w:rPr>
    </w:lvl>
    <w:lvl w:ilvl="8" w:tplc="0408001B" w:tentative="1">
      <w:start w:val="1"/>
      <w:numFmt w:val="lowerRoman"/>
      <w:lvlText w:val="%9."/>
      <w:lvlJc w:val="right"/>
      <w:pPr>
        <w:ind w:left="6480" w:hanging="180"/>
      </w:pPr>
      <w:rPr>
        <w:rFonts w:cs="Times New Roman"/>
      </w:rPr>
    </w:lvl>
  </w:abstractNum>
  <w:abstractNum w:abstractNumId="75">
    <w:nsid w:val="6D1222A5"/>
    <w:multiLevelType w:val="multilevel"/>
    <w:tmpl w:val="114E2AD2"/>
    <w:lvl w:ilvl="0">
      <w:start w:val="1"/>
      <w:numFmt w:val="decimal"/>
      <w:suff w:val="nothing"/>
      <w:lvlText w:val="ΚΕΦΑΛΑΙΟ %1 "/>
      <w:lvlJc w:val="left"/>
      <w:rPr>
        <w:rFonts w:cs="Times New Roman" w:hint="default"/>
        <w:position w:val="0"/>
      </w:rPr>
    </w:lvl>
    <w:lvl w:ilvl="1">
      <w:start w:val="1"/>
      <w:numFmt w:val="decimal"/>
      <w:suff w:val="space"/>
      <w:lvlText w:val="%1.%2"/>
      <w:lvlJc w:val="left"/>
      <w:pPr>
        <w:ind w:left="454" w:hanging="454"/>
      </w:pPr>
      <w:rPr>
        <w:rFonts w:cs="Times New Roman" w:hint="default"/>
        <w:b/>
        <w:i w:val="0"/>
        <w:sz w:val="22"/>
      </w:rPr>
    </w:lvl>
    <w:lvl w:ilvl="2">
      <w:start w:val="1"/>
      <w:numFmt w:val="decimal"/>
      <w:suff w:val="space"/>
      <w:lvlText w:val="%1.%2.%3"/>
      <w:lvlJc w:val="left"/>
      <w:pPr>
        <w:ind w:left="680" w:hanging="680"/>
      </w:pPr>
      <w:rPr>
        <w:rFonts w:cs="Times New Roman" w:hint="default"/>
        <w:b/>
        <w:i w:val="0"/>
        <w:sz w:val="22"/>
      </w:rPr>
    </w:lvl>
    <w:lvl w:ilvl="3">
      <w:start w:val="1"/>
      <w:numFmt w:val="decimal"/>
      <w:suff w:val="space"/>
      <w:lvlText w:val="%1.%2.%3.%4"/>
      <w:lvlJc w:val="left"/>
      <w:pPr>
        <w:ind w:left="794" w:hanging="79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76">
    <w:nsid w:val="711B75F2"/>
    <w:multiLevelType w:val="hybridMultilevel"/>
    <w:tmpl w:val="502AD2E6"/>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77">
    <w:nsid w:val="75050728"/>
    <w:multiLevelType w:val="hybridMultilevel"/>
    <w:tmpl w:val="5D469D90"/>
    <w:lvl w:ilvl="0" w:tplc="3AD6AE3A">
      <w:start w:val="1"/>
      <w:numFmt w:val="bullet"/>
      <w:lvlText w:val=""/>
      <w:lvlJc w:val="left"/>
      <w:pPr>
        <w:ind w:left="720" w:hanging="360"/>
      </w:pPr>
      <w:rPr>
        <w:rFonts w:ascii="Symbol" w:hAnsi="Symbol" w:hint="default"/>
        <w:sz w:val="24"/>
      </w:rPr>
    </w:lvl>
    <w:lvl w:ilvl="1" w:tplc="04080003">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8">
    <w:nsid w:val="776E7C90"/>
    <w:multiLevelType w:val="hybridMultilevel"/>
    <w:tmpl w:val="CC9E58CA"/>
    <w:lvl w:ilvl="0" w:tplc="08090001">
      <w:start w:val="1"/>
      <w:numFmt w:val="decimal"/>
      <w:lvlText w:val="%1."/>
      <w:lvlJc w:val="left"/>
      <w:pPr>
        <w:tabs>
          <w:tab w:val="num" w:pos="1800"/>
        </w:tabs>
        <w:ind w:left="1800" w:hanging="360"/>
      </w:pPr>
      <w:rPr>
        <w:rFonts w:cs="Times New Roman"/>
      </w:rPr>
    </w:lvl>
    <w:lvl w:ilvl="1" w:tplc="08090003">
      <w:start w:val="1"/>
      <w:numFmt w:val="lowerLetter"/>
      <w:lvlText w:val="%2."/>
      <w:lvlJc w:val="left"/>
      <w:pPr>
        <w:tabs>
          <w:tab w:val="num" w:pos="2520"/>
        </w:tabs>
        <w:ind w:left="2520" w:hanging="360"/>
      </w:pPr>
      <w:rPr>
        <w:rFonts w:cs="Times New Roman"/>
      </w:rPr>
    </w:lvl>
    <w:lvl w:ilvl="2" w:tplc="08090005">
      <w:start w:val="1"/>
      <w:numFmt w:val="lowerRoman"/>
      <w:lvlText w:val="%3."/>
      <w:lvlJc w:val="right"/>
      <w:pPr>
        <w:tabs>
          <w:tab w:val="num" w:pos="3240"/>
        </w:tabs>
        <w:ind w:left="3240" w:hanging="180"/>
      </w:pPr>
      <w:rPr>
        <w:rFonts w:cs="Times New Roman"/>
      </w:rPr>
    </w:lvl>
    <w:lvl w:ilvl="3" w:tplc="08090001">
      <w:start w:val="1"/>
      <w:numFmt w:val="decimal"/>
      <w:lvlText w:val="%4."/>
      <w:lvlJc w:val="left"/>
      <w:pPr>
        <w:tabs>
          <w:tab w:val="num" w:pos="3960"/>
        </w:tabs>
        <w:ind w:left="3960" w:hanging="360"/>
      </w:pPr>
      <w:rPr>
        <w:rFonts w:cs="Times New Roman"/>
      </w:rPr>
    </w:lvl>
    <w:lvl w:ilvl="4" w:tplc="08090003">
      <w:start w:val="1"/>
      <w:numFmt w:val="lowerLetter"/>
      <w:lvlText w:val="%5."/>
      <w:lvlJc w:val="left"/>
      <w:pPr>
        <w:tabs>
          <w:tab w:val="num" w:pos="4680"/>
        </w:tabs>
        <w:ind w:left="4680" w:hanging="360"/>
      </w:pPr>
      <w:rPr>
        <w:rFonts w:cs="Times New Roman"/>
      </w:rPr>
    </w:lvl>
    <w:lvl w:ilvl="5" w:tplc="08090005">
      <w:start w:val="1"/>
      <w:numFmt w:val="lowerRoman"/>
      <w:lvlText w:val="%6."/>
      <w:lvlJc w:val="right"/>
      <w:pPr>
        <w:tabs>
          <w:tab w:val="num" w:pos="5400"/>
        </w:tabs>
        <w:ind w:left="5400" w:hanging="180"/>
      </w:pPr>
      <w:rPr>
        <w:rFonts w:cs="Times New Roman"/>
      </w:rPr>
    </w:lvl>
    <w:lvl w:ilvl="6" w:tplc="08090001">
      <w:start w:val="1"/>
      <w:numFmt w:val="decimal"/>
      <w:lvlText w:val="%7."/>
      <w:lvlJc w:val="left"/>
      <w:pPr>
        <w:tabs>
          <w:tab w:val="num" w:pos="6120"/>
        </w:tabs>
        <w:ind w:left="6120" w:hanging="360"/>
      </w:pPr>
      <w:rPr>
        <w:rFonts w:cs="Times New Roman"/>
      </w:rPr>
    </w:lvl>
    <w:lvl w:ilvl="7" w:tplc="08090003">
      <w:start w:val="1"/>
      <w:numFmt w:val="lowerLetter"/>
      <w:lvlText w:val="%8."/>
      <w:lvlJc w:val="left"/>
      <w:pPr>
        <w:tabs>
          <w:tab w:val="num" w:pos="6840"/>
        </w:tabs>
        <w:ind w:left="6840" w:hanging="360"/>
      </w:pPr>
      <w:rPr>
        <w:rFonts w:cs="Times New Roman"/>
      </w:rPr>
    </w:lvl>
    <w:lvl w:ilvl="8" w:tplc="08090005">
      <w:start w:val="1"/>
      <w:numFmt w:val="lowerRoman"/>
      <w:lvlText w:val="%9."/>
      <w:lvlJc w:val="right"/>
      <w:pPr>
        <w:tabs>
          <w:tab w:val="num" w:pos="7560"/>
        </w:tabs>
        <w:ind w:left="7560" w:hanging="180"/>
      </w:pPr>
      <w:rPr>
        <w:rFonts w:cs="Times New Roman"/>
      </w:rPr>
    </w:lvl>
  </w:abstractNum>
  <w:abstractNum w:abstractNumId="79">
    <w:nsid w:val="782276ED"/>
    <w:multiLevelType w:val="hybridMultilevel"/>
    <w:tmpl w:val="4AE21AAC"/>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0">
    <w:nsid w:val="7A450CE6"/>
    <w:multiLevelType w:val="hybridMultilevel"/>
    <w:tmpl w:val="19F06B16"/>
    <w:lvl w:ilvl="0" w:tplc="04080001">
      <w:start w:val="1"/>
      <w:numFmt w:val="bullet"/>
      <w:lvlText w:val=""/>
      <w:lvlJc w:val="left"/>
      <w:pPr>
        <w:tabs>
          <w:tab w:val="num" w:pos="1080"/>
        </w:tabs>
        <w:ind w:left="1080" w:hanging="360"/>
      </w:pPr>
      <w:rPr>
        <w:rFonts w:ascii="Symbol" w:hAnsi="Symbol" w:hint="default"/>
      </w:rPr>
    </w:lvl>
    <w:lvl w:ilvl="1" w:tplc="04080001">
      <w:start w:val="1"/>
      <w:numFmt w:val="bullet"/>
      <w:lvlText w:val=""/>
      <w:lvlJc w:val="left"/>
      <w:pPr>
        <w:tabs>
          <w:tab w:val="num" w:pos="1800"/>
        </w:tabs>
        <w:ind w:left="1800" w:hanging="360"/>
      </w:pPr>
      <w:rPr>
        <w:rFonts w:ascii="Symbol" w:hAnsi="Symbol" w:hint="default"/>
      </w:rPr>
    </w:lvl>
    <w:lvl w:ilvl="2" w:tplc="04080005">
      <w:start w:val="1"/>
      <w:numFmt w:val="decimal"/>
      <w:lvlText w:val="%3."/>
      <w:lvlJc w:val="left"/>
      <w:pPr>
        <w:tabs>
          <w:tab w:val="num" w:pos="2160"/>
        </w:tabs>
        <w:ind w:left="2160" w:hanging="360"/>
      </w:pPr>
      <w:rPr>
        <w:rFonts w:cs="Times New Roman"/>
      </w:rPr>
    </w:lvl>
    <w:lvl w:ilvl="3" w:tplc="04080001">
      <w:start w:val="1"/>
      <w:numFmt w:val="decimal"/>
      <w:lvlText w:val="%4."/>
      <w:lvlJc w:val="left"/>
      <w:pPr>
        <w:tabs>
          <w:tab w:val="num" w:pos="2880"/>
        </w:tabs>
        <w:ind w:left="2880" w:hanging="360"/>
      </w:pPr>
      <w:rPr>
        <w:rFonts w:cs="Times New Roman"/>
      </w:rPr>
    </w:lvl>
    <w:lvl w:ilvl="4" w:tplc="04080003">
      <w:start w:val="1"/>
      <w:numFmt w:val="decimal"/>
      <w:lvlText w:val="%5."/>
      <w:lvlJc w:val="left"/>
      <w:pPr>
        <w:tabs>
          <w:tab w:val="num" w:pos="3600"/>
        </w:tabs>
        <w:ind w:left="3600" w:hanging="360"/>
      </w:pPr>
      <w:rPr>
        <w:rFonts w:cs="Times New Roman"/>
      </w:rPr>
    </w:lvl>
    <w:lvl w:ilvl="5" w:tplc="04080005">
      <w:start w:val="1"/>
      <w:numFmt w:val="decimal"/>
      <w:lvlText w:val="%6."/>
      <w:lvlJc w:val="left"/>
      <w:pPr>
        <w:tabs>
          <w:tab w:val="num" w:pos="4320"/>
        </w:tabs>
        <w:ind w:left="4320" w:hanging="360"/>
      </w:pPr>
      <w:rPr>
        <w:rFonts w:cs="Times New Roman"/>
      </w:rPr>
    </w:lvl>
    <w:lvl w:ilvl="6" w:tplc="04080001">
      <w:start w:val="1"/>
      <w:numFmt w:val="decimal"/>
      <w:lvlText w:val="%7."/>
      <w:lvlJc w:val="left"/>
      <w:pPr>
        <w:tabs>
          <w:tab w:val="num" w:pos="5040"/>
        </w:tabs>
        <w:ind w:left="5040" w:hanging="360"/>
      </w:pPr>
      <w:rPr>
        <w:rFonts w:cs="Times New Roman"/>
      </w:rPr>
    </w:lvl>
    <w:lvl w:ilvl="7" w:tplc="04080003">
      <w:start w:val="1"/>
      <w:numFmt w:val="decimal"/>
      <w:lvlText w:val="%8."/>
      <w:lvlJc w:val="left"/>
      <w:pPr>
        <w:tabs>
          <w:tab w:val="num" w:pos="5760"/>
        </w:tabs>
        <w:ind w:left="5760" w:hanging="360"/>
      </w:pPr>
      <w:rPr>
        <w:rFonts w:cs="Times New Roman"/>
      </w:rPr>
    </w:lvl>
    <w:lvl w:ilvl="8" w:tplc="04080005">
      <w:start w:val="1"/>
      <w:numFmt w:val="decimal"/>
      <w:lvlText w:val="%9."/>
      <w:lvlJc w:val="left"/>
      <w:pPr>
        <w:tabs>
          <w:tab w:val="num" w:pos="6480"/>
        </w:tabs>
        <w:ind w:left="6480" w:hanging="360"/>
      </w:pPr>
      <w:rPr>
        <w:rFonts w:cs="Times New Roman"/>
      </w:rPr>
    </w:lvl>
  </w:abstractNum>
  <w:abstractNum w:abstractNumId="81">
    <w:nsid w:val="7B652B26"/>
    <w:multiLevelType w:val="hybridMultilevel"/>
    <w:tmpl w:val="1CA684CA"/>
    <w:lvl w:ilvl="0" w:tplc="0408000F">
      <w:start w:val="1"/>
      <w:numFmt w:val="decimal"/>
      <w:lvlText w:val="%1."/>
      <w:lvlJc w:val="left"/>
      <w:pPr>
        <w:tabs>
          <w:tab w:val="num" w:pos="360"/>
        </w:tabs>
        <w:ind w:left="360" w:hanging="360"/>
      </w:pPr>
      <w:rPr>
        <w:rFonts w:cs="Times New Roman"/>
      </w:rPr>
    </w:lvl>
    <w:lvl w:ilvl="1" w:tplc="04080005">
      <w:start w:val="1"/>
      <w:numFmt w:val="bullet"/>
      <w:lvlText w:val=""/>
      <w:lvlJc w:val="left"/>
      <w:pPr>
        <w:tabs>
          <w:tab w:val="num" w:pos="1080"/>
        </w:tabs>
        <w:ind w:left="1080" w:hanging="360"/>
      </w:pPr>
      <w:rPr>
        <w:rFonts w:ascii="Wingdings" w:hAnsi="Wingdings" w:hint="default"/>
      </w:rPr>
    </w:lvl>
    <w:lvl w:ilvl="2" w:tplc="0408001B">
      <w:start w:val="1"/>
      <w:numFmt w:val="lowerRoman"/>
      <w:lvlText w:val="%3."/>
      <w:lvlJc w:val="right"/>
      <w:pPr>
        <w:tabs>
          <w:tab w:val="num" w:pos="1800"/>
        </w:tabs>
        <w:ind w:left="1800" w:hanging="180"/>
      </w:pPr>
      <w:rPr>
        <w:rFonts w:cs="Times New Roman"/>
      </w:rPr>
    </w:lvl>
    <w:lvl w:ilvl="3" w:tplc="0408000F" w:tentative="1">
      <w:start w:val="1"/>
      <w:numFmt w:val="decimal"/>
      <w:lvlText w:val="%4."/>
      <w:lvlJc w:val="left"/>
      <w:pPr>
        <w:tabs>
          <w:tab w:val="num" w:pos="2520"/>
        </w:tabs>
        <w:ind w:left="2520" w:hanging="360"/>
      </w:pPr>
      <w:rPr>
        <w:rFonts w:cs="Times New Roman"/>
      </w:rPr>
    </w:lvl>
    <w:lvl w:ilvl="4" w:tplc="04080019" w:tentative="1">
      <w:start w:val="1"/>
      <w:numFmt w:val="lowerLetter"/>
      <w:lvlText w:val="%5."/>
      <w:lvlJc w:val="left"/>
      <w:pPr>
        <w:tabs>
          <w:tab w:val="num" w:pos="3240"/>
        </w:tabs>
        <w:ind w:left="3240" w:hanging="360"/>
      </w:pPr>
      <w:rPr>
        <w:rFonts w:cs="Times New Roman"/>
      </w:rPr>
    </w:lvl>
    <w:lvl w:ilvl="5" w:tplc="0408001B" w:tentative="1">
      <w:start w:val="1"/>
      <w:numFmt w:val="lowerRoman"/>
      <w:lvlText w:val="%6."/>
      <w:lvlJc w:val="right"/>
      <w:pPr>
        <w:tabs>
          <w:tab w:val="num" w:pos="3960"/>
        </w:tabs>
        <w:ind w:left="3960" w:hanging="180"/>
      </w:pPr>
      <w:rPr>
        <w:rFonts w:cs="Times New Roman"/>
      </w:rPr>
    </w:lvl>
    <w:lvl w:ilvl="6" w:tplc="0408000F" w:tentative="1">
      <w:start w:val="1"/>
      <w:numFmt w:val="decimal"/>
      <w:lvlText w:val="%7."/>
      <w:lvlJc w:val="left"/>
      <w:pPr>
        <w:tabs>
          <w:tab w:val="num" w:pos="4680"/>
        </w:tabs>
        <w:ind w:left="4680" w:hanging="360"/>
      </w:pPr>
      <w:rPr>
        <w:rFonts w:cs="Times New Roman"/>
      </w:rPr>
    </w:lvl>
    <w:lvl w:ilvl="7" w:tplc="04080019" w:tentative="1">
      <w:start w:val="1"/>
      <w:numFmt w:val="lowerLetter"/>
      <w:lvlText w:val="%8."/>
      <w:lvlJc w:val="left"/>
      <w:pPr>
        <w:tabs>
          <w:tab w:val="num" w:pos="5400"/>
        </w:tabs>
        <w:ind w:left="5400" w:hanging="360"/>
      </w:pPr>
      <w:rPr>
        <w:rFonts w:cs="Times New Roman"/>
      </w:rPr>
    </w:lvl>
    <w:lvl w:ilvl="8" w:tplc="0408001B" w:tentative="1">
      <w:start w:val="1"/>
      <w:numFmt w:val="lowerRoman"/>
      <w:lvlText w:val="%9."/>
      <w:lvlJc w:val="right"/>
      <w:pPr>
        <w:tabs>
          <w:tab w:val="num" w:pos="6120"/>
        </w:tabs>
        <w:ind w:left="6120" w:hanging="180"/>
      </w:pPr>
      <w:rPr>
        <w:rFonts w:cs="Times New Roman"/>
      </w:rPr>
    </w:lvl>
  </w:abstractNum>
  <w:abstractNum w:abstractNumId="82">
    <w:nsid w:val="7B996C54"/>
    <w:multiLevelType w:val="hybridMultilevel"/>
    <w:tmpl w:val="F4DAD3C6"/>
    <w:lvl w:ilvl="0" w:tplc="0ED8EB7E">
      <w:start w:val="1"/>
      <w:numFmt w:val="bullet"/>
      <w:lvlText w:val=""/>
      <w:lvlJc w:val="left"/>
      <w:pPr>
        <w:tabs>
          <w:tab w:val="num" w:pos="720"/>
        </w:tabs>
        <w:ind w:left="720" w:hanging="360"/>
      </w:pPr>
      <w:rPr>
        <w:rFonts w:ascii="Symbol" w:hAnsi="Symbol" w:hint="default"/>
        <w:color w:val="auto"/>
      </w:rPr>
    </w:lvl>
    <w:lvl w:ilvl="1" w:tplc="E99223D0">
      <w:start w:val="1"/>
      <w:numFmt w:val="lowerLetter"/>
      <w:lvlText w:val="%2."/>
      <w:lvlJc w:val="left"/>
      <w:pPr>
        <w:ind w:left="1080" w:hanging="360"/>
      </w:pPr>
      <w:rPr>
        <w:rFonts w:cs="Times New Roman"/>
      </w:rPr>
    </w:lvl>
    <w:lvl w:ilvl="2" w:tplc="6BD6895C">
      <w:start w:val="1"/>
      <w:numFmt w:val="lowerRoman"/>
      <w:lvlText w:val="%3."/>
      <w:lvlJc w:val="right"/>
      <w:pPr>
        <w:ind w:left="1800" w:hanging="180"/>
      </w:pPr>
      <w:rPr>
        <w:rFonts w:cs="Times New Roman"/>
      </w:rPr>
    </w:lvl>
    <w:lvl w:ilvl="3" w:tplc="33CC96D6">
      <w:start w:val="1"/>
      <w:numFmt w:val="decimal"/>
      <w:lvlText w:val="%4."/>
      <w:lvlJc w:val="left"/>
      <w:pPr>
        <w:ind w:left="2520" w:hanging="360"/>
      </w:pPr>
      <w:rPr>
        <w:rFonts w:cs="Times New Roman"/>
      </w:rPr>
    </w:lvl>
    <w:lvl w:ilvl="4" w:tplc="31446562">
      <w:start w:val="1"/>
      <w:numFmt w:val="lowerLetter"/>
      <w:lvlText w:val="%5."/>
      <w:lvlJc w:val="left"/>
      <w:pPr>
        <w:ind w:left="3240" w:hanging="360"/>
      </w:pPr>
      <w:rPr>
        <w:rFonts w:cs="Times New Roman"/>
      </w:rPr>
    </w:lvl>
    <w:lvl w:ilvl="5" w:tplc="C1CEACD4">
      <w:start w:val="1"/>
      <w:numFmt w:val="lowerRoman"/>
      <w:lvlText w:val="%6."/>
      <w:lvlJc w:val="right"/>
      <w:pPr>
        <w:ind w:left="3960" w:hanging="180"/>
      </w:pPr>
      <w:rPr>
        <w:rFonts w:cs="Times New Roman"/>
      </w:rPr>
    </w:lvl>
    <w:lvl w:ilvl="6" w:tplc="B31E1A7E">
      <w:start w:val="1"/>
      <w:numFmt w:val="decimal"/>
      <w:lvlText w:val="%7."/>
      <w:lvlJc w:val="left"/>
      <w:pPr>
        <w:ind w:left="4680" w:hanging="360"/>
      </w:pPr>
      <w:rPr>
        <w:rFonts w:cs="Times New Roman"/>
      </w:rPr>
    </w:lvl>
    <w:lvl w:ilvl="7" w:tplc="CA8E2264">
      <w:start w:val="1"/>
      <w:numFmt w:val="lowerLetter"/>
      <w:lvlText w:val="%8."/>
      <w:lvlJc w:val="left"/>
      <w:pPr>
        <w:ind w:left="5400" w:hanging="360"/>
      </w:pPr>
      <w:rPr>
        <w:rFonts w:cs="Times New Roman"/>
      </w:rPr>
    </w:lvl>
    <w:lvl w:ilvl="8" w:tplc="A70E3AB2">
      <w:start w:val="1"/>
      <w:numFmt w:val="lowerRoman"/>
      <w:lvlText w:val="%9."/>
      <w:lvlJc w:val="right"/>
      <w:pPr>
        <w:ind w:left="6120" w:hanging="180"/>
      </w:pPr>
      <w:rPr>
        <w:rFonts w:cs="Times New Roman"/>
      </w:rPr>
    </w:lvl>
  </w:abstractNum>
  <w:abstractNum w:abstractNumId="83">
    <w:nsid w:val="7E137916"/>
    <w:multiLevelType w:val="hybridMultilevel"/>
    <w:tmpl w:val="2378083E"/>
    <w:lvl w:ilvl="0" w:tplc="0408000B">
      <w:start w:val="1"/>
      <w:numFmt w:val="bullet"/>
      <w:lvlText w:val=""/>
      <w:lvlJc w:val="left"/>
      <w:pPr>
        <w:tabs>
          <w:tab w:val="num" w:pos="720"/>
        </w:tabs>
        <w:ind w:left="720" w:hanging="360"/>
      </w:pPr>
      <w:rPr>
        <w:rFonts w:ascii="Symbol" w:hAnsi="Symbol" w:hint="default"/>
        <w:b/>
        <w:i w:val="0"/>
        <w:sz w:val="20"/>
      </w:rPr>
    </w:lvl>
    <w:lvl w:ilvl="1" w:tplc="04080003">
      <w:start w:val="1"/>
      <w:numFmt w:val="bullet"/>
      <w:lvlText w:val="o"/>
      <w:lvlJc w:val="left"/>
      <w:pPr>
        <w:tabs>
          <w:tab w:val="num" w:pos="1440"/>
        </w:tabs>
        <w:ind w:left="1440" w:hanging="360"/>
      </w:pPr>
      <w:rPr>
        <w:rFonts w:ascii="Courier New" w:hAnsi="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1"/>
  </w:num>
  <w:num w:numId="3">
    <w:abstractNumId w:val="0"/>
  </w:num>
  <w:num w:numId="4">
    <w:abstractNumId w:val="2"/>
  </w:num>
  <w:num w:numId="5">
    <w:abstractNumId w:val="1"/>
  </w:num>
  <w:num w:numId="6">
    <w:abstractNumId w:val="0"/>
  </w:num>
  <w:num w:numId="7">
    <w:abstractNumId w:val="2"/>
  </w:num>
  <w:num w:numId="8">
    <w:abstractNumId w:val="1"/>
  </w:num>
  <w:num w:numId="9">
    <w:abstractNumId w:val="0"/>
  </w:num>
  <w:num w:numId="10">
    <w:abstractNumId w:val="2"/>
  </w:num>
  <w:num w:numId="11">
    <w:abstractNumId w:val="2"/>
  </w:num>
  <w:num w:numId="12">
    <w:abstractNumId w:val="2"/>
  </w:num>
  <w:num w:numId="13">
    <w:abstractNumId w:val="2"/>
  </w:num>
  <w:num w:numId="14">
    <w:abstractNumId w:val="1"/>
  </w:num>
  <w:num w:numId="15">
    <w:abstractNumId w:val="0"/>
  </w:num>
  <w:num w:numId="16">
    <w:abstractNumId w:val="75"/>
  </w:num>
  <w:num w:numId="17">
    <w:abstractNumId w:val="2"/>
  </w:num>
  <w:num w:numId="18">
    <w:abstractNumId w:val="1"/>
  </w:num>
  <w:num w:numId="19">
    <w:abstractNumId w:val="0"/>
  </w:num>
  <w:num w:numId="20">
    <w:abstractNumId w:val="69"/>
  </w:num>
  <w:num w:numId="21">
    <w:abstractNumId w:val="66"/>
  </w:num>
  <w:num w:numId="22">
    <w:abstractNumId w:val="78"/>
  </w:num>
  <w:num w:numId="23">
    <w:abstractNumId w:val="18"/>
  </w:num>
  <w:num w:numId="24">
    <w:abstractNumId w:val="54"/>
  </w:num>
  <w:num w:numId="25">
    <w:abstractNumId w:val="40"/>
  </w:num>
  <w:num w:numId="26">
    <w:abstractNumId w:val="56"/>
  </w:num>
  <w:num w:numId="27">
    <w:abstractNumId w:val="82"/>
  </w:num>
  <w:num w:numId="28">
    <w:abstractNumId w:val="32"/>
  </w:num>
  <w:num w:numId="29">
    <w:abstractNumId w:val="36"/>
  </w:num>
  <w:num w:numId="30">
    <w:abstractNumId w:val="48"/>
  </w:num>
  <w:num w:numId="31">
    <w:abstractNumId w:val="33"/>
  </w:num>
  <w:num w:numId="32">
    <w:abstractNumId w:val="43"/>
  </w:num>
  <w:num w:numId="33">
    <w:abstractNumId w:val="24"/>
  </w:num>
  <w:num w:numId="34">
    <w:abstractNumId w:val="35"/>
  </w:num>
  <w:num w:numId="35">
    <w:abstractNumId w:val="61"/>
  </w:num>
  <w:num w:numId="36">
    <w:abstractNumId w:val="64"/>
  </w:num>
  <w:num w:numId="37">
    <w:abstractNumId w:val="34"/>
  </w:num>
  <w:num w:numId="38">
    <w:abstractNumId w:val="12"/>
  </w:num>
  <w:num w:numId="39">
    <w:abstractNumId w:val="70"/>
  </w:num>
  <w:num w:numId="40">
    <w:abstractNumId w:val="44"/>
  </w:num>
  <w:num w:numId="41">
    <w:abstractNumId w:val="62"/>
  </w:num>
  <w:num w:numId="42">
    <w:abstractNumId w:val="7"/>
  </w:num>
  <w:num w:numId="43">
    <w:abstractNumId w:val="8"/>
  </w:num>
  <w:num w:numId="44">
    <w:abstractNumId w:val="25"/>
  </w:num>
  <w:num w:numId="45">
    <w:abstractNumId w:val="22"/>
  </w:num>
  <w:num w:numId="46">
    <w:abstractNumId w:val="37"/>
  </w:num>
  <w:num w:numId="47">
    <w:abstractNumId w:val="49"/>
  </w:num>
  <w:num w:numId="48">
    <w:abstractNumId w:val="38"/>
  </w:num>
  <w:num w:numId="49">
    <w:abstractNumId w:val="65"/>
  </w:num>
  <w:num w:numId="50">
    <w:abstractNumId w:val="42"/>
  </w:num>
  <w:num w:numId="51">
    <w:abstractNumId w:val="46"/>
  </w:num>
  <w:num w:numId="52">
    <w:abstractNumId w:val="15"/>
  </w:num>
  <w:num w:numId="53">
    <w:abstractNumId w:val="6"/>
  </w:num>
  <w:num w:numId="54">
    <w:abstractNumId w:val="20"/>
  </w:num>
  <w:num w:numId="55">
    <w:abstractNumId w:val="47"/>
  </w:num>
  <w:num w:numId="56">
    <w:abstractNumId w:val="11"/>
  </w:num>
  <w:num w:numId="57">
    <w:abstractNumId w:val="51"/>
  </w:num>
  <w:num w:numId="58">
    <w:abstractNumId w:val="59"/>
  </w:num>
  <w:num w:numId="59">
    <w:abstractNumId w:val="13"/>
  </w:num>
  <w:num w:numId="60">
    <w:abstractNumId w:val="29"/>
  </w:num>
  <w:num w:numId="61">
    <w:abstractNumId w:val="53"/>
  </w:num>
  <w:num w:numId="62">
    <w:abstractNumId w:val="73"/>
  </w:num>
  <w:num w:numId="63">
    <w:abstractNumId w:val="9"/>
  </w:num>
  <w:num w:numId="64">
    <w:abstractNumId w:val="3"/>
    <w:lvlOverride w:ilvl="0">
      <w:lvl w:ilvl="0">
        <w:start w:val="1"/>
        <w:numFmt w:val="bullet"/>
        <w:lvlText w:val=""/>
        <w:legacy w:legacy="1" w:legacySpace="120" w:legacyIndent="210"/>
        <w:lvlJc w:val="left"/>
        <w:pPr>
          <w:ind w:left="750" w:hanging="210"/>
        </w:pPr>
        <w:rPr>
          <w:rFonts w:ascii="Symbol" w:hAnsi="Symbol" w:hint="default"/>
          <w:b/>
        </w:rPr>
      </w:lvl>
    </w:lvlOverride>
  </w:num>
  <w:num w:numId="65">
    <w:abstractNumId w:val="31"/>
  </w:num>
  <w:num w:numId="66">
    <w:abstractNumId w:val="17"/>
  </w:num>
  <w:num w:numId="67">
    <w:abstractNumId w:val="41"/>
  </w:num>
  <w:num w:numId="68">
    <w:abstractNumId w:val="58"/>
  </w:num>
  <w:num w:numId="69">
    <w:abstractNumId w:val="67"/>
  </w:num>
  <w:num w:numId="70">
    <w:abstractNumId w:val="72"/>
  </w:num>
  <w:num w:numId="71">
    <w:abstractNumId w:val="39"/>
  </w:num>
  <w:num w:numId="72">
    <w:abstractNumId w:val="45"/>
  </w:num>
  <w:num w:numId="73">
    <w:abstractNumId w:val="5"/>
  </w:num>
  <w:num w:numId="74">
    <w:abstractNumId w:val="23"/>
  </w:num>
  <w:num w:numId="75">
    <w:abstractNumId w:val="50"/>
  </w:num>
  <w:num w:numId="76">
    <w:abstractNumId w:val="27"/>
  </w:num>
  <w:num w:numId="77">
    <w:abstractNumId w:val="8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6"/>
  </w:num>
  <w:num w:numId="80">
    <w:abstractNumId w:val="81"/>
  </w:num>
  <w:num w:numId="81">
    <w:abstractNumId w:val="63"/>
  </w:num>
  <w:num w:numId="82">
    <w:abstractNumId w:val="74"/>
  </w:num>
  <w:num w:numId="83">
    <w:abstractNumId w:val="77"/>
  </w:num>
  <w:num w:numId="84">
    <w:abstractNumId w:val="21"/>
  </w:num>
  <w:num w:numId="85">
    <w:abstractNumId w:val="79"/>
  </w:num>
  <w:num w:numId="86">
    <w:abstractNumId w:val="52"/>
  </w:num>
  <w:num w:numId="87">
    <w:abstractNumId w:val="55"/>
  </w:num>
  <w:num w:numId="88">
    <w:abstractNumId w:val="4"/>
    <w:lvlOverride w:ilvl="0">
      <w:startOverride w:val="1"/>
    </w:lvlOverride>
  </w:num>
  <w:num w:numId="89">
    <w:abstractNumId w:val="14"/>
  </w:num>
  <w:num w:numId="90">
    <w:abstractNumId w:val="71"/>
  </w:num>
  <w:num w:numId="91">
    <w:abstractNumId w:val="57"/>
  </w:num>
  <w:num w:numId="92">
    <w:abstractNumId w:val="60"/>
  </w:num>
  <w:num w:numId="93">
    <w:abstractNumId w:val="76"/>
  </w:num>
  <w:num w:numId="94">
    <w:abstractNumId w:val="26"/>
  </w:num>
  <w:num w:numId="95">
    <w:abstractNumId w:val="83"/>
  </w:num>
  <w:num w:numId="96">
    <w:abstractNumId w:val="68"/>
  </w:num>
  <w:num w:numId="97">
    <w:abstractNumId w:val="30"/>
  </w:num>
  <w:num w:numId="98">
    <w:abstractNumId w:val="28"/>
  </w:num>
  <w:num w:numId="99">
    <w:abstractNumId w:val="19"/>
  </w:num>
  <w:numIdMacAtCleanup w:val="8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embedSystemFonts/>
  <w:stylePaneFormatFilter w:val="3F01"/>
  <w:defaultTabStop w:val="720"/>
  <w:doNotHyphenateCaps/>
  <w:characterSpacingControl w:val="doNotCompress"/>
  <w:doNotValidateAgainstSchema/>
  <w:doNotDemarcateInvalidXml/>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C34C32"/>
    <w:rsid w:val="000017DD"/>
    <w:rsid w:val="000040F2"/>
    <w:rsid w:val="0000449D"/>
    <w:rsid w:val="00004530"/>
    <w:rsid w:val="00004C37"/>
    <w:rsid w:val="0000507B"/>
    <w:rsid w:val="000058D4"/>
    <w:rsid w:val="00010C04"/>
    <w:rsid w:val="00011C2B"/>
    <w:rsid w:val="00012F00"/>
    <w:rsid w:val="00013588"/>
    <w:rsid w:val="00013C30"/>
    <w:rsid w:val="000151F2"/>
    <w:rsid w:val="000154C0"/>
    <w:rsid w:val="000154CD"/>
    <w:rsid w:val="00015854"/>
    <w:rsid w:val="00016994"/>
    <w:rsid w:val="0001739A"/>
    <w:rsid w:val="00017E4E"/>
    <w:rsid w:val="000203B8"/>
    <w:rsid w:val="00020B45"/>
    <w:rsid w:val="00021727"/>
    <w:rsid w:val="0002204B"/>
    <w:rsid w:val="0002285B"/>
    <w:rsid w:val="00023D84"/>
    <w:rsid w:val="00024872"/>
    <w:rsid w:val="000249BC"/>
    <w:rsid w:val="0002661F"/>
    <w:rsid w:val="000267E4"/>
    <w:rsid w:val="00027812"/>
    <w:rsid w:val="00030CB6"/>
    <w:rsid w:val="00030E9A"/>
    <w:rsid w:val="00032625"/>
    <w:rsid w:val="00032B64"/>
    <w:rsid w:val="000340C1"/>
    <w:rsid w:val="00040C79"/>
    <w:rsid w:val="00040E42"/>
    <w:rsid w:val="00042310"/>
    <w:rsid w:val="000423CB"/>
    <w:rsid w:val="00042919"/>
    <w:rsid w:val="00043282"/>
    <w:rsid w:val="00043835"/>
    <w:rsid w:val="0004503F"/>
    <w:rsid w:val="00045145"/>
    <w:rsid w:val="00045521"/>
    <w:rsid w:val="00050140"/>
    <w:rsid w:val="0005051C"/>
    <w:rsid w:val="00051E5C"/>
    <w:rsid w:val="0005268E"/>
    <w:rsid w:val="00053AC8"/>
    <w:rsid w:val="0005488F"/>
    <w:rsid w:val="00054AA8"/>
    <w:rsid w:val="00055530"/>
    <w:rsid w:val="00055F9F"/>
    <w:rsid w:val="00057A67"/>
    <w:rsid w:val="00057F50"/>
    <w:rsid w:val="00060B30"/>
    <w:rsid w:val="00060EFC"/>
    <w:rsid w:val="000616B0"/>
    <w:rsid w:val="00061726"/>
    <w:rsid w:val="0006291A"/>
    <w:rsid w:val="0006311F"/>
    <w:rsid w:val="00070B63"/>
    <w:rsid w:val="00072504"/>
    <w:rsid w:val="00073400"/>
    <w:rsid w:val="0007351E"/>
    <w:rsid w:val="00073C05"/>
    <w:rsid w:val="00074948"/>
    <w:rsid w:val="00075E32"/>
    <w:rsid w:val="00077A0C"/>
    <w:rsid w:val="00077E88"/>
    <w:rsid w:val="000808AE"/>
    <w:rsid w:val="00080FA8"/>
    <w:rsid w:val="00083082"/>
    <w:rsid w:val="00084B08"/>
    <w:rsid w:val="0008517E"/>
    <w:rsid w:val="00085A04"/>
    <w:rsid w:val="0008671E"/>
    <w:rsid w:val="00086768"/>
    <w:rsid w:val="00086A5E"/>
    <w:rsid w:val="000906FC"/>
    <w:rsid w:val="00091ADE"/>
    <w:rsid w:val="00093134"/>
    <w:rsid w:val="00093996"/>
    <w:rsid w:val="000953ED"/>
    <w:rsid w:val="00095DDA"/>
    <w:rsid w:val="00096765"/>
    <w:rsid w:val="00096944"/>
    <w:rsid w:val="00096D47"/>
    <w:rsid w:val="000972A4"/>
    <w:rsid w:val="00097481"/>
    <w:rsid w:val="00097824"/>
    <w:rsid w:val="00097975"/>
    <w:rsid w:val="00097C7C"/>
    <w:rsid w:val="00097FA8"/>
    <w:rsid w:val="000A0555"/>
    <w:rsid w:val="000A0853"/>
    <w:rsid w:val="000A1BBC"/>
    <w:rsid w:val="000A2B0D"/>
    <w:rsid w:val="000A362F"/>
    <w:rsid w:val="000A3D61"/>
    <w:rsid w:val="000A41CF"/>
    <w:rsid w:val="000A4520"/>
    <w:rsid w:val="000A50F8"/>
    <w:rsid w:val="000A5469"/>
    <w:rsid w:val="000A758F"/>
    <w:rsid w:val="000A766C"/>
    <w:rsid w:val="000B0A68"/>
    <w:rsid w:val="000B0AA8"/>
    <w:rsid w:val="000B1891"/>
    <w:rsid w:val="000B382B"/>
    <w:rsid w:val="000B4B12"/>
    <w:rsid w:val="000B50E3"/>
    <w:rsid w:val="000B52AD"/>
    <w:rsid w:val="000B6863"/>
    <w:rsid w:val="000B6F5E"/>
    <w:rsid w:val="000C05EF"/>
    <w:rsid w:val="000C08A3"/>
    <w:rsid w:val="000C1857"/>
    <w:rsid w:val="000C1C2A"/>
    <w:rsid w:val="000C3004"/>
    <w:rsid w:val="000C3C04"/>
    <w:rsid w:val="000C4EE6"/>
    <w:rsid w:val="000C640A"/>
    <w:rsid w:val="000C6C08"/>
    <w:rsid w:val="000C6D7D"/>
    <w:rsid w:val="000D03C4"/>
    <w:rsid w:val="000D04AD"/>
    <w:rsid w:val="000D0FCB"/>
    <w:rsid w:val="000D19C6"/>
    <w:rsid w:val="000D2C2F"/>
    <w:rsid w:val="000D30AE"/>
    <w:rsid w:val="000D3FE5"/>
    <w:rsid w:val="000D400C"/>
    <w:rsid w:val="000D4591"/>
    <w:rsid w:val="000D5588"/>
    <w:rsid w:val="000D5D94"/>
    <w:rsid w:val="000D74AD"/>
    <w:rsid w:val="000E0657"/>
    <w:rsid w:val="000E1912"/>
    <w:rsid w:val="000E2064"/>
    <w:rsid w:val="000E3CEE"/>
    <w:rsid w:val="000E636A"/>
    <w:rsid w:val="000E63E8"/>
    <w:rsid w:val="000E7337"/>
    <w:rsid w:val="000E7350"/>
    <w:rsid w:val="000E7755"/>
    <w:rsid w:val="000E7ABA"/>
    <w:rsid w:val="000F028A"/>
    <w:rsid w:val="000F08E7"/>
    <w:rsid w:val="000F0C5B"/>
    <w:rsid w:val="000F1295"/>
    <w:rsid w:val="000F1922"/>
    <w:rsid w:val="000F2B44"/>
    <w:rsid w:val="000F4FCC"/>
    <w:rsid w:val="000F594E"/>
    <w:rsid w:val="000F5ACD"/>
    <w:rsid w:val="000F61CC"/>
    <w:rsid w:val="000F63A5"/>
    <w:rsid w:val="000F71D2"/>
    <w:rsid w:val="000F7C26"/>
    <w:rsid w:val="001005B6"/>
    <w:rsid w:val="00100B93"/>
    <w:rsid w:val="001019E5"/>
    <w:rsid w:val="001023BB"/>
    <w:rsid w:val="00102B7A"/>
    <w:rsid w:val="00104A5B"/>
    <w:rsid w:val="001054A9"/>
    <w:rsid w:val="00105D39"/>
    <w:rsid w:val="00112626"/>
    <w:rsid w:val="00112D18"/>
    <w:rsid w:val="00113451"/>
    <w:rsid w:val="0011470E"/>
    <w:rsid w:val="00114D7F"/>
    <w:rsid w:val="00114E96"/>
    <w:rsid w:val="00114F4A"/>
    <w:rsid w:val="001157B6"/>
    <w:rsid w:val="00117111"/>
    <w:rsid w:val="0011759E"/>
    <w:rsid w:val="001179B9"/>
    <w:rsid w:val="00121B8F"/>
    <w:rsid w:val="00123A9D"/>
    <w:rsid w:val="00124775"/>
    <w:rsid w:val="00125217"/>
    <w:rsid w:val="0012560B"/>
    <w:rsid w:val="001259B0"/>
    <w:rsid w:val="001261C8"/>
    <w:rsid w:val="001302B5"/>
    <w:rsid w:val="00130495"/>
    <w:rsid w:val="00130C7E"/>
    <w:rsid w:val="00130F97"/>
    <w:rsid w:val="00131DB2"/>
    <w:rsid w:val="00133D8E"/>
    <w:rsid w:val="00134B4D"/>
    <w:rsid w:val="00135161"/>
    <w:rsid w:val="001355A8"/>
    <w:rsid w:val="00135C7E"/>
    <w:rsid w:val="00135C9F"/>
    <w:rsid w:val="00140B65"/>
    <w:rsid w:val="001413EB"/>
    <w:rsid w:val="001422E3"/>
    <w:rsid w:val="00142B47"/>
    <w:rsid w:val="00143C51"/>
    <w:rsid w:val="0014669D"/>
    <w:rsid w:val="00150546"/>
    <w:rsid w:val="0015551A"/>
    <w:rsid w:val="001572C4"/>
    <w:rsid w:val="00160042"/>
    <w:rsid w:val="00160354"/>
    <w:rsid w:val="00161158"/>
    <w:rsid w:val="00161AB6"/>
    <w:rsid w:val="00163032"/>
    <w:rsid w:val="00165DF3"/>
    <w:rsid w:val="00166023"/>
    <w:rsid w:val="00167862"/>
    <w:rsid w:val="001707EB"/>
    <w:rsid w:val="001711C8"/>
    <w:rsid w:val="00174410"/>
    <w:rsid w:val="00175CBF"/>
    <w:rsid w:val="00176A9D"/>
    <w:rsid w:val="00180A6C"/>
    <w:rsid w:val="00180E89"/>
    <w:rsid w:val="001812A7"/>
    <w:rsid w:val="00181519"/>
    <w:rsid w:val="001815B4"/>
    <w:rsid w:val="00183546"/>
    <w:rsid w:val="0018364B"/>
    <w:rsid w:val="00183754"/>
    <w:rsid w:val="00183B85"/>
    <w:rsid w:val="00184A53"/>
    <w:rsid w:val="001852EF"/>
    <w:rsid w:val="001858BC"/>
    <w:rsid w:val="001870AF"/>
    <w:rsid w:val="001879B0"/>
    <w:rsid w:val="00187BD2"/>
    <w:rsid w:val="00190AC6"/>
    <w:rsid w:val="00190F19"/>
    <w:rsid w:val="00192F35"/>
    <w:rsid w:val="0019301C"/>
    <w:rsid w:val="00193589"/>
    <w:rsid w:val="00193C83"/>
    <w:rsid w:val="001961D5"/>
    <w:rsid w:val="001962BD"/>
    <w:rsid w:val="001969AA"/>
    <w:rsid w:val="001971ED"/>
    <w:rsid w:val="00197372"/>
    <w:rsid w:val="001A0430"/>
    <w:rsid w:val="001A174E"/>
    <w:rsid w:val="001A35AD"/>
    <w:rsid w:val="001A3E17"/>
    <w:rsid w:val="001A43A6"/>
    <w:rsid w:val="001A4807"/>
    <w:rsid w:val="001A66CA"/>
    <w:rsid w:val="001A670C"/>
    <w:rsid w:val="001A6D3C"/>
    <w:rsid w:val="001A710E"/>
    <w:rsid w:val="001A736E"/>
    <w:rsid w:val="001B060B"/>
    <w:rsid w:val="001B08F6"/>
    <w:rsid w:val="001B2B59"/>
    <w:rsid w:val="001B46A7"/>
    <w:rsid w:val="001B563B"/>
    <w:rsid w:val="001B6085"/>
    <w:rsid w:val="001C103C"/>
    <w:rsid w:val="001C332A"/>
    <w:rsid w:val="001C518E"/>
    <w:rsid w:val="001C74EA"/>
    <w:rsid w:val="001C7801"/>
    <w:rsid w:val="001D008C"/>
    <w:rsid w:val="001D10DB"/>
    <w:rsid w:val="001D1324"/>
    <w:rsid w:val="001D178D"/>
    <w:rsid w:val="001D1816"/>
    <w:rsid w:val="001D27F5"/>
    <w:rsid w:val="001D2D9F"/>
    <w:rsid w:val="001D3526"/>
    <w:rsid w:val="001D3B0E"/>
    <w:rsid w:val="001D52CB"/>
    <w:rsid w:val="001D5512"/>
    <w:rsid w:val="001D5F9E"/>
    <w:rsid w:val="001D6D39"/>
    <w:rsid w:val="001E0F93"/>
    <w:rsid w:val="001E2250"/>
    <w:rsid w:val="001E276B"/>
    <w:rsid w:val="001E2A24"/>
    <w:rsid w:val="001E31C9"/>
    <w:rsid w:val="001E3758"/>
    <w:rsid w:val="001E5164"/>
    <w:rsid w:val="001E7693"/>
    <w:rsid w:val="001F1145"/>
    <w:rsid w:val="001F13FB"/>
    <w:rsid w:val="001F195A"/>
    <w:rsid w:val="001F236C"/>
    <w:rsid w:val="001F30B2"/>
    <w:rsid w:val="001F373E"/>
    <w:rsid w:val="001F3A01"/>
    <w:rsid w:val="001F5406"/>
    <w:rsid w:val="00200E3D"/>
    <w:rsid w:val="00201933"/>
    <w:rsid w:val="002034FE"/>
    <w:rsid w:val="00203A25"/>
    <w:rsid w:val="00203C42"/>
    <w:rsid w:val="002051C3"/>
    <w:rsid w:val="00205462"/>
    <w:rsid w:val="002071CA"/>
    <w:rsid w:val="00207A71"/>
    <w:rsid w:val="0021043A"/>
    <w:rsid w:val="00211711"/>
    <w:rsid w:val="00214212"/>
    <w:rsid w:val="002146D1"/>
    <w:rsid w:val="00214F66"/>
    <w:rsid w:val="002153A9"/>
    <w:rsid w:val="00215E83"/>
    <w:rsid w:val="00222828"/>
    <w:rsid w:val="002231C3"/>
    <w:rsid w:val="002237C8"/>
    <w:rsid w:val="002249C0"/>
    <w:rsid w:val="00226EA8"/>
    <w:rsid w:val="00227677"/>
    <w:rsid w:val="00231A04"/>
    <w:rsid w:val="00231DB6"/>
    <w:rsid w:val="00234323"/>
    <w:rsid w:val="002343EB"/>
    <w:rsid w:val="00236A09"/>
    <w:rsid w:val="00236C8A"/>
    <w:rsid w:val="00240640"/>
    <w:rsid w:val="002406E8"/>
    <w:rsid w:val="00240BD7"/>
    <w:rsid w:val="00241AF1"/>
    <w:rsid w:val="002421E7"/>
    <w:rsid w:val="00243F28"/>
    <w:rsid w:val="00243F34"/>
    <w:rsid w:val="00245506"/>
    <w:rsid w:val="0024668C"/>
    <w:rsid w:val="00246BCE"/>
    <w:rsid w:val="00246E37"/>
    <w:rsid w:val="00250EEC"/>
    <w:rsid w:val="00250EFF"/>
    <w:rsid w:val="00251581"/>
    <w:rsid w:val="00252105"/>
    <w:rsid w:val="00252358"/>
    <w:rsid w:val="002534B3"/>
    <w:rsid w:val="0025387C"/>
    <w:rsid w:val="00253C42"/>
    <w:rsid w:val="00253D07"/>
    <w:rsid w:val="00253D82"/>
    <w:rsid w:val="00253EEF"/>
    <w:rsid w:val="00254C3A"/>
    <w:rsid w:val="00255A93"/>
    <w:rsid w:val="00256289"/>
    <w:rsid w:val="002568E3"/>
    <w:rsid w:val="00256B35"/>
    <w:rsid w:val="00256DD0"/>
    <w:rsid w:val="002603F5"/>
    <w:rsid w:val="002606B9"/>
    <w:rsid w:val="002607A2"/>
    <w:rsid w:val="00260E6F"/>
    <w:rsid w:val="00261170"/>
    <w:rsid w:val="00261B43"/>
    <w:rsid w:val="00262C6C"/>
    <w:rsid w:val="002638F1"/>
    <w:rsid w:val="0026424F"/>
    <w:rsid w:val="0026453E"/>
    <w:rsid w:val="0026538E"/>
    <w:rsid w:val="0026546D"/>
    <w:rsid w:val="00266A8F"/>
    <w:rsid w:val="00267A8E"/>
    <w:rsid w:val="00270211"/>
    <w:rsid w:val="00270278"/>
    <w:rsid w:val="00270EDF"/>
    <w:rsid w:val="002716A8"/>
    <w:rsid w:val="00271BBF"/>
    <w:rsid w:val="0027299E"/>
    <w:rsid w:val="002749C1"/>
    <w:rsid w:val="00275106"/>
    <w:rsid w:val="0027515E"/>
    <w:rsid w:val="00275E9A"/>
    <w:rsid w:val="00275FE1"/>
    <w:rsid w:val="0027683A"/>
    <w:rsid w:val="00277927"/>
    <w:rsid w:val="002805D9"/>
    <w:rsid w:val="00280DD8"/>
    <w:rsid w:val="00281864"/>
    <w:rsid w:val="00282599"/>
    <w:rsid w:val="002846EE"/>
    <w:rsid w:val="00284A10"/>
    <w:rsid w:val="00284C7A"/>
    <w:rsid w:val="0028566D"/>
    <w:rsid w:val="002859E0"/>
    <w:rsid w:val="0028628B"/>
    <w:rsid w:val="00286A82"/>
    <w:rsid w:val="00286C1D"/>
    <w:rsid w:val="00287990"/>
    <w:rsid w:val="00287C6F"/>
    <w:rsid w:val="00290634"/>
    <w:rsid w:val="00291162"/>
    <w:rsid w:val="00291F3A"/>
    <w:rsid w:val="00291FB2"/>
    <w:rsid w:val="0029226D"/>
    <w:rsid w:val="0029271A"/>
    <w:rsid w:val="00292756"/>
    <w:rsid w:val="002928FB"/>
    <w:rsid w:val="00292F98"/>
    <w:rsid w:val="00294D4A"/>
    <w:rsid w:val="00294F4E"/>
    <w:rsid w:val="0029515D"/>
    <w:rsid w:val="00295829"/>
    <w:rsid w:val="00295E8A"/>
    <w:rsid w:val="00296A41"/>
    <w:rsid w:val="00297D42"/>
    <w:rsid w:val="002A00A0"/>
    <w:rsid w:val="002A18EC"/>
    <w:rsid w:val="002A30DC"/>
    <w:rsid w:val="002A31E2"/>
    <w:rsid w:val="002A33D0"/>
    <w:rsid w:val="002A3B79"/>
    <w:rsid w:val="002A6D12"/>
    <w:rsid w:val="002A6E6F"/>
    <w:rsid w:val="002A71D4"/>
    <w:rsid w:val="002A7798"/>
    <w:rsid w:val="002A78D8"/>
    <w:rsid w:val="002B2D55"/>
    <w:rsid w:val="002B3C80"/>
    <w:rsid w:val="002B422C"/>
    <w:rsid w:val="002B5CE5"/>
    <w:rsid w:val="002B5D90"/>
    <w:rsid w:val="002B60C2"/>
    <w:rsid w:val="002B64F3"/>
    <w:rsid w:val="002B6F18"/>
    <w:rsid w:val="002B734F"/>
    <w:rsid w:val="002B7876"/>
    <w:rsid w:val="002C0B4A"/>
    <w:rsid w:val="002C1F70"/>
    <w:rsid w:val="002C26F5"/>
    <w:rsid w:val="002C4EDA"/>
    <w:rsid w:val="002C5022"/>
    <w:rsid w:val="002C5520"/>
    <w:rsid w:val="002C5551"/>
    <w:rsid w:val="002C5EB8"/>
    <w:rsid w:val="002D284C"/>
    <w:rsid w:val="002D4927"/>
    <w:rsid w:val="002D4E1D"/>
    <w:rsid w:val="002D5C7B"/>
    <w:rsid w:val="002D650A"/>
    <w:rsid w:val="002D7D7A"/>
    <w:rsid w:val="002E0B0E"/>
    <w:rsid w:val="002E2545"/>
    <w:rsid w:val="002E34D4"/>
    <w:rsid w:val="002E3A96"/>
    <w:rsid w:val="002E4201"/>
    <w:rsid w:val="002E4757"/>
    <w:rsid w:val="002E4935"/>
    <w:rsid w:val="002E526F"/>
    <w:rsid w:val="002E5BA6"/>
    <w:rsid w:val="002E6ABD"/>
    <w:rsid w:val="002E77F9"/>
    <w:rsid w:val="002F171D"/>
    <w:rsid w:val="002F17D0"/>
    <w:rsid w:val="002F1A93"/>
    <w:rsid w:val="002F26DA"/>
    <w:rsid w:val="002F3000"/>
    <w:rsid w:val="002F426F"/>
    <w:rsid w:val="002F4501"/>
    <w:rsid w:val="002F46DF"/>
    <w:rsid w:val="002F569E"/>
    <w:rsid w:val="002F6ACB"/>
    <w:rsid w:val="002F6D7C"/>
    <w:rsid w:val="002F6DD6"/>
    <w:rsid w:val="0030075F"/>
    <w:rsid w:val="003009FF"/>
    <w:rsid w:val="00301497"/>
    <w:rsid w:val="003024F0"/>
    <w:rsid w:val="0030519C"/>
    <w:rsid w:val="003063D3"/>
    <w:rsid w:val="0030781F"/>
    <w:rsid w:val="00307F31"/>
    <w:rsid w:val="003117F2"/>
    <w:rsid w:val="0031404F"/>
    <w:rsid w:val="00316195"/>
    <w:rsid w:val="0031647C"/>
    <w:rsid w:val="003168A2"/>
    <w:rsid w:val="00317BAE"/>
    <w:rsid w:val="00320297"/>
    <w:rsid w:val="003204E2"/>
    <w:rsid w:val="00320C57"/>
    <w:rsid w:val="00320EE3"/>
    <w:rsid w:val="003210EC"/>
    <w:rsid w:val="00321494"/>
    <w:rsid w:val="00321874"/>
    <w:rsid w:val="00321E77"/>
    <w:rsid w:val="003225FB"/>
    <w:rsid w:val="00322CED"/>
    <w:rsid w:val="00322DE1"/>
    <w:rsid w:val="00323258"/>
    <w:rsid w:val="0032388C"/>
    <w:rsid w:val="00324030"/>
    <w:rsid w:val="0032416F"/>
    <w:rsid w:val="003249F3"/>
    <w:rsid w:val="00324F73"/>
    <w:rsid w:val="00325091"/>
    <w:rsid w:val="003256D7"/>
    <w:rsid w:val="0033207C"/>
    <w:rsid w:val="00333448"/>
    <w:rsid w:val="00334432"/>
    <w:rsid w:val="0033472F"/>
    <w:rsid w:val="00334A0C"/>
    <w:rsid w:val="00335106"/>
    <w:rsid w:val="003359DA"/>
    <w:rsid w:val="00336A2C"/>
    <w:rsid w:val="00337422"/>
    <w:rsid w:val="00341427"/>
    <w:rsid w:val="00342621"/>
    <w:rsid w:val="00342C5C"/>
    <w:rsid w:val="00342DC0"/>
    <w:rsid w:val="003453A0"/>
    <w:rsid w:val="00346088"/>
    <w:rsid w:val="0034632A"/>
    <w:rsid w:val="00347DE7"/>
    <w:rsid w:val="00350491"/>
    <w:rsid w:val="00351F66"/>
    <w:rsid w:val="00352AFB"/>
    <w:rsid w:val="00353727"/>
    <w:rsid w:val="00353A58"/>
    <w:rsid w:val="00354D7E"/>
    <w:rsid w:val="00355660"/>
    <w:rsid w:val="00357636"/>
    <w:rsid w:val="00357E7F"/>
    <w:rsid w:val="003603E9"/>
    <w:rsid w:val="00360601"/>
    <w:rsid w:val="00360B19"/>
    <w:rsid w:val="00360D8A"/>
    <w:rsid w:val="00360F30"/>
    <w:rsid w:val="00360FBF"/>
    <w:rsid w:val="003611E3"/>
    <w:rsid w:val="00362FC5"/>
    <w:rsid w:val="00363C25"/>
    <w:rsid w:val="003656A6"/>
    <w:rsid w:val="003659F4"/>
    <w:rsid w:val="003667E8"/>
    <w:rsid w:val="00366B0D"/>
    <w:rsid w:val="0037253C"/>
    <w:rsid w:val="00372CCA"/>
    <w:rsid w:val="00373993"/>
    <w:rsid w:val="00373C9E"/>
    <w:rsid w:val="003753AE"/>
    <w:rsid w:val="00376D2D"/>
    <w:rsid w:val="00376D77"/>
    <w:rsid w:val="0037730F"/>
    <w:rsid w:val="00377569"/>
    <w:rsid w:val="00380405"/>
    <w:rsid w:val="0038066B"/>
    <w:rsid w:val="003806AE"/>
    <w:rsid w:val="00381104"/>
    <w:rsid w:val="00381192"/>
    <w:rsid w:val="00381393"/>
    <w:rsid w:val="00381789"/>
    <w:rsid w:val="003819FC"/>
    <w:rsid w:val="003820C8"/>
    <w:rsid w:val="0038281D"/>
    <w:rsid w:val="003842AE"/>
    <w:rsid w:val="00384649"/>
    <w:rsid w:val="00385855"/>
    <w:rsid w:val="00385DFE"/>
    <w:rsid w:val="00387593"/>
    <w:rsid w:val="00387F7D"/>
    <w:rsid w:val="003906CC"/>
    <w:rsid w:val="00390CC4"/>
    <w:rsid w:val="0039308F"/>
    <w:rsid w:val="0039327F"/>
    <w:rsid w:val="003939E1"/>
    <w:rsid w:val="00393CD5"/>
    <w:rsid w:val="00395D87"/>
    <w:rsid w:val="00397445"/>
    <w:rsid w:val="00397475"/>
    <w:rsid w:val="003A004D"/>
    <w:rsid w:val="003A03C2"/>
    <w:rsid w:val="003A1874"/>
    <w:rsid w:val="003A205F"/>
    <w:rsid w:val="003A38CB"/>
    <w:rsid w:val="003A3D6D"/>
    <w:rsid w:val="003A4BC4"/>
    <w:rsid w:val="003A5908"/>
    <w:rsid w:val="003A5ADD"/>
    <w:rsid w:val="003A5C04"/>
    <w:rsid w:val="003B260C"/>
    <w:rsid w:val="003B3A2C"/>
    <w:rsid w:val="003B453A"/>
    <w:rsid w:val="003B49E9"/>
    <w:rsid w:val="003B5304"/>
    <w:rsid w:val="003B67F8"/>
    <w:rsid w:val="003B6B38"/>
    <w:rsid w:val="003C22D3"/>
    <w:rsid w:val="003C3992"/>
    <w:rsid w:val="003C43FA"/>
    <w:rsid w:val="003C5BEA"/>
    <w:rsid w:val="003C7DF9"/>
    <w:rsid w:val="003C7EE6"/>
    <w:rsid w:val="003D0341"/>
    <w:rsid w:val="003D07E3"/>
    <w:rsid w:val="003D082B"/>
    <w:rsid w:val="003D0E78"/>
    <w:rsid w:val="003D2317"/>
    <w:rsid w:val="003D2F30"/>
    <w:rsid w:val="003D385B"/>
    <w:rsid w:val="003D390C"/>
    <w:rsid w:val="003D4204"/>
    <w:rsid w:val="003D4E54"/>
    <w:rsid w:val="003D635E"/>
    <w:rsid w:val="003D794F"/>
    <w:rsid w:val="003D7D03"/>
    <w:rsid w:val="003E1755"/>
    <w:rsid w:val="003E1A06"/>
    <w:rsid w:val="003E2651"/>
    <w:rsid w:val="003E2B4A"/>
    <w:rsid w:val="003E3539"/>
    <w:rsid w:val="003E464B"/>
    <w:rsid w:val="003E56F6"/>
    <w:rsid w:val="003E5A9B"/>
    <w:rsid w:val="003E6604"/>
    <w:rsid w:val="003E6CD8"/>
    <w:rsid w:val="003E6D9F"/>
    <w:rsid w:val="003E6EF3"/>
    <w:rsid w:val="003E6FD6"/>
    <w:rsid w:val="003E71CE"/>
    <w:rsid w:val="003F141B"/>
    <w:rsid w:val="003F31C0"/>
    <w:rsid w:val="003F7735"/>
    <w:rsid w:val="00400B0D"/>
    <w:rsid w:val="0040102D"/>
    <w:rsid w:val="00401987"/>
    <w:rsid w:val="0040256B"/>
    <w:rsid w:val="00402A06"/>
    <w:rsid w:val="00403197"/>
    <w:rsid w:val="0040394E"/>
    <w:rsid w:val="00404D44"/>
    <w:rsid w:val="0040757D"/>
    <w:rsid w:val="00410525"/>
    <w:rsid w:val="004110FB"/>
    <w:rsid w:val="004112AD"/>
    <w:rsid w:val="004118A7"/>
    <w:rsid w:val="00411F1B"/>
    <w:rsid w:val="00412564"/>
    <w:rsid w:val="0041335F"/>
    <w:rsid w:val="0041577B"/>
    <w:rsid w:val="00417333"/>
    <w:rsid w:val="004205A8"/>
    <w:rsid w:val="0042277C"/>
    <w:rsid w:val="004230F2"/>
    <w:rsid w:val="00423756"/>
    <w:rsid w:val="00424EC8"/>
    <w:rsid w:val="00425161"/>
    <w:rsid w:val="004251E7"/>
    <w:rsid w:val="0042563A"/>
    <w:rsid w:val="00425B7B"/>
    <w:rsid w:val="00425D5A"/>
    <w:rsid w:val="00426C30"/>
    <w:rsid w:val="0042773E"/>
    <w:rsid w:val="00427979"/>
    <w:rsid w:val="004279C9"/>
    <w:rsid w:val="004302FA"/>
    <w:rsid w:val="004306FC"/>
    <w:rsid w:val="0043105B"/>
    <w:rsid w:val="004318FF"/>
    <w:rsid w:val="00431F2F"/>
    <w:rsid w:val="0043420C"/>
    <w:rsid w:val="004348D0"/>
    <w:rsid w:val="00434FAC"/>
    <w:rsid w:val="00435267"/>
    <w:rsid w:val="00437DC8"/>
    <w:rsid w:val="00440970"/>
    <w:rsid w:val="00440BA7"/>
    <w:rsid w:val="004418B5"/>
    <w:rsid w:val="00441BBA"/>
    <w:rsid w:val="00441CD3"/>
    <w:rsid w:val="00441E3B"/>
    <w:rsid w:val="004430D3"/>
    <w:rsid w:val="0044478A"/>
    <w:rsid w:val="00445D82"/>
    <w:rsid w:val="00445DEF"/>
    <w:rsid w:val="004472E1"/>
    <w:rsid w:val="00447AB8"/>
    <w:rsid w:val="00450B60"/>
    <w:rsid w:val="00451506"/>
    <w:rsid w:val="004518B7"/>
    <w:rsid w:val="00451988"/>
    <w:rsid w:val="00452627"/>
    <w:rsid w:val="00452F99"/>
    <w:rsid w:val="00454E9E"/>
    <w:rsid w:val="004556CE"/>
    <w:rsid w:val="00456230"/>
    <w:rsid w:val="00456305"/>
    <w:rsid w:val="0045691E"/>
    <w:rsid w:val="00460D35"/>
    <w:rsid w:val="00463C39"/>
    <w:rsid w:val="004640FB"/>
    <w:rsid w:val="0046666F"/>
    <w:rsid w:val="00466937"/>
    <w:rsid w:val="004676C1"/>
    <w:rsid w:val="00467827"/>
    <w:rsid w:val="004701FE"/>
    <w:rsid w:val="004703FE"/>
    <w:rsid w:val="00470665"/>
    <w:rsid w:val="00470EBF"/>
    <w:rsid w:val="00471229"/>
    <w:rsid w:val="00471884"/>
    <w:rsid w:val="00472615"/>
    <w:rsid w:val="00472984"/>
    <w:rsid w:val="00474222"/>
    <w:rsid w:val="00474F35"/>
    <w:rsid w:val="00475566"/>
    <w:rsid w:val="0047673F"/>
    <w:rsid w:val="00477913"/>
    <w:rsid w:val="00480E6D"/>
    <w:rsid w:val="00481BE1"/>
    <w:rsid w:val="004829B4"/>
    <w:rsid w:val="00482D6D"/>
    <w:rsid w:val="0048695E"/>
    <w:rsid w:val="004869D3"/>
    <w:rsid w:val="00487B61"/>
    <w:rsid w:val="00490106"/>
    <w:rsid w:val="004905DC"/>
    <w:rsid w:val="00491639"/>
    <w:rsid w:val="00492A3C"/>
    <w:rsid w:val="00493512"/>
    <w:rsid w:val="00493734"/>
    <w:rsid w:val="004944E0"/>
    <w:rsid w:val="00494CCF"/>
    <w:rsid w:val="00494DE3"/>
    <w:rsid w:val="00494ED8"/>
    <w:rsid w:val="004950F0"/>
    <w:rsid w:val="004950F9"/>
    <w:rsid w:val="00495C13"/>
    <w:rsid w:val="00496519"/>
    <w:rsid w:val="0049730E"/>
    <w:rsid w:val="0049736B"/>
    <w:rsid w:val="004A0C77"/>
    <w:rsid w:val="004A1128"/>
    <w:rsid w:val="004A2467"/>
    <w:rsid w:val="004A2AB3"/>
    <w:rsid w:val="004A2BCE"/>
    <w:rsid w:val="004A3751"/>
    <w:rsid w:val="004A4A2E"/>
    <w:rsid w:val="004A502F"/>
    <w:rsid w:val="004A568E"/>
    <w:rsid w:val="004A7813"/>
    <w:rsid w:val="004A78E5"/>
    <w:rsid w:val="004B0292"/>
    <w:rsid w:val="004B0995"/>
    <w:rsid w:val="004B0B62"/>
    <w:rsid w:val="004B1E25"/>
    <w:rsid w:val="004B2081"/>
    <w:rsid w:val="004B23E8"/>
    <w:rsid w:val="004B356F"/>
    <w:rsid w:val="004B4EC2"/>
    <w:rsid w:val="004B5189"/>
    <w:rsid w:val="004B52FF"/>
    <w:rsid w:val="004B7685"/>
    <w:rsid w:val="004C06CC"/>
    <w:rsid w:val="004C09FA"/>
    <w:rsid w:val="004C2827"/>
    <w:rsid w:val="004C30CA"/>
    <w:rsid w:val="004C4586"/>
    <w:rsid w:val="004C522B"/>
    <w:rsid w:val="004C5B3A"/>
    <w:rsid w:val="004C6FDC"/>
    <w:rsid w:val="004C7153"/>
    <w:rsid w:val="004C7DEA"/>
    <w:rsid w:val="004C7E69"/>
    <w:rsid w:val="004D0E6C"/>
    <w:rsid w:val="004D1575"/>
    <w:rsid w:val="004D2403"/>
    <w:rsid w:val="004D2C6C"/>
    <w:rsid w:val="004D2EE7"/>
    <w:rsid w:val="004D53DF"/>
    <w:rsid w:val="004D5AC9"/>
    <w:rsid w:val="004D769A"/>
    <w:rsid w:val="004E04A7"/>
    <w:rsid w:val="004E0835"/>
    <w:rsid w:val="004E0DBE"/>
    <w:rsid w:val="004E1848"/>
    <w:rsid w:val="004E4BF6"/>
    <w:rsid w:val="004E5872"/>
    <w:rsid w:val="004E641A"/>
    <w:rsid w:val="004E6DCF"/>
    <w:rsid w:val="004F0E4D"/>
    <w:rsid w:val="004F0F30"/>
    <w:rsid w:val="004F13CA"/>
    <w:rsid w:val="004F14E5"/>
    <w:rsid w:val="004F299F"/>
    <w:rsid w:val="004F3434"/>
    <w:rsid w:val="004F4403"/>
    <w:rsid w:val="004F59C1"/>
    <w:rsid w:val="004F6705"/>
    <w:rsid w:val="004F6869"/>
    <w:rsid w:val="004F6DA6"/>
    <w:rsid w:val="004F6E02"/>
    <w:rsid w:val="005034A5"/>
    <w:rsid w:val="0050359D"/>
    <w:rsid w:val="005036B6"/>
    <w:rsid w:val="00504979"/>
    <w:rsid w:val="00506053"/>
    <w:rsid w:val="00506931"/>
    <w:rsid w:val="00507164"/>
    <w:rsid w:val="005100CC"/>
    <w:rsid w:val="00510BA1"/>
    <w:rsid w:val="00511BCA"/>
    <w:rsid w:val="0051281F"/>
    <w:rsid w:val="005134EC"/>
    <w:rsid w:val="00514381"/>
    <w:rsid w:val="00516008"/>
    <w:rsid w:val="005167DF"/>
    <w:rsid w:val="005168EE"/>
    <w:rsid w:val="00516C69"/>
    <w:rsid w:val="00517F42"/>
    <w:rsid w:val="00520B45"/>
    <w:rsid w:val="0052386B"/>
    <w:rsid w:val="00523F77"/>
    <w:rsid w:val="00524FDE"/>
    <w:rsid w:val="00525015"/>
    <w:rsid w:val="00525191"/>
    <w:rsid w:val="005260A4"/>
    <w:rsid w:val="005266CD"/>
    <w:rsid w:val="005267D1"/>
    <w:rsid w:val="00530219"/>
    <w:rsid w:val="00530EE0"/>
    <w:rsid w:val="0053185B"/>
    <w:rsid w:val="00536112"/>
    <w:rsid w:val="00536CFB"/>
    <w:rsid w:val="005375A7"/>
    <w:rsid w:val="00540149"/>
    <w:rsid w:val="00542FA4"/>
    <w:rsid w:val="0054445B"/>
    <w:rsid w:val="00544BAC"/>
    <w:rsid w:val="00546A71"/>
    <w:rsid w:val="00547503"/>
    <w:rsid w:val="005532B4"/>
    <w:rsid w:val="00553BE9"/>
    <w:rsid w:val="00554F4C"/>
    <w:rsid w:val="00555B1F"/>
    <w:rsid w:val="00556530"/>
    <w:rsid w:val="00556D06"/>
    <w:rsid w:val="00556D5A"/>
    <w:rsid w:val="00561CF8"/>
    <w:rsid w:val="00562A78"/>
    <w:rsid w:val="00563D78"/>
    <w:rsid w:val="00564808"/>
    <w:rsid w:val="00565451"/>
    <w:rsid w:val="00567652"/>
    <w:rsid w:val="00570F79"/>
    <w:rsid w:val="005718FA"/>
    <w:rsid w:val="005736D1"/>
    <w:rsid w:val="00573AD7"/>
    <w:rsid w:val="005763AE"/>
    <w:rsid w:val="0057646C"/>
    <w:rsid w:val="005774F7"/>
    <w:rsid w:val="00580E45"/>
    <w:rsid w:val="00580FA5"/>
    <w:rsid w:val="005814A9"/>
    <w:rsid w:val="00581850"/>
    <w:rsid w:val="00581BE7"/>
    <w:rsid w:val="00581C31"/>
    <w:rsid w:val="00581EE5"/>
    <w:rsid w:val="0058217B"/>
    <w:rsid w:val="00582B43"/>
    <w:rsid w:val="00584A0F"/>
    <w:rsid w:val="005859BF"/>
    <w:rsid w:val="00586300"/>
    <w:rsid w:val="00586374"/>
    <w:rsid w:val="005863D4"/>
    <w:rsid w:val="00586676"/>
    <w:rsid w:val="005870E4"/>
    <w:rsid w:val="00590DCA"/>
    <w:rsid w:val="00590E2A"/>
    <w:rsid w:val="00590EF9"/>
    <w:rsid w:val="005912B1"/>
    <w:rsid w:val="00591C22"/>
    <w:rsid w:val="00592C8E"/>
    <w:rsid w:val="00594A18"/>
    <w:rsid w:val="00596E04"/>
    <w:rsid w:val="00597329"/>
    <w:rsid w:val="0059748B"/>
    <w:rsid w:val="005A076E"/>
    <w:rsid w:val="005A1157"/>
    <w:rsid w:val="005A1920"/>
    <w:rsid w:val="005A23E9"/>
    <w:rsid w:val="005A3A38"/>
    <w:rsid w:val="005A3B29"/>
    <w:rsid w:val="005A4C0F"/>
    <w:rsid w:val="005A5549"/>
    <w:rsid w:val="005A6327"/>
    <w:rsid w:val="005A6494"/>
    <w:rsid w:val="005A6754"/>
    <w:rsid w:val="005A68BB"/>
    <w:rsid w:val="005A6E70"/>
    <w:rsid w:val="005B0C91"/>
    <w:rsid w:val="005B1232"/>
    <w:rsid w:val="005B1B5C"/>
    <w:rsid w:val="005B1CB4"/>
    <w:rsid w:val="005B2545"/>
    <w:rsid w:val="005B2E91"/>
    <w:rsid w:val="005B3FEE"/>
    <w:rsid w:val="005B4007"/>
    <w:rsid w:val="005B4EF8"/>
    <w:rsid w:val="005B5D02"/>
    <w:rsid w:val="005B630A"/>
    <w:rsid w:val="005B7901"/>
    <w:rsid w:val="005B7932"/>
    <w:rsid w:val="005B7D3A"/>
    <w:rsid w:val="005C0060"/>
    <w:rsid w:val="005C3244"/>
    <w:rsid w:val="005C49C8"/>
    <w:rsid w:val="005C4DEE"/>
    <w:rsid w:val="005C6B44"/>
    <w:rsid w:val="005D0D1A"/>
    <w:rsid w:val="005D2B71"/>
    <w:rsid w:val="005D3661"/>
    <w:rsid w:val="005D4C14"/>
    <w:rsid w:val="005D55B0"/>
    <w:rsid w:val="005D59AB"/>
    <w:rsid w:val="005D66C6"/>
    <w:rsid w:val="005E028F"/>
    <w:rsid w:val="005E17B1"/>
    <w:rsid w:val="005E23E3"/>
    <w:rsid w:val="005E79F2"/>
    <w:rsid w:val="005F1780"/>
    <w:rsid w:val="005F192E"/>
    <w:rsid w:val="005F1AC6"/>
    <w:rsid w:val="005F1C18"/>
    <w:rsid w:val="005F2228"/>
    <w:rsid w:val="005F297D"/>
    <w:rsid w:val="005F35AB"/>
    <w:rsid w:val="005F4BE6"/>
    <w:rsid w:val="005F52A3"/>
    <w:rsid w:val="005F5AF4"/>
    <w:rsid w:val="005F6CD7"/>
    <w:rsid w:val="006022F1"/>
    <w:rsid w:val="006112C5"/>
    <w:rsid w:val="00611319"/>
    <w:rsid w:val="00611C08"/>
    <w:rsid w:val="00611FCD"/>
    <w:rsid w:val="0061219D"/>
    <w:rsid w:val="006124F6"/>
    <w:rsid w:val="00613415"/>
    <w:rsid w:val="00617264"/>
    <w:rsid w:val="006202D8"/>
    <w:rsid w:val="00620506"/>
    <w:rsid w:val="0062068A"/>
    <w:rsid w:val="006216CF"/>
    <w:rsid w:val="0062227E"/>
    <w:rsid w:val="006229B4"/>
    <w:rsid w:val="00622CF8"/>
    <w:rsid w:val="00624FC4"/>
    <w:rsid w:val="00626D85"/>
    <w:rsid w:val="00631554"/>
    <w:rsid w:val="006319CD"/>
    <w:rsid w:val="00633908"/>
    <w:rsid w:val="0063550A"/>
    <w:rsid w:val="00635964"/>
    <w:rsid w:val="00635ADE"/>
    <w:rsid w:val="00635CD3"/>
    <w:rsid w:val="00636425"/>
    <w:rsid w:val="0064025B"/>
    <w:rsid w:val="00640890"/>
    <w:rsid w:val="006410D7"/>
    <w:rsid w:val="00641C98"/>
    <w:rsid w:val="00641DC9"/>
    <w:rsid w:val="00641F01"/>
    <w:rsid w:val="0064213B"/>
    <w:rsid w:val="006422D5"/>
    <w:rsid w:val="00642812"/>
    <w:rsid w:val="00643972"/>
    <w:rsid w:val="006439BF"/>
    <w:rsid w:val="0064471A"/>
    <w:rsid w:val="006450AF"/>
    <w:rsid w:val="00646273"/>
    <w:rsid w:val="00646DDF"/>
    <w:rsid w:val="0064792F"/>
    <w:rsid w:val="00651C78"/>
    <w:rsid w:val="006529C0"/>
    <w:rsid w:val="00653535"/>
    <w:rsid w:val="0065363E"/>
    <w:rsid w:val="00653D11"/>
    <w:rsid w:val="006561D4"/>
    <w:rsid w:val="006563E2"/>
    <w:rsid w:val="00656A35"/>
    <w:rsid w:val="006605A2"/>
    <w:rsid w:val="006607CC"/>
    <w:rsid w:val="006615B4"/>
    <w:rsid w:val="00662658"/>
    <w:rsid w:val="0066354F"/>
    <w:rsid w:val="00664ED5"/>
    <w:rsid w:val="00670AC0"/>
    <w:rsid w:val="00670C18"/>
    <w:rsid w:val="0067186F"/>
    <w:rsid w:val="00671877"/>
    <w:rsid w:val="00672AA5"/>
    <w:rsid w:val="00672E22"/>
    <w:rsid w:val="00674248"/>
    <w:rsid w:val="00674644"/>
    <w:rsid w:val="00675B64"/>
    <w:rsid w:val="00676E22"/>
    <w:rsid w:val="00677ABB"/>
    <w:rsid w:val="00681305"/>
    <w:rsid w:val="006826BC"/>
    <w:rsid w:val="00682E20"/>
    <w:rsid w:val="006835DD"/>
    <w:rsid w:val="00684322"/>
    <w:rsid w:val="00684596"/>
    <w:rsid w:val="0068491A"/>
    <w:rsid w:val="00684A39"/>
    <w:rsid w:val="00685F08"/>
    <w:rsid w:val="00686AF2"/>
    <w:rsid w:val="00686D36"/>
    <w:rsid w:val="0069012A"/>
    <w:rsid w:val="006905E9"/>
    <w:rsid w:val="0069128D"/>
    <w:rsid w:val="00691756"/>
    <w:rsid w:val="006925C3"/>
    <w:rsid w:val="00692B97"/>
    <w:rsid w:val="006942BF"/>
    <w:rsid w:val="0069462A"/>
    <w:rsid w:val="00694B41"/>
    <w:rsid w:val="00694D1D"/>
    <w:rsid w:val="0069531A"/>
    <w:rsid w:val="00695B62"/>
    <w:rsid w:val="006979BF"/>
    <w:rsid w:val="006A084A"/>
    <w:rsid w:val="006A116F"/>
    <w:rsid w:val="006A4B36"/>
    <w:rsid w:val="006A4B60"/>
    <w:rsid w:val="006A568D"/>
    <w:rsid w:val="006A5B33"/>
    <w:rsid w:val="006A6049"/>
    <w:rsid w:val="006B0454"/>
    <w:rsid w:val="006B0E4D"/>
    <w:rsid w:val="006B1348"/>
    <w:rsid w:val="006B2974"/>
    <w:rsid w:val="006B2AB6"/>
    <w:rsid w:val="006B32EA"/>
    <w:rsid w:val="006B3909"/>
    <w:rsid w:val="006B4209"/>
    <w:rsid w:val="006B46C1"/>
    <w:rsid w:val="006B5759"/>
    <w:rsid w:val="006B5DFC"/>
    <w:rsid w:val="006B61A3"/>
    <w:rsid w:val="006B66F0"/>
    <w:rsid w:val="006B6AB4"/>
    <w:rsid w:val="006C0ACB"/>
    <w:rsid w:val="006C153F"/>
    <w:rsid w:val="006C1752"/>
    <w:rsid w:val="006C1A2B"/>
    <w:rsid w:val="006C2D9A"/>
    <w:rsid w:val="006C325C"/>
    <w:rsid w:val="006C3DC2"/>
    <w:rsid w:val="006C45E5"/>
    <w:rsid w:val="006C48F1"/>
    <w:rsid w:val="006C5228"/>
    <w:rsid w:val="006C594E"/>
    <w:rsid w:val="006C5A17"/>
    <w:rsid w:val="006C5CC1"/>
    <w:rsid w:val="006C7C14"/>
    <w:rsid w:val="006D0251"/>
    <w:rsid w:val="006D1BF7"/>
    <w:rsid w:val="006D281F"/>
    <w:rsid w:val="006D2BB1"/>
    <w:rsid w:val="006D5090"/>
    <w:rsid w:val="006D5220"/>
    <w:rsid w:val="006D5591"/>
    <w:rsid w:val="006D5FEC"/>
    <w:rsid w:val="006D6E43"/>
    <w:rsid w:val="006E0DC0"/>
    <w:rsid w:val="006E1046"/>
    <w:rsid w:val="006E21D6"/>
    <w:rsid w:val="006E2600"/>
    <w:rsid w:val="006E39E1"/>
    <w:rsid w:val="006E4285"/>
    <w:rsid w:val="006E54F2"/>
    <w:rsid w:val="006E5F2C"/>
    <w:rsid w:val="006E6C19"/>
    <w:rsid w:val="006E785F"/>
    <w:rsid w:val="006E7A3B"/>
    <w:rsid w:val="006F0B0A"/>
    <w:rsid w:val="006F16C2"/>
    <w:rsid w:val="006F1A7B"/>
    <w:rsid w:val="006F266B"/>
    <w:rsid w:val="006F4625"/>
    <w:rsid w:val="006F4F4E"/>
    <w:rsid w:val="006F51C2"/>
    <w:rsid w:val="006F5A31"/>
    <w:rsid w:val="006F5A92"/>
    <w:rsid w:val="00700E86"/>
    <w:rsid w:val="007013A8"/>
    <w:rsid w:val="007013DD"/>
    <w:rsid w:val="007014E7"/>
    <w:rsid w:val="00702B53"/>
    <w:rsid w:val="00703179"/>
    <w:rsid w:val="00703262"/>
    <w:rsid w:val="007036E5"/>
    <w:rsid w:val="007037CA"/>
    <w:rsid w:val="007049E5"/>
    <w:rsid w:val="00705050"/>
    <w:rsid w:val="00706307"/>
    <w:rsid w:val="00706D20"/>
    <w:rsid w:val="007072D0"/>
    <w:rsid w:val="007079C6"/>
    <w:rsid w:val="00707B73"/>
    <w:rsid w:val="00710AF5"/>
    <w:rsid w:val="00710E47"/>
    <w:rsid w:val="00710E73"/>
    <w:rsid w:val="00711E14"/>
    <w:rsid w:val="007121C9"/>
    <w:rsid w:val="00714DCE"/>
    <w:rsid w:val="00716644"/>
    <w:rsid w:val="007209AA"/>
    <w:rsid w:val="007237F5"/>
    <w:rsid w:val="00723A2C"/>
    <w:rsid w:val="00724019"/>
    <w:rsid w:val="0072432A"/>
    <w:rsid w:val="00727097"/>
    <w:rsid w:val="00727AA4"/>
    <w:rsid w:val="00727C23"/>
    <w:rsid w:val="0073081D"/>
    <w:rsid w:val="00730C28"/>
    <w:rsid w:val="00731106"/>
    <w:rsid w:val="00732D5F"/>
    <w:rsid w:val="00732F8C"/>
    <w:rsid w:val="00733FAA"/>
    <w:rsid w:val="0073463A"/>
    <w:rsid w:val="00734A40"/>
    <w:rsid w:val="00735489"/>
    <w:rsid w:val="00736B20"/>
    <w:rsid w:val="00736C4F"/>
    <w:rsid w:val="0073709A"/>
    <w:rsid w:val="0074016D"/>
    <w:rsid w:val="00741AFE"/>
    <w:rsid w:val="00741D22"/>
    <w:rsid w:val="00742A7A"/>
    <w:rsid w:val="00744BFD"/>
    <w:rsid w:val="00746526"/>
    <w:rsid w:val="00746B29"/>
    <w:rsid w:val="00746DF3"/>
    <w:rsid w:val="007476CA"/>
    <w:rsid w:val="00750992"/>
    <w:rsid w:val="007510FE"/>
    <w:rsid w:val="00751937"/>
    <w:rsid w:val="00754366"/>
    <w:rsid w:val="007543C0"/>
    <w:rsid w:val="00754F57"/>
    <w:rsid w:val="0075524D"/>
    <w:rsid w:val="007554A2"/>
    <w:rsid w:val="007556BC"/>
    <w:rsid w:val="00755D37"/>
    <w:rsid w:val="00755FB2"/>
    <w:rsid w:val="0075676F"/>
    <w:rsid w:val="0076207D"/>
    <w:rsid w:val="00762128"/>
    <w:rsid w:val="007623EF"/>
    <w:rsid w:val="00763A2A"/>
    <w:rsid w:val="00763A56"/>
    <w:rsid w:val="00764359"/>
    <w:rsid w:val="00764BEC"/>
    <w:rsid w:val="0076540E"/>
    <w:rsid w:val="007660FF"/>
    <w:rsid w:val="007664E6"/>
    <w:rsid w:val="00767BA8"/>
    <w:rsid w:val="00770480"/>
    <w:rsid w:val="007706D8"/>
    <w:rsid w:val="0077076B"/>
    <w:rsid w:val="00771510"/>
    <w:rsid w:val="0077180F"/>
    <w:rsid w:val="0077290B"/>
    <w:rsid w:val="00772B1A"/>
    <w:rsid w:val="00772E02"/>
    <w:rsid w:val="007740CD"/>
    <w:rsid w:val="00774153"/>
    <w:rsid w:val="00774477"/>
    <w:rsid w:val="00775030"/>
    <w:rsid w:val="0077551B"/>
    <w:rsid w:val="00776F4A"/>
    <w:rsid w:val="0077744C"/>
    <w:rsid w:val="007822C7"/>
    <w:rsid w:val="007823A8"/>
    <w:rsid w:val="0078246C"/>
    <w:rsid w:val="007835A1"/>
    <w:rsid w:val="00784E42"/>
    <w:rsid w:val="00784E82"/>
    <w:rsid w:val="007861CC"/>
    <w:rsid w:val="00786FB6"/>
    <w:rsid w:val="00787105"/>
    <w:rsid w:val="007903D0"/>
    <w:rsid w:val="00790A94"/>
    <w:rsid w:val="00790CEE"/>
    <w:rsid w:val="00792BE4"/>
    <w:rsid w:val="007949DC"/>
    <w:rsid w:val="00794BC6"/>
    <w:rsid w:val="00794D6D"/>
    <w:rsid w:val="0079677A"/>
    <w:rsid w:val="007968DF"/>
    <w:rsid w:val="007976E1"/>
    <w:rsid w:val="007A0183"/>
    <w:rsid w:val="007A0653"/>
    <w:rsid w:val="007A09ED"/>
    <w:rsid w:val="007A129B"/>
    <w:rsid w:val="007A177D"/>
    <w:rsid w:val="007A24C2"/>
    <w:rsid w:val="007A2BDA"/>
    <w:rsid w:val="007A378E"/>
    <w:rsid w:val="007A3BDB"/>
    <w:rsid w:val="007A4593"/>
    <w:rsid w:val="007A4B1E"/>
    <w:rsid w:val="007A767C"/>
    <w:rsid w:val="007A7944"/>
    <w:rsid w:val="007A7FC8"/>
    <w:rsid w:val="007B17EC"/>
    <w:rsid w:val="007B3DD4"/>
    <w:rsid w:val="007B4551"/>
    <w:rsid w:val="007B7E4C"/>
    <w:rsid w:val="007C00DE"/>
    <w:rsid w:val="007C12BF"/>
    <w:rsid w:val="007C15F7"/>
    <w:rsid w:val="007C235C"/>
    <w:rsid w:val="007C4C83"/>
    <w:rsid w:val="007C4D0E"/>
    <w:rsid w:val="007C5463"/>
    <w:rsid w:val="007C5483"/>
    <w:rsid w:val="007C5D8E"/>
    <w:rsid w:val="007C5E92"/>
    <w:rsid w:val="007D0B52"/>
    <w:rsid w:val="007D1169"/>
    <w:rsid w:val="007D1AEC"/>
    <w:rsid w:val="007D1F0D"/>
    <w:rsid w:val="007D2023"/>
    <w:rsid w:val="007D2110"/>
    <w:rsid w:val="007D278B"/>
    <w:rsid w:val="007D2F5C"/>
    <w:rsid w:val="007D34C0"/>
    <w:rsid w:val="007D3917"/>
    <w:rsid w:val="007D3D18"/>
    <w:rsid w:val="007D3E96"/>
    <w:rsid w:val="007D42A9"/>
    <w:rsid w:val="007D62C5"/>
    <w:rsid w:val="007D7841"/>
    <w:rsid w:val="007D7D3C"/>
    <w:rsid w:val="007E00F3"/>
    <w:rsid w:val="007E1CE7"/>
    <w:rsid w:val="007E3BB4"/>
    <w:rsid w:val="007E4AD1"/>
    <w:rsid w:val="007E4C78"/>
    <w:rsid w:val="007E4CE8"/>
    <w:rsid w:val="007E57B7"/>
    <w:rsid w:val="007E6140"/>
    <w:rsid w:val="007E6E74"/>
    <w:rsid w:val="007E775A"/>
    <w:rsid w:val="007E77F5"/>
    <w:rsid w:val="007F00E7"/>
    <w:rsid w:val="007F0228"/>
    <w:rsid w:val="007F05E8"/>
    <w:rsid w:val="007F32A9"/>
    <w:rsid w:val="007F507F"/>
    <w:rsid w:val="007F5ABD"/>
    <w:rsid w:val="007F6687"/>
    <w:rsid w:val="007F6A5D"/>
    <w:rsid w:val="007F799B"/>
    <w:rsid w:val="007F7DB0"/>
    <w:rsid w:val="0080035A"/>
    <w:rsid w:val="00801487"/>
    <w:rsid w:val="00801D3F"/>
    <w:rsid w:val="0080304C"/>
    <w:rsid w:val="008048A9"/>
    <w:rsid w:val="00805075"/>
    <w:rsid w:val="00805C34"/>
    <w:rsid w:val="008062D0"/>
    <w:rsid w:val="0080640F"/>
    <w:rsid w:val="008068A3"/>
    <w:rsid w:val="00806D2D"/>
    <w:rsid w:val="00810505"/>
    <w:rsid w:val="00810C92"/>
    <w:rsid w:val="00811C68"/>
    <w:rsid w:val="00811F39"/>
    <w:rsid w:val="00813FA1"/>
    <w:rsid w:val="0081468B"/>
    <w:rsid w:val="00814AE5"/>
    <w:rsid w:val="0081527F"/>
    <w:rsid w:val="00815671"/>
    <w:rsid w:val="008162D4"/>
    <w:rsid w:val="00816798"/>
    <w:rsid w:val="00820301"/>
    <w:rsid w:val="008205BC"/>
    <w:rsid w:val="00820D72"/>
    <w:rsid w:val="00823B0C"/>
    <w:rsid w:val="008265DD"/>
    <w:rsid w:val="008270C2"/>
    <w:rsid w:val="0082716E"/>
    <w:rsid w:val="00827335"/>
    <w:rsid w:val="00827755"/>
    <w:rsid w:val="00827A49"/>
    <w:rsid w:val="00827A68"/>
    <w:rsid w:val="008307FC"/>
    <w:rsid w:val="00830DB4"/>
    <w:rsid w:val="00831346"/>
    <w:rsid w:val="00831FA4"/>
    <w:rsid w:val="00833152"/>
    <w:rsid w:val="0083379D"/>
    <w:rsid w:val="008341A2"/>
    <w:rsid w:val="00835624"/>
    <w:rsid w:val="00835FB6"/>
    <w:rsid w:val="0083629D"/>
    <w:rsid w:val="00836B4A"/>
    <w:rsid w:val="00840E11"/>
    <w:rsid w:val="008434B3"/>
    <w:rsid w:val="00843B8C"/>
    <w:rsid w:val="00844B4F"/>
    <w:rsid w:val="008459BE"/>
    <w:rsid w:val="00850179"/>
    <w:rsid w:val="0085075F"/>
    <w:rsid w:val="0085117C"/>
    <w:rsid w:val="0085148E"/>
    <w:rsid w:val="0085151B"/>
    <w:rsid w:val="008524AF"/>
    <w:rsid w:val="0085317C"/>
    <w:rsid w:val="008534EE"/>
    <w:rsid w:val="0085379B"/>
    <w:rsid w:val="00855C70"/>
    <w:rsid w:val="00856D6B"/>
    <w:rsid w:val="008575D9"/>
    <w:rsid w:val="0086026C"/>
    <w:rsid w:val="00860B59"/>
    <w:rsid w:val="00861382"/>
    <w:rsid w:val="00861938"/>
    <w:rsid w:val="008620B9"/>
    <w:rsid w:val="008621F5"/>
    <w:rsid w:val="00863869"/>
    <w:rsid w:val="00865190"/>
    <w:rsid w:val="00865B30"/>
    <w:rsid w:val="00866791"/>
    <w:rsid w:val="00866DFF"/>
    <w:rsid w:val="00867302"/>
    <w:rsid w:val="008673E8"/>
    <w:rsid w:val="0086787F"/>
    <w:rsid w:val="00870146"/>
    <w:rsid w:val="008710C9"/>
    <w:rsid w:val="00871C55"/>
    <w:rsid w:val="00872112"/>
    <w:rsid w:val="00872D0F"/>
    <w:rsid w:val="00873436"/>
    <w:rsid w:val="00874063"/>
    <w:rsid w:val="008743DA"/>
    <w:rsid w:val="00875096"/>
    <w:rsid w:val="0087549E"/>
    <w:rsid w:val="008765E8"/>
    <w:rsid w:val="008817FA"/>
    <w:rsid w:val="008823C6"/>
    <w:rsid w:val="00882836"/>
    <w:rsid w:val="00882A7F"/>
    <w:rsid w:val="008831C9"/>
    <w:rsid w:val="00884CD3"/>
    <w:rsid w:val="008854C0"/>
    <w:rsid w:val="008854F9"/>
    <w:rsid w:val="00886E7D"/>
    <w:rsid w:val="00886EE4"/>
    <w:rsid w:val="008876E3"/>
    <w:rsid w:val="008911E3"/>
    <w:rsid w:val="008912B2"/>
    <w:rsid w:val="00891795"/>
    <w:rsid w:val="00894316"/>
    <w:rsid w:val="008947E6"/>
    <w:rsid w:val="00894A0B"/>
    <w:rsid w:val="00896882"/>
    <w:rsid w:val="00896BFE"/>
    <w:rsid w:val="008A1516"/>
    <w:rsid w:val="008A2851"/>
    <w:rsid w:val="008A3C4C"/>
    <w:rsid w:val="008A3ECD"/>
    <w:rsid w:val="008A400A"/>
    <w:rsid w:val="008A4748"/>
    <w:rsid w:val="008A4AE2"/>
    <w:rsid w:val="008A4B30"/>
    <w:rsid w:val="008A529B"/>
    <w:rsid w:val="008A6357"/>
    <w:rsid w:val="008A7265"/>
    <w:rsid w:val="008B0FC6"/>
    <w:rsid w:val="008B13A9"/>
    <w:rsid w:val="008B298B"/>
    <w:rsid w:val="008B2CC6"/>
    <w:rsid w:val="008B2D72"/>
    <w:rsid w:val="008B3551"/>
    <w:rsid w:val="008B3608"/>
    <w:rsid w:val="008B39C4"/>
    <w:rsid w:val="008B41BC"/>
    <w:rsid w:val="008B4734"/>
    <w:rsid w:val="008B4AF9"/>
    <w:rsid w:val="008B4E1B"/>
    <w:rsid w:val="008B569F"/>
    <w:rsid w:val="008B59CC"/>
    <w:rsid w:val="008B62EF"/>
    <w:rsid w:val="008B6321"/>
    <w:rsid w:val="008B676E"/>
    <w:rsid w:val="008B6FC7"/>
    <w:rsid w:val="008C1207"/>
    <w:rsid w:val="008C3359"/>
    <w:rsid w:val="008C359A"/>
    <w:rsid w:val="008C4AD7"/>
    <w:rsid w:val="008C5C62"/>
    <w:rsid w:val="008C654F"/>
    <w:rsid w:val="008C6760"/>
    <w:rsid w:val="008C7E20"/>
    <w:rsid w:val="008D1819"/>
    <w:rsid w:val="008D2137"/>
    <w:rsid w:val="008D284B"/>
    <w:rsid w:val="008D323F"/>
    <w:rsid w:val="008D3478"/>
    <w:rsid w:val="008D34BD"/>
    <w:rsid w:val="008D385F"/>
    <w:rsid w:val="008D398A"/>
    <w:rsid w:val="008D41C0"/>
    <w:rsid w:val="008D5D3C"/>
    <w:rsid w:val="008D6AEB"/>
    <w:rsid w:val="008D6ECD"/>
    <w:rsid w:val="008D6F81"/>
    <w:rsid w:val="008D7E33"/>
    <w:rsid w:val="008E4642"/>
    <w:rsid w:val="008E4702"/>
    <w:rsid w:val="008E4F81"/>
    <w:rsid w:val="008E5105"/>
    <w:rsid w:val="008E546D"/>
    <w:rsid w:val="008E5B83"/>
    <w:rsid w:val="008E71C3"/>
    <w:rsid w:val="008F0234"/>
    <w:rsid w:val="008F03FE"/>
    <w:rsid w:val="008F156B"/>
    <w:rsid w:val="008F1892"/>
    <w:rsid w:val="008F1CF2"/>
    <w:rsid w:val="008F2B76"/>
    <w:rsid w:val="008F3AE3"/>
    <w:rsid w:val="008F4470"/>
    <w:rsid w:val="008F5C2D"/>
    <w:rsid w:val="008F635B"/>
    <w:rsid w:val="008F66D8"/>
    <w:rsid w:val="008F68F9"/>
    <w:rsid w:val="008F6A17"/>
    <w:rsid w:val="008F76C7"/>
    <w:rsid w:val="00900BEC"/>
    <w:rsid w:val="00900FE5"/>
    <w:rsid w:val="0090299D"/>
    <w:rsid w:val="00904F11"/>
    <w:rsid w:val="00904F14"/>
    <w:rsid w:val="009060AB"/>
    <w:rsid w:val="00906472"/>
    <w:rsid w:val="00906D5D"/>
    <w:rsid w:val="00907A73"/>
    <w:rsid w:val="00913A86"/>
    <w:rsid w:val="0091463B"/>
    <w:rsid w:val="009151ED"/>
    <w:rsid w:val="00915BC0"/>
    <w:rsid w:val="00916573"/>
    <w:rsid w:val="00916593"/>
    <w:rsid w:val="0091685B"/>
    <w:rsid w:val="0091759B"/>
    <w:rsid w:val="00920931"/>
    <w:rsid w:val="00920A8B"/>
    <w:rsid w:val="00921A01"/>
    <w:rsid w:val="00921FFC"/>
    <w:rsid w:val="0092201D"/>
    <w:rsid w:val="009238EC"/>
    <w:rsid w:val="009256CD"/>
    <w:rsid w:val="00925BC5"/>
    <w:rsid w:val="00926A20"/>
    <w:rsid w:val="0093166A"/>
    <w:rsid w:val="009342DA"/>
    <w:rsid w:val="009347A4"/>
    <w:rsid w:val="00935AEA"/>
    <w:rsid w:val="00936906"/>
    <w:rsid w:val="00936F30"/>
    <w:rsid w:val="0093730F"/>
    <w:rsid w:val="00940653"/>
    <w:rsid w:val="00940884"/>
    <w:rsid w:val="00941267"/>
    <w:rsid w:val="00941335"/>
    <w:rsid w:val="00942793"/>
    <w:rsid w:val="00942C5C"/>
    <w:rsid w:val="00942C5D"/>
    <w:rsid w:val="009443D5"/>
    <w:rsid w:val="00945B03"/>
    <w:rsid w:val="0094619A"/>
    <w:rsid w:val="00946663"/>
    <w:rsid w:val="00951F4E"/>
    <w:rsid w:val="009521AC"/>
    <w:rsid w:val="0095286F"/>
    <w:rsid w:val="0095330B"/>
    <w:rsid w:val="00954267"/>
    <w:rsid w:val="00954A1B"/>
    <w:rsid w:val="00954AE5"/>
    <w:rsid w:val="009566EA"/>
    <w:rsid w:val="00956FF2"/>
    <w:rsid w:val="00957078"/>
    <w:rsid w:val="00957F3A"/>
    <w:rsid w:val="00960EBA"/>
    <w:rsid w:val="00961FE3"/>
    <w:rsid w:val="0096224D"/>
    <w:rsid w:val="00962756"/>
    <w:rsid w:val="0096532F"/>
    <w:rsid w:val="009657D4"/>
    <w:rsid w:val="00966545"/>
    <w:rsid w:val="00966B2F"/>
    <w:rsid w:val="00966DA9"/>
    <w:rsid w:val="00966E7C"/>
    <w:rsid w:val="009670EC"/>
    <w:rsid w:val="0097135A"/>
    <w:rsid w:val="00972BB4"/>
    <w:rsid w:val="00972FAD"/>
    <w:rsid w:val="00973282"/>
    <w:rsid w:val="00973643"/>
    <w:rsid w:val="009737AD"/>
    <w:rsid w:val="00973B30"/>
    <w:rsid w:val="00974BF7"/>
    <w:rsid w:val="00974EBA"/>
    <w:rsid w:val="009759F6"/>
    <w:rsid w:val="009761B7"/>
    <w:rsid w:val="00976217"/>
    <w:rsid w:val="00976B2B"/>
    <w:rsid w:val="00981BEF"/>
    <w:rsid w:val="009837F4"/>
    <w:rsid w:val="009848DB"/>
    <w:rsid w:val="00984CD0"/>
    <w:rsid w:val="00984F7D"/>
    <w:rsid w:val="00986462"/>
    <w:rsid w:val="00986C70"/>
    <w:rsid w:val="00987EB7"/>
    <w:rsid w:val="00991E1B"/>
    <w:rsid w:val="009934C0"/>
    <w:rsid w:val="00993D13"/>
    <w:rsid w:val="00995706"/>
    <w:rsid w:val="00995AA2"/>
    <w:rsid w:val="00995F2F"/>
    <w:rsid w:val="00997058"/>
    <w:rsid w:val="00997455"/>
    <w:rsid w:val="009A081C"/>
    <w:rsid w:val="009A1EEB"/>
    <w:rsid w:val="009A34A3"/>
    <w:rsid w:val="009A3899"/>
    <w:rsid w:val="009A38B5"/>
    <w:rsid w:val="009A3985"/>
    <w:rsid w:val="009A4EA4"/>
    <w:rsid w:val="009A58E1"/>
    <w:rsid w:val="009A5CFE"/>
    <w:rsid w:val="009A66D9"/>
    <w:rsid w:val="009B1C59"/>
    <w:rsid w:val="009B2A4C"/>
    <w:rsid w:val="009B3E40"/>
    <w:rsid w:val="009B449F"/>
    <w:rsid w:val="009B4E52"/>
    <w:rsid w:val="009B51BE"/>
    <w:rsid w:val="009B5540"/>
    <w:rsid w:val="009B5996"/>
    <w:rsid w:val="009B6DBE"/>
    <w:rsid w:val="009B7039"/>
    <w:rsid w:val="009C022F"/>
    <w:rsid w:val="009C0C7F"/>
    <w:rsid w:val="009C1B7A"/>
    <w:rsid w:val="009C1CA9"/>
    <w:rsid w:val="009C460C"/>
    <w:rsid w:val="009C51FC"/>
    <w:rsid w:val="009C66CE"/>
    <w:rsid w:val="009C6752"/>
    <w:rsid w:val="009D1853"/>
    <w:rsid w:val="009D1F1E"/>
    <w:rsid w:val="009D2260"/>
    <w:rsid w:val="009D2A56"/>
    <w:rsid w:val="009D2A6E"/>
    <w:rsid w:val="009D314A"/>
    <w:rsid w:val="009D4752"/>
    <w:rsid w:val="009D4C72"/>
    <w:rsid w:val="009D50CC"/>
    <w:rsid w:val="009D60F2"/>
    <w:rsid w:val="009D6BF7"/>
    <w:rsid w:val="009D78B5"/>
    <w:rsid w:val="009E0E60"/>
    <w:rsid w:val="009E13E4"/>
    <w:rsid w:val="009E1C02"/>
    <w:rsid w:val="009E1CFE"/>
    <w:rsid w:val="009E1EA7"/>
    <w:rsid w:val="009E4D36"/>
    <w:rsid w:val="009E5D13"/>
    <w:rsid w:val="009E6D23"/>
    <w:rsid w:val="009E78A0"/>
    <w:rsid w:val="009F3865"/>
    <w:rsid w:val="009F4280"/>
    <w:rsid w:val="009F5645"/>
    <w:rsid w:val="009F7897"/>
    <w:rsid w:val="009F7C3E"/>
    <w:rsid w:val="00A00CA6"/>
    <w:rsid w:val="00A00E7E"/>
    <w:rsid w:val="00A01243"/>
    <w:rsid w:val="00A017E2"/>
    <w:rsid w:val="00A0227D"/>
    <w:rsid w:val="00A02503"/>
    <w:rsid w:val="00A0359B"/>
    <w:rsid w:val="00A03631"/>
    <w:rsid w:val="00A03858"/>
    <w:rsid w:val="00A03C50"/>
    <w:rsid w:val="00A03E89"/>
    <w:rsid w:val="00A04E7F"/>
    <w:rsid w:val="00A05927"/>
    <w:rsid w:val="00A05E57"/>
    <w:rsid w:val="00A062CC"/>
    <w:rsid w:val="00A06E98"/>
    <w:rsid w:val="00A06FC1"/>
    <w:rsid w:val="00A0719C"/>
    <w:rsid w:val="00A07BFF"/>
    <w:rsid w:val="00A11D78"/>
    <w:rsid w:val="00A133FC"/>
    <w:rsid w:val="00A13E91"/>
    <w:rsid w:val="00A14335"/>
    <w:rsid w:val="00A147C4"/>
    <w:rsid w:val="00A14A5B"/>
    <w:rsid w:val="00A14E6F"/>
    <w:rsid w:val="00A14F75"/>
    <w:rsid w:val="00A16CBD"/>
    <w:rsid w:val="00A203CE"/>
    <w:rsid w:val="00A21579"/>
    <w:rsid w:val="00A21DEC"/>
    <w:rsid w:val="00A22350"/>
    <w:rsid w:val="00A22FC7"/>
    <w:rsid w:val="00A24DBD"/>
    <w:rsid w:val="00A27351"/>
    <w:rsid w:val="00A308AF"/>
    <w:rsid w:val="00A32804"/>
    <w:rsid w:val="00A32C64"/>
    <w:rsid w:val="00A32E17"/>
    <w:rsid w:val="00A347D6"/>
    <w:rsid w:val="00A3496A"/>
    <w:rsid w:val="00A34F84"/>
    <w:rsid w:val="00A35120"/>
    <w:rsid w:val="00A35C23"/>
    <w:rsid w:val="00A369FF"/>
    <w:rsid w:val="00A37544"/>
    <w:rsid w:val="00A37986"/>
    <w:rsid w:val="00A40D56"/>
    <w:rsid w:val="00A431A0"/>
    <w:rsid w:val="00A44AD1"/>
    <w:rsid w:val="00A452DA"/>
    <w:rsid w:val="00A45A73"/>
    <w:rsid w:val="00A47200"/>
    <w:rsid w:val="00A524C7"/>
    <w:rsid w:val="00A52B06"/>
    <w:rsid w:val="00A52E72"/>
    <w:rsid w:val="00A544C8"/>
    <w:rsid w:val="00A54984"/>
    <w:rsid w:val="00A54C1D"/>
    <w:rsid w:val="00A552C9"/>
    <w:rsid w:val="00A575AC"/>
    <w:rsid w:val="00A57BCD"/>
    <w:rsid w:val="00A6187F"/>
    <w:rsid w:val="00A64593"/>
    <w:rsid w:val="00A65FD2"/>
    <w:rsid w:val="00A660AC"/>
    <w:rsid w:val="00A679D4"/>
    <w:rsid w:val="00A67BBA"/>
    <w:rsid w:val="00A70D1D"/>
    <w:rsid w:val="00A71A6D"/>
    <w:rsid w:val="00A723F9"/>
    <w:rsid w:val="00A73135"/>
    <w:rsid w:val="00A73140"/>
    <w:rsid w:val="00A747B8"/>
    <w:rsid w:val="00A7643A"/>
    <w:rsid w:val="00A76887"/>
    <w:rsid w:val="00A770EB"/>
    <w:rsid w:val="00A77596"/>
    <w:rsid w:val="00A808DF"/>
    <w:rsid w:val="00A80BF6"/>
    <w:rsid w:val="00A80DF5"/>
    <w:rsid w:val="00A80E66"/>
    <w:rsid w:val="00A80E7C"/>
    <w:rsid w:val="00A81FF9"/>
    <w:rsid w:val="00A82555"/>
    <w:rsid w:val="00A8280F"/>
    <w:rsid w:val="00A82FB6"/>
    <w:rsid w:val="00A83757"/>
    <w:rsid w:val="00A85548"/>
    <w:rsid w:val="00A85F7D"/>
    <w:rsid w:val="00A85FFF"/>
    <w:rsid w:val="00A86EDA"/>
    <w:rsid w:val="00A87647"/>
    <w:rsid w:val="00A9052B"/>
    <w:rsid w:val="00A90E3D"/>
    <w:rsid w:val="00A90E6B"/>
    <w:rsid w:val="00A90FE6"/>
    <w:rsid w:val="00A9188A"/>
    <w:rsid w:val="00A91F55"/>
    <w:rsid w:val="00A92F1A"/>
    <w:rsid w:val="00A961DD"/>
    <w:rsid w:val="00A97CA1"/>
    <w:rsid w:val="00AA160F"/>
    <w:rsid w:val="00AA1F4B"/>
    <w:rsid w:val="00AA2EF1"/>
    <w:rsid w:val="00AA3184"/>
    <w:rsid w:val="00AA318B"/>
    <w:rsid w:val="00AA3BFE"/>
    <w:rsid w:val="00AA4578"/>
    <w:rsid w:val="00AA53EB"/>
    <w:rsid w:val="00AA6C1F"/>
    <w:rsid w:val="00AA7130"/>
    <w:rsid w:val="00AA794C"/>
    <w:rsid w:val="00AA7952"/>
    <w:rsid w:val="00AB046A"/>
    <w:rsid w:val="00AB0A22"/>
    <w:rsid w:val="00AB2DBF"/>
    <w:rsid w:val="00AB3C35"/>
    <w:rsid w:val="00AB4B2E"/>
    <w:rsid w:val="00AB62CE"/>
    <w:rsid w:val="00AB688A"/>
    <w:rsid w:val="00AB6952"/>
    <w:rsid w:val="00AB6D30"/>
    <w:rsid w:val="00AB70D4"/>
    <w:rsid w:val="00AB7AC3"/>
    <w:rsid w:val="00AC07C3"/>
    <w:rsid w:val="00AC34E8"/>
    <w:rsid w:val="00AC4BCA"/>
    <w:rsid w:val="00AC51AA"/>
    <w:rsid w:val="00AC56CC"/>
    <w:rsid w:val="00AC5A95"/>
    <w:rsid w:val="00AC67C8"/>
    <w:rsid w:val="00AC6D5D"/>
    <w:rsid w:val="00AC73E3"/>
    <w:rsid w:val="00AD0B79"/>
    <w:rsid w:val="00AD0BF3"/>
    <w:rsid w:val="00AD1B0D"/>
    <w:rsid w:val="00AD283B"/>
    <w:rsid w:val="00AD3A04"/>
    <w:rsid w:val="00AD5710"/>
    <w:rsid w:val="00AD5A18"/>
    <w:rsid w:val="00AD5AE8"/>
    <w:rsid w:val="00AD66C5"/>
    <w:rsid w:val="00AD6733"/>
    <w:rsid w:val="00AE1334"/>
    <w:rsid w:val="00AE29A1"/>
    <w:rsid w:val="00AE31E0"/>
    <w:rsid w:val="00AE47F3"/>
    <w:rsid w:val="00AE4C6A"/>
    <w:rsid w:val="00AE5AF9"/>
    <w:rsid w:val="00AE5D6C"/>
    <w:rsid w:val="00AE64FB"/>
    <w:rsid w:val="00AE768A"/>
    <w:rsid w:val="00AE76EC"/>
    <w:rsid w:val="00AE7D42"/>
    <w:rsid w:val="00AE7DF8"/>
    <w:rsid w:val="00AF0430"/>
    <w:rsid w:val="00AF0FAA"/>
    <w:rsid w:val="00AF24C4"/>
    <w:rsid w:val="00AF2F5D"/>
    <w:rsid w:val="00AF356E"/>
    <w:rsid w:val="00AF392C"/>
    <w:rsid w:val="00AF3E86"/>
    <w:rsid w:val="00AF3EB5"/>
    <w:rsid w:val="00AF42A3"/>
    <w:rsid w:val="00AF467C"/>
    <w:rsid w:val="00AF4CCE"/>
    <w:rsid w:val="00AF5CBA"/>
    <w:rsid w:val="00AF5D94"/>
    <w:rsid w:val="00AF6217"/>
    <w:rsid w:val="00AF70CB"/>
    <w:rsid w:val="00AF7468"/>
    <w:rsid w:val="00B00A57"/>
    <w:rsid w:val="00B01165"/>
    <w:rsid w:val="00B0198D"/>
    <w:rsid w:val="00B0223B"/>
    <w:rsid w:val="00B023D9"/>
    <w:rsid w:val="00B02CA9"/>
    <w:rsid w:val="00B0300C"/>
    <w:rsid w:val="00B037EE"/>
    <w:rsid w:val="00B03AC6"/>
    <w:rsid w:val="00B03EB4"/>
    <w:rsid w:val="00B04247"/>
    <w:rsid w:val="00B0577D"/>
    <w:rsid w:val="00B05E19"/>
    <w:rsid w:val="00B06FFC"/>
    <w:rsid w:val="00B112B5"/>
    <w:rsid w:val="00B113CA"/>
    <w:rsid w:val="00B16039"/>
    <w:rsid w:val="00B17EC2"/>
    <w:rsid w:val="00B20232"/>
    <w:rsid w:val="00B20CC0"/>
    <w:rsid w:val="00B228FB"/>
    <w:rsid w:val="00B25433"/>
    <w:rsid w:val="00B25A62"/>
    <w:rsid w:val="00B26A98"/>
    <w:rsid w:val="00B30556"/>
    <w:rsid w:val="00B306D4"/>
    <w:rsid w:val="00B312D8"/>
    <w:rsid w:val="00B31819"/>
    <w:rsid w:val="00B31B02"/>
    <w:rsid w:val="00B329AF"/>
    <w:rsid w:val="00B33C8E"/>
    <w:rsid w:val="00B35D5D"/>
    <w:rsid w:val="00B40D52"/>
    <w:rsid w:val="00B43792"/>
    <w:rsid w:val="00B4482B"/>
    <w:rsid w:val="00B451B9"/>
    <w:rsid w:val="00B456B8"/>
    <w:rsid w:val="00B45D5B"/>
    <w:rsid w:val="00B463E3"/>
    <w:rsid w:val="00B46FCF"/>
    <w:rsid w:val="00B478CD"/>
    <w:rsid w:val="00B47A6E"/>
    <w:rsid w:val="00B50807"/>
    <w:rsid w:val="00B52573"/>
    <w:rsid w:val="00B5266D"/>
    <w:rsid w:val="00B5319C"/>
    <w:rsid w:val="00B54B43"/>
    <w:rsid w:val="00B54D4A"/>
    <w:rsid w:val="00B5744A"/>
    <w:rsid w:val="00B62A33"/>
    <w:rsid w:val="00B62B7C"/>
    <w:rsid w:val="00B65D0A"/>
    <w:rsid w:val="00B66639"/>
    <w:rsid w:val="00B6693C"/>
    <w:rsid w:val="00B67D98"/>
    <w:rsid w:val="00B70709"/>
    <w:rsid w:val="00B7095E"/>
    <w:rsid w:val="00B711FD"/>
    <w:rsid w:val="00B71676"/>
    <w:rsid w:val="00B71795"/>
    <w:rsid w:val="00B71B1E"/>
    <w:rsid w:val="00B729E4"/>
    <w:rsid w:val="00B72C9A"/>
    <w:rsid w:val="00B732BC"/>
    <w:rsid w:val="00B738FB"/>
    <w:rsid w:val="00B741FE"/>
    <w:rsid w:val="00B758BD"/>
    <w:rsid w:val="00B76647"/>
    <w:rsid w:val="00B772D5"/>
    <w:rsid w:val="00B80697"/>
    <w:rsid w:val="00B811E1"/>
    <w:rsid w:val="00B81A26"/>
    <w:rsid w:val="00B82125"/>
    <w:rsid w:val="00B827A1"/>
    <w:rsid w:val="00B86E37"/>
    <w:rsid w:val="00B877FD"/>
    <w:rsid w:val="00B90E21"/>
    <w:rsid w:val="00B911CA"/>
    <w:rsid w:val="00B912A3"/>
    <w:rsid w:val="00B91A98"/>
    <w:rsid w:val="00B94D44"/>
    <w:rsid w:val="00B94E55"/>
    <w:rsid w:val="00B9542C"/>
    <w:rsid w:val="00B96277"/>
    <w:rsid w:val="00B96496"/>
    <w:rsid w:val="00B979E8"/>
    <w:rsid w:val="00BA09FF"/>
    <w:rsid w:val="00BA18B9"/>
    <w:rsid w:val="00BA36F3"/>
    <w:rsid w:val="00BA522B"/>
    <w:rsid w:val="00BA539D"/>
    <w:rsid w:val="00BA5A5D"/>
    <w:rsid w:val="00BA5F4F"/>
    <w:rsid w:val="00BA6F25"/>
    <w:rsid w:val="00BA6FDF"/>
    <w:rsid w:val="00BA7053"/>
    <w:rsid w:val="00BA7FF4"/>
    <w:rsid w:val="00BB0A7E"/>
    <w:rsid w:val="00BB0F6D"/>
    <w:rsid w:val="00BB1191"/>
    <w:rsid w:val="00BB2AB5"/>
    <w:rsid w:val="00BB2D37"/>
    <w:rsid w:val="00BB34A1"/>
    <w:rsid w:val="00BB3E67"/>
    <w:rsid w:val="00BB4360"/>
    <w:rsid w:val="00BB483B"/>
    <w:rsid w:val="00BB520D"/>
    <w:rsid w:val="00BB5665"/>
    <w:rsid w:val="00BB5886"/>
    <w:rsid w:val="00BC148E"/>
    <w:rsid w:val="00BC2150"/>
    <w:rsid w:val="00BC306D"/>
    <w:rsid w:val="00BC32A3"/>
    <w:rsid w:val="00BC37E6"/>
    <w:rsid w:val="00BC452F"/>
    <w:rsid w:val="00BC589D"/>
    <w:rsid w:val="00BC5E97"/>
    <w:rsid w:val="00BC6406"/>
    <w:rsid w:val="00BC6AA6"/>
    <w:rsid w:val="00BC6AD1"/>
    <w:rsid w:val="00BC7122"/>
    <w:rsid w:val="00BC718E"/>
    <w:rsid w:val="00BC7792"/>
    <w:rsid w:val="00BC7A00"/>
    <w:rsid w:val="00BD0601"/>
    <w:rsid w:val="00BD093F"/>
    <w:rsid w:val="00BD11B1"/>
    <w:rsid w:val="00BD2CF6"/>
    <w:rsid w:val="00BD321E"/>
    <w:rsid w:val="00BD38D7"/>
    <w:rsid w:val="00BD4285"/>
    <w:rsid w:val="00BD49FF"/>
    <w:rsid w:val="00BD569B"/>
    <w:rsid w:val="00BE0A76"/>
    <w:rsid w:val="00BE0B8F"/>
    <w:rsid w:val="00BE1057"/>
    <w:rsid w:val="00BE13DD"/>
    <w:rsid w:val="00BE1ACC"/>
    <w:rsid w:val="00BE223F"/>
    <w:rsid w:val="00BE251F"/>
    <w:rsid w:val="00BE284C"/>
    <w:rsid w:val="00BE3A06"/>
    <w:rsid w:val="00BE570F"/>
    <w:rsid w:val="00BE6B28"/>
    <w:rsid w:val="00BE6E04"/>
    <w:rsid w:val="00BE7853"/>
    <w:rsid w:val="00BF02FA"/>
    <w:rsid w:val="00BF131A"/>
    <w:rsid w:val="00BF1DF5"/>
    <w:rsid w:val="00BF2B28"/>
    <w:rsid w:val="00BF30EA"/>
    <w:rsid w:val="00BF3C02"/>
    <w:rsid w:val="00BF6D05"/>
    <w:rsid w:val="00BF6DF4"/>
    <w:rsid w:val="00BF702B"/>
    <w:rsid w:val="00C01229"/>
    <w:rsid w:val="00C012F2"/>
    <w:rsid w:val="00C01B44"/>
    <w:rsid w:val="00C01FF2"/>
    <w:rsid w:val="00C0329A"/>
    <w:rsid w:val="00C03903"/>
    <w:rsid w:val="00C05EBC"/>
    <w:rsid w:val="00C077AA"/>
    <w:rsid w:val="00C10F6B"/>
    <w:rsid w:val="00C12595"/>
    <w:rsid w:val="00C12649"/>
    <w:rsid w:val="00C1348D"/>
    <w:rsid w:val="00C14DD1"/>
    <w:rsid w:val="00C156DB"/>
    <w:rsid w:val="00C15BB5"/>
    <w:rsid w:val="00C17351"/>
    <w:rsid w:val="00C207AA"/>
    <w:rsid w:val="00C20C87"/>
    <w:rsid w:val="00C2120B"/>
    <w:rsid w:val="00C218B8"/>
    <w:rsid w:val="00C223E1"/>
    <w:rsid w:val="00C22D7A"/>
    <w:rsid w:val="00C23579"/>
    <w:rsid w:val="00C23919"/>
    <w:rsid w:val="00C24365"/>
    <w:rsid w:val="00C24EB7"/>
    <w:rsid w:val="00C253D3"/>
    <w:rsid w:val="00C27740"/>
    <w:rsid w:val="00C306D4"/>
    <w:rsid w:val="00C31629"/>
    <w:rsid w:val="00C318D0"/>
    <w:rsid w:val="00C344AA"/>
    <w:rsid w:val="00C344C2"/>
    <w:rsid w:val="00C3478D"/>
    <w:rsid w:val="00C34C32"/>
    <w:rsid w:val="00C35249"/>
    <w:rsid w:val="00C356E6"/>
    <w:rsid w:val="00C3602A"/>
    <w:rsid w:val="00C3764F"/>
    <w:rsid w:val="00C40A91"/>
    <w:rsid w:val="00C415AB"/>
    <w:rsid w:val="00C417C4"/>
    <w:rsid w:val="00C44BBE"/>
    <w:rsid w:val="00C451AA"/>
    <w:rsid w:val="00C455FF"/>
    <w:rsid w:val="00C4643F"/>
    <w:rsid w:val="00C46530"/>
    <w:rsid w:val="00C47653"/>
    <w:rsid w:val="00C476BF"/>
    <w:rsid w:val="00C51174"/>
    <w:rsid w:val="00C537D1"/>
    <w:rsid w:val="00C541FE"/>
    <w:rsid w:val="00C54A82"/>
    <w:rsid w:val="00C54AC0"/>
    <w:rsid w:val="00C54C92"/>
    <w:rsid w:val="00C55D80"/>
    <w:rsid w:val="00C55FD0"/>
    <w:rsid w:val="00C561AE"/>
    <w:rsid w:val="00C565E1"/>
    <w:rsid w:val="00C578A8"/>
    <w:rsid w:val="00C57F6A"/>
    <w:rsid w:val="00C6051B"/>
    <w:rsid w:val="00C61044"/>
    <w:rsid w:val="00C612EF"/>
    <w:rsid w:val="00C61785"/>
    <w:rsid w:val="00C61DB9"/>
    <w:rsid w:val="00C63C6A"/>
    <w:rsid w:val="00C6603D"/>
    <w:rsid w:val="00C66AAE"/>
    <w:rsid w:val="00C66E72"/>
    <w:rsid w:val="00C672B5"/>
    <w:rsid w:val="00C677CE"/>
    <w:rsid w:val="00C67DF9"/>
    <w:rsid w:val="00C67E9C"/>
    <w:rsid w:val="00C67FFC"/>
    <w:rsid w:val="00C70263"/>
    <w:rsid w:val="00C718C6"/>
    <w:rsid w:val="00C72804"/>
    <w:rsid w:val="00C753A1"/>
    <w:rsid w:val="00C755F8"/>
    <w:rsid w:val="00C76088"/>
    <w:rsid w:val="00C76608"/>
    <w:rsid w:val="00C77082"/>
    <w:rsid w:val="00C81B4D"/>
    <w:rsid w:val="00C820D5"/>
    <w:rsid w:val="00C82B7F"/>
    <w:rsid w:val="00C82CE5"/>
    <w:rsid w:val="00C85A42"/>
    <w:rsid w:val="00C874A8"/>
    <w:rsid w:val="00C87550"/>
    <w:rsid w:val="00C879BC"/>
    <w:rsid w:val="00C9100B"/>
    <w:rsid w:val="00C934D2"/>
    <w:rsid w:val="00C9369C"/>
    <w:rsid w:val="00C93C31"/>
    <w:rsid w:val="00C95D25"/>
    <w:rsid w:val="00C9664A"/>
    <w:rsid w:val="00C97607"/>
    <w:rsid w:val="00CA034A"/>
    <w:rsid w:val="00CA056E"/>
    <w:rsid w:val="00CA3558"/>
    <w:rsid w:val="00CA42CD"/>
    <w:rsid w:val="00CA57B2"/>
    <w:rsid w:val="00CA5BED"/>
    <w:rsid w:val="00CA6892"/>
    <w:rsid w:val="00CB2AF5"/>
    <w:rsid w:val="00CB506C"/>
    <w:rsid w:val="00CB50A5"/>
    <w:rsid w:val="00CB5889"/>
    <w:rsid w:val="00CB6648"/>
    <w:rsid w:val="00CB6AC0"/>
    <w:rsid w:val="00CB7995"/>
    <w:rsid w:val="00CB7E23"/>
    <w:rsid w:val="00CC01E7"/>
    <w:rsid w:val="00CC15DF"/>
    <w:rsid w:val="00CC2131"/>
    <w:rsid w:val="00CC3306"/>
    <w:rsid w:val="00CC4593"/>
    <w:rsid w:val="00CC53FF"/>
    <w:rsid w:val="00CC59A3"/>
    <w:rsid w:val="00CC59CF"/>
    <w:rsid w:val="00CC7237"/>
    <w:rsid w:val="00CC7C22"/>
    <w:rsid w:val="00CD38C8"/>
    <w:rsid w:val="00CD4542"/>
    <w:rsid w:val="00CD4B73"/>
    <w:rsid w:val="00CD4CD8"/>
    <w:rsid w:val="00CD4EAE"/>
    <w:rsid w:val="00CD621B"/>
    <w:rsid w:val="00CD73D1"/>
    <w:rsid w:val="00CD7675"/>
    <w:rsid w:val="00CE0E8F"/>
    <w:rsid w:val="00CE0FCE"/>
    <w:rsid w:val="00CE2276"/>
    <w:rsid w:val="00CE370E"/>
    <w:rsid w:val="00CE37ED"/>
    <w:rsid w:val="00CE3C82"/>
    <w:rsid w:val="00CE4327"/>
    <w:rsid w:val="00CE4338"/>
    <w:rsid w:val="00CE49EF"/>
    <w:rsid w:val="00CF247F"/>
    <w:rsid w:val="00CF2DEC"/>
    <w:rsid w:val="00CF35E1"/>
    <w:rsid w:val="00CF368D"/>
    <w:rsid w:val="00CF45E8"/>
    <w:rsid w:val="00CF503D"/>
    <w:rsid w:val="00CF74B8"/>
    <w:rsid w:val="00D01F9D"/>
    <w:rsid w:val="00D021C5"/>
    <w:rsid w:val="00D02F4F"/>
    <w:rsid w:val="00D02F74"/>
    <w:rsid w:val="00D03147"/>
    <w:rsid w:val="00D044F2"/>
    <w:rsid w:val="00D04535"/>
    <w:rsid w:val="00D064B6"/>
    <w:rsid w:val="00D06574"/>
    <w:rsid w:val="00D06B5E"/>
    <w:rsid w:val="00D06B7A"/>
    <w:rsid w:val="00D07296"/>
    <w:rsid w:val="00D1125D"/>
    <w:rsid w:val="00D12070"/>
    <w:rsid w:val="00D12121"/>
    <w:rsid w:val="00D12F4B"/>
    <w:rsid w:val="00D134AD"/>
    <w:rsid w:val="00D13D15"/>
    <w:rsid w:val="00D142B1"/>
    <w:rsid w:val="00D161D8"/>
    <w:rsid w:val="00D16D3E"/>
    <w:rsid w:val="00D17F31"/>
    <w:rsid w:val="00D20418"/>
    <w:rsid w:val="00D20872"/>
    <w:rsid w:val="00D20B74"/>
    <w:rsid w:val="00D20EE6"/>
    <w:rsid w:val="00D2147A"/>
    <w:rsid w:val="00D225F0"/>
    <w:rsid w:val="00D2295C"/>
    <w:rsid w:val="00D23950"/>
    <w:rsid w:val="00D2474D"/>
    <w:rsid w:val="00D25586"/>
    <w:rsid w:val="00D259FC"/>
    <w:rsid w:val="00D26101"/>
    <w:rsid w:val="00D2640D"/>
    <w:rsid w:val="00D27C63"/>
    <w:rsid w:val="00D302D5"/>
    <w:rsid w:val="00D3038C"/>
    <w:rsid w:val="00D309EB"/>
    <w:rsid w:val="00D31209"/>
    <w:rsid w:val="00D314A3"/>
    <w:rsid w:val="00D31BA5"/>
    <w:rsid w:val="00D31E4F"/>
    <w:rsid w:val="00D32AFA"/>
    <w:rsid w:val="00D32B72"/>
    <w:rsid w:val="00D334CB"/>
    <w:rsid w:val="00D346D4"/>
    <w:rsid w:val="00D34DD9"/>
    <w:rsid w:val="00D34ECC"/>
    <w:rsid w:val="00D350AE"/>
    <w:rsid w:val="00D351ED"/>
    <w:rsid w:val="00D358FA"/>
    <w:rsid w:val="00D35FE6"/>
    <w:rsid w:val="00D36CDF"/>
    <w:rsid w:val="00D414A5"/>
    <w:rsid w:val="00D4159B"/>
    <w:rsid w:val="00D42E6B"/>
    <w:rsid w:val="00D4377C"/>
    <w:rsid w:val="00D4464B"/>
    <w:rsid w:val="00D4528C"/>
    <w:rsid w:val="00D468EB"/>
    <w:rsid w:val="00D47B84"/>
    <w:rsid w:val="00D517A0"/>
    <w:rsid w:val="00D51ADD"/>
    <w:rsid w:val="00D53941"/>
    <w:rsid w:val="00D55BB3"/>
    <w:rsid w:val="00D56824"/>
    <w:rsid w:val="00D57C9B"/>
    <w:rsid w:val="00D6097A"/>
    <w:rsid w:val="00D61684"/>
    <w:rsid w:val="00D61B6A"/>
    <w:rsid w:val="00D625E2"/>
    <w:rsid w:val="00D62836"/>
    <w:rsid w:val="00D63817"/>
    <w:rsid w:val="00D66268"/>
    <w:rsid w:val="00D665D9"/>
    <w:rsid w:val="00D67F0B"/>
    <w:rsid w:val="00D71527"/>
    <w:rsid w:val="00D72400"/>
    <w:rsid w:val="00D72F8B"/>
    <w:rsid w:val="00D73A12"/>
    <w:rsid w:val="00D74249"/>
    <w:rsid w:val="00D74683"/>
    <w:rsid w:val="00D7498B"/>
    <w:rsid w:val="00D74E0B"/>
    <w:rsid w:val="00D75AC8"/>
    <w:rsid w:val="00D7623A"/>
    <w:rsid w:val="00D76497"/>
    <w:rsid w:val="00D8380F"/>
    <w:rsid w:val="00D8429D"/>
    <w:rsid w:val="00D853F3"/>
    <w:rsid w:val="00D85CB1"/>
    <w:rsid w:val="00D8668B"/>
    <w:rsid w:val="00D86762"/>
    <w:rsid w:val="00D869EE"/>
    <w:rsid w:val="00D86B6F"/>
    <w:rsid w:val="00D86F87"/>
    <w:rsid w:val="00D87E6D"/>
    <w:rsid w:val="00D90B2F"/>
    <w:rsid w:val="00D955DC"/>
    <w:rsid w:val="00D96745"/>
    <w:rsid w:val="00D96A6C"/>
    <w:rsid w:val="00D978FC"/>
    <w:rsid w:val="00DA0C17"/>
    <w:rsid w:val="00DA1FEA"/>
    <w:rsid w:val="00DA2243"/>
    <w:rsid w:val="00DA2288"/>
    <w:rsid w:val="00DA27B6"/>
    <w:rsid w:val="00DA45F0"/>
    <w:rsid w:val="00DA528B"/>
    <w:rsid w:val="00DA60CF"/>
    <w:rsid w:val="00DA6BF7"/>
    <w:rsid w:val="00DA6E5F"/>
    <w:rsid w:val="00DA757A"/>
    <w:rsid w:val="00DB0B67"/>
    <w:rsid w:val="00DB0EC6"/>
    <w:rsid w:val="00DB19EF"/>
    <w:rsid w:val="00DB1F56"/>
    <w:rsid w:val="00DB3603"/>
    <w:rsid w:val="00DB3A11"/>
    <w:rsid w:val="00DB44DD"/>
    <w:rsid w:val="00DB522E"/>
    <w:rsid w:val="00DB59F5"/>
    <w:rsid w:val="00DB5CFF"/>
    <w:rsid w:val="00DB6E6F"/>
    <w:rsid w:val="00DC3D5F"/>
    <w:rsid w:val="00DC48D6"/>
    <w:rsid w:val="00DC4C9B"/>
    <w:rsid w:val="00DC74A3"/>
    <w:rsid w:val="00DC763E"/>
    <w:rsid w:val="00DD007B"/>
    <w:rsid w:val="00DD0A76"/>
    <w:rsid w:val="00DD1484"/>
    <w:rsid w:val="00DD15FD"/>
    <w:rsid w:val="00DD24BF"/>
    <w:rsid w:val="00DD3610"/>
    <w:rsid w:val="00DD39E6"/>
    <w:rsid w:val="00DD6580"/>
    <w:rsid w:val="00DD76EF"/>
    <w:rsid w:val="00DE0134"/>
    <w:rsid w:val="00DE18CE"/>
    <w:rsid w:val="00DE1924"/>
    <w:rsid w:val="00DE1E5C"/>
    <w:rsid w:val="00DE37E1"/>
    <w:rsid w:val="00DE512A"/>
    <w:rsid w:val="00DE51DC"/>
    <w:rsid w:val="00DE7298"/>
    <w:rsid w:val="00DE7947"/>
    <w:rsid w:val="00DE7D52"/>
    <w:rsid w:val="00DF0C29"/>
    <w:rsid w:val="00DF252B"/>
    <w:rsid w:val="00DF259E"/>
    <w:rsid w:val="00DF4C17"/>
    <w:rsid w:val="00DF65C3"/>
    <w:rsid w:val="00DF6B07"/>
    <w:rsid w:val="00DF717A"/>
    <w:rsid w:val="00DF7883"/>
    <w:rsid w:val="00DF7B30"/>
    <w:rsid w:val="00E00222"/>
    <w:rsid w:val="00E0073B"/>
    <w:rsid w:val="00E00B15"/>
    <w:rsid w:val="00E00CEF"/>
    <w:rsid w:val="00E01608"/>
    <w:rsid w:val="00E01FE2"/>
    <w:rsid w:val="00E02B7B"/>
    <w:rsid w:val="00E02EB6"/>
    <w:rsid w:val="00E03A58"/>
    <w:rsid w:val="00E0438B"/>
    <w:rsid w:val="00E04641"/>
    <w:rsid w:val="00E049FD"/>
    <w:rsid w:val="00E05556"/>
    <w:rsid w:val="00E06367"/>
    <w:rsid w:val="00E06D7D"/>
    <w:rsid w:val="00E1025C"/>
    <w:rsid w:val="00E10DAA"/>
    <w:rsid w:val="00E1156F"/>
    <w:rsid w:val="00E11E94"/>
    <w:rsid w:val="00E12F6D"/>
    <w:rsid w:val="00E133BF"/>
    <w:rsid w:val="00E13914"/>
    <w:rsid w:val="00E13C9D"/>
    <w:rsid w:val="00E145B1"/>
    <w:rsid w:val="00E16863"/>
    <w:rsid w:val="00E172C8"/>
    <w:rsid w:val="00E20653"/>
    <w:rsid w:val="00E210B0"/>
    <w:rsid w:val="00E219CE"/>
    <w:rsid w:val="00E223ED"/>
    <w:rsid w:val="00E234B2"/>
    <w:rsid w:val="00E274B6"/>
    <w:rsid w:val="00E27739"/>
    <w:rsid w:val="00E30FC9"/>
    <w:rsid w:val="00E313A2"/>
    <w:rsid w:val="00E3273C"/>
    <w:rsid w:val="00E33CA1"/>
    <w:rsid w:val="00E3461D"/>
    <w:rsid w:val="00E35554"/>
    <w:rsid w:val="00E36870"/>
    <w:rsid w:val="00E36CBA"/>
    <w:rsid w:val="00E36E8E"/>
    <w:rsid w:val="00E37571"/>
    <w:rsid w:val="00E375E3"/>
    <w:rsid w:val="00E376F9"/>
    <w:rsid w:val="00E377E0"/>
    <w:rsid w:val="00E40B2E"/>
    <w:rsid w:val="00E41169"/>
    <w:rsid w:val="00E42D0F"/>
    <w:rsid w:val="00E43687"/>
    <w:rsid w:val="00E43EE8"/>
    <w:rsid w:val="00E43FE0"/>
    <w:rsid w:val="00E45507"/>
    <w:rsid w:val="00E46634"/>
    <w:rsid w:val="00E466E6"/>
    <w:rsid w:val="00E467DD"/>
    <w:rsid w:val="00E47068"/>
    <w:rsid w:val="00E47BF5"/>
    <w:rsid w:val="00E47C83"/>
    <w:rsid w:val="00E47C9B"/>
    <w:rsid w:val="00E47DA4"/>
    <w:rsid w:val="00E522A0"/>
    <w:rsid w:val="00E53B1B"/>
    <w:rsid w:val="00E54A62"/>
    <w:rsid w:val="00E54BC7"/>
    <w:rsid w:val="00E569F4"/>
    <w:rsid w:val="00E57833"/>
    <w:rsid w:val="00E57880"/>
    <w:rsid w:val="00E606E6"/>
    <w:rsid w:val="00E60A89"/>
    <w:rsid w:val="00E60B51"/>
    <w:rsid w:val="00E61705"/>
    <w:rsid w:val="00E618DE"/>
    <w:rsid w:val="00E61C96"/>
    <w:rsid w:val="00E62472"/>
    <w:rsid w:val="00E62623"/>
    <w:rsid w:val="00E627C9"/>
    <w:rsid w:val="00E62BAA"/>
    <w:rsid w:val="00E62C90"/>
    <w:rsid w:val="00E62E3A"/>
    <w:rsid w:val="00E6414D"/>
    <w:rsid w:val="00E64656"/>
    <w:rsid w:val="00E64EAB"/>
    <w:rsid w:val="00E65325"/>
    <w:rsid w:val="00E659E2"/>
    <w:rsid w:val="00E703B8"/>
    <w:rsid w:val="00E71130"/>
    <w:rsid w:val="00E716F8"/>
    <w:rsid w:val="00E7184E"/>
    <w:rsid w:val="00E71B4D"/>
    <w:rsid w:val="00E722B7"/>
    <w:rsid w:val="00E728CB"/>
    <w:rsid w:val="00E73631"/>
    <w:rsid w:val="00E74BF7"/>
    <w:rsid w:val="00E75068"/>
    <w:rsid w:val="00E763C4"/>
    <w:rsid w:val="00E76F38"/>
    <w:rsid w:val="00E7796E"/>
    <w:rsid w:val="00E80D54"/>
    <w:rsid w:val="00E81AB3"/>
    <w:rsid w:val="00E8220E"/>
    <w:rsid w:val="00E8404C"/>
    <w:rsid w:val="00E8441F"/>
    <w:rsid w:val="00E849F6"/>
    <w:rsid w:val="00E8548D"/>
    <w:rsid w:val="00E85983"/>
    <w:rsid w:val="00E8609B"/>
    <w:rsid w:val="00E86AC9"/>
    <w:rsid w:val="00E8729A"/>
    <w:rsid w:val="00E87541"/>
    <w:rsid w:val="00E87E6A"/>
    <w:rsid w:val="00E9293C"/>
    <w:rsid w:val="00E932B4"/>
    <w:rsid w:val="00E934D1"/>
    <w:rsid w:val="00E936C3"/>
    <w:rsid w:val="00E93900"/>
    <w:rsid w:val="00E94334"/>
    <w:rsid w:val="00E95E25"/>
    <w:rsid w:val="00E96752"/>
    <w:rsid w:val="00E97EE1"/>
    <w:rsid w:val="00EA1045"/>
    <w:rsid w:val="00EA1361"/>
    <w:rsid w:val="00EA16D2"/>
    <w:rsid w:val="00EA3200"/>
    <w:rsid w:val="00EA465E"/>
    <w:rsid w:val="00EA5DCD"/>
    <w:rsid w:val="00EA6BCE"/>
    <w:rsid w:val="00EB08FE"/>
    <w:rsid w:val="00EB0BC5"/>
    <w:rsid w:val="00EB132C"/>
    <w:rsid w:val="00EB1364"/>
    <w:rsid w:val="00EB1B86"/>
    <w:rsid w:val="00EB1C03"/>
    <w:rsid w:val="00EB2054"/>
    <w:rsid w:val="00EB2464"/>
    <w:rsid w:val="00EB279F"/>
    <w:rsid w:val="00EB283A"/>
    <w:rsid w:val="00EB3E07"/>
    <w:rsid w:val="00EB435B"/>
    <w:rsid w:val="00EB4591"/>
    <w:rsid w:val="00EB4A50"/>
    <w:rsid w:val="00EC08D1"/>
    <w:rsid w:val="00EC14CD"/>
    <w:rsid w:val="00EC1978"/>
    <w:rsid w:val="00EC525D"/>
    <w:rsid w:val="00EC56A8"/>
    <w:rsid w:val="00EC64ED"/>
    <w:rsid w:val="00EC6A06"/>
    <w:rsid w:val="00ED0282"/>
    <w:rsid w:val="00ED03EF"/>
    <w:rsid w:val="00ED1451"/>
    <w:rsid w:val="00ED1F8E"/>
    <w:rsid w:val="00ED240B"/>
    <w:rsid w:val="00ED2981"/>
    <w:rsid w:val="00ED3439"/>
    <w:rsid w:val="00ED642D"/>
    <w:rsid w:val="00ED64A4"/>
    <w:rsid w:val="00EE191E"/>
    <w:rsid w:val="00EE1AD4"/>
    <w:rsid w:val="00EE1D1E"/>
    <w:rsid w:val="00EE290F"/>
    <w:rsid w:val="00EE3800"/>
    <w:rsid w:val="00EE4688"/>
    <w:rsid w:val="00EE49FD"/>
    <w:rsid w:val="00EE4B19"/>
    <w:rsid w:val="00EE4BFF"/>
    <w:rsid w:val="00EE4DD0"/>
    <w:rsid w:val="00EE7277"/>
    <w:rsid w:val="00EE73EF"/>
    <w:rsid w:val="00EE7E56"/>
    <w:rsid w:val="00EF1D52"/>
    <w:rsid w:val="00EF1D71"/>
    <w:rsid w:val="00EF37D5"/>
    <w:rsid w:val="00EF3865"/>
    <w:rsid w:val="00EF3D3C"/>
    <w:rsid w:val="00EF3EFB"/>
    <w:rsid w:val="00EF4A3C"/>
    <w:rsid w:val="00EF5638"/>
    <w:rsid w:val="00EF58FB"/>
    <w:rsid w:val="00EF5A52"/>
    <w:rsid w:val="00EF67F6"/>
    <w:rsid w:val="00F00245"/>
    <w:rsid w:val="00F01961"/>
    <w:rsid w:val="00F037D6"/>
    <w:rsid w:val="00F03B34"/>
    <w:rsid w:val="00F058E5"/>
    <w:rsid w:val="00F064BA"/>
    <w:rsid w:val="00F07727"/>
    <w:rsid w:val="00F07872"/>
    <w:rsid w:val="00F10295"/>
    <w:rsid w:val="00F1082E"/>
    <w:rsid w:val="00F10C99"/>
    <w:rsid w:val="00F11C91"/>
    <w:rsid w:val="00F13F59"/>
    <w:rsid w:val="00F143E2"/>
    <w:rsid w:val="00F15869"/>
    <w:rsid w:val="00F170C8"/>
    <w:rsid w:val="00F20086"/>
    <w:rsid w:val="00F2031B"/>
    <w:rsid w:val="00F206C4"/>
    <w:rsid w:val="00F206F2"/>
    <w:rsid w:val="00F20C31"/>
    <w:rsid w:val="00F217A5"/>
    <w:rsid w:val="00F227CD"/>
    <w:rsid w:val="00F233D4"/>
    <w:rsid w:val="00F23971"/>
    <w:rsid w:val="00F24C51"/>
    <w:rsid w:val="00F25EFA"/>
    <w:rsid w:val="00F27122"/>
    <w:rsid w:val="00F27EEF"/>
    <w:rsid w:val="00F3087D"/>
    <w:rsid w:val="00F31F01"/>
    <w:rsid w:val="00F32792"/>
    <w:rsid w:val="00F33925"/>
    <w:rsid w:val="00F344AE"/>
    <w:rsid w:val="00F35CD2"/>
    <w:rsid w:val="00F37584"/>
    <w:rsid w:val="00F41924"/>
    <w:rsid w:val="00F41BF5"/>
    <w:rsid w:val="00F42829"/>
    <w:rsid w:val="00F42EEF"/>
    <w:rsid w:val="00F43515"/>
    <w:rsid w:val="00F453BA"/>
    <w:rsid w:val="00F46B49"/>
    <w:rsid w:val="00F47CDF"/>
    <w:rsid w:val="00F50273"/>
    <w:rsid w:val="00F50FC7"/>
    <w:rsid w:val="00F51612"/>
    <w:rsid w:val="00F5279A"/>
    <w:rsid w:val="00F5342E"/>
    <w:rsid w:val="00F53A10"/>
    <w:rsid w:val="00F53E51"/>
    <w:rsid w:val="00F54851"/>
    <w:rsid w:val="00F5590E"/>
    <w:rsid w:val="00F55C04"/>
    <w:rsid w:val="00F579A2"/>
    <w:rsid w:val="00F57BE5"/>
    <w:rsid w:val="00F60C21"/>
    <w:rsid w:val="00F60FA4"/>
    <w:rsid w:val="00F6167C"/>
    <w:rsid w:val="00F62AB2"/>
    <w:rsid w:val="00F62C5A"/>
    <w:rsid w:val="00F62CE8"/>
    <w:rsid w:val="00F632E4"/>
    <w:rsid w:val="00F6350A"/>
    <w:rsid w:val="00F63815"/>
    <w:rsid w:val="00F646C0"/>
    <w:rsid w:val="00F64CB2"/>
    <w:rsid w:val="00F64DBB"/>
    <w:rsid w:val="00F64F17"/>
    <w:rsid w:val="00F675E6"/>
    <w:rsid w:val="00F70641"/>
    <w:rsid w:val="00F72626"/>
    <w:rsid w:val="00F72AD9"/>
    <w:rsid w:val="00F72E39"/>
    <w:rsid w:val="00F7381A"/>
    <w:rsid w:val="00F7492D"/>
    <w:rsid w:val="00F761C1"/>
    <w:rsid w:val="00F80820"/>
    <w:rsid w:val="00F81739"/>
    <w:rsid w:val="00F8214C"/>
    <w:rsid w:val="00F82206"/>
    <w:rsid w:val="00F8278E"/>
    <w:rsid w:val="00F82B83"/>
    <w:rsid w:val="00F82B99"/>
    <w:rsid w:val="00F82E19"/>
    <w:rsid w:val="00F858C2"/>
    <w:rsid w:val="00F86851"/>
    <w:rsid w:val="00F8755E"/>
    <w:rsid w:val="00F87627"/>
    <w:rsid w:val="00F87726"/>
    <w:rsid w:val="00F87D9E"/>
    <w:rsid w:val="00F87FC5"/>
    <w:rsid w:val="00F91AD0"/>
    <w:rsid w:val="00F92981"/>
    <w:rsid w:val="00F92BA5"/>
    <w:rsid w:val="00F93228"/>
    <w:rsid w:val="00F94000"/>
    <w:rsid w:val="00F97125"/>
    <w:rsid w:val="00FA0862"/>
    <w:rsid w:val="00FA1C09"/>
    <w:rsid w:val="00FA3E0A"/>
    <w:rsid w:val="00FA42FC"/>
    <w:rsid w:val="00FA5832"/>
    <w:rsid w:val="00FA59C9"/>
    <w:rsid w:val="00FA59FB"/>
    <w:rsid w:val="00FA5D2D"/>
    <w:rsid w:val="00FA5E87"/>
    <w:rsid w:val="00FA6413"/>
    <w:rsid w:val="00FB2106"/>
    <w:rsid w:val="00FB2812"/>
    <w:rsid w:val="00FB2A4C"/>
    <w:rsid w:val="00FB30E6"/>
    <w:rsid w:val="00FB4F75"/>
    <w:rsid w:val="00FB4F87"/>
    <w:rsid w:val="00FB7086"/>
    <w:rsid w:val="00FB75BA"/>
    <w:rsid w:val="00FB7658"/>
    <w:rsid w:val="00FB766D"/>
    <w:rsid w:val="00FC01FF"/>
    <w:rsid w:val="00FC1372"/>
    <w:rsid w:val="00FC18B3"/>
    <w:rsid w:val="00FC4293"/>
    <w:rsid w:val="00FC47E5"/>
    <w:rsid w:val="00FC4F64"/>
    <w:rsid w:val="00FC513B"/>
    <w:rsid w:val="00FC574D"/>
    <w:rsid w:val="00FC7346"/>
    <w:rsid w:val="00FC7B83"/>
    <w:rsid w:val="00FC7CB2"/>
    <w:rsid w:val="00FD066E"/>
    <w:rsid w:val="00FD0DF7"/>
    <w:rsid w:val="00FD127C"/>
    <w:rsid w:val="00FD20BA"/>
    <w:rsid w:val="00FD234A"/>
    <w:rsid w:val="00FD2E17"/>
    <w:rsid w:val="00FD2F63"/>
    <w:rsid w:val="00FD3316"/>
    <w:rsid w:val="00FD4A41"/>
    <w:rsid w:val="00FD5E41"/>
    <w:rsid w:val="00FD68F7"/>
    <w:rsid w:val="00FD6DC6"/>
    <w:rsid w:val="00FD75AB"/>
    <w:rsid w:val="00FD7A39"/>
    <w:rsid w:val="00FD7AB9"/>
    <w:rsid w:val="00FE0830"/>
    <w:rsid w:val="00FE0F4F"/>
    <w:rsid w:val="00FE15B0"/>
    <w:rsid w:val="00FE1F3B"/>
    <w:rsid w:val="00FE36D1"/>
    <w:rsid w:val="00FE385B"/>
    <w:rsid w:val="00FE4861"/>
    <w:rsid w:val="00FE53E0"/>
    <w:rsid w:val="00FE5AE8"/>
    <w:rsid w:val="00FE65FD"/>
    <w:rsid w:val="00FE7351"/>
    <w:rsid w:val="00FE7495"/>
    <w:rsid w:val="00FF06EE"/>
    <w:rsid w:val="00FF4767"/>
    <w:rsid w:val="00FF4AEB"/>
    <w:rsid w:val="00FF53D9"/>
    <w:rsid w:val="00FF5955"/>
    <w:rsid w:val="00FF7E87"/>
  </w:rsids>
  <m:mathPr>
    <m:mathFont m:val="Cambria Math"/>
    <m:brkBin m:val="before"/>
    <m:brkBinSub m:val="--"/>
    <m:smallFrac m:val="off"/>
    <m:dispDef/>
    <m:lMargin m:val="0"/>
    <m:rMargin m:val="0"/>
    <m:defJc m:val="centerGroup"/>
    <m:wrapIndent m:val="1440"/>
    <m:intLim m:val="subSup"/>
    <m:naryLim m:val="undOvr"/>
  </m:mathPr>
  <w:uiCompat97To2003/>
  <w:themeFontLang w:val="el-G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2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el-GR" w:eastAsia="el-GR" w:bidi="ar-SA"/>
      </w:rPr>
    </w:rPrDefault>
    <w:pPrDefault/>
  </w:docDefaults>
  <w:latentStyles w:defLockedState="0" w:defUIPriority="99" w:defSemiHidden="1" w:defUnhideWhenUsed="0" w:defQFormat="0" w:count="267">
    <w:lsdException w:name="Normal" w:semiHidden="0" w:uiPriority="0" w:qFormat="1"/>
    <w:lsdException w:name="heading 1" w:semiHidden="0" w:uiPriority="0" w:qFormat="1"/>
    <w:lsdException w:name="heading 2" w:semiHidden="0" w:uiPriority="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0"/>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uiPriority="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0" w:qFormat="1"/>
    <w:lsdException w:name="Closing" w:locked="1" w:unhideWhenUsed="1"/>
    <w:lsdException w:name="Signature" w:locked="1" w:unhideWhenUsed="1"/>
    <w:lsdException w:name="Default Paragraph Font" w:semiHidden="0" w:uiPriority="0"/>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uiPriority="0"/>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942C5D"/>
    <w:pPr>
      <w:spacing w:before="240" w:after="120" w:line="288" w:lineRule="auto"/>
      <w:jc w:val="both"/>
    </w:pPr>
    <w:rPr>
      <w:rFonts w:ascii="Bookman Old Style" w:hAnsi="Bookman Old Style"/>
      <w:lang w:eastAsia="en-US"/>
    </w:rPr>
  </w:style>
  <w:style w:type="paragraph" w:styleId="Heading1">
    <w:name w:val="heading 1"/>
    <w:basedOn w:val="Normal"/>
    <w:next w:val="Normal"/>
    <w:link w:val="Heading1Char"/>
    <w:uiPriority w:val="99"/>
    <w:qFormat/>
    <w:rsid w:val="00D25586"/>
    <w:pPr>
      <w:keepNext/>
      <w:keepLines/>
      <w:spacing w:before="0" w:after="0"/>
      <w:ind w:left="360" w:hanging="360"/>
      <w:outlineLvl w:val="0"/>
    </w:pPr>
    <w:rPr>
      <w:b/>
      <w:sz w:val="28"/>
      <w:szCs w:val="20"/>
    </w:rPr>
  </w:style>
  <w:style w:type="paragraph" w:styleId="Heading2">
    <w:name w:val="heading 2"/>
    <w:basedOn w:val="Normal"/>
    <w:next w:val="Normal"/>
    <w:link w:val="Heading2Char"/>
    <w:uiPriority w:val="99"/>
    <w:qFormat/>
    <w:rsid w:val="00D42E6B"/>
    <w:pPr>
      <w:keepNext/>
      <w:keepLines/>
      <w:spacing w:before="0" w:after="0"/>
      <w:ind w:left="454" w:hanging="454"/>
      <w:outlineLvl w:val="1"/>
    </w:pPr>
    <w:rPr>
      <w:b/>
      <w:sz w:val="26"/>
      <w:szCs w:val="20"/>
    </w:rPr>
  </w:style>
  <w:style w:type="paragraph" w:styleId="Heading3">
    <w:name w:val="heading 3"/>
    <w:basedOn w:val="Normal"/>
    <w:next w:val="Normal"/>
    <w:link w:val="Heading3Char1"/>
    <w:uiPriority w:val="99"/>
    <w:qFormat/>
    <w:rsid w:val="00D25586"/>
    <w:pPr>
      <w:keepNext/>
      <w:keepLines/>
      <w:spacing w:before="0" w:after="0"/>
      <w:ind w:left="680" w:hanging="680"/>
      <w:outlineLvl w:val="2"/>
    </w:pPr>
    <w:rPr>
      <w:b/>
      <w:szCs w:val="20"/>
    </w:rPr>
  </w:style>
  <w:style w:type="paragraph" w:styleId="Heading4">
    <w:name w:val="heading 4"/>
    <w:basedOn w:val="Normal"/>
    <w:next w:val="Normal"/>
    <w:link w:val="Heading4Char"/>
    <w:uiPriority w:val="99"/>
    <w:qFormat/>
    <w:rsid w:val="00C67FFC"/>
    <w:pPr>
      <w:keepNext/>
      <w:keepLines/>
      <w:spacing w:before="200" w:after="0"/>
      <w:ind w:left="794" w:hanging="794"/>
      <w:outlineLvl w:val="3"/>
    </w:pPr>
    <w:rPr>
      <w:b/>
      <w:szCs w:val="20"/>
    </w:rPr>
  </w:style>
  <w:style w:type="paragraph" w:styleId="Heading5">
    <w:name w:val="heading 5"/>
    <w:basedOn w:val="Normal"/>
    <w:next w:val="Normal"/>
    <w:link w:val="Heading5Char"/>
    <w:uiPriority w:val="99"/>
    <w:qFormat/>
    <w:rsid w:val="00863869"/>
    <w:pPr>
      <w:keepNext/>
      <w:keepLines/>
      <w:spacing w:before="200" w:after="0"/>
      <w:ind w:left="1008" w:hanging="1008"/>
      <w:outlineLvl w:val="4"/>
    </w:pPr>
    <w:rPr>
      <w:szCs w:val="20"/>
    </w:rPr>
  </w:style>
  <w:style w:type="paragraph" w:styleId="Heading6">
    <w:name w:val="heading 6"/>
    <w:basedOn w:val="Normal"/>
    <w:next w:val="Normal"/>
    <w:link w:val="Heading6Char"/>
    <w:uiPriority w:val="99"/>
    <w:qFormat/>
    <w:rsid w:val="00863869"/>
    <w:pPr>
      <w:keepNext/>
      <w:keepLines/>
      <w:spacing w:before="200" w:after="0"/>
      <w:ind w:left="1152" w:hanging="1152"/>
      <w:outlineLvl w:val="5"/>
    </w:pPr>
    <w:rPr>
      <w:i/>
      <w:szCs w:val="20"/>
    </w:rPr>
  </w:style>
  <w:style w:type="paragraph" w:styleId="Heading7">
    <w:name w:val="heading 7"/>
    <w:basedOn w:val="Normal"/>
    <w:next w:val="Normal"/>
    <w:link w:val="Heading7Char"/>
    <w:uiPriority w:val="99"/>
    <w:qFormat/>
    <w:rsid w:val="00D42E6B"/>
    <w:pPr>
      <w:keepNext/>
      <w:keepLines/>
      <w:spacing w:before="200" w:after="0"/>
      <w:ind w:left="1296" w:hanging="1296"/>
      <w:outlineLvl w:val="6"/>
    </w:pPr>
    <w:rPr>
      <w:rFonts w:ascii="Cambria" w:hAnsi="Cambria"/>
      <w:i/>
      <w:color w:val="404040"/>
      <w:szCs w:val="20"/>
    </w:rPr>
  </w:style>
  <w:style w:type="paragraph" w:styleId="Heading8">
    <w:name w:val="heading 8"/>
    <w:basedOn w:val="Normal"/>
    <w:next w:val="Normal"/>
    <w:link w:val="Heading8Char"/>
    <w:uiPriority w:val="99"/>
    <w:qFormat/>
    <w:rsid w:val="00D42E6B"/>
    <w:pPr>
      <w:keepNext/>
      <w:keepLines/>
      <w:spacing w:before="200" w:after="0"/>
      <w:ind w:left="1440" w:hanging="1440"/>
      <w:outlineLvl w:val="7"/>
    </w:pPr>
    <w:rPr>
      <w:rFonts w:ascii="Cambria" w:hAnsi="Cambria"/>
      <w:color w:val="404040"/>
      <w:sz w:val="20"/>
      <w:szCs w:val="20"/>
    </w:rPr>
  </w:style>
  <w:style w:type="paragraph" w:styleId="Heading9">
    <w:name w:val="heading 9"/>
    <w:basedOn w:val="Normal"/>
    <w:next w:val="Normal"/>
    <w:link w:val="Heading9Char"/>
    <w:uiPriority w:val="99"/>
    <w:qFormat/>
    <w:rsid w:val="00D42E6B"/>
    <w:pPr>
      <w:keepNext/>
      <w:keepLines/>
      <w:spacing w:before="200" w:after="0"/>
      <w:ind w:left="1584" w:hanging="1584"/>
      <w:outlineLvl w:val="8"/>
    </w:pPr>
    <w:rPr>
      <w:rFonts w:ascii="Cambria" w:hAnsi="Cambria"/>
      <w:i/>
      <w:color w:val="404040"/>
      <w:sz w:val="20"/>
      <w:szCs w:val="20"/>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D25586"/>
    <w:rPr>
      <w:rFonts w:ascii="Bookman Old Style" w:hAnsi="Bookman Old Style" w:cs="Times New Roman"/>
      <w:b/>
      <w:sz w:val="28"/>
      <w:lang w:eastAsia="en-US"/>
    </w:rPr>
  </w:style>
  <w:style w:type="character" w:customStyle="1" w:styleId="Heading2Char">
    <w:name w:val="Heading 2 Char"/>
    <w:basedOn w:val="DefaultParagraphFont"/>
    <w:link w:val="Heading2"/>
    <w:uiPriority w:val="99"/>
    <w:locked/>
    <w:rsid w:val="00D42E6B"/>
    <w:rPr>
      <w:rFonts w:ascii="Bookman Old Style" w:hAnsi="Bookman Old Style" w:cs="Times New Roman"/>
      <w:b/>
      <w:sz w:val="26"/>
      <w:lang w:eastAsia="en-US"/>
    </w:rPr>
  </w:style>
  <w:style w:type="character" w:customStyle="1" w:styleId="Heading3Char">
    <w:name w:val="Heading 3 Char"/>
    <w:basedOn w:val="DefaultParagraphFont"/>
    <w:link w:val="Heading3"/>
    <w:uiPriority w:val="99"/>
    <w:locked/>
    <w:rsid w:val="001D1816"/>
    <w:rPr>
      <w:rFonts w:ascii="Bookman Old Style" w:hAnsi="Bookman Old Style" w:cs="Times New Roman"/>
      <w:b/>
      <w:sz w:val="22"/>
      <w:lang w:val="el-GR" w:eastAsia="en-US"/>
    </w:rPr>
  </w:style>
  <w:style w:type="character" w:customStyle="1" w:styleId="Heading4Char">
    <w:name w:val="Heading 4 Char"/>
    <w:basedOn w:val="DefaultParagraphFont"/>
    <w:link w:val="Heading4"/>
    <w:uiPriority w:val="99"/>
    <w:locked/>
    <w:rsid w:val="00C67FFC"/>
    <w:rPr>
      <w:rFonts w:ascii="Bookman Old Style" w:hAnsi="Bookman Old Style" w:cs="Times New Roman"/>
      <w:b/>
      <w:sz w:val="22"/>
      <w:lang w:eastAsia="en-US"/>
    </w:rPr>
  </w:style>
  <w:style w:type="character" w:customStyle="1" w:styleId="Heading5Char">
    <w:name w:val="Heading 5 Char"/>
    <w:basedOn w:val="DefaultParagraphFont"/>
    <w:link w:val="Heading5"/>
    <w:uiPriority w:val="99"/>
    <w:locked/>
    <w:rsid w:val="00863869"/>
    <w:rPr>
      <w:rFonts w:ascii="Bookman Old Style" w:hAnsi="Bookman Old Style" w:cs="Times New Roman"/>
      <w:sz w:val="22"/>
      <w:lang w:eastAsia="en-US"/>
    </w:rPr>
  </w:style>
  <w:style w:type="character" w:customStyle="1" w:styleId="Heading6Char">
    <w:name w:val="Heading 6 Char"/>
    <w:basedOn w:val="DefaultParagraphFont"/>
    <w:link w:val="Heading6"/>
    <w:uiPriority w:val="99"/>
    <w:locked/>
    <w:rsid w:val="00863869"/>
    <w:rPr>
      <w:rFonts w:ascii="Bookman Old Style" w:hAnsi="Bookman Old Style" w:cs="Times New Roman"/>
      <w:i/>
      <w:sz w:val="22"/>
      <w:lang w:eastAsia="en-US"/>
    </w:rPr>
  </w:style>
  <w:style w:type="character" w:customStyle="1" w:styleId="Heading7Char">
    <w:name w:val="Heading 7 Char"/>
    <w:basedOn w:val="DefaultParagraphFont"/>
    <w:link w:val="Heading7"/>
    <w:uiPriority w:val="99"/>
    <w:locked/>
    <w:rsid w:val="00D42E6B"/>
    <w:rPr>
      <w:rFonts w:ascii="Cambria" w:hAnsi="Cambria" w:cs="Times New Roman"/>
      <w:i/>
      <w:color w:val="404040"/>
      <w:sz w:val="22"/>
      <w:lang w:eastAsia="en-US"/>
    </w:rPr>
  </w:style>
  <w:style w:type="character" w:customStyle="1" w:styleId="Heading8Char">
    <w:name w:val="Heading 8 Char"/>
    <w:basedOn w:val="DefaultParagraphFont"/>
    <w:link w:val="Heading8"/>
    <w:uiPriority w:val="99"/>
    <w:locked/>
    <w:rsid w:val="00D42E6B"/>
    <w:rPr>
      <w:rFonts w:ascii="Cambria" w:hAnsi="Cambria" w:cs="Times New Roman"/>
      <w:color w:val="404040"/>
      <w:lang w:eastAsia="en-US"/>
    </w:rPr>
  </w:style>
  <w:style w:type="character" w:customStyle="1" w:styleId="Heading9Char">
    <w:name w:val="Heading 9 Char"/>
    <w:basedOn w:val="DefaultParagraphFont"/>
    <w:link w:val="Heading9"/>
    <w:uiPriority w:val="99"/>
    <w:locked/>
    <w:rsid w:val="00D42E6B"/>
    <w:rPr>
      <w:rFonts w:ascii="Cambria" w:hAnsi="Cambria" w:cs="Times New Roman"/>
      <w:i/>
      <w:color w:val="404040"/>
      <w:lang w:eastAsia="en-US"/>
    </w:rPr>
  </w:style>
  <w:style w:type="character" w:customStyle="1" w:styleId="Heading3Char1">
    <w:name w:val="Heading 3 Char1"/>
    <w:link w:val="Heading3"/>
    <w:uiPriority w:val="99"/>
    <w:locked/>
    <w:rsid w:val="00D25586"/>
    <w:rPr>
      <w:rFonts w:ascii="Bookman Old Style" w:hAnsi="Bookman Old Style"/>
      <w:b/>
      <w:sz w:val="22"/>
      <w:lang w:eastAsia="en-US"/>
    </w:rPr>
  </w:style>
  <w:style w:type="paragraph" w:styleId="BalloonText">
    <w:name w:val="Balloon Text"/>
    <w:basedOn w:val="Normal"/>
    <w:link w:val="BalloonTextChar"/>
    <w:uiPriority w:val="99"/>
    <w:semiHidden/>
    <w:rsid w:val="007013A8"/>
    <w:pPr>
      <w:spacing w:before="0" w:after="0"/>
    </w:pPr>
    <w:rPr>
      <w:rFonts w:ascii="Tahoma" w:hAnsi="Tahoma"/>
      <w:sz w:val="16"/>
      <w:szCs w:val="20"/>
      <w:lang w:eastAsia="el-GR"/>
    </w:rPr>
  </w:style>
  <w:style w:type="character" w:customStyle="1" w:styleId="BalloonTextChar">
    <w:name w:val="Balloon Text Char"/>
    <w:basedOn w:val="DefaultParagraphFont"/>
    <w:link w:val="BalloonText"/>
    <w:uiPriority w:val="99"/>
    <w:semiHidden/>
    <w:locked/>
    <w:rsid w:val="007013A8"/>
    <w:rPr>
      <w:rFonts w:ascii="Tahoma" w:hAnsi="Tahoma" w:cs="Times New Roman"/>
      <w:sz w:val="16"/>
    </w:rPr>
  </w:style>
  <w:style w:type="paragraph" w:styleId="Date">
    <w:name w:val="Date"/>
    <w:basedOn w:val="Normal"/>
    <w:next w:val="Normal"/>
    <w:link w:val="DateChar"/>
    <w:uiPriority w:val="99"/>
    <w:rsid w:val="007013A8"/>
    <w:pPr>
      <w:jc w:val="center"/>
    </w:pPr>
    <w:rPr>
      <w:b/>
      <w:sz w:val="20"/>
      <w:szCs w:val="20"/>
      <w:lang w:eastAsia="el-GR"/>
    </w:rPr>
  </w:style>
  <w:style w:type="character" w:customStyle="1" w:styleId="DateChar">
    <w:name w:val="Date Char"/>
    <w:basedOn w:val="DefaultParagraphFont"/>
    <w:link w:val="Date"/>
    <w:uiPriority w:val="99"/>
    <w:locked/>
    <w:rsid w:val="007013A8"/>
    <w:rPr>
      <w:rFonts w:ascii="Bookman Old Style" w:hAnsi="Bookman Old Style" w:cs="Times New Roman"/>
      <w:b/>
    </w:rPr>
  </w:style>
  <w:style w:type="paragraph" w:styleId="Subtitle">
    <w:name w:val="Subtitle"/>
    <w:basedOn w:val="Normal"/>
    <w:next w:val="Normal"/>
    <w:link w:val="SubtitleChar"/>
    <w:uiPriority w:val="99"/>
    <w:qFormat/>
    <w:rsid w:val="00D25586"/>
    <w:pPr>
      <w:numPr>
        <w:ilvl w:val="1"/>
      </w:numPr>
      <w:spacing w:before="0" w:after="0"/>
    </w:pPr>
    <w:rPr>
      <w:b/>
      <w:spacing w:val="15"/>
      <w:sz w:val="24"/>
      <w:szCs w:val="20"/>
      <w:lang w:eastAsia="el-GR"/>
    </w:rPr>
  </w:style>
  <w:style w:type="character" w:customStyle="1" w:styleId="SubtitleChar">
    <w:name w:val="Subtitle Char"/>
    <w:basedOn w:val="DefaultParagraphFont"/>
    <w:link w:val="Subtitle"/>
    <w:uiPriority w:val="99"/>
    <w:locked/>
    <w:rsid w:val="00D25586"/>
    <w:rPr>
      <w:rFonts w:ascii="Bookman Old Style" w:hAnsi="Bookman Old Style" w:cs="Times New Roman"/>
      <w:b/>
      <w:spacing w:val="15"/>
      <w:sz w:val="24"/>
    </w:rPr>
  </w:style>
  <w:style w:type="paragraph" w:styleId="TOAHeading">
    <w:name w:val="toa heading"/>
    <w:basedOn w:val="Normal"/>
    <w:next w:val="Normal"/>
    <w:uiPriority w:val="99"/>
    <w:semiHidden/>
    <w:rsid w:val="00D25586"/>
    <w:pPr>
      <w:jc w:val="center"/>
    </w:pPr>
    <w:rPr>
      <w:rFonts w:ascii="Cambria" w:eastAsia="Times New Roman" w:hAnsi="Cambria"/>
      <w:b/>
      <w:bCs/>
      <w:sz w:val="24"/>
      <w:szCs w:val="24"/>
    </w:rPr>
  </w:style>
  <w:style w:type="paragraph" w:styleId="Header">
    <w:name w:val="header"/>
    <w:aliases w:val="hd"/>
    <w:basedOn w:val="Normal"/>
    <w:link w:val="HeaderChar"/>
    <w:uiPriority w:val="99"/>
    <w:rsid w:val="00F579A2"/>
    <w:pPr>
      <w:pBdr>
        <w:bottom w:val="single" w:sz="4" w:space="1" w:color="auto"/>
      </w:pBdr>
      <w:tabs>
        <w:tab w:val="center" w:pos="4153"/>
        <w:tab w:val="right" w:pos="8306"/>
      </w:tabs>
      <w:spacing w:before="0" w:after="0"/>
      <w:jc w:val="left"/>
    </w:pPr>
    <w:rPr>
      <w:rFonts w:ascii="Times New Roman" w:hAnsi="Times New Roman"/>
      <w:b/>
      <w:sz w:val="24"/>
      <w:szCs w:val="20"/>
      <w:lang w:eastAsia="el-GR"/>
    </w:rPr>
  </w:style>
  <w:style w:type="character" w:customStyle="1" w:styleId="HeaderChar">
    <w:name w:val="Header Char"/>
    <w:aliases w:val="hd Char"/>
    <w:basedOn w:val="DefaultParagraphFont"/>
    <w:link w:val="Header"/>
    <w:uiPriority w:val="99"/>
    <w:locked/>
    <w:rsid w:val="00F579A2"/>
    <w:rPr>
      <w:rFonts w:ascii="Times New Roman" w:hAnsi="Times New Roman" w:cs="Times New Roman"/>
      <w:b/>
      <w:sz w:val="24"/>
      <w:lang w:eastAsia="el-GR"/>
    </w:rPr>
  </w:style>
  <w:style w:type="paragraph" w:customStyle="1" w:styleId="Default">
    <w:name w:val="Default"/>
    <w:uiPriority w:val="99"/>
    <w:semiHidden/>
    <w:rsid w:val="00D25586"/>
    <w:pPr>
      <w:autoSpaceDE w:val="0"/>
      <w:autoSpaceDN w:val="0"/>
      <w:adjustRightInd w:val="0"/>
    </w:pPr>
    <w:rPr>
      <w:rFonts w:ascii="Tahoma" w:eastAsia="Times New Roman" w:hAnsi="Tahoma" w:cs="Tahoma"/>
      <w:color w:val="000000"/>
      <w:sz w:val="24"/>
      <w:szCs w:val="24"/>
    </w:rPr>
  </w:style>
  <w:style w:type="paragraph" w:styleId="Footer">
    <w:name w:val="footer"/>
    <w:basedOn w:val="Normal"/>
    <w:link w:val="FooterChar"/>
    <w:uiPriority w:val="99"/>
    <w:rsid w:val="0011470E"/>
    <w:pPr>
      <w:pBdr>
        <w:top w:val="single" w:sz="4" w:space="1" w:color="auto"/>
      </w:pBdr>
      <w:tabs>
        <w:tab w:val="center" w:pos="4153"/>
        <w:tab w:val="right" w:pos="8306"/>
      </w:tabs>
      <w:spacing w:before="0" w:after="0" w:line="240" w:lineRule="auto"/>
    </w:pPr>
    <w:rPr>
      <w:b/>
      <w:sz w:val="16"/>
      <w:szCs w:val="20"/>
      <w:lang w:eastAsia="el-GR"/>
    </w:rPr>
  </w:style>
  <w:style w:type="character" w:customStyle="1" w:styleId="FooterChar">
    <w:name w:val="Footer Char"/>
    <w:basedOn w:val="DefaultParagraphFont"/>
    <w:link w:val="Footer"/>
    <w:uiPriority w:val="99"/>
    <w:locked/>
    <w:rsid w:val="0011470E"/>
    <w:rPr>
      <w:rFonts w:ascii="Bookman Old Style" w:hAnsi="Bookman Old Style" w:cs="Times New Roman"/>
      <w:b/>
      <w:sz w:val="16"/>
    </w:rPr>
  </w:style>
  <w:style w:type="paragraph" w:styleId="Caption">
    <w:name w:val="caption"/>
    <w:basedOn w:val="Normal"/>
    <w:next w:val="Normal"/>
    <w:link w:val="CaptionChar"/>
    <w:uiPriority w:val="99"/>
    <w:qFormat/>
    <w:rsid w:val="006563E2"/>
    <w:pPr>
      <w:keepNext/>
      <w:spacing w:before="0" w:after="0" w:line="240" w:lineRule="auto"/>
    </w:pPr>
    <w:rPr>
      <w:b/>
      <w:sz w:val="18"/>
      <w:szCs w:val="20"/>
      <w:lang w:eastAsia="el-GR"/>
    </w:rPr>
  </w:style>
  <w:style w:type="character" w:customStyle="1" w:styleId="CaptionChar">
    <w:name w:val="Caption Char"/>
    <w:link w:val="Caption"/>
    <w:uiPriority w:val="99"/>
    <w:locked/>
    <w:rsid w:val="00DF65C3"/>
    <w:rPr>
      <w:rFonts w:ascii="Bookman Old Style" w:hAnsi="Bookman Old Style"/>
      <w:b/>
      <w:sz w:val="18"/>
    </w:rPr>
  </w:style>
  <w:style w:type="character" w:styleId="CommentReference">
    <w:name w:val="annotation reference"/>
    <w:basedOn w:val="DefaultParagraphFont"/>
    <w:uiPriority w:val="99"/>
    <w:semiHidden/>
    <w:rsid w:val="00FD066E"/>
    <w:rPr>
      <w:rFonts w:cs="Times New Roman"/>
      <w:sz w:val="16"/>
    </w:rPr>
  </w:style>
  <w:style w:type="paragraph" w:styleId="ListBullet">
    <w:name w:val="List Bullet"/>
    <w:basedOn w:val="Normal"/>
    <w:uiPriority w:val="99"/>
    <w:rsid w:val="006563E2"/>
    <w:pPr>
      <w:numPr>
        <w:numId w:val="1"/>
      </w:numPr>
    </w:pPr>
  </w:style>
  <w:style w:type="paragraph" w:styleId="ListBullet2">
    <w:name w:val="List Bullet 2"/>
    <w:basedOn w:val="Normal"/>
    <w:uiPriority w:val="99"/>
    <w:rsid w:val="006563E2"/>
    <w:pPr>
      <w:tabs>
        <w:tab w:val="num" w:pos="643"/>
      </w:tabs>
      <w:ind w:left="641" w:hanging="357"/>
    </w:pPr>
  </w:style>
  <w:style w:type="table" w:styleId="TableGrid">
    <w:name w:val="Table Grid"/>
    <w:basedOn w:val="TableNormal"/>
    <w:uiPriority w:val="99"/>
    <w:rsid w:val="00D346D4"/>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uiPriority w:val="99"/>
    <w:qFormat/>
    <w:rsid w:val="00482D6D"/>
    <w:rPr>
      <w:rFonts w:cs="Times New Roman"/>
      <w:b/>
    </w:rPr>
  </w:style>
  <w:style w:type="paragraph" w:styleId="BodyText">
    <w:name w:val="Body Text"/>
    <w:basedOn w:val="Normal"/>
    <w:link w:val="BodyTextChar"/>
    <w:uiPriority w:val="99"/>
    <w:semiHidden/>
    <w:rsid w:val="00D17F31"/>
    <w:pPr>
      <w:spacing w:before="0" w:line="240" w:lineRule="auto"/>
    </w:pPr>
    <w:rPr>
      <w:rFonts w:ascii="Times New Roman" w:hAnsi="Times New Roman"/>
      <w:sz w:val="24"/>
      <w:szCs w:val="20"/>
      <w:lang w:eastAsia="el-GR"/>
    </w:rPr>
  </w:style>
  <w:style w:type="character" w:customStyle="1" w:styleId="BodyTextChar">
    <w:name w:val="Body Text Char"/>
    <w:basedOn w:val="DefaultParagraphFont"/>
    <w:link w:val="BodyText"/>
    <w:uiPriority w:val="99"/>
    <w:semiHidden/>
    <w:locked/>
    <w:rsid w:val="00D17F31"/>
    <w:rPr>
      <w:rFonts w:ascii="Times New Roman" w:hAnsi="Times New Roman" w:cs="Times New Roman"/>
      <w:sz w:val="24"/>
      <w:lang w:eastAsia="el-GR"/>
    </w:rPr>
  </w:style>
  <w:style w:type="paragraph" w:styleId="ListBullet3">
    <w:name w:val="List Bullet 3"/>
    <w:basedOn w:val="Normal"/>
    <w:uiPriority w:val="99"/>
    <w:rsid w:val="00D17F31"/>
    <w:pPr>
      <w:ind w:left="1211" w:hanging="360"/>
    </w:pPr>
  </w:style>
  <w:style w:type="character" w:styleId="Emphasis">
    <w:name w:val="Emphasis"/>
    <w:basedOn w:val="DefaultParagraphFont"/>
    <w:uiPriority w:val="99"/>
    <w:qFormat/>
    <w:rsid w:val="00F858C2"/>
    <w:rPr>
      <w:rFonts w:cs="Times New Roman"/>
      <w:i/>
    </w:rPr>
  </w:style>
  <w:style w:type="character" w:styleId="Hyperlink">
    <w:name w:val="Hyperlink"/>
    <w:basedOn w:val="DefaultParagraphFont"/>
    <w:uiPriority w:val="99"/>
    <w:rsid w:val="00FC4293"/>
    <w:rPr>
      <w:rFonts w:cs="Times New Roman"/>
      <w:color w:val="0000FF"/>
      <w:u w:val="single"/>
    </w:rPr>
  </w:style>
  <w:style w:type="paragraph" w:styleId="TOC1">
    <w:name w:val="toc 1"/>
    <w:basedOn w:val="Normal"/>
    <w:next w:val="Normal"/>
    <w:autoRedefine/>
    <w:uiPriority w:val="99"/>
    <w:rsid w:val="00913A86"/>
    <w:pPr>
      <w:tabs>
        <w:tab w:val="right" w:leader="dot" w:pos="8296"/>
      </w:tabs>
      <w:spacing w:before="0" w:after="0" w:line="240" w:lineRule="auto"/>
      <w:ind w:right="567"/>
    </w:pPr>
    <w:rPr>
      <w:b/>
    </w:rPr>
  </w:style>
  <w:style w:type="paragraph" w:styleId="TOC2">
    <w:name w:val="toc 2"/>
    <w:basedOn w:val="Normal"/>
    <w:next w:val="Normal"/>
    <w:autoRedefine/>
    <w:uiPriority w:val="99"/>
    <w:rsid w:val="00913A86"/>
    <w:pPr>
      <w:tabs>
        <w:tab w:val="right" w:leader="dot" w:pos="8296"/>
      </w:tabs>
      <w:spacing w:before="0" w:after="0" w:line="240" w:lineRule="auto"/>
      <w:ind w:left="221" w:right="567"/>
    </w:pPr>
    <w:rPr>
      <w:sz w:val="20"/>
    </w:rPr>
  </w:style>
  <w:style w:type="paragraph" w:styleId="TOC3">
    <w:name w:val="toc 3"/>
    <w:basedOn w:val="Normal"/>
    <w:next w:val="Normal"/>
    <w:autoRedefine/>
    <w:uiPriority w:val="99"/>
    <w:rsid w:val="00913A86"/>
    <w:pPr>
      <w:tabs>
        <w:tab w:val="right" w:leader="dot" w:pos="8296"/>
      </w:tabs>
      <w:spacing w:before="0" w:after="0" w:line="240" w:lineRule="auto"/>
      <w:ind w:left="442" w:right="567"/>
    </w:pPr>
    <w:rPr>
      <w:sz w:val="20"/>
    </w:rPr>
  </w:style>
  <w:style w:type="paragraph" w:customStyle="1" w:styleId="1">
    <w:name w:val="Επικεφαλίδα ΠΠ1"/>
    <w:basedOn w:val="Heading1"/>
    <w:next w:val="Normal"/>
    <w:uiPriority w:val="99"/>
    <w:rsid w:val="007554A2"/>
    <w:pPr>
      <w:keepLines w:val="0"/>
      <w:spacing w:before="240" w:after="240" w:line="276" w:lineRule="auto"/>
      <w:ind w:left="0" w:right="567" w:firstLine="0"/>
      <w:jc w:val="center"/>
      <w:outlineLvl w:val="9"/>
    </w:pPr>
    <w:rPr>
      <w:rFonts w:ascii="Cambria" w:hAnsi="Cambria"/>
      <w:color w:val="365F91"/>
    </w:rPr>
  </w:style>
  <w:style w:type="paragraph" w:styleId="Title">
    <w:name w:val="Title"/>
    <w:basedOn w:val="Normal"/>
    <w:next w:val="Normal"/>
    <w:link w:val="TitleChar"/>
    <w:uiPriority w:val="99"/>
    <w:qFormat/>
    <w:rsid w:val="002D7D7A"/>
    <w:pPr>
      <w:spacing w:before="0" w:after="300" w:line="240" w:lineRule="auto"/>
      <w:ind w:firstLine="1134"/>
      <w:jc w:val="center"/>
    </w:pPr>
    <w:rPr>
      <w:rFonts w:ascii="Cambria" w:hAnsi="Cambria"/>
      <w:color w:val="17365D"/>
      <w:spacing w:val="5"/>
      <w:kern w:val="28"/>
      <w:sz w:val="52"/>
      <w:szCs w:val="20"/>
      <w:lang w:eastAsia="el-GR"/>
    </w:rPr>
  </w:style>
  <w:style w:type="character" w:customStyle="1" w:styleId="TitleChar">
    <w:name w:val="Title Char"/>
    <w:basedOn w:val="DefaultParagraphFont"/>
    <w:link w:val="Title"/>
    <w:uiPriority w:val="99"/>
    <w:locked/>
    <w:rsid w:val="002D7D7A"/>
    <w:rPr>
      <w:rFonts w:ascii="Cambria" w:hAnsi="Cambria" w:cs="Times New Roman"/>
      <w:color w:val="17365D"/>
      <w:spacing w:val="5"/>
      <w:kern w:val="28"/>
      <w:sz w:val="52"/>
    </w:rPr>
  </w:style>
  <w:style w:type="character" w:customStyle="1" w:styleId="10">
    <w:name w:val="Διακριτική έμφαση1"/>
    <w:uiPriority w:val="99"/>
    <w:rsid w:val="002D7D7A"/>
    <w:rPr>
      <w:color w:val="808080"/>
      <w:sz w:val="24"/>
    </w:rPr>
  </w:style>
  <w:style w:type="character" w:customStyle="1" w:styleId="11">
    <w:name w:val="Έντονη έμφαση1"/>
    <w:uiPriority w:val="99"/>
    <w:rsid w:val="002D7D7A"/>
    <w:rPr>
      <w:b/>
      <w:i/>
      <w:color w:val="4F81BD"/>
    </w:rPr>
  </w:style>
  <w:style w:type="character" w:styleId="FollowedHyperlink">
    <w:name w:val="FollowedHyperlink"/>
    <w:basedOn w:val="DefaultParagraphFont"/>
    <w:uiPriority w:val="99"/>
    <w:semiHidden/>
    <w:rsid w:val="002D7D7A"/>
    <w:rPr>
      <w:rFonts w:cs="Times New Roman"/>
      <w:color w:val="800080"/>
      <w:u w:val="single"/>
    </w:rPr>
  </w:style>
  <w:style w:type="character" w:styleId="FootnoteReference">
    <w:name w:val="footnote reference"/>
    <w:aliases w:val="Footnote symbol,Footnote,Footnote Reference Number,E FNZ,-E Fußnotenzeichen,Footnote#,Times 10 Point,Exposant 3 Point,Ref,de nota al pie,Footnote reference number,note TESI,SUPERS,EN Footnote Reference,-E Fuίnotenzeichen,Nota"/>
    <w:basedOn w:val="DefaultParagraphFont"/>
    <w:uiPriority w:val="99"/>
    <w:semiHidden/>
    <w:rsid w:val="002D7D7A"/>
    <w:rPr>
      <w:rFonts w:ascii="Calibri" w:hAnsi="Calibri" w:cs="Times New Roman"/>
      <w:sz w:val="22"/>
      <w:vertAlign w:val="superscript"/>
    </w:rPr>
  </w:style>
  <w:style w:type="paragraph" w:styleId="FootnoteText">
    <w:name w:val="footnote text"/>
    <w:aliases w:val="Point 3 Char,Char Char Char,Κείμενο υποσημείωσης-KATERINA,Footnote text,ESPON Footnote Text,Schriftart: 9 pt,Schriftart: 10 pt,Schriftart: 8 pt"/>
    <w:basedOn w:val="Normal"/>
    <w:link w:val="FootnoteTextChar"/>
    <w:uiPriority w:val="99"/>
    <w:semiHidden/>
    <w:rsid w:val="002D7D7A"/>
    <w:pPr>
      <w:spacing w:before="0" w:after="0" w:line="240" w:lineRule="auto"/>
    </w:pPr>
    <w:rPr>
      <w:rFonts w:ascii="Calibri" w:hAnsi="Calibri"/>
      <w:sz w:val="24"/>
      <w:szCs w:val="20"/>
      <w:lang w:eastAsia="el-GR"/>
    </w:rPr>
  </w:style>
  <w:style w:type="character" w:customStyle="1" w:styleId="FootnoteTextChar">
    <w:name w:val="Footnote Text Char"/>
    <w:aliases w:val="Point 3 Char Char,Char Char Char Char,Κείμενο υποσημείωσης-KATERINA Char,Footnote text Char,ESPON Footnote Text Char,Schriftart: 9 pt Char,Schriftart: 10 pt Char,Schriftart: 8 pt Char"/>
    <w:basedOn w:val="DefaultParagraphFont"/>
    <w:link w:val="FootnoteText"/>
    <w:uiPriority w:val="99"/>
    <w:locked/>
    <w:rsid w:val="002D7D7A"/>
    <w:rPr>
      <w:rFonts w:ascii="Calibri" w:hAnsi="Calibri" w:cs="Times New Roman"/>
      <w:sz w:val="24"/>
      <w:lang w:eastAsia="el-GR"/>
    </w:rPr>
  </w:style>
  <w:style w:type="paragraph" w:customStyle="1" w:styleId="2">
    <w:name w:val="Επικεφαλίδα ΠΠ2"/>
    <w:basedOn w:val="Heading1"/>
    <w:next w:val="Normal"/>
    <w:uiPriority w:val="99"/>
    <w:rsid w:val="002D7D7A"/>
    <w:pPr>
      <w:spacing w:before="480" w:line="276" w:lineRule="auto"/>
      <w:ind w:left="0" w:right="567" w:firstLine="0"/>
      <w:jc w:val="left"/>
      <w:outlineLvl w:val="9"/>
    </w:pPr>
    <w:rPr>
      <w:rFonts w:ascii="Cambria" w:eastAsia="MS Gothic" w:hAnsi="Cambria"/>
      <w:color w:val="365F91"/>
      <w:lang w:val="en-US" w:eastAsia="ja-JP"/>
    </w:rPr>
  </w:style>
  <w:style w:type="table" w:customStyle="1" w:styleId="1-61">
    <w:name w:val="Μεσαία σκίαση 1 - Έμφαση 61"/>
    <w:uiPriority w:val="99"/>
    <w:rsid w:val="002D7D7A"/>
    <w:rPr>
      <w:sz w:val="20"/>
      <w:szCs w:val="20"/>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tblBorders>
      <w:tblCellMar>
        <w:top w:w="0" w:type="dxa"/>
        <w:left w:w="108" w:type="dxa"/>
        <w:bottom w:w="0" w:type="dxa"/>
        <w:right w:w="108" w:type="dxa"/>
      </w:tblCellMar>
    </w:tblPr>
  </w:style>
  <w:style w:type="table" w:customStyle="1" w:styleId="-61">
    <w:name w:val="Ανοιχτόχρωμο πλέγμα - Έμφαση 61"/>
    <w:uiPriority w:val="99"/>
    <w:rsid w:val="002D7D7A"/>
    <w:rPr>
      <w:sz w:val="20"/>
      <w:szCs w:val="20"/>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style>
  <w:style w:type="paragraph" w:styleId="TableofFigures">
    <w:name w:val="table of figures"/>
    <w:basedOn w:val="Normal"/>
    <w:next w:val="Normal"/>
    <w:uiPriority w:val="99"/>
    <w:semiHidden/>
    <w:rsid w:val="002D7D7A"/>
    <w:pPr>
      <w:spacing w:before="0" w:after="0" w:line="340" w:lineRule="atLeast"/>
      <w:ind w:left="1134" w:hanging="1134"/>
      <w:jc w:val="left"/>
    </w:pPr>
    <w:rPr>
      <w:rFonts w:ascii="Calibri" w:hAnsi="Calibri"/>
      <w:b/>
      <w:bCs/>
      <w:sz w:val="20"/>
      <w:szCs w:val="20"/>
    </w:rPr>
  </w:style>
  <w:style w:type="paragraph" w:styleId="TOC4">
    <w:name w:val="toc 4"/>
    <w:basedOn w:val="Normal"/>
    <w:next w:val="Normal"/>
    <w:autoRedefine/>
    <w:uiPriority w:val="99"/>
    <w:semiHidden/>
    <w:rsid w:val="002D7D7A"/>
    <w:pPr>
      <w:tabs>
        <w:tab w:val="left" w:pos="1540"/>
        <w:tab w:val="right" w:leader="dot" w:pos="8296"/>
      </w:tabs>
      <w:spacing w:before="0" w:after="0" w:line="240" w:lineRule="auto"/>
      <w:ind w:left="1378" w:right="567" w:hanging="720"/>
    </w:pPr>
    <w:rPr>
      <w:rFonts w:ascii="Calibri" w:hAnsi="Calibri"/>
      <w:sz w:val="20"/>
    </w:rPr>
  </w:style>
  <w:style w:type="paragraph" w:styleId="TOC5">
    <w:name w:val="toc 5"/>
    <w:basedOn w:val="Normal"/>
    <w:next w:val="Normal"/>
    <w:autoRedefine/>
    <w:uiPriority w:val="99"/>
    <w:semiHidden/>
    <w:rsid w:val="002D7D7A"/>
    <w:pPr>
      <w:tabs>
        <w:tab w:val="left" w:pos="1895"/>
        <w:tab w:val="right" w:leader="dot" w:pos="8296"/>
      </w:tabs>
      <w:spacing w:before="0" w:after="0" w:line="240" w:lineRule="auto"/>
      <w:ind w:left="879"/>
    </w:pPr>
    <w:rPr>
      <w:rFonts w:ascii="Calibri" w:hAnsi="Calibri"/>
    </w:rPr>
  </w:style>
  <w:style w:type="paragraph" w:styleId="TOC6">
    <w:name w:val="toc 6"/>
    <w:basedOn w:val="Normal"/>
    <w:next w:val="Normal"/>
    <w:autoRedefine/>
    <w:uiPriority w:val="99"/>
    <w:semiHidden/>
    <w:rsid w:val="002D7D7A"/>
    <w:pPr>
      <w:spacing w:before="0" w:after="100" w:line="276" w:lineRule="auto"/>
      <w:ind w:left="1100"/>
      <w:jc w:val="left"/>
    </w:pPr>
    <w:rPr>
      <w:rFonts w:ascii="Calibri" w:eastAsia="Times New Roman" w:hAnsi="Calibri"/>
      <w:lang w:eastAsia="el-GR"/>
    </w:rPr>
  </w:style>
  <w:style w:type="paragraph" w:styleId="TOC7">
    <w:name w:val="toc 7"/>
    <w:basedOn w:val="Normal"/>
    <w:next w:val="Normal"/>
    <w:autoRedefine/>
    <w:uiPriority w:val="99"/>
    <w:semiHidden/>
    <w:rsid w:val="002D7D7A"/>
    <w:pPr>
      <w:spacing w:before="0" w:after="100" w:line="276" w:lineRule="auto"/>
      <w:ind w:left="1320"/>
      <w:jc w:val="left"/>
    </w:pPr>
    <w:rPr>
      <w:rFonts w:ascii="Calibri" w:eastAsia="Times New Roman" w:hAnsi="Calibri"/>
      <w:lang w:eastAsia="el-GR"/>
    </w:rPr>
  </w:style>
  <w:style w:type="paragraph" w:styleId="TOC8">
    <w:name w:val="toc 8"/>
    <w:basedOn w:val="Normal"/>
    <w:next w:val="Normal"/>
    <w:autoRedefine/>
    <w:uiPriority w:val="99"/>
    <w:semiHidden/>
    <w:rsid w:val="002D7D7A"/>
    <w:pPr>
      <w:spacing w:before="0" w:after="100" w:line="276" w:lineRule="auto"/>
      <w:ind w:left="1540"/>
      <w:jc w:val="left"/>
    </w:pPr>
    <w:rPr>
      <w:rFonts w:ascii="Calibri" w:eastAsia="Times New Roman" w:hAnsi="Calibri"/>
      <w:lang w:eastAsia="el-GR"/>
    </w:rPr>
  </w:style>
  <w:style w:type="paragraph" w:styleId="TOC9">
    <w:name w:val="toc 9"/>
    <w:basedOn w:val="Normal"/>
    <w:next w:val="Normal"/>
    <w:autoRedefine/>
    <w:uiPriority w:val="99"/>
    <w:semiHidden/>
    <w:rsid w:val="002D7D7A"/>
    <w:pPr>
      <w:spacing w:before="0" w:after="100" w:line="276" w:lineRule="auto"/>
      <w:ind w:left="1760"/>
      <w:jc w:val="left"/>
    </w:pPr>
    <w:rPr>
      <w:rFonts w:ascii="Calibri" w:eastAsia="Times New Roman" w:hAnsi="Calibri"/>
      <w:lang w:eastAsia="el-GR"/>
    </w:rPr>
  </w:style>
  <w:style w:type="paragraph" w:customStyle="1" w:styleId="12">
    <w:name w:val="Παράγραφος λίστας1"/>
    <w:basedOn w:val="Normal"/>
    <w:uiPriority w:val="99"/>
    <w:rsid w:val="00C76088"/>
    <w:pPr>
      <w:ind w:left="720"/>
    </w:pPr>
  </w:style>
  <w:style w:type="paragraph" w:styleId="BodyTextIndent2">
    <w:name w:val="Body Text Indent 2"/>
    <w:basedOn w:val="Normal"/>
    <w:link w:val="BodyTextIndent2Char"/>
    <w:uiPriority w:val="99"/>
    <w:rsid w:val="009D50CC"/>
    <w:pPr>
      <w:spacing w:before="0" w:line="480" w:lineRule="auto"/>
      <w:ind w:left="283"/>
      <w:jc w:val="left"/>
    </w:pPr>
    <w:rPr>
      <w:rFonts w:ascii="Times New Roman" w:hAnsi="Times New Roman"/>
      <w:sz w:val="24"/>
      <w:szCs w:val="20"/>
      <w:lang w:eastAsia="el-GR"/>
    </w:rPr>
  </w:style>
  <w:style w:type="character" w:customStyle="1" w:styleId="BodyTextIndent2Char">
    <w:name w:val="Body Text Indent 2 Char"/>
    <w:basedOn w:val="DefaultParagraphFont"/>
    <w:link w:val="BodyTextIndent2"/>
    <w:uiPriority w:val="99"/>
    <w:locked/>
    <w:rsid w:val="009D50CC"/>
    <w:rPr>
      <w:rFonts w:ascii="Times New Roman" w:hAnsi="Times New Roman" w:cs="Times New Roman"/>
      <w:sz w:val="24"/>
      <w:lang w:eastAsia="el-GR"/>
    </w:rPr>
  </w:style>
  <w:style w:type="paragraph" w:styleId="CommentText">
    <w:name w:val="annotation text"/>
    <w:basedOn w:val="Normal"/>
    <w:link w:val="CommentTextChar"/>
    <w:uiPriority w:val="99"/>
    <w:semiHidden/>
    <w:rsid w:val="00F3087D"/>
    <w:pPr>
      <w:spacing w:before="0" w:after="0" w:line="240" w:lineRule="auto"/>
      <w:jc w:val="left"/>
    </w:pPr>
    <w:rPr>
      <w:rFonts w:ascii="Times New Roman" w:hAnsi="Times New Roman"/>
      <w:sz w:val="20"/>
      <w:szCs w:val="20"/>
      <w:lang w:val="en-US" w:eastAsia="el-GR"/>
    </w:rPr>
  </w:style>
  <w:style w:type="character" w:customStyle="1" w:styleId="CommentTextChar">
    <w:name w:val="Comment Text Char"/>
    <w:basedOn w:val="DefaultParagraphFont"/>
    <w:link w:val="CommentText"/>
    <w:uiPriority w:val="99"/>
    <w:semiHidden/>
    <w:locked/>
    <w:rsid w:val="00F3087D"/>
    <w:rPr>
      <w:rFonts w:ascii="Times New Roman" w:hAnsi="Times New Roman" w:cs="Times New Roman"/>
      <w:sz w:val="20"/>
      <w:lang w:val="en-US"/>
    </w:rPr>
  </w:style>
  <w:style w:type="paragraph" w:customStyle="1" w:styleId="GRHelvA">
    <w:name w:val="GR Helv Aðëü"/>
    <w:basedOn w:val="Normal"/>
    <w:uiPriority w:val="99"/>
    <w:rsid w:val="004348D0"/>
    <w:pPr>
      <w:spacing w:before="0" w:after="0" w:line="240" w:lineRule="auto"/>
    </w:pPr>
    <w:rPr>
      <w:rFonts w:ascii="?O∑II∑UOUAEOã200" w:hAnsi="?O∑II∑UOUAEOã200"/>
      <w:sz w:val="24"/>
      <w:szCs w:val="20"/>
    </w:rPr>
  </w:style>
  <w:style w:type="paragraph" w:styleId="BodyText2">
    <w:name w:val="Body Text 2"/>
    <w:basedOn w:val="Normal"/>
    <w:link w:val="BodyText2Char"/>
    <w:uiPriority w:val="99"/>
    <w:semiHidden/>
    <w:rsid w:val="004348D0"/>
    <w:pPr>
      <w:spacing w:line="480" w:lineRule="auto"/>
    </w:pPr>
    <w:rPr>
      <w:sz w:val="20"/>
      <w:szCs w:val="20"/>
      <w:lang w:eastAsia="el-GR"/>
    </w:rPr>
  </w:style>
  <w:style w:type="character" w:customStyle="1" w:styleId="BodyText2Char">
    <w:name w:val="Body Text 2 Char"/>
    <w:basedOn w:val="DefaultParagraphFont"/>
    <w:link w:val="BodyText2"/>
    <w:uiPriority w:val="99"/>
    <w:semiHidden/>
    <w:locked/>
    <w:rsid w:val="004348D0"/>
    <w:rPr>
      <w:rFonts w:ascii="Bookman Old Style" w:hAnsi="Bookman Old Style" w:cs="Times New Roman"/>
    </w:rPr>
  </w:style>
  <w:style w:type="paragraph" w:styleId="CommentSubject">
    <w:name w:val="annotation subject"/>
    <w:basedOn w:val="CommentText"/>
    <w:next w:val="CommentText"/>
    <w:link w:val="CommentSubjectChar"/>
    <w:uiPriority w:val="99"/>
    <w:semiHidden/>
    <w:rsid w:val="006C7C14"/>
    <w:pPr>
      <w:spacing w:before="240" w:after="120"/>
      <w:jc w:val="both"/>
    </w:pPr>
    <w:rPr>
      <w:rFonts w:ascii="Bookman Old Style" w:hAnsi="Bookman Old Style"/>
      <w:b/>
    </w:rPr>
  </w:style>
  <w:style w:type="character" w:customStyle="1" w:styleId="CommentSubjectChar">
    <w:name w:val="Comment Subject Char"/>
    <w:basedOn w:val="CommentTextChar"/>
    <w:link w:val="CommentSubject"/>
    <w:uiPriority w:val="99"/>
    <w:semiHidden/>
    <w:locked/>
    <w:rsid w:val="006C7C14"/>
    <w:rPr>
      <w:rFonts w:ascii="Bookman Old Style" w:hAnsi="Bookman Old Style"/>
      <w:b/>
    </w:rPr>
  </w:style>
  <w:style w:type="paragraph" w:styleId="BodyTextIndent3">
    <w:name w:val="Body Text Indent 3"/>
    <w:basedOn w:val="Normal"/>
    <w:link w:val="BodyTextIndent3Char"/>
    <w:uiPriority w:val="99"/>
    <w:locked/>
    <w:rsid w:val="00C51174"/>
    <w:pPr>
      <w:spacing w:before="0" w:line="240" w:lineRule="auto"/>
      <w:ind w:left="283"/>
      <w:jc w:val="left"/>
    </w:pPr>
    <w:rPr>
      <w:rFonts w:ascii="Times New Roman" w:hAnsi="Times New Roman"/>
      <w:sz w:val="16"/>
      <w:szCs w:val="16"/>
      <w:lang w:eastAsia="el-GR"/>
    </w:rPr>
  </w:style>
  <w:style w:type="character" w:customStyle="1" w:styleId="BodyTextIndent3Char">
    <w:name w:val="Body Text Indent 3 Char"/>
    <w:basedOn w:val="DefaultParagraphFont"/>
    <w:link w:val="BodyTextIndent3"/>
    <w:uiPriority w:val="99"/>
    <w:semiHidden/>
    <w:locked/>
    <w:rsid w:val="00DA27B6"/>
    <w:rPr>
      <w:rFonts w:ascii="Bookman Old Style" w:hAnsi="Bookman Old Style" w:cs="Times New Roman"/>
      <w:sz w:val="16"/>
      <w:szCs w:val="16"/>
      <w:lang w:eastAsia="en-US"/>
    </w:rPr>
  </w:style>
  <w:style w:type="paragraph" w:customStyle="1" w:styleId="CharChar12CharCharCharCharCharChar">
    <w:name w:val="Char Char12 Char Char Char Char Char Char"/>
    <w:basedOn w:val="Normal"/>
    <w:uiPriority w:val="99"/>
    <w:semiHidden/>
    <w:rsid w:val="00A03C50"/>
    <w:pPr>
      <w:spacing w:before="0" w:after="160" w:line="240" w:lineRule="exact"/>
    </w:pPr>
    <w:rPr>
      <w:rFonts w:ascii="Verdana" w:hAnsi="Verdana"/>
      <w:sz w:val="20"/>
      <w:szCs w:val="20"/>
      <w:lang w:val="en-US"/>
    </w:rPr>
  </w:style>
  <w:style w:type="paragraph" w:customStyle="1" w:styleId="Char">
    <w:name w:val="Char"/>
    <w:basedOn w:val="Normal"/>
    <w:uiPriority w:val="99"/>
    <w:rsid w:val="001D1816"/>
    <w:pPr>
      <w:autoSpaceDE w:val="0"/>
      <w:autoSpaceDN w:val="0"/>
      <w:adjustRightInd w:val="0"/>
      <w:spacing w:before="0" w:after="160" w:line="240" w:lineRule="exact"/>
      <w:jc w:val="left"/>
    </w:pPr>
    <w:rPr>
      <w:rFonts w:ascii="Verdana" w:hAnsi="Verdana"/>
      <w:sz w:val="20"/>
      <w:szCs w:val="20"/>
      <w:lang w:val="en-US"/>
    </w:rPr>
  </w:style>
  <w:style w:type="character" w:styleId="PageNumber">
    <w:name w:val="page number"/>
    <w:basedOn w:val="DefaultParagraphFont"/>
    <w:uiPriority w:val="99"/>
    <w:locked/>
    <w:rsid w:val="001D1816"/>
    <w:rPr>
      <w:rFonts w:cs="Times New Roman"/>
    </w:rPr>
  </w:style>
  <w:style w:type="paragraph" w:customStyle="1" w:styleId="CharChar12">
    <w:name w:val="Char Char12"/>
    <w:basedOn w:val="Normal"/>
    <w:uiPriority w:val="99"/>
    <w:semiHidden/>
    <w:rsid w:val="001D1816"/>
    <w:pPr>
      <w:spacing w:before="0" w:after="160" w:line="240" w:lineRule="exact"/>
    </w:pPr>
    <w:rPr>
      <w:rFonts w:ascii="Verdana" w:hAnsi="Verdana"/>
      <w:sz w:val="20"/>
      <w:szCs w:val="20"/>
      <w:lang w:val="en-US"/>
    </w:rPr>
  </w:style>
  <w:style w:type="paragraph" w:customStyle="1" w:styleId="CharCharCharCharCharChar">
    <w:name w:val="Char Char Char Char Char Char"/>
    <w:basedOn w:val="Normal"/>
    <w:uiPriority w:val="99"/>
    <w:semiHidden/>
    <w:rsid w:val="001D1816"/>
    <w:pPr>
      <w:spacing w:before="0" w:after="160" w:line="240" w:lineRule="exact"/>
    </w:pPr>
    <w:rPr>
      <w:rFonts w:ascii="Verdana" w:hAnsi="Verdana"/>
      <w:sz w:val="20"/>
      <w:szCs w:val="20"/>
      <w:lang w:val="en-US"/>
    </w:rPr>
  </w:style>
  <w:style w:type="paragraph" w:customStyle="1" w:styleId="CharChar12CharCharCharChar">
    <w:name w:val="Char Char12 Char Char Char Char"/>
    <w:basedOn w:val="Normal"/>
    <w:uiPriority w:val="99"/>
    <w:semiHidden/>
    <w:rsid w:val="003D2317"/>
    <w:pPr>
      <w:spacing w:before="0" w:after="160" w:line="240" w:lineRule="exact"/>
    </w:pPr>
    <w:rPr>
      <w:rFonts w:ascii="Verdana" w:hAnsi="Verdana"/>
      <w:sz w:val="20"/>
      <w:szCs w:val="20"/>
      <w:lang w:val="en-US"/>
    </w:rPr>
  </w:style>
  <w:style w:type="paragraph" w:customStyle="1" w:styleId="20">
    <w:name w:val="Παράγραφος λίστας2"/>
    <w:basedOn w:val="Normal"/>
    <w:uiPriority w:val="99"/>
    <w:rsid w:val="00BD321E"/>
    <w:pPr>
      <w:spacing w:before="160" w:after="80" w:line="240" w:lineRule="auto"/>
      <w:ind w:left="720"/>
      <w:jc w:val="left"/>
    </w:pPr>
    <w:rPr>
      <w:rFonts w:ascii="Calibri" w:hAnsi="Calibri"/>
      <w:szCs w:val="24"/>
      <w:lang w:val="en-US"/>
    </w:rPr>
  </w:style>
  <w:style w:type="paragraph" w:customStyle="1" w:styleId="PersonalInfo">
    <w:name w:val="Personal Info"/>
    <w:basedOn w:val="Normal"/>
    <w:uiPriority w:val="99"/>
    <w:rsid w:val="008F635B"/>
    <w:pPr>
      <w:numPr>
        <w:numId w:val="34"/>
      </w:numPr>
      <w:spacing w:before="0" w:after="0" w:line="240" w:lineRule="auto"/>
      <w:jc w:val="left"/>
    </w:pPr>
    <w:rPr>
      <w:rFonts w:ascii="Times New Roman" w:hAnsi="Times New Roman"/>
      <w:sz w:val="24"/>
      <w:szCs w:val="24"/>
      <w:lang w:eastAsia="el-GR"/>
    </w:rPr>
  </w:style>
  <w:style w:type="paragraph" w:customStyle="1" w:styleId="default0">
    <w:name w:val="default"/>
    <w:basedOn w:val="Normal"/>
    <w:uiPriority w:val="99"/>
    <w:rsid w:val="0062068A"/>
    <w:pPr>
      <w:autoSpaceDE w:val="0"/>
      <w:autoSpaceDN w:val="0"/>
      <w:spacing w:before="0" w:after="0" w:line="240" w:lineRule="auto"/>
      <w:jc w:val="left"/>
    </w:pPr>
    <w:rPr>
      <w:rFonts w:ascii="Tahoma" w:eastAsia="Times New Roman" w:hAnsi="Tahoma" w:cs="Tahoma"/>
      <w:color w:val="000000"/>
      <w:sz w:val="24"/>
      <w:szCs w:val="24"/>
      <w:lang w:eastAsia="el-GR"/>
    </w:rPr>
  </w:style>
  <w:style w:type="paragraph" w:styleId="NormalWeb">
    <w:name w:val="Normal (Web)"/>
    <w:basedOn w:val="Normal"/>
    <w:uiPriority w:val="99"/>
    <w:locked/>
    <w:rsid w:val="003939E1"/>
    <w:pPr>
      <w:spacing w:before="100" w:beforeAutospacing="1" w:after="100" w:afterAutospacing="1" w:line="240" w:lineRule="auto"/>
      <w:jc w:val="left"/>
    </w:pPr>
    <w:rPr>
      <w:rFonts w:ascii="Times New Roman" w:eastAsia="Times New Roman" w:hAnsi="Times New Roman"/>
      <w:sz w:val="24"/>
      <w:szCs w:val="24"/>
      <w:lang w:eastAsia="el-GR"/>
    </w:rPr>
  </w:style>
  <w:style w:type="paragraph" w:customStyle="1" w:styleId="13">
    <w:name w:val="Λίστα με κουκκίδες1"/>
    <w:basedOn w:val="BodyText"/>
    <w:uiPriority w:val="99"/>
    <w:rsid w:val="00671877"/>
    <w:pPr>
      <w:tabs>
        <w:tab w:val="num" w:pos="567"/>
      </w:tabs>
      <w:overflowPunct w:val="0"/>
      <w:autoSpaceDE w:val="0"/>
      <w:autoSpaceDN w:val="0"/>
      <w:adjustRightInd w:val="0"/>
      <w:spacing w:before="60" w:after="60" w:line="360" w:lineRule="auto"/>
      <w:ind w:left="567" w:hanging="227"/>
    </w:pPr>
    <w:rPr>
      <w:rFonts w:ascii="Arial" w:hAnsi="Arial" w:cs="Arial"/>
      <w:kern w:val="20"/>
      <w:sz w:val="22"/>
      <w:szCs w:val="22"/>
    </w:rPr>
  </w:style>
  <w:style w:type="paragraph" w:customStyle="1" w:styleId="3">
    <w:name w:val="Παράγραφος λίστας3"/>
    <w:basedOn w:val="Normal"/>
    <w:link w:val="ListParagraphChar"/>
    <w:uiPriority w:val="99"/>
    <w:rsid w:val="00742A7A"/>
    <w:pPr>
      <w:spacing w:before="160" w:after="80" w:line="240" w:lineRule="auto"/>
      <w:ind w:left="720"/>
      <w:jc w:val="left"/>
    </w:pPr>
    <w:rPr>
      <w:rFonts w:ascii="Calibri" w:hAnsi="Calibri"/>
      <w:sz w:val="24"/>
      <w:szCs w:val="20"/>
      <w:lang w:val="en-US"/>
    </w:rPr>
  </w:style>
  <w:style w:type="paragraph" w:styleId="BodyText3">
    <w:name w:val="Body Text 3"/>
    <w:basedOn w:val="Normal"/>
    <w:link w:val="BodyText3Char"/>
    <w:uiPriority w:val="99"/>
    <w:locked/>
    <w:rsid w:val="00F6350A"/>
    <w:rPr>
      <w:sz w:val="16"/>
      <w:szCs w:val="16"/>
    </w:rPr>
  </w:style>
  <w:style w:type="character" w:customStyle="1" w:styleId="BodyText3Char">
    <w:name w:val="Body Text 3 Char"/>
    <w:basedOn w:val="DefaultParagraphFont"/>
    <w:link w:val="BodyText3"/>
    <w:uiPriority w:val="99"/>
    <w:locked/>
    <w:rsid w:val="00F6350A"/>
    <w:rPr>
      <w:rFonts w:ascii="Bookman Old Style" w:hAnsi="Bookman Old Style" w:cs="Times New Roman"/>
      <w:sz w:val="16"/>
      <w:szCs w:val="16"/>
      <w:lang w:eastAsia="en-US"/>
    </w:rPr>
  </w:style>
  <w:style w:type="paragraph" w:customStyle="1" w:styleId="yiv647513615msonormal">
    <w:name w:val="yiv647513615msonormal"/>
    <w:basedOn w:val="Normal"/>
    <w:uiPriority w:val="99"/>
    <w:rsid w:val="008341A2"/>
    <w:pPr>
      <w:spacing w:before="100" w:beforeAutospacing="1" w:after="100" w:afterAutospacing="1" w:line="240" w:lineRule="auto"/>
      <w:jc w:val="left"/>
    </w:pPr>
    <w:rPr>
      <w:rFonts w:ascii="Times New Roman" w:eastAsia="Times New Roman" w:hAnsi="Times New Roman"/>
      <w:sz w:val="24"/>
      <w:szCs w:val="24"/>
      <w:lang w:eastAsia="el-GR"/>
    </w:rPr>
  </w:style>
  <w:style w:type="character" w:customStyle="1" w:styleId="apple-tab-span">
    <w:name w:val="apple-tab-span"/>
    <w:basedOn w:val="DefaultParagraphFont"/>
    <w:uiPriority w:val="99"/>
    <w:rsid w:val="00F64CB2"/>
    <w:rPr>
      <w:rFonts w:cs="Times New Roman"/>
    </w:rPr>
  </w:style>
  <w:style w:type="character" w:customStyle="1" w:styleId="FootnoteTextChar1">
    <w:name w:val="Footnote Text Char1"/>
    <w:aliases w:val="Point 3 Char Char1,Char Char Char Char1,Κείμενο υποσημείωσης-KATERINA Char1,Footnote text Char1,ESPON Footnote Text Char1,Schriftart: 9 pt Char1,Schriftart: 10 pt Char1,Schriftart: 8 pt Char1"/>
    <w:basedOn w:val="DefaultParagraphFont"/>
    <w:uiPriority w:val="99"/>
    <w:locked/>
    <w:rsid w:val="00F64CB2"/>
    <w:rPr>
      <w:rFonts w:ascii="Candara" w:hAnsi="Candara" w:cs="Times New Roman"/>
      <w:i/>
      <w:iCs/>
      <w:sz w:val="18"/>
      <w:szCs w:val="18"/>
      <w:lang w:val="el-GR" w:eastAsia="el-GR" w:bidi="ar-SA"/>
    </w:rPr>
  </w:style>
  <w:style w:type="paragraph" w:customStyle="1" w:styleId="CharCharCharCharCharCharCharCharCharCharCharCharCharCharChar1CharCharCharCharCharCharCharCharCharCharCharCharChar1CharCharCharCharCharCharCharCharCharCharCharCharCharChar">
    <w:name w:val="Char Char Char Char Char Char Char Char Char Char Char Char Char Char Char1 Char Char Char Char Char Char Char Char Char Char Char Char Char1 Char Char Char Char Char Char Char Char Char Char Char Char Char Char"/>
    <w:basedOn w:val="Normal"/>
    <w:uiPriority w:val="99"/>
    <w:rsid w:val="00AB6952"/>
    <w:pPr>
      <w:autoSpaceDE w:val="0"/>
      <w:autoSpaceDN w:val="0"/>
      <w:adjustRightInd w:val="0"/>
      <w:spacing w:before="0" w:after="160" w:line="240" w:lineRule="exact"/>
      <w:jc w:val="left"/>
    </w:pPr>
    <w:rPr>
      <w:rFonts w:ascii="Verdana" w:eastAsia="Times New Roman" w:hAnsi="Verdana"/>
      <w:sz w:val="20"/>
      <w:szCs w:val="20"/>
      <w:lang w:val="en-US"/>
    </w:rPr>
  </w:style>
  <w:style w:type="paragraph" w:customStyle="1" w:styleId="xl70">
    <w:name w:val="xl70"/>
    <w:basedOn w:val="Normal"/>
    <w:uiPriority w:val="99"/>
    <w:rsid w:val="00E4116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sz w:val="16"/>
      <w:szCs w:val="16"/>
      <w:lang w:eastAsia="el-GR"/>
    </w:rPr>
  </w:style>
  <w:style w:type="paragraph" w:customStyle="1" w:styleId="xl71">
    <w:name w:val="xl71"/>
    <w:basedOn w:val="Normal"/>
    <w:uiPriority w:val="99"/>
    <w:rsid w:val="00E41169"/>
    <w:pPr>
      <w:pBdr>
        <w:top w:val="double" w:sz="6" w:space="0" w:color="auto"/>
        <w:left w:val="double" w:sz="6" w:space="0" w:color="auto"/>
        <w:bottom w:val="single" w:sz="8" w:space="0" w:color="auto"/>
        <w:right w:val="single" w:sz="8" w:space="0" w:color="auto"/>
      </w:pBdr>
      <w:shd w:val="clear" w:color="auto" w:fill="C0C0C0"/>
      <w:spacing w:before="100" w:beforeAutospacing="1" w:after="100" w:afterAutospacing="1" w:line="240" w:lineRule="auto"/>
      <w:jc w:val="center"/>
      <w:textAlignment w:val="center"/>
    </w:pPr>
    <w:rPr>
      <w:sz w:val="24"/>
      <w:szCs w:val="24"/>
      <w:lang w:eastAsia="el-GR"/>
    </w:rPr>
  </w:style>
  <w:style w:type="paragraph" w:customStyle="1" w:styleId="xl72">
    <w:name w:val="xl72"/>
    <w:basedOn w:val="Normal"/>
    <w:uiPriority w:val="99"/>
    <w:rsid w:val="00E41169"/>
    <w:pPr>
      <w:pBdr>
        <w:top w:val="double" w:sz="6" w:space="0" w:color="auto"/>
        <w:bottom w:val="single" w:sz="8" w:space="0" w:color="auto"/>
        <w:right w:val="single" w:sz="8" w:space="0" w:color="auto"/>
      </w:pBdr>
      <w:shd w:val="clear" w:color="auto" w:fill="C0C0C0"/>
      <w:spacing w:before="100" w:beforeAutospacing="1" w:after="100" w:afterAutospacing="1" w:line="240" w:lineRule="auto"/>
      <w:jc w:val="center"/>
      <w:textAlignment w:val="center"/>
    </w:pPr>
    <w:rPr>
      <w:sz w:val="24"/>
      <w:szCs w:val="24"/>
      <w:lang w:eastAsia="el-GR"/>
    </w:rPr>
  </w:style>
  <w:style w:type="paragraph" w:customStyle="1" w:styleId="xl73">
    <w:name w:val="xl73"/>
    <w:basedOn w:val="Normal"/>
    <w:uiPriority w:val="99"/>
    <w:rsid w:val="00E41169"/>
    <w:pPr>
      <w:pBdr>
        <w:top w:val="double" w:sz="6" w:space="0" w:color="auto"/>
        <w:bottom w:val="single" w:sz="8" w:space="0" w:color="auto"/>
        <w:right w:val="double" w:sz="6" w:space="0" w:color="auto"/>
      </w:pBdr>
      <w:shd w:val="clear" w:color="auto" w:fill="C0C0C0"/>
      <w:spacing w:before="100" w:beforeAutospacing="1" w:after="100" w:afterAutospacing="1" w:line="240" w:lineRule="auto"/>
      <w:jc w:val="center"/>
      <w:textAlignment w:val="center"/>
    </w:pPr>
    <w:rPr>
      <w:sz w:val="24"/>
      <w:szCs w:val="24"/>
      <w:lang w:eastAsia="el-GR"/>
    </w:rPr>
  </w:style>
  <w:style w:type="paragraph" w:customStyle="1" w:styleId="xl74">
    <w:name w:val="xl74"/>
    <w:basedOn w:val="Normal"/>
    <w:uiPriority w:val="99"/>
    <w:rsid w:val="00E41169"/>
    <w:pPr>
      <w:pBdr>
        <w:top w:val="single" w:sz="4" w:space="0" w:color="auto"/>
        <w:left w:val="double" w:sz="6" w:space="0" w:color="auto"/>
        <w:bottom w:val="single" w:sz="4" w:space="0" w:color="auto"/>
        <w:right w:val="single" w:sz="4" w:space="0" w:color="auto"/>
      </w:pBdr>
      <w:spacing w:before="100" w:beforeAutospacing="1" w:after="100" w:afterAutospacing="1" w:line="240" w:lineRule="auto"/>
      <w:jc w:val="left"/>
    </w:pPr>
    <w:rPr>
      <w:sz w:val="16"/>
      <w:szCs w:val="16"/>
      <w:lang w:eastAsia="el-GR"/>
    </w:rPr>
  </w:style>
  <w:style w:type="paragraph" w:customStyle="1" w:styleId="xl75">
    <w:name w:val="xl75"/>
    <w:basedOn w:val="Normal"/>
    <w:uiPriority w:val="99"/>
    <w:rsid w:val="00E41169"/>
    <w:pPr>
      <w:pBdr>
        <w:top w:val="single" w:sz="4" w:space="0" w:color="auto"/>
        <w:left w:val="single" w:sz="4" w:space="0" w:color="auto"/>
        <w:bottom w:val="single" w:sz="4" w:space="0" w:color="auto"/>
        <w:right w:val="double" w:sz="6" w:space="0" w:color="auto"/>
      </w:pBdr>
      <w:spacing w:before="100" w:beforeAutospacing="1" w:after="100" w:afterAutospacing="1" w:line="240" w:lineRule="auto"/>
      <w:jc w:val="left"/>
    </w:pPr>
    <w:rPr>
      <w:sz w:val="16"/>
      <w:szCs w:val="16"/>
      <w:lang w:eastAsia="el-GR"/>
    </w:rPr>
  </w:style>
  <w:style w:type="paragraph" w:customStyle="1" w:styleId="xl76">
    <w:name w:val="xl76"/>
    <w:basedOn w:val="Normal"/>
    <w:uiPriority w:val="99"/>
    <w:rsid w:val="00E41169"/>
    <w:pPr>
      <w:pBdr>
        <w:top w:val="single" w:sz="4" w:space="0" w:color="auto"/>
        <w:left w:val="double" w:sz="6" w:space="0" w:color="auto"/>
        <w:bottom w:val="double" w:sz="6" w:space="0" w:color="auto"/>
        <w:right w:val="single" w:sz="4" w:space="0" w:color="auto"/>
      </w:pBdr>
      <w:spacing w:before="100" w:beforeAutospacing="1" w:after="100" w:afterAutospacing="1" w:line="240" w:lineRule="auto"/>
      <w:jc w:val="left"/>
    </w:pPr>
    <w:rPr>
      <w:rFonts w:ascii="Arial" w:hAnsi="Arial" w:cs="Arial"/>
      <w:sz w:val="16"/>
      <w:szCs w:val="16"/>
      <w:lang w:eastAsia="el-GR"/>
    </w:rPr>
  </w:style>
  <w:style w:type="paragraph" w:customStyle="1" w:styleId="xl77">
    <w:name w:val="xl77"/>
    <w:basedOn w:val="Normal"/>
    <w:uiPriority w:val="99"/>
    <w:rsid w:val="00E41169"/>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left"/>
    </w:pPr>
    <w:rPr>
      <w:rFonts w:ascii="Times New Roman" w:hAnsi="Times New Roman"/>
      <w:sz w:val="24"/>
      <w:szCs w:val="24"/>
      <w:lang w:eastAsia="el-GR"/>
    </w:rPr>
  </w:style>
  <w:style w:type="paragraph" w:customStyle="1" w:styleId="xl78">
    <w:name w:val="xl78"/>
    <w:basedOn w:val="Normal"/>
    <w:uiPriority w:val="99"/>
    <w:rsid w:val="00E41169"/>
    <w:pPr>
      <w:pBdr>
        <w:top w:val="single" w:sz="4" w:space="0" w:color="auto"/>
        <w:left w:val="single" w:sz="4" w:space="0" w:color="auto"/>
        <w:bottom w:val="double" w:sz="6" w:space="0" w:color="auto"/>
        <w:right w:val="double" w:sz="6" w:space="0" w:color="auto"/>
      </w:pBdr>
      <w:spacing w:before="100" w:beforeAutospacing="1" w:after="100" w:afterAutospacing="1" w:line="240" w:lineRule="auto"/>
      <w:jc w:val="left"/>
    </w:pPr>
    <w:rPr>
      <w:rFonts w:ascii="Times New Roman" w:hAnsi="Times New Roman"/>
      <w:sz w:val="24"/>
      <w:szCs w:val="24"/>
      <w:lang w:eastAsia="el-GR"/>
    </w:rPr>
  </w:style>
  <w:style w:type="character" w:customStyle="1" w:styleId="hps">
    <w:name w:val="hps"/>
    <w:basedOn w:val="DefaultParagraphFont"/>
    <w:uiPriority w:val="99"/>
    <w:rsid w:val="00020B45"/>
    <w:rPr>
      <w:rFonts w:cs="Times New Roman"/>
    </w:rPr>
  </w:style>
  <w:style w:type="character" w:customStyle="1" w:styleId="hpsatn">
    <w:name w:val="hps atn"/>
    <w:basedOn w:val="DefaultParagraphFont"/>
    <w:uiPriority w:val="99"/>
    <w:rsid w:val="00020B45"/>
    <w:rPr>
      <w:rFonts w:cs="Times New Roman"/>
    </w:rPr>
  </w:style>
  <w:style w:type="character" w:customStyle="1" w:styleId="ListParagraphChar">
    <w:name w:val="List Paragraph Char"/>
    <w:link w:val="3"/>
    <w:uiPriority w:val="99"/>
    <w:locked/>
    <w:rsid w:val="002B7876"/>
    <w:rPr>
      <w:rFonts w:ascii="Calibri" w:hAnsi="Calibri"/>
      <w:sz w:val="24"/>
      <w:lang w:val="en-US" w:eastAsia="en-US"/>
    </w:rPr>
  </w:style>
  <w:style w:type="character" w:customStyle="1" w:styleId="21">
    <w:name w:val="Διακριτική έμφαση2"/>
    <w:basedOn w:val="DefaultParagraphFont"/>
    <w:uiPriority w:val="99"/>
    <w:rsid w:val="002B7876"/>
    <w:rPr>
      <w:rFonts w:ascii="Calibri" w:hAnsi="Calibri" w:cs="Times New Roman"/>
      <w:i/>
      <w:iCs/>
      <w:color w:val="595959"/>
      <w:sz w:val="20"/>
    </w:rPr>
  </w:style>
  <w:style w:type="character" w:customStyle="1" w:styleId="sitesmalldescription">
    <w:name w:val="sitesmalldescription"/>
    <w:basedOn w:val="DefaultParagraphFont"/>
    <w:uiPriority w:val="99"/>
    <w:rsid w:val="000D4591"/>
    <w:rPr>
      <w:rFonts w:cs="Times New Roman"/>
    </w:rPr>
  </w:style>
  <w:style w:type="paragraph" w:customStyle="1" w:styleId="ListParagraph1">
    <w:name w:val="List Paragraph1"/>
    <w:basedOn w:val="Normal"/>
    <w:uiPriority w:val="99"/>
    <w:rsid w:val="00BA7053"/>
    <w:pPr>
      <w:spacing w:before="0" w:after="200" w:line="276" w:lineRule="auto"/>
      <w:ind w:left="720"/>
      <w:contextualSpacing/>
      <w:jc w:val="left"/>
    </w:pPr>
    <w:rPr>
      <w:rFonts w:ascii="Calibri" w:hAnsi="Calibri"/>
    </w:rPr>
  </w:style>
  <w:style w:type="paragraph" w:customStyle="1" w:styleId="bullet1">
    <w:name w:val="bullet 1"/>
    <w:basedOn w:val="Normal"/>
    <w:uiPriority w:val="99"/>
    <w:rsid w:val="002A78D8"/>
    <w:pPr>
      <w:numPr>
        <w:numId w:val="89"/>
      </w:numPr>
      <w:spacing w:before="120" w:after="0" w:line="276" w:lineRule="auto"/>
    </w:pPr>
    <w:rPr>
      <w:rFonts w:ascii="Arial Narrow" w:eastAsia="Times New Roman" w:hAnsi="Arial Narrow"/>
    </w:rPr>
  </w:style>
  <w:style w:type="paragraph" w:styleId="BodyTextIndent">
    <w:name w:val="Body Text Indent"/>
    <w:basedOn w:val="Normal"/>
    <w:link w:val="BodyTextIndentChar"/>
    <w:uiPriority w:val="99"/>
    <w:locked/>
    <w:rsid w:val="00772B1A"/>
    <w:pPr>
      <w:ind w:left="283"/>
    </w:pPr>
  </w:style>
  <w:style w:type="character" w:customStyle="1" w:styleId="BodyTextIndentChar">
    <w:name w:val="Body Text Indent Char"/>
    <w:basedOn w:val="DefaultParagraphFont"/>
    <w:link w:val="BodyTextIndent"/>
    <w:uiPriority w:val="99"/>
    <w:semiHidden/>
    <w:locked/>
    <w:rsid w:val="00075E32"/>
    <w:rPr>
      <w:rFonts w:ascii="Bookman Old Style" w:hAnsi="Bookman Old Style" w:cs="Times New Roman"/>
      <w:lang w:eastAsia="en-US"/>
    </w:rPr>
  </w:style>
  <w:style w:type="paragraph" w:customStyle="1" w:styleId="4">
    <w:name w:val="Παράγραφος λίστας4"/>
    <w:basedOn w:val="Normal"/>
    <w:uiPriority w:val="99"/>
    <w:rsid w:val="00FB75BA"/>
    <w:pPr>
      <w:spacing w:before="0" w:after="200" w:line="276" w:lineRule="auto"/>
      <w:ind w:left="720"/>
      <w:contextualSpacing/>
      <w:jc w:val="left"/>
    </w:pPr>
    <w:rPr>
      <w:rFonts w:ascii="Calibri" w:eastAsia="Times New Roman" w:hAnsi="Calibri"/>
    </w:rPr>
  </w:style>
  <w:style w:type="character" w:customStyle="1" w:styleId="30">
    <w:name w:val="Διακριτική έμφαση3"/>
    <w:basedOn w:val="DefaultParagraphFont"/>
    <w:uiPriority w:val="99"/>
    <w:rsid w:val="006B46C1"/>
    <w:rPr>
      <w:rFonts w:ascii="Calibri" w:hAnsi="Calibri" w:cs="Times New Roman"/>
      <w:i/>
      <w:iCs/>
      <w:color w:val="595959"/>
      <w:sz w:val="20"/>
    </w:rPr>
  </w:style>
  <w:style w:type="character" w:customStyle="1" w:styleId="CharChar3">
    <w:name w:val="Char Char3"/>
    <w:basedOn w:val="DefaultParagraphFont"/>
    <w:uiPriority w:val="99"/>
    <w:locked/>
    <w:rsid w:val="00387F7D"/>
    <w:rPr>
      <w:rFonts w:cs="Times New Roman"/>
      <w:sz w:val="24"/>
      <w:lang w:val="el-GR" w:eastAsia="el-GR" w:bidi="ar-SA"/>
    </w:rPr>
  </w:style>
  <w:style w:type="paragraph" w:customStyle="1" w:styleId="5">
    <w:name w:val="Παράγραφος λίστας5"/>
    <w:basedOn w:val="Normal"/>
    <w:uiPriority w:val="99"/>
    <w:rsid w:val="00387F7D"/>
    <w:pPr>
      <w:spacing w:before="0" w:after="200" w:line="276" w:lineRule="auto"/>
      <w:ind w:left="720"/>
      <w:contextualSpacing/>
      <w:jc w:val="left"/>
    </w:pPr>
    <w:rPr>
      <w:rFonts w:ascii="Calibri" w:eastAsia="Times New Roman" w:hAnsi="Calibri"/>
    </w:rPr>
  </w:style>
  <w:style w:type="paragraph" w:styleId="ListParagraph">
    <w:name w:val="List Paragraph"/>
    <w:basedOn w:val="Normal"/>
    <w:uiPriority w:val="99"/>
    <w:qFormat/>
    <w:rsid w:val="00400B0D"/>
    <w:pPr>
      <w:ind w:left="720"/>
      <w:contextualSpacing/>
    </w:pPr>
  </w:style>
</w:styles>
</file>

<file path=word/webSettings.xml><?xml version="1.0" encoding="utf-8"?>
<w:webSettings xmlns:r="http://schemas.openxmlformats.org/officeDocument/2006/relationships" xmlns:w="http://schemas.openxmlformats.org/wordprocessingml/2006/main">
  <w:divs>
    <w:div w:id="47341388">
      <w:marLeft w:val="0"/>
      <w:marRight w:val="0"/>
      <w:marTop w:val="0"/>
      <w:marBottom w:val="0"/>
      <w:divBdr>
        <w:top w:val="none" w:sz="0" w:space="0" w:color="auto"/>
        <w:left w:val="none" w:sz="0" w:space="0" w:color="auto"/>
        <w:bottom w:val="none" w:sz="0" w:space="0" w:color="auto"/>
        <w:right w:val="none" w:sz="0" w:space="0" w:color="auto"/>
      </w:divBdr>
    </w:div>
    <w:div w:id="47341389">
      <w:marLeft w:val="0"/>
      <w:marRight w:val="0"/>
      <w:marTop w:val="0"/>
      <w:marBottom w:val="0"/>
      <w:divBdr>
        <w:top w:val="none" w:sz="0" w:space="0" w:color="auto"/>
        <w:left w:val="none" w:sz="0" w:space="0" w:color="auto"/>
        <w:bottom w:val="none" w:sz="0" w:space="0" w:color="auto"/>
        <w:right w:val="none" w:sz="0" w:space="0" w:color="auto"/>
      </w:divBdr>
    </w:div>
    <w:div w:id="47341390">
      <w:marLeft w:val="0"/>
      <w:marRight w:val="0"/>
      <w:marTop w:val="0"/>
      <w:marBottom w:val="0"/>
      <w:divBdr>
        <w:top w:val="none" w:sz="0" w:space="0" w:color="auto"/>
        <w:left w:val="none" w:sz="0" w:space="0" w:color="auto"/>
        <w:bottom w:val="none" w:sz="0" w:space="0" w:color="auto"/>
        <w:right w:val="none" w:sz="0" w:space="0" w:color="auto"/>
      </w:divBdr>
    </w:div>
    <w:div w:id="47341391">
      <w:marLeft w:val="0"/>
      <w:marRight w:val="0"/>
      <w:marTop w:val="0"/>
      <w:marBottom w:val="0"/>
      <w:divBdr>
        <w:top w:val="none" w:sz="0" w:space="0" w:color="auto"/>
        <w:left w:val="none" w:sz="0" w:space="0" w:color="auto"/>
        <w:bottom w:val="none" w:sz="0" w:space="0" w:color="auto"/>
        <w:right w:val="none" w:sz="0" w:space="0" w:color="auto"/>
      </w:divBdr>
    </w:div>
    <w:div w:id="47341392">
      <w:marLeft w:val="0"/>
      <w:marRight w:val="0"/>
      <w:marTop w:val="0"/>
      <w:marBottom w:val="0"/>
      <w:divBdr>
        <w:top w:val="none" w:sz="0" w:space="0" w:color="auto"/>
        <w:left w:val="none" w:sz="0" w:space="0" w:color="auto"/>
        <w:bottom w:val="none" w:sz="0" w:space="0" w:color="auto"/>
        <w:right w:val="none" w:sz="0" w:space="0" w:color="auto"/>
      </w:divBdr>
    </w:div>
    <w:div w:id="47341393">
      <w:marLeft w:val="0"/>
      <w:marRight w:val="0"/>
      <w:marTop w:val="0"/>
      <w:marBottom w:val="0"/>
      <w:divBdr>
        <w:top w:val="none" w:sz="0" w:space="0" w:color="auto"/>
        <w:left w:val="none" w:sz="0" w:space="0" w:color="auto"/>
        <w:bottom w:val="none" w:sz="0" w:space="0" w:color="auto"/>
        <w:right w:val="none" w:sz="0" w:space="0" w:color="auto"/>
      </w:divBdr>
    </w:div>
    <w:div w:id="47341394">
      <w:marLeft w:val="0"/>
      <w:marRight w:val="0"/>
      <w:marTop w:val="0"/>
      <w:marBottom w:val="0"/>
      <w:divBdr>
        <w:top w:val="none" w:sz="0" w:space="0" w:color="auto"/>
        <w:left w:val="none" w:sz="0" w:space="0" w:color="auto"/>
        <w:bottom w:val="none" w:sz="0" w:space="0" w:color="auto"/>
        <w:right w:val="none" w:sz="0" w:space="0" w:color="auto"/>
      </w:divBdr>
    </w:div>
    <w:div w:id="47341395">
      <w:marLeft w:val="0"/>
      <w:marRight w:val="0"/>
      <w:marTop w:val="0"/>
      <w:marBottom w:val="0"/>
      <w:divBdr>
        <w:top w:val="none" w:sz="0" w:space="0" w:color="auto"/>
        <w:left w:val="none" w:sz="0" w:space="0" w:color="auto"/>
        <w:bottom w:val="none" w:sz="0" w:space="0" w:color="auto"/>
        <w:right w:val="none" w:sz="0" w:space="0" w:color="auto"/>
      </w:divBdr>
    </w:div>
    <w:div w:id="47341396">
      <w:marLeft w:val="0"/>
      <w:marRight w:val="0"/>
      <w:marTop w:val="0"/>
      <w:marBottom w:val="0"/>
      <w:divBdr>
        <w:top w:val="none" w:sz="0" w:space="0" w:color="auto"/>
        <w:left w:val="none" w:sz="0" w:space="0" w:color="auto"/>
        <w:bottom w:val="none" w:sz="0" w:space="0" w:color="auto"/>
        <w:right w:val="none" w:sz="0" w:space="0" w:color="auto"/>
      </w:divBdr>
    </w:div>
    <w:div w:id="47341397">
      <w:marLeft w:val="0"/>
      <w:marRight w:val="0"/>
      <w:marTop w:val="0"/>
      <w:marBottom w:val="0"/>
      <w:divBdr>
        <w:top w:val="none" w:sz="0" w:space="0" w:color="auto"/>
        <w:left w:val="none" w:sz="0" w:space="0" w:color="auto"/>
        <w:bottom w:val="none" w:sz="0" w:space="0" w:color="auto"/>
        <w:right w:val="none" w:sz="0" w:space="0" w:color="auto"/>
      </w:divBdr>
    </w:div>
    <w:div w:id="47341399">
      <w:marLeft w:val="0"/>
      <w:marRight w:val="0"/>
      <w:marTop w:val="0"/>
      <w:marBottom w:val="0"/>
      <w:divBdr>
        <w:top w:val="none" w:sz="0" w:space="0" w:color="auto"/>
        <w:left w:val="none" w:sz="0" w:space="0" w:color="auto"/>
        <w:bottom w:val="none" w:sz="0" w:space="0" w:color="auto"/>
        <w:right w:val="none" w:sz="0" w:space="0" w:color="auto"/>
      </w:divBdr>
      <w:divsChild>
        <w:div w:id="47341400">
          <w:marLeft w:val="0"/>
          <w:marRight w:val="0"/>
          <w:marTop w:val="0"/>
          <w:marBottom w:val="0"/>
          <w:divBdr>
            <w:top w:val="none" w:sz="0" w:space="0" w:color="auto"/>
            <w:left w:val="none" w:sz="0" w:space="0" w:color="auto"/>
            <w:bottom w:val="none" w:sz="0" w:space="0" w:color="auto"/>
            <w:right w:val="none" w:sz="0" w:space="0" w:color="auto"/>
          </w:divBdr>
          <w:divsChild>
            <w:div w:id="47341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341401">
      <w:marLeft w:val="0"/>
      <w:marRight w:val="0"/>
      <w:marTop w:val="0"/>
      <w:marBottom w:val="0"/>
      <w:divBdr>
        <w:top w:val="none" w:sz="0" w:space="0" w:color="auto"/>
        <w:left w:val="none" w:sz="0" w:space="0" w:color="auto"/>
        <w:bottom w:val="none" w:sz="0" w:space="0" w:color="auto"/>
        <w:right w:val="none" w:sz="0" w:space="0" w:color="auto"/>
      </w:divBdr>
    </w:div>
    <w:div w:id="47341402">
      <w:marLeft w:val="0"/>
      <w:marRight w:val="0"/>
      <w:marTop w:val="0"/>
      <w:marBottom w:val="0"/>
      <w:divBdr>
        <w:top w:val="none" w:sz="0" w:space="0" w:color="auto"/>
        <w:left w:val="none" w:sz="0" w:space="0" w:color="auto"/>
        <w:bottom w:val="none" w:sz="0" w:space="0" w:color="auto"/>
        <w:right w:val="none" w:sz="0" w:space="0" w:color="auto"/>
      </w:divBdr>
    </w:div>
    <w:div w:id="47341403">
      <w:marLeft w:val="0"/>
      <w:marRight w:val="0"/>
      <w:marTop w:val="0"/>
      <w:marBottom w:val="0"/>
      <w:divBdr>
        <w:top w:val="none" w:sz="0" w:space="0" w:color="auto"/>
        <w:left w:val="none" w:sz="0" w:space="0" w:color="auto"/>
        <w:bottom w:val="none" w:sz="0" w:space="0" w:color="auto"/>
        <w:right w:val="none" w:sz="0" w:space="0" w:color="auto"/>
      </w:divBdr>
    </w:div>
    <w:div w:id="47341404">
      <w:marLeft w:val="0"/>
      <w:marRight w:val="0"/>
      <w:marTop w:val="0"/>
      <w:marBottom w:val="0"/>
      <w:divBdr>
        <w:top w:val="none" w:sz="0" w:space="0" w:color="auto"/>
        <w:left w:val="none" w:sz="0" w:space="0" w:color="auto"/>
        <w:bottom w:val="none" w:sz="0" w:space="0" w:color="auto"/>
        <w:right w:val="none" w:sz="0" w:space="0" w:color="auto"/>
      </w:divBdr>
    </w:div>
    <w:div w:id="47341405">
      <w:marLeft w:val="0"/>
      <w:marRight w:val="0"/>
      <w:marTop w:val="0"/>
      <w:marBottom w:val="0"/>
      <w:divBdr>
        <w:top w:val="none" w:sz="0" w:space="0" w:color="auto"/>
        <w:left w:val="none" w:sz="0" w:space="0" w:color="auto"/>
        <w:bottom w:val="none" w:sz="0" w:space="0" w:color="auto"/>
        <w:right w:val="none" w:sz="0" w:space="0" w:color="auto"/>
      </w:divBdr>
    </w:div>
    <w:div w:id="47341406">
      <w:marLeft w:val="0"/>
      <w:marRight w:val="0"/>
      <w:marTop w:val="0"/>
      <w:marBottom w:val="0"/>
      <w:divBdr>
        <w:top w:val="none" w:sz="0" w:space="0" w:color="auto"/>
        <w:left w:val="none" w:sz="0" w:space="0" w:color="auto"/>
        <w:bottom w:val="none" w:sz="0" w:space="0" w:color="auto"/>
        <w:right w:val="none" w:sz="0" w:space="0" w:color="auto"/>
      </w:divBdr>
    </w:div>
    <w:div w:id="47341407">
      <w:marLeft w:val="0"/>
      <w:marRight w:val="0"/>
      <w:marTop w:val="0"/>
      <w:marBottom w:val="0"/>
      <w:divBdr>
        <w:top w:val="none" w:sz="0" w:space="0" w:color="auto"/>
        <w:left w:val="none" w:sz="0" w:space="0" w:color="auto"/>
        <w:bottom w:val="none" w:sz="0" w:space="0" w:color="auto"/>
        <w:right w:val="none" w:sz="0" w:space="0" w:color="auto"/>
      </w:divBdr>
    </w:div>
    <w:div w:id="47341408">
      <w:marLeft w:val="0"/>
      <w:marRight w:val="0"/>
      <w:marTop w:val="0"/>
      <w:marBottom w:val="0"/>
      <w:divBdr>
        <w:top w:val="none" w:sz="0" w:space="0" w:color="auto"/>
        <w:left w:val="none" w:sz="0" w:space="0" w:color="auto"/>
        <w:bottom w:val="none" w:sz="0" w:space="0" w:color="auto"/>
        <w:right w:val="none" w:sz="0" w:space="0" w:color="auto"/>
      </w:divBdr>
    </w:div>
    <w:div w:id="47341409">
      <w:marLeft w:val="0"/>
      <w:marRight w:val="0"/>
      <w:marTop w:val="0"/>
      <w:marBottom w:val="0"/>
      <w:divBdr>
        <w:top w:val="none" w:sz="0" w:space="0" w:color="auto"/>
        <w:left w:val="none" w:sz="0" w:space="0" w:color="auto"/>
        <w:bottom w:val="none" w:sz="0" w:space="0" w:color="auto"/>
        <w:right w:val="none" w:sz="0" w:space="0" w:color="auto"/>
      </w:divBdr>
    </w:div>
    <w:div w:id="47341410">
      <w:marLeft w:val="0"/>
      <w:marRight w:val="0"/>
      <w:marTop w:val="0"/>
      <w:marBottom w:val="0"/>
      <w:divBdr>
        <w:top w:val="none" w:sz="0" w:space="0" w:color="auto"/>
        <w:left w:val="none" w:sz="0" w:space="0" w:color="auto"/>
        <w:bottom w:val="none" w:sz="0" w:space="0" w:color="auto"/>
        <w:right w:val="none" w:sz="0" w:space="0" w:color="auto"/>
      </w:divBdr>
    </w:div>
    <w:div w:id="47341411">
      <w:marLeft w:val="0"/>
      <w:marRight w:val="0"/>
      <w:marTop w:val="0"/>
      <w:marBottom w:val="0"/>
      <w:divBdr>
        <w:top w:val="none" w:sz="0" w:space="0" w:color="auto"/>
        <w:left w:val="none" w:sz="0" w:space="0" w:color="auto"/>
        <w:bottom w:val="none" w:sz="0" w:space="0" w:color="auto"/>
        <w:right w:val="none" w:sz="0" w:space="0" w:color="auto"/>
      </w:divBdr>
    </w:div>
    <w:div w:id="47341412">
      <w:marLeft w:val="0"/>
      <w:marRight w:val="0"/>
      <w:marTop w:val="0"/>
      <w:marBottom w:val="0"/>
      <w:divBdr>
        <w:top w:val="none" w:sz="0" w:space="0" w:color="auto"/>
        <w:left w:val="none" w:sz="0" w:space="0" w:color="auto"/>
        <w:bottom w:val="none" w:sz="0" w:space="0" w:color="auto"/>
        <w:right w:val="none" w:sz="0" w:space="0" w:color="auto"/>
      </w:divBdr>
    </w:div>
    <w:div w:id="47341413">
      <w:marLeft w:val="0"/>
      <w:marRight w:val="0"/>
      <w:marTop w:val="0"/>
      <w:marBottom w:val="0"/>
      <w:divBdr>
        <w:top w:val="none" w:sz="0" w:space="0" w:color="auto"/>
        <w:left w:val="none" w:sz="0" w:space="0" w:color="auto"/>
        <w:bottom w:val="none" w:sz="0" w:space="0" w:color="auto"/>
        <w:right w:val="none" w:sz="0" w:space="0" w:color="auto"/>
      </w:divBdr>
    </w:div>
    <w:div w:id="47341414">
      <w:marLeft w:val="0"/>
      <w:marRight w:val="0"/>
      <w:marTop w:val="0"/>
      <w:marBottom w:val="0"/>
      <w:divBdr>
        <w:top w:val="none" w:sz="0" w:space="0" w:color="auto"/>
        <w:left w:val="none" w:sz="0" w:space="0" w:color="auto"/>
        <w:bottom w:val="none" w:sz="0" w:space="0" w:color="auto"/>
        <w:right w:val="none" w:sz="0" w:space="0" w:color="auto"/>
      </w:divBdr>
    </w:div>
    <w:div w:id="47341415">
      <w:marLeft w:val="0"/>
      <w:marRight w:val="0"/>
      <w:marTop w:val="0"/>
      <w:marBottom w:val="0"/>
      <w:divBdr>
        <w:top w:val="none" w:sz="0" w:space="0" w:color="auto"/>
        <w:left w:val="none" w:sz="0" w:space="0" w:color="auto"/>
        <w:bottom w:val="none" w:sz="0" w:space="0" w:color="auto"/>
        <w:right w:val="none" w:sz="0" w:space="0" w:color="auto"/>
      </w:divBdr>
    </w:div>
    <w:div w:id="47341416">
      <w:marLeft w:val="0"/>
      <w:marRight w:val="0"/>
      <w:marTop w:val="0"/>
      <w:marBottom w:val="0"/>
      <w:divBdr>
        <w:top w:val="none" w:sz="0" w:space="0" w:color="auto"/>
        <w:left w:val="none" w:sz="0" w:space="0" w:color="auto"/>
        <w:bottom w:val="none" w:sz="0" w:space="0" w:color="auto"/>
        <w:right w:val="none" w:sz="0" w:space="0" w:color="auto"/>
      </w:divBdr>
      <w:divsChild>
        <w:div w:id="47341419">
          <w:marLeft w:val="547"/>
          <w:marRight w:val="0"/>
          <w:marTop w:val="77"/>
          <w:marBottom w:val="0"/>
          <w:divBdr>
            <w:top w:val="none" w:sz="0" w:space="0" w:color="auto"/>
            <w:left w:val="none" w:sz="0" w:space="0" w:color="auto"/>
            <w:bottom w:val="none" w:sz="0" w:space="0" w:color="auto"/>
            <w:right w:val="none" w:sz="0" w:space="0" w:color="auto"/>
          </w:divBdr>
        </w:div>
      </w:divsChild>
    </w:div>
    <w:div w:id="47341418">
      <w:marLeft w:val="0"/>
      <w:marRight w:val="0"/>
      <w:marTop w:val="0"/>
      <w:marBottom w:val="0"/>
      <w:divBdr>
        <w:top w:val="none" w:sz="0" w:space="0" w:color="auto"/>
        <w:left w:val="none" w:sz="0" w:space="0" w:color="auto"/>
        <w:bottom w:val="none" w:sz="0" w:space="0" w:color="auto"/>
        <w:right w:val="none" w:sz="0" w:space="0" w:color="auto"/>
      </w:divBdr>
    </w:div>
    <w:div w:id="47341421">
      <w:marLeft w:val="0"/>
      <w:marRight w:val="0"/>
      <w:marTop w:val="0"/>
      <w:marBottom w:val="0"/>
      <w:divBdr>
        <w:top w:val="none" w:sz="0" w:space="0" w:color="auto"/>
        <w:left w:val="none" w:sz="0" w:space="0" w:color="auto"/>
        <w:bottom w:val="none" w:sz="0" w:space="0" w:color="auto"/>
        <w:right w:val="none" w:sz="0" w:space="0" w:color="auto"/>
      </w:divBdr>
    </w:div>
    <w:div w:id="47341425">
      <w:marLeft w:val="0"/>
      <w:marRight w:val="0"/>
      <w:marTop w:val="0"/>
      <w:marBottom w:val="0"/>
      <w:divBdr>
        <w:top w:val="none" w:sz="0" w:space="0" w:color="auto"/>
        <w:left w:val="none" w:sz="0" w:space="0" w:color="auto"/>
        <w:bottom w:val="none" w:sz="0" w:space="0" w:color="auto"/>
        <w:right w:val="none" w:sz="0" w:space="0" w:color="auto"/>
      </w:divBdr>
      <w:divsChild>
        <w:div w:id="47341417">
          <w:marLeft w:val="547"/>
          <w:marRight w:val="0"/>
          <w:marTop w:val="77"/>
          <w:marBottom w:val="0"/>
          <w:divBdr>
            <w:top w:val="none" w:sz="0" w:space="0" w:color="auto"/>
            <w:left w:val="none" w:sz="0" w:space="0" w:color="auto"/>
            <w:bottom w:val="none" w:sz="0" w:space="0" w:color="auto"/>
            <w:right w:val="none" w:sz="0" w:space="0" w:color="auto"/>
          </w:divBdr>
        </w:div>
        <w:div w:id="47341420">
          <w:marLeft w:val="547"/>
          <w:marRight w:val="0"/>
          <w:marTop w:val="77"/>
          <w:marBottom w:val="0"/>
          <w:divBdr>
            <w:top w:val="none" w:sz="0" w:space="0" w:color="auto"/>
            <w:left w:val="none" w:sz="0" w:space="0" w:color="auto"/>
            <w:bottom w:val="none" w:sz="0" w:space="0" w:color="auto"/>
            <w:right w:val="none" w:sz="0" w:space="0" w:color="auto"/>
          </w:divBdr>
        </w:div>
        <w:div w:id="47341422">
          <w:marLeft w:val="547"/>
          <w:marRight w:val="0"/>
          <w:marTop w:val="77"/>
          <w:marBottom w:val="0"/>
          <w:divBdr>
            <w:top w:val="none" w:sz="0" w:space="0" w:color="auto"/>
            <w:left w:val="none" w:sz="0" w:space="0" w:color="auto"/>
            <w:bottom w:val="none" w:sz="0" w:space="0" w:color="auto"/>
            <w:right w:val="none" w:sz="0" w:space="0" w:color="auto"/>
          </w:divBdr>
        </w:div>
        <w:div w:id="47341423">
          <w:marLeft w:val="547"/>
          <w:marRight w:val="0"/>
          <w:marTop w:val="77"/>
          <w:marBottom w:val="0"/>
          <w:divBdr>
            <w:top w:val="none" w:sz="0" w:space="0" w:color="auto"/>
            <w:left w:val="none" w:sz="0" w:space="0" w:color="auto"/>
            <w:bottom w:val="none" w:sz="0" w:space="0" w:color="auto"/>
            <w:right w:val="none" w:sz="0" w:space="0" w:color="auto"/>
          </w:divBdr>
        </w:div>
        <w:div w:id="47341424">
          <w:marLeft w:val="547"/>
          <w:marRight w:val="0"/>
          <w:marTop w:val="77"/>
          <w:marBottom w:val="0"/>
          <w:divBdr>
            <w:top w:val="none" w:sz="0" w:space="0" w:color="auto"/>
            <w:left w:val="none" w:sz="0" w:space="0" w:color="auto"/>
            <w:bottom w:val="none" w:sz="0" w:space="0" w:color="auto"/>
            <w:right w:val="none" w:sz="0" w:space="0" w:color="auto"/>
          </w:divBdr>
        </w:div>
      </w:divsChild>
    </w:div>
    <w:div w:id="47341426">
      <w:marLeft w:val="0"/>
      <w:marRight w:val="0"/>
      <w:marTop w:val="0"/>
      <w:marBottom w:val="0"/>
      <w:divBdr>
        <w:top w:val="none" w:sz="0" w:space="0" w:color="auto"/>
        <w:left w:val="none" w:sz="0" w:space="0" w:color="auto"/>
        <w:bottom w:val="none" w:sz="0" w:space="0" w:color="auto"/>
        <w:right w:val="none" w:sz="0" w:space="0" w:color="auto"/>
      </w:divBdr>
      <w:divsChild>
        <w:div w:id="47341430">
          <w:marLeft w:val="0"/>
          <w:marRight w:val="0"/>
          <w:marTop w:val="0"/>
          <w:marBottom w:val="0"/>
          <w:divBdr>
            <w:top w:val="none" w:sz="0" w:space="0" w:color="auto"/>
            <w:left w:val="none" w:sz="0" w:space="0" w:color="auto"/>
            <w:bottom w:val="none" w:sz="0" w:space="0" w:color="auto"/>
            <w:right w:val="none" w:sz="0" w:space="0" w:color="auto"/>
          </w:divBdr>
        </w:div>
        <w:div w:id="47341433">
          <w:marLeft w:val="0"/>
          <w:marRight w:val="0"/>
          <w:marTop w:val="0"/>
          <w:marBottom w:val="0"/>
          <w:divBdr>
            <w:top w:val="none" w:sz="0" w:space="0" w:color="auto"/>
            <w:left w:val="none" w:sz="0" w:space="0" w:color="auto"/>
            <w:bottom w:val="none" w:sz="0" w:space="0" w:color="auto"/>
            <w:right w:val="none" w:sz="0" w:space="0" w:color="auto"/>
          </w:divBdr>
        </w:div>
        <w:div w:id="47341442">
          <w:marLeft w:val="0"/>
          <w:marRight w:val="0"/>
          <w:marTop w:val="0"/>
          <w:marBottom w:val="0"/>
          <w:divBdr>
            <w:top w:val="none" w:sz="0" w:space="0" w:color="auto"/>
            <w:left w:val="none" w:sz="0" w:space="0" w:color="auto"/>
            <w:bottom w:val="none" w:sz="0" w:space="0" w:color="auto"/>
            <w:right w:val="none" w:sz="0" w:space="0" w:color="auto"/>
          </w:divBdr>
        </w:div>
        <w:div w:id="47341443">
          <w:marLeft w:val="0"/>
          <w:marRight w:val="0"/>
          <w:marTop w:val="0"/>
          <w:marBottom w:val="0"/>
          <w:divBdr>
            <w:top w:val="none" w:sz="0" w:space="0" w:color="auto"/>
            <w:left w:val="none" w:sz="0" w:space="0" w:color="auto"/>
            <w:bottom w:val="none" w:sz="0" w:space="0" w:color="auto"/>
            <w:right w:val="none" w:sz="0" w:space="0" w:color="auto"/>
          </w:divBdr>
        </w:div>
        <w:div w:id="47341446">
          <w:marLeft w:val="0"/>
          <w:marRight w:val="0"/>
          <w:marTop w:val="0"/>
          <w:marBottom w:val="0"/>
          <w:divBdr>
            <w:top w:val="none" w:sz="0" w:space="0" w:color="auto"/>
            <w:left w:val="none" w:sz="0" w:space="0" w:color="auto"/>
            <w:bottom w:val="none" w:sz="0" w:space="0" w:color="auto"/>
            <w:right w:val="none" w:sz="0" w:space="0" w:color="auto"/>
          </w:divBdr>
        </w:div>
      </w:divsChild>
    </w:div>
    <w:div w:id="47341427">
      <w:marLeft w:val="0"/>
      <w:marRight w:val="0"/>
      <w:marTop w:val="0"/>
      <w:marBottom w:val="0"/>
      <w:divBdr>
        <w:top w:val="none" w:sz="0" w:space="0" w:color="auto"/>
        <w:left w:val="none" w:sz="0" w:space="0" w:color="auto"/>
        <w:bottom w:val="none" w:sz="0" w:space="0" w:color="auto"/>
        <w:right w:val="none" w:sz="0" w:space="0" w:color="auto"/>
      </w:divBdr>
    </w:div>
    <w:div w:id="47341428">
      <w:marLeft w:val="0"/>
      <w:marRight w:val="0"/>
      <w:marTop w:val="0"/>
      <w:marBottom w:val="0"/>
      <w:divBdr>
        <w:top w:val="none" w:sz="0" w:space="0" w:color="auto"/>
        <w:left w:val="none" w:sz="0" w:space="0" w:color="auto"/>
        <w:bottom w:val="none" w:sz="0" w:space="0" w:color="auto"/>
        <w:right w:val="none" w:sz="0" w:space="0" w:color="auto"/>
      </w:divBdr>
    </w:div>
    <w:div w:id="47341429">
      <w:marLeft w:val="0"/>
      <w:marRight w:val="0"/>
      <w:marTop w:val="0"/>
      <w:marBottom w:val="0"/>
      <w:divBdr>
        <w:top w:val="none" w:sz="0" w:space="0" w:color="auto"/>
        <w:left w:val="none" w:sz="0" w:space="0" w:color="auto"/>
        <w:bottom w:val="none" w:sz="0" w:space="0" w:color="auto"/>
        <w:right w:val="none" w:sz="0" w:space="0" w:color="auto"/>
      </w:divBdr>
    </w:div>
    <w:div w:id="47341432">
      <w:marLeft w:val="0"/>
      <w:marRight w:val="0"/>
      <w:marTop w:val="0"/>
      <w:marBottom w:val="0"/>
      <w:divBdr>
        <w:top w:val="none" w:sz="0" w:space="0" w:color="auto"/>
        <w:left w:val="none" w:sz="0" w:space="0" w:color="auto"/>
        <w:bottom w:val="none" w:sz="0" w:space="0" w:color="auto"/>
        <w:right w:val="none" w:sz="0" w:space="0" w:color="auto"/>
      </w:divBdr>
      <w:divsChild>
        <w:div w:id="47341431">
          <w:marLeft w:val="0"/>
          <w:marRight w:val="0"/>
          <w:marTop w:val="0"/>
          <w:marBottom w:val="0"/>
          <w:divBdr>
            <w:top w:val="none" w:sz="0" w:space="0" w:color="auto"/>
            <w:left w:val="none" w:sz="0" w:space="0" w:color="auto"/>
            <w:bottom w:val="none" w:sz="0" w:space="0" w:color="auto"/>
            <w:right w:val="none" w:sz="0" w:space="0" w:color="auto"/>
          </w:divBdr>
        </w:div>
        <w:div w:id="47341434">
          <w:marLeft w:val="0"/>
          <w:marRight w:val="0"/>
          <w:marTop w:val="0"/>
          <w:marBottom w:val="0"/>
          <w:divBdr>
            <w:top w:val="none" w:sz="0" w:space="0" w:color="auto"/>
            <w:left w:val="none" w:sz="0" w:space="0" w:color="auto"/>
            <w:bottom w:val="none" w:sz="0" w:space="0" w:color="auto"/>
            <w:right w:val="none" w:sz="0" w:space="0" w:color="auto"/>
          </w:divBdr>
        </w:div>
        <w:div w:id="47341436">
          <w:marLeft w:val="0"/>
          <w:marRight w:val="0"/>
          <w:marTop w:val="0"/>
          <w:marBottom w:val="0"/>
          <w:divBdr>
            <w:top w:val="none" w:sz="0" w:space="0" w:color="auto"/>
            <w:left w:val="none" w:sz="0" w:space="0" w:color="auto"/>
            <w:bottom w:val="none" w:sz="0" w:space="0" w:color="auto"/>
            <w:right w:val="none" w:sz="0" w:space="0" w:color="auto"/>
          </w:divBdr>
        </w:div>
        <w:div w:id="47341440">
          <w:marLeft w:val="0"/>
          <w:marRight w:val="0"/>
          <w:marTop w:val="0"/>
          <w:marBottom w:val="0"/>
          <w:divBdr>
            <w:top w:val="none" w:sz="0" w:space="0" w:color="auto"/>
            <w:left w:val="none" w:sz="0" w:space="0" w:color="auto"/>
            <w:bottom w:val="none" w:sz="0" w:space="0" w:color="auto"/>
            <w:right w:val="none" w:sz="0" w:space="0" w:color="auto"/>
          </w:divBdr>
        </w:div>
        <w:div w:id="47341444">
          <w:marLeft w:val="0"/>
          <w:marRight w:val="0"/>
          <w:marTop w:val="0"/>
          <w:marBottom w:val="0"/>
          <w:divBdr>
            <w:top w:val="none" w:sz="0" w:space="0" w:color="auto"/>
            <w:left w:val="none" w:sz="0" w:space="0" w:color="auto"/>
            <w:bottom w:val="none" w:sz="0" w:space="0" w:color="auto"/>
            <w:right w:val="none" w:sz="0" w:space="0" w:color="auto"/>
          </w:divBdr>
        </w:div>
      </w:divsChild>
    </w:div>
    <w:div w:id="47341435">
      <w:marLeft w:val="0"/>
      <w:marRight w:val="0"/>
      <w:marTop w:val="0"/>
      <w:marBottom w:val="0"/>
      <w:divBdr>
        <w:top w:val="none" w:sz="0" w:space="0" w:color="auto"/>
        <w:left w:val="none" w:sz="0" w:space="0" w:color="auto"/>
        <w:bottom w:val="none" w:sz="0" w:space="0" w:color="auto"/>
        <w:right w:val="none" w:sz="0" w:space="0" w:color="auto"/>
      </w:divBdr>
    </w:div>
    <w:div w:id="47341437">
      <w:marLeft w:val="0"/>
      <w:marRight w:val="0"/>
      <w:marTop w:val="0"/>
      <w:marBottom w:val="0"/>
      <w:divBdr>
        <w:top w:val="none" w:sz="0" w:space="0" w:color="auto"/>
        <w:left w:val="none" w:sz="0" w:space="0" w:color="auto"/>
        <w:bottom w:val="none" w:sz="0" w:space="0" w:color="auto"/>
        <w:right w:val="none" w:sz="0" w:space="0" w:color="auto"/>
      </w:divBdr>
    </w:div>
    <w:div w:id="47341438">
      <w:marLeft w:val="0"/>
      <w:marRight w:val="0"/>
      <w:marTop w:val="0"/>
      <w:marBottom w:val="0"/>
      <w:divBdr>
        <w:top w:val="none" w:sz="0" w:space="0" w:color="auto"/>
        <w:left w:val="none" w:sz="0" w:space="0" w:color="auto"/>
        <w:bottom w:val="none" w:sz="0" w:space="0" w:color="auto"/>
        <w:right w:val="none" w:sz="0" w:space="0" w:color="auto"/>
      </w:divBdr>
    </w:div>
    <w:div w:id="47341439">
      <w:marLeft w:val="0"/>
      <w:marRight w:val="0"/>
      <w:marTop w:val="0"/>
      <w:marBottom w:val="0"/>
      <w:divBdr>
        <w:top w:val="none" w:sz="0" w:space="0" w:color="auto"/>
        <w:left w:val="none" w:sz="0" w:space="0" w:color="auto"/>
        <w:bottom w:val="none" w:sz="0" w:space="0" w:color="auto"/>
        <w:right w:val="none" w:sz="0" w:space="0" w:color="auto"/>
      </w:divBdr>
    </w:div>
    <w:div w:id="47341441">
      <w:marLeft w:val="0"/>
      <w:marRight w:val="0"/>
      <w:marTop w:val="0"/>
      <w:marBottom w:val="0"/>
      <w:divBdr>
        <w:top w:val="none" w:sz="0" w:space="0" w:color="auto"/>
        <w:left w:val="none" w:sz="0" w:space="0" w:color="auto"/>
        <w:bottom w:val="none" w:sz="0" w:space="0" w:color="auto"/>
        <w:right w:val="none" w:sz="0" w:space="0" w:color="auto"/>
      </w:divBdr>
    </w:div>
    <w:div w:id="47341445">
      <w:marLeft w:val="0"/>
      <w:marRight w:val="0"/>
      <w:marTop w:val="0"/>
      <w:marBottom w:val="0"/>
      <w:divBdr>
        <w:top w:val="none" w:sz="0" w:space="0" w:color="auto"/>
        <w:left w:val="none" w:sz="0" w:space="0" w:color="auto"/>
        <w:bottom w:val="none" w:sz="0" w:space="0" w:color="auto"/>
        <w:right w:val="none" w:sz="0" w:space="0" w:color="auto"/>
      </w:divBdr>
    </w:div>
    <w:div w:id="47341447">
      <w:marLeft w:val="0"/>
      <w:marRight w:val="0"/>
      <w:marTop w:val="0"/>
      <w:marBottom w:val="0"/>
      <w:divBdr>
        <w:top w:val="none" w:sz="0" w:space="0" w:color="auto"/>
        <w:left w:val="none" w:sz="0" w:space="0" w:color="auto"/>
        <w:bottom w:val="none" w:sz="0" w:space="0" w:color="auto"/>
        <w:right w:val="none" w:sz="0" w:space="0" w:color="auto"/>
      </w:divBdr>
    </w:div>
    <w:div w:id="47341448">
      <w:marLeft w:val="0"/>
      <w:marRight w:val="0"/>
      <w:marTop w:val="0"/>
      <w:marBottom w:val="0"/>
      <w:divBdr>
        <w:top w:val="none" w:sz="0" w:space="0" w:color="auto"/>
        <w:left w:val="none" w:sz="0" w:space="0" w:color="auto"/>
        <w:bottom w:val="none" w:sz="0" w:space="0" w:color="auto"/>
        <w:right w:val="none" w:sz="0" w:space="0" w:color="auto"/>
      </w:divBdr>
    </w:div>
    <w:div w:id="47341449">
      <w:marLeft w:val="0"/>
      <w:marRight w:val="0"/>
      <w:marTop w:val="0"/>
      <w:marBottom w:val="0"/>
      <w:divBdr>
        <w:top w:val="none" w:sz="0" w:space="0" w:color="auto"/>
        <w:left w:val="none" w:sz="0" w:space="0" w:color="auto"/>
        <w:bottom w:val="none" w:sz="0" w:space="0" w:color="auto"/>
        <w:right w:val="none" w:sz="0" w:space="0" w:color="auto"/>
      </w:divBdr>
    </w:div>
    <w:div w:id="47341450">
      <w:marLeft w:val="0"/>
      <w:marRight w:val="0"/>
      <w:marTop w:val="0"/>
      <w:marBottom w:val="0"/>
      <w:divBdr>
        <w:top w:val="none" w:sz="0" w:space="0" w:color="auto"/>
        <w:left w:val="none" w:sz="0" w:space="0" w:color="auto"/>
        <w:bottom w:val="none" w:sz="0" w:space="0" w:color="auto"/>
        <w:right w:val="none" w:sz="0" w:space="0" w:color="auto"/>
      </w:divBdr>
    </w:div>
    <w:div w:id="47341451">
      <w:marLeft w:val="0"/>
      <w:marRight w:val="0"/>
      <w:marTop w:val="0"/>
      <w:marBottom w:val="0"/>
      <w:divBdr>
        <w:top w:val="none" w:sz="0" w:space="0" w:color="auto"/>
        <w:left w:val="none" w:sz="0" w:space="0" w:color="auto"/>
        <w:bottom w:val="none" w:sz="0" w:space="0" w:color="auto"/>
        <w:right w:val="none" w:sz="0" w:space="0" w:color="auto"/>
      </w:divBdr>
    </w:div>
    <w:div w:id="47341452">
      <w:marLeft w:val="0"/>
      <w:marRight w:val="0"/>
      <w:marTop w:val="0"/>
      <w:marBottom w:val="0"/>
      <w:divBdr>
        <w:top w:val="none" w:sz="0" w:space="0" w:color="auto"/>
        <w:left w:val="none" w:sz="0" w:space="0" w:color="auto"/>
        <w:bottom w:val="none" w:sz="0" w:space="0" w:color="auto"/>
        <w:right w:val="none" w:sz="0" w:space="0" w:color="auto"/>
      </w:divBdr>
    </w:div>
    <w:div w:id="4734145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excellence.sch.gr/" TargetMode="External"/><Relationship Id="rId21" Type="http://schemas.openxmlformats.org/officeDocument/2006/relationships/image" Target="media/image11.emf"/><Relationship Id="rId42" Type="http://schemas.openxmlformats.org/officeDocument/2006/relationships/image" Target="media/image28.emf"/><Relationship Id="rId47" Type="http://schemas.openxmlformats.org/officeDocument/2006/relationships/image" Target="media/image33.emf"/><Relationship Id="rId63" Type="http://schemas.openxmlformats.org/officeDocument/2006/relationships/image" Target="media/image49.emf"/><Relationship Id="rId68" Type="http://schemas.openxmlformats.org/officeDocument/2006/relationships/image" Target="media/image54.emf"/><Relationship Id="rId84" Type="http://schemas.openxmlformats.org/officeDocument/2006/relationships/hyperlink" Target="http://www.edulll.gr/?page_id=2575" TargetMode="External"/><Relationship Id="rId89" Type="http://schemas.openxmlformats.org/officeDocument/2006/relationships/hyperlink" Target="http://www.anaptyxi.gov.gr" TargetMode="External"/><Relationship Id="rId112" Type="http://schemas.openxmlformats.org/officeDocument/2006/relationships/hyperlink" Target="http://www.mathiteia4u.gov.gr" TargetMode="External"/><Relationship Id="rId2" Type="http://schemas.openxmlformats.org/officeDocument/2006/relationships/styles" Target="styles.xml"/><Relationship Id="rId16" Type="http://schemas.openxmlformats.org/officeDocument/2006/relationships/image" Target="media/image6.emf"/><Relationship Id="rId29" Type="http://schemas.openxmlformats.org/officeDocument/2006/relationships/image" Target="media/image16.emf"/><Relationship Id="rId107" Type="http://schemas.openxmlformats.org/officeDocument/2006/relationships/hyperlink" Target="http://www.anaptyxi.gov.gr" TargetMode="External"/><Relationship Id="rId11" Type="http://schemas.openxmlformats.org/officeDocument/2006/relationships/footer" Target="footer2.xml"/><Relationship Id="rId24" Type="http://schemas.openxmlformats.org/officeDocument/2006/relationships/image" Target="media/image13.png"/><Relationship Id="rId32" Type="http://schemas.openxmlformats.org/officeDocument/2006/relationships/image" Target="media/image19.emf"/><Relationship Id="rId37" Type="http://schemas.openxmlformats.org/officeDocument/2006/relationships/hyperlink" Target="http://www.mathiteia4u.gov.gr/" TargetMode="External"/><Relationship Id="rId40" Type="http://schemas.openxmlformats.org/officeDocument/2006/relationships/image" Target="media/image26.emf"/><Relationship Id="rId45" Type="http://schemas.openxmlformats.org/officeDocument/2006/relationships/image" Target="media/image31.emf"/><Relationship Id="rId53" Type="http://schemas.openxmlformats.org/officeDocument/2006/relationships/image" Target="media/image39.emf"/><Relationship Id="rId58" Type="http://schemas.openxmlformats.org/officeDocument/2006/relationships/image" Target="media/image44.emf"/><Relationship Id="rId66" Type="http://schemas.openxmlformats.org/officeDocument/2006/relationships/image" Target="media/image52.emf"/><Relationship Id="rId74" Type="http://schemas.openxmlformats.org/officeDocument/2006/relationships/image" Target="media/image60.emf"/><Relationship Id="rId79" Type="http://schemas.openxmlformats.org/officeDocument/2006/relationships/hyperlink" Target="http://www.edulll.gr/?page_id=202" TargetMode="External"/><Relationship Id="rId87" Type="http://schemas.openxmlformats.org/officeDocument/2006/relationships/hyperlink" Target="http://careers.edulll.gr" TargetMode="External"/><Relationship Id="rId102" Type="http://schemas.openxmlformats.org/officeDocument/2006/relationships/hyperlink" Target="http://ekpaideusi.info/" TargetMode="External"/><Relationship Id="rId110" Type="http://schemas.openxmlformats.org/officeDocument/2006/relationships/hyperlink" Target="mailto:infoespa@mnec.gr" TargetMode="External"/><Relationship Id="rId5" Type="http://schemas.openxmlformats.org/officeDocument/2006/relationships/footnotes" Target="footnotes.xml"/><Relationship Id="rId61" Type="http://schemas.openxmlformats.org/officeDocument/2006/relationships/image" Target="media/image47.emf"/><Relationship Id="rId82" Type="http://schemas.openxmlformats.org/officeDocument/2006/relationships/hyperlink" Target="http://www.edulll.gr" TargetMode="External"/><Relationship Id="rId90" Type="http://schemas.openxmlformats.org/officeDocument/2006/relationships/hyperlink" Target="http://www.startupgreece.gov.gr" TargetMode="External"/><Relationship Id="rId95" Type="http://schemas.openxmlformats.org/officeDocument/2006/relationships/hyperlink" Target="https://www.facebook.com/ekpaideusi.giatinereunakaitinkainotomia" TargetMode="External"/><Relationship Id="rId19" Type="http://schemas.openxmlformats.org/officeDocument/2006/relationships/image" Target="media/image9.emf"/><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image" Target="media/image22.emf"/><Relationship Id="rId43" Type="http://schemas.openxmlformats.org/officeDocument/2006/relationships/image" Target="media/image29.emf"/><Relationship Id="rId48" Type="http://schemas.openxmlformats.org/officeDocument/2006/relationships/image" Target="media/image34.emf"/><Relationship Id="rId56" Type="http://schemas.openxmlformats.org/officeDocument/2006/relationships/image" Target="media/image42.emf"/><Relationship Id="rId64" Type="http://schemas.openxmlformats.org/officeDocument/2006/relationships/image" Target="media/image50.emf"/><Relationship Id="rId69" Type="http://schemas.openxmlformats.org/officeDocument/2006/relationships/image" Target="media/image55.emf"/><Relationship Id="rId77" Type="http://schemas.openxmlformats.org/officeDocument/2006/relationships/image" Target="media/image62.png"/><Relationship Id="rId100" Type="http://schemas.openxmlformats.org/officeDocument/2006/relationships/hyperlink" Target="http://linkd.in/1eJfos5" TargetMode="External"/><Relationship Id="rId105" Type="http://schemas.openxmlformats.org/officeDocument/2006/relationships/hyperlink" Target="http://www.edulll.gr" TargetMode="External"/><Relationship Id="rId113" Type="http://schemas.openxmlformats.org/officeDocument/2006/relationships/fontTable" Target="fontTable.xml"/><Relationship Id="rId8" Type="http://schemas.openxmlformats.org/officeDocument/2006/relationships/footer" Target="footer1.xml"/><Relationship Id="rId51" Type="http://schemas.openxmlformats.org/officeDocument/2006/relationships/image" Target="media/image37.emf"/><Relationship Id="rId72" Type="http://schemas.openxmlformats.org/officeDocument/2006/relationships/image" Target="media/image58.emf"/><Relationship Id="rId80" Type="http://schemas.openxmlformats.org/officeDocument/2006/relationships/hyperlink" Target="http://repository.edulll.gr" TargetMode="External"/><Relationship Id="rId85" Type="http://schemas.openxmlformats.org/officeDocument/2006/relationships/hyperlink" Target="http://www.edulll.gr" TargetMode="External"/><Relationship Id="rId93" Type="http://schemas.openxmlformats.org/officeDocument/2006/relationships/hyperlink" Target="https://www.facebook.com/ekpaideusi.giatonmathiti" TargetMode="External"/><Relationship Id="rId98" Type="http://schemas.openxmlformats.org/officeDocument/2006/relationships/hyperlink" Target="https://twitter.com/e_ekpaideusi3" TargetMode="External"/><Relationship Id="rId3"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hyperlink" Target="http://elearning.edc.uoc.gr/moodle" TargetMode="External"/><Relationship Id="rId33" Type="http://schemas.openxmlformats.org/officeDocument/2006/relationships/image" Target="media/image20.emf"/><Relationship Id="rId38" Type="http://schemas.openxmlformats.org/officeDocument/2006/relationships/image" Target="media/image24.emf"/><Relationship Id="rId46" Type="http://schemas.openxmlformats.org/officeDocument/2006/relationships/image" Target="media/image32.emf"/><Relationship Id="rId59" Type="http://schemas.openxmlformats.org/officeDocument/2006/relationships/image" Target="media/image45.emf"/><Relationship Id="rId67" Type="http://schemas.openxmlformats.org/officeDocument/2006/relationships/image" Target="media/image53.emf"/><Relationship Id="rId103" Type="http://schemas.openxmlformats.org/officeDocument/2006/relationships/hyperlink" Target="http://www.slideshare.net/edulll" TargetMode="External"/><Relationship Id="rId108" Type="http://schemas.openxmlformats.org/officeDocument/2006/relationships/hyperlink" Target="http://www.StartupGreece.gov.gr" TargetMode="External"/><Relationship Id="rId20" Type="http://schemas.openxmlformats.org/officeDocument/2006/relationships/image" Target="media/image10.emf"/><Relationship Id="rId41" Type="http://schemas.openxmlformats.org/officeDocument/2006/relationships/image" Target="media/image27.emf"/><Relationship Id="rId54" Type="http://schemas.openxmlformats.org/officeDocument/2006/relationships/image" Target="media/image40.emf"/><Relationship Id="rId62" Type="http://schemas.openxmlformats.org/officeDocument/2006/relationships/image" Target="media/image48.emf"/><Relationship Id="rId70" Type="http://schemas.openxmlformats.org/officeDocument/2006/relationships/image" Target="media/image56.emf"/><Relationship Id="rId75" Type="http://schemas.openxmlformats.org/officeDocument/2006/relationships/image" Target="media/image61.png"/><Relationship Id="rId83" Type="http://schemas.openxmlformats.org/officeDocument/2006/relationships/hyperlink" Target="http://careers.edulll.gr/" TargetMode="External"/><Relationship Id="rId88" Type="http://schemas.openxmlformats.org/officeDocument/2006/relationships/hyperlink" Target="http://www.espa.gr" TargetMode="External"/><Relationship Id="rId91" Type="http://schemas.openxmlformats.org/officeDocument/2006/relationships/hyperlink" Target="http://www.edulll.gr" TargetMode="External"/><Relationship Id="rId96" Type="http://schemas.openxmlformats.org/officeDocument/2006/relationships/hyperlink" Target="https://www.facebook.com/ekpaideusi.giatinergasia" TargetMode="External"/><Relationship Id="rId111" Type="http://schemas.openxmlformats.org/officeDocument/2006/relationships/hyperlink" Target="http://www.edulll.gr/"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emf"/><Relationship Id="rId23" Type="http://schemas.openxmlformats.org/officeDocument/2006/relationships/hyperlink" Target="http://www.edulll.gr/?page_id=16001" TargetMode="External"/><Relationship Id="rId28" Type="http://schemas.openxmlformats.org/officeDocument/2006/relationships/image" Target="media/image15.emf"/><Relationship Id="rId36" Type="http://schemas.openxmlformats.org/officeDocument/2006/relationships/image" Target="media/image23.emf"/><Relationship Id="rId49" Type="http://schemas.openxmlformats.org/officeDocument/2006/relationships/image" Target="media/image35.emf"/><Relationship Id="rId57" Type="http://schemas.openxmlformats.org/officeDocument/2006/relationships/image" Target="media/image43.emf"/><Relationship Id="rId106" Type="http://schemas.openxmlformats.org/officeDocument/2006/relationships/hyperlink" Target="http://careers.edulll.gr" TargetMode="External"/><Relationship Id="rId114" Type="http://schemas.openxmlformats.org/officeDocument/2006/relationships/theme" Target="theme/theme1.xml"/><Relationship Id="rId10" Type="http://schemas.openxmlformats.org/officeDocument/2006/relationships/header" Target="header2.xml"/><Relationship Id="rId31" Type="http://schemas.openxmlformats.org/officeDocument/2006/relationships/image" Target="media/image18.emf"/><Relationship Id="rId44" Type="http://schemas.openxmlformats.org/officeDocument/2006/relationships/image" Target="media/image30.emf"/><Relationship Id="rId52" Type="http://schemas.openxmlformats.org/officeDocument/2006/relationships/image" Target="media/image38.emf"/><Relationship Id="rId60" Type="http://schemas.openxmlformats.org/officeDocument/2006/relationships/image" Target="media/image46.emf"/><Relationship Id="rId65" Type="http://schemas.openxmlformats.org/officeDocument/2006/relationships/image" Target="media/image51.emf"/><Relationship Id="rId73" Type="http://schemas.openxmlformats.org/officeDocument/2006/relationships/image" Target="media/image59.emf"/><Relationship Id="rId78" Type="http://schemas.openxmlformats.org/officeDocument/2006/relationships/oleObject" Target="embeddings/oleObject2.bin"/><Relationship Id="rId81" Type="http://schemas.openxmlformats.org/officeDocument/2006/relationships/hyperlink" Target="http://www.edulll.gr/?page_id=208" TargetMode="External"/><Relationship Id="rId86" Type="http://schemas.openxmlformats.org/officeDocument/2006/relationships/hyperlink" Target="http://www.edulll.gr" TargetMode="External"/><Relationship Id="rId94" Type="http://schemas.openxmlformats.org/officeDocument/2006/relationships/hyperlink" Target="https://www.facebook.com/ekpaideusi.giatofoititi" TargetMode="External"/><Relationship Id="rId99" Type="http://schemas.openxmlformats.org/officeDocument/2006/relationships/hyperlink" Target="http://www.linkedin.com/company/2912902?trk=NUS_CMPY_TWIT" TargetMode="External"/><Relationship Id="rId101" Type="http://schemas.openxmlformats.org/officeDocument/2006/relationships/hyperlink" Target="https://www.youtube.com/user/ekpaideusi" TargetMode="External"/><Relationship Id="rId4" Type="http://schemas.openxmlformats.org/officeDocument/2006/relationships/webSettings" Target="webSettings.xml"/><Relationship Id="rId9" Type="http://schemas.openxmlformats.org/officeDocument/2006/relationships/image" Target="media/image1.jpeg"/><Relationship Id="rId13" Type="http://schemas.openxmlformats.org/officeDocument/2006/relationships/image" Target="media/image3.png"/><Relationship Id="rId18" Type="http://schemas.openxmlformats.org/officeDocument/2006/relationships/image" Target="media/image8.emf"/><Relationship Id="rId39" Type="http://schemas.openxmlformats.org/officeDocument/2006/relationships/image" Target="media/image25.emf"/><Relationship Id="rId109" Type="http://schemas.openxmlformats.org/officeDocument/2006/relationships/hyperlink" Target="mailto:edulll@epeaek.gr" TargetMode="External"/><Relationship Id="rId34" Type="http://schemas.openxmlformats.org/officeDocument/2006/relationships/image" Target="media/image21.emf"/><Relationship Id="rId50" Type="http://schemas.openxmlformats.org/officeDocument/2006/relationships/image" Target="media/image36.emf"/><Relationship Id="rId55" Type="http://schemas.openxmlformats.org/officeDocument/2006/relationships/image" Target="media/image41.emf"/><Relationship Id="rId76" Type="http://schemas.openxmlformats.org/officeDocument/2006/relationships/oleObject" Target="embeddings/oleObject1.bin"/><Relationship Id="rId97" Type="http://schemas.openxmlformats.org/officeDocument/2006/relationships/hyperlink" Target="https://twitter.com/e_ekpaideusi2" TargetMode="External"/><Relationship Id="rId104" Type="http://schemas.openxmlformats.org/officeDocument/2006/relationships/hyperlink" Target="http://www.ustream.tv/user/ekpaideusi" TargetMode="External"/><Relationship Id="rId7" Type="http://schemas.openxmlformats.org/officeDocument/2006/relationships/header" Target="header1.xml"/><Relationship Id="rId71" Type="http://schemas.openxmlformats.org/officeDocument/2006/relationships/image" Target="media/image57.emf"/><Relationship Id="rId92" Type="http://schemas.openxmlformats.org/officeDocument/2006/relationships/hyperlink" Target="http://www.espa.g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2</TotalTime>
  <Pages>279</Pages>
  <Words>-32766</Words>
  <Characters>-32766</Characters>
  <Application>Microsoft Office Outlook</Application>
  <DocSecurity>0</DocSecurity>
  <Lines>0</Lines>
  <Paragraphs>0</Paragraphs>
  <ScaleCrop>false</ScaleCrop>
  <Company>Microsoft</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ekallianiotis</dc:creator>
  <cp:keywords/>
  <dc:description/>
  <cp:lastModifiedBy>.</cp:lastModifiedBy>
  <cp:revision>3</cp:revision>
  <cp:lastPrinted>2014-06-06T10:25:00Z</cp:lastPrinted>
  <dcterms:created xsi:type="dcterms:W3CDTF">2014-06-26T11:28:00Z</dcterms:created>
  <dcterms:modified xsi:type="dcterms:W3CDTF">2014-06-26T11:41:00Z</dcterms:modified>
</cp:coreProperties>
</file>